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B96F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96F0B" w:rsidRPr="008620B8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96F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E37E2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E37E2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9E37E2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9D3EA6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D3EA6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D3EA6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D3EA6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400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2C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Pr="008620B8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5264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มาตรฐานการรายงานทางการเงิน</w:t>
            </w:r>
            <w:r w:rsidRPr="0045264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ที่ยังไม่ได้ใช้</w:t>
            </w:r>
          </w:p>
        </w:tc>
      </w:tr>
      <w:tr w:rsidR="00CC560B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560B" w:rsidRPr="00BA3B87" w:rsidRDefault="00CC560B" w:rsidP="00CC56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661CC0" w:rsidRPr="00BA3B87" w:rsidRDefault="001940B5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bookmarkStart w:id="0" w:name="_GoBack"/>
      <w:bookmarkEnd w:id="0"/>
      <w:r w:rsidR="00661CC0" w:rsidRPr="00BA3B8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947788">
        <w:rPr>
          <w:rFonts w:ascii="Angsana New" w:hAnsi="Angsana New" w:hint="cs"/>
          <w:sz w:val="30"/>
          <w:szCs w:val="30"/>
          <w:cs/>
        </w:rPr>
        <w:t>น</w:t>
      </w:r>
      <w:r w:rsidR="00A05142">
        <w:rPr>
          <w:rFonts w:ascii="Angsana New" w:hAnsi="Angsana New" w:hint="cs"/>
          <w:sz w:val="30"/>
          <w:szCs w:val="30"/>
          <w:cs/>
        </w:rPr>
        <w:t>เ</w:t>
      </w:r>
      <w:r w:rsidR="00661CC0" w:rsidRPr="00BA3B87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7A30A9" w:rsidRPr="00BA3B87">
        <w:rPr>
          <w:rFonts w:ascii="Angsana New" w:hAnsi="Angsana New"/>
          <w:sz w:val="30"/>
          <w:szCs w:val="30"/>
          <w:cs/>
        </w:rPr>
        <w:t>ระหว่างกาล</w:t>
      </w:r>
      <w:r w:rsidR="00661CC0" w:rsidRPr="00BA3B87">
        <w:rPr>
          <w:rFonts w:ascii="Angsana New" w:hAnsi="Angsana New"/>
          <w:sz w:val="30"/>
          <w:szCs w:val="30"/>
          <w:cs/>
        </w:rPr>
        <w:t>นี้</w:t>
      </w:r>
    </w:p>
    <w:p w:rsidR="00661CC0" w:rsidRPr="0019264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661CC0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D4906">
        <w:rPr>
          <w:rFonts w:ascii="Angsana New" w:hAnsi="Angsana New"/>
          <w:sz w:val="30"/>
          <w:szCs w:val="30"/>
          <w:cs/>
        </w:rPr>
        <w:t>งบการเงิน</w:t>
      </w:r>
      <w:r w:rsidR="00492A47" w:rsidRPr="00BD4906">
        <w:rPr>
          <w:rFonts w:ascii="Angsana New" w:hAnsi="Angsana New"/>
          <w:sz w:val="30"/>
          <w:szCs w:val="30"/>
          <w:cs/>
        </w:rPr>
        <w:t>ระหว่างกาล</w:t>
      </w:r>
      <w:r w:rsidR="00D2607B" w:rsidRPr="00BD4906">
        <w:rPr>
          <w:rFonts w:ascii="Angsana New" w:hAnsi="Angsana New"/>
          <w:sz w:val="30"/>
          <w:szCs w:val="30"/>
          <w:cs/>
        </w:rPr>
        <w:t>นี้</w:t>
      </w:r>
      <w:r w:rsidR="00A77D7D" w:rsidRPr="006E5817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โดยจัดทำเป็นภาษาไทยและภาษาอังกฤษ และ</w:t>
      </w:r>
      <w:r w:rsidRPr="006E5817">
        <w:rPr>
          <w:rFonts w:ascii="Angsana New" w:hAnsi="Angsana New"/>
          <w:sz w:val="30"/>
          <w:szCs w:val="30"/>
          <w:cs/>
        </w:rPr>
        <w:t>ไ</w:t>
      </w:r>
      <w:r w:rsidRPr="00BA3B87">
        <w:rPr>
          <w:rFonts w:ascii="Angsana New" w:hAnsi="Angsana New"/>
          <w:sz w:val="30"/>
          <w:szCs w:val="30"/>
          <w:cs/>
        </w:rPr>
        <w:t>ด้รับอนุมัติ</w:t>
      </w:r>
      <w:r w:rsidR="00492A47" w:rsidRPr="00BA3B8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A3B87">
        <w:rPr>
          <w:rFonts w:ascii="Angsana New" w:hAnsi="Angsana New"/>
          <w:sz w:val="30"/>
          <w:szCs w:val="30"/>
          <w:cs/>
        </w:rPr>
        <w:t>จาก</w:t>
      </w:r>
      <w:r w:rsidR="006A5927" w:rsidRPr="00BA3B8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BA3B87">
        <w:rPr>
          <w:rFonts w:ascii="Angsana New" w:hAnsi="Angsana New"/>
          <w:sz w:val="30"/>
          <w:szCs w:val="30"/>
          <w:cs/>
        </w:rPr>
        <w:t>เมื่อ</w:t>
      </w:r>
      <w:r w:rsidR="008704F5" w:rsidRPr="00BA3B87">
        <w:rPr>
          <w:rFonts w:ascii="Angsana New" w:hAnsi="Angsana New"/>
          <w:sz w:val="30"/>
          <w:szCs w:val="30"/>
          <w:cs/>
        </w:rPr>
        <w:t>วันที่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CC1E9F">
        <w:rPr>
          <w:rFonts w:ascii="Angsana New" w:hAnsi="Angsana New"/>
          <w:sz w:val="30"/>
          <w:szCs w:val="30"/>
        </w:rPr>
        <w:t>9</w:t>
      </w:r>
      <w:r w:rsidR="004954B8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3D4C30" w:rsidRPr="003D4C30">
        <w:rPr>
          <w:rFonts w:ascii="Angsana New" w:hAnsi="Angsana New" w:hint="cs"/>
          <w:sz w:val="30"/>
          <w:szCs w:val="30"/>
        </w:rPr>
        <w:t>2562</w:t>
      </w:r>
    </w:p>
    <w:p w:rsidR="00203AF5" w:rsidRPr="0019264D" w:rsidRDefault="00203AF5" w:rsidP="00575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jc w:val="thaiDistribute"/>
        <w:rPr>
          <w:rFonts w:ascii="Angsana New" w:hAnsi="Angsana New"/>
        </w:rPr>
      </w:pPr>
    </w:p>
    <w:p w:rsidR="00636223" w:rsidRDefault="00636223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:rsidR="00636223" w:rsidRPr="0019264D" w:rsidRDefault="00636223" w:rsidP="0063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</w:p>
    <w:p w:rsidR="00636223" w:rsidRPr="003E7076" w:rsidRDefault="00636223" w:rsidP="009F3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3E7076">
        <w:rPr>
          <w:rFonts w:ascii="Angsana New" w:hAnsi="Angsana New"/>
          <w:sz w:val="30"/>
          <w:szCs w:val="30"/>
        </w:rPr>
        <w:t>“</w:t>
      </w:r>
      <w:r w:rsidRPr="003E7076">
        <w:rPr>
          <w:rFonts w:ascii="Angsana New" w:hAnsi="Angsana New"/>
          <w:sz w:val="30"/>
          <w:szCs w:val="30"/>
          <w:cs/>
        </w:rPr>
        <w:t>กลุ่มบริษัท</w:t>
      </w:r>
      <w:r w:rsidRPr="003E7076">
        <w:rPr>
          <w:rFonts w:ascii="Angsana New" w:hAnsi="Angsana New"/>
          <w:sz w:val="30"/>
          <w:szCs w:val="30"/>
        </w:rPr>
        <w:t>”</w:t>
      </w:r>
      <w:r w:rsidRPr="003E7076">
        <w:rPr>
          <w:rFonts w:ascii="Angsana New" w:hAnsi="Angsana New"/>
          <w:sz w:val="30"/>
          <w:szCs w:val="30"/>
          <w:cs/>
        </w:rPr>
        <w:t>) ดำเนินธุรกิจหลักในธุรกิจการค้าก๊าซทางสถานีบริการก๊าซธรรมชาติ</w:t>
      </w:r>
      <w:r w:rsidR="009957FB">
        <w:rPr>
          <w:rFonts w:ascii="Angsana New" w:hAnsi="Angsana New" w:hint="cs"/>
          <w:sz w:val="30"/>
          <w:szCs w:val="30"/>
          <w:cs/>
        </w:rPr>
        <w:t xml:space="preserve"> รถยนต์และชิ้นส่วนอะไหล่ และโรงไฟฟ้าพลังงานแสงอาทิตย์</w:t>
      </w:r>
    </w:p>
    <w:p w:rsidR="00636223" w:rsidRPr="0019264D" w:rsidRDefault="00636223" w:rsidP="0063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661CC0" w:rsidRPr="00BA3B87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661CC0" w:rsidRPr="0019264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A41C1A" w:rsidRPr="00C11916" w:rsidRDefault="00A41C1A" w:rsidP="00A41C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7574C2">
        <w:rPr>
          <w:rFonts w:ascii="Angsana New" w:hAnsi="Angsana New"/>
          <w:i/>
          <w:iCs/>
          <w:sz w:val="30"/>
          <w:szCs w:val="30"/>
          <w:cs/>
        </w:rPr>
        <w:t>(ก)</w:t>
      </w:r>
      <w:r w:rsidRPr="007574C2">
        <w:rPr>
          <w:rFonts w:ascii="Angsana New" w:hAnsi="Angsana New"/>
          <w:i/>
          <w:iCs/>
          <w:sz w:val="30"/>
          <w:szCs w:val="30"/>
          <w:cs/>
        </w:rPr>
        <w:tab/>
      </w:r>
      <w:r w:rsidRPr="00C11916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2D7611" w:rsidRPr="0019264D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:rsidR="00203AF5" w:rsidRDefault="002A5327" w:rsidP="002A5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532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2A5327" w:rsidRPr="0019264D" w:rsidRDefault="002A5327" w:rsidP="002A5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highlight w:val="cyan"/>
        </w:rPr>
      </w:pPr>
    </w:p>
    <w:p w:rsidR="00203AF5" w:rsidRDefault="00203AF5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3D4C30">
        <w:rPr>
          <w:rFonts w:ascii="Angsana New" w:hAnsi="Angsana New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6E5817">
        <w:rPr>
          <w:rFonts w:ascii="Angsana New" w:hAnsi="Angsana New" w:hint="cs"/>
          <w:sz w:val="30"/>
          <w:szCs w:val="30"/>
          <w:cs/>
        </w:rPr>
        <w:t>นี้มิ</w:t>
      </w:r>
      <w:r w:rsidRPr="00BA3B87">
        <w:rPr>
          <w:rFonts w:ascii="Angsana New" w:hAnsi="Angsana New"/>
          <w:sz w:val="30"/>
          <w:szCs w:val="30"/>
          <w:cs/>
        </w:rPr>
        <w:t>ได้รวมข้อมูล</w:t>
      </w:r>
      <w:r w:rsidRPr="00ED0582">
        <w:rPr>
          <w:rFonts w:ascii="Angsana New" w:hAnsi="Angsana New"/>
          <w:sz w:val="30"/>
          <w:szCs w:val="30"/>
          <w:cs/>
        </w:rPr>
        <w:t>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</w:t>
      </w:r>
      <w:r w:rsidRPr="00E25F39">
        <w:rPr>
          <w:rFonts w:ascii="Angsana New" w:hAnsi="Angsana New"/>
          <w:spacing w:val="-2"/>
          <w:sz w:val="30"/>
          <w:szCs w:val="30"/>
          <w:cs/>
        </w:rPr>
        <w:t>นการณ์ใหม่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-2"/>
          <w:sz w:val="30"/>
          <w:szCs w:val="30"/>
          <w:cs/>
        </w:rPr>
        <w:t>ๆ เพื่อไม่ให้ซ้ำซ้อนกับข้อมูลที่ได้เคยนำเสนอรายงานไป</w:t>
      </w:r>
      <w:r w:rsidRPr="00BA3B87">
        <w:rPr>
          <w:rFonts w:ascii="Angsana New" w:hAnsi="Angsana New"/>
          <w:sz w:val="30"/>
          <w:szCs w:val="30"/>
          <w:cs/>
        </w:rPr>
        <w:t xml:space="preserve">แล้ว </w:t>
      </w:r>
      <w:r w:rsidRPr="00E25F39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>
        <w:rPr>
          <w:rFonts w:ascii="Angsana New" w:hAnsi="Angsana New" w:hint="cs"/>
          <w:spacing w:val="-2"/>
          <w:sz w:val="30"/>
          <w:szCs w:val="30"/>
          <w:cs/>
        </w:rPr>
        <w:t>ของบริษัทและบริษัทย่อย</w:t>
      </w:r>
      <w:r w:rsidRPr="00E25F39">
        <w:rPr>
          <w:rFonts w:ascii="Angsana New" w:hAnsi="Angsana New"/>
          <w:spacing w:val="-2"/>
          <w:sz w:val="30"/>
          <w:szCs w:val="30"/>
          <w:cs/>
        </w:rPr>
        <w:t>สำหรับปีสิ้นสุด</w:t>
      </w:r>
      <w:r w:rsidRPr="00BA3B87">
        <w:rPr>
          <w:rFonts w:ascii="Angsana New" w:hAnsi="Angsana New"/>
          <w:sz w:val="30"/>
          <w:szCs w:val="30"/>
          <w:cs/>
        </w:rPr>
        <w:t xml:space="preserve">วันที่ </w:t>
      </w:r>
      <w:r w:rsidR="003D4C30">
        <w:rPr>
          <w:rFonts w:ascii="Angsana New" w:hAnsi="Angsana New"/>
          <w:sz w:val="30"/>
          <w:szCs w:val="30"/>
          <w:cs/>
        </w:rPr>
        <w:t xml:space="preserve">       </w:t>
      </w:r>
      <w:r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</w:p>
    <w:p w:rsidR="00A41C1A" w:rsidRPr="001B2741" w:rsidRDefault="00A41C1A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A41C1A" w:rsidRPr="00BA3B87" w:rsidRDefault="00A41C1A" w:rsidP="00A4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BA1E52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A1E52"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ab/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:rsidR="00203AF5" w:rsidRPr="0019264D" w:rsidRDefault="00203AF5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highlight w:val="cyan"/>
          <w:cs/>
        </w:rPr>
      </w:pPr>
    </w:p>
    <w:p w:rsidR="00A41C1A" w:rsidRPr="00A41C1A" w:rsidRDefault="00A41C1A" w:rsidP="00A41C1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1C1A">
        <w:rPr>
          <w:rFonts w:ascii="Angsana New" w:hAnsi="Angsana New"/>
          <w:sz w:val="30"/>
          <w:szCs w:val="30"/>
          <w:cs/>
        </w:rPr>
        <w:t>ในการจัดทำ</w:t>
      </w:r>
      <w:r w:rsidRPr="00A41C1A">
        <w:rPr>
          <w:rFonts w:ascii="Angsana New" w:hAnsi="Angsana New" w:hint="cs"/>
          <w:sz w:val="30"/>
          <w:szCs w:val="30"/>
          <w:cs/>
        </w:rPr>
        <w:t>งบ</w:t>
      </w:r>
      <w:r w:rsidRPr="00A41C1A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41C1A">
        <w:rPr>
          <w:rFonts w:ascii="Angsana New" w:hAnsi="Angsana New" w:hint="cs"/>
          <w:sz w:val="30"/>
          <w:szCs w:val="30"/>
          <w:cs/>
        </w:rPr>
        <w:t xml:space="preserve"> </w:t>
      </w:r>
      <w:r w:rsidRPr="00A41C1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A41C1A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41C1A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41C1A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41C1A">
        <w:rPr>
          <w:rFonts w:ascii="Angsana New" w:hAnsi="Angsana New"/>
          <w:sz w:val="30"/>
          <w:szCs w:val="30"/>
          <w:cs/>
        </w:rPr>
        <w:t>นั้น</w:t>
      </w:r>
      <w:r w:rsidRPr="00A41C1A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41C1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41C1A">
        <w:rPr>
          <w:rFonts w:ascii="Angsana New" w:hAnsi="Angsana New"/>
          <w:sz w:val="30"/>
          <w:szCs w:val="30"/>
        </w:rPr>
        <w:t xml:space="preserve">31 </w:t>
      </w:r>
      <w:r w:rsidRPr="00A41C1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41C1A">
        <w:rPr>
          <w:rFonts w:ascii="Angsana New" w:hAnsi="Angsana New"/>
          <w:sz w:val="30"/>
          <w:szCs w:val="30"/>
        </w:rPr>
        <w:t>2561</w:t>
      </w:r>
      <w:r w:rsidRPr="00A41C1A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A41C1A">
        <w:rPr>
          <w:rFonts w:ascii="Angsana New" w:hAnsi="Angsana New"/>
          <w:sz w:val="30"/>
          <w:szCs w:val="30"/>
          <w:cs/>
        </w:rPr>
        <w:t>าร</w:t>
      </w:r>
      <w:r w:rsidRPr="00A41C1A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A41C1A">
        <w:rPr>
          <w:rFonts w:ascii="Angsana New" w:hAnsi="Angsana New"/>
          <w:sz w:val="30"/>
          <w:szCs w:val="30"/>
          <w:cs/>
        </w:rPr>
        <w:t>ใช้</w:t>
      </w:r>
      <w:r w:rsidRPr="00A41C1A">
        <w:rPr>
          <w:rFonts w:ascii="Angsana New" w:hAnsi="Angsana New" w:hint="cs"/>
          <w:sz w:val="30"/>
          <w:szCs w:val="30"/>
          <w:cs/>
        </w:rPr>
        <w:t>วิจารณญาณ</w:t>
      </w:r>
      <w:r w:rsidRPr="00A41C1A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A41C1A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A41C1A">
        <w:rPr>
          <w:rFonts w:ascii="Angsana New" w:hAnsi="Angsana New"/>
          <w:sz w:val="30"/>
          <w:szCs w:val="30"/>
        </w:rPr>
        <w:t xml:space="preserve">15 </w:t>
      </w:r>
      <w:r w:rsidRPr="00A41C1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F773A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A41C1A">
        <w:rPr>
          <w:rFonts w:ascii="Angsana New" w:hAnsi="Angsana New" w:hint="cs"/>
          <w:sz w:val="30"/>
          <w:szCs w:val="30"/>
          <w:cs/>
        </w:rPr>
        <w:t xml:space="preserve"> (“</w:t>
      </w:r>
      <w:r w:rsidRPr="00A41C1A">
        <w:rPr>
          <w:rFonts w:ascii="Angsana New" w:hAnsi="Angsana New"/>
          <w:sz w:val="30"/>
          <w:szCs w:val="30"/>
        </w:rPr>
        <w:t>TFRS 15</w:t>
      </w:r>
      <w:r w:rsidRPr="00A41C1A">
        <w:rPr>
          <w:rFonts w:ascii="Angsana New" w:hAnsi="Angsana New" w:hint="cs"/>
          <w:sz w:val="30"/>
          <w:szCs w:val="30"/>
          <w:cs/>
        </w:rPr>
        <w:t>”)</w:t>
      </w:r>
      <w:r w:rsidRPr="00A41C1A">
        <w:rPr>
          <w:rFonts w:ascii="Angsana New" w:hAnsi="Angsana New"/>
          <w:sz w:val="30"/>
          <w:szCs w:val="30"/>
        </w:rPr>
        <w:t xml:space="preserve"> </w:t>
      </w:r>
      <w:r w:rsidRPr="00A41C1A">
        <w:rPr>
          <w:rFonts w:ascii="Angsana New" w:hAnsi="Angsana New" w:hint="cs"/>
          <w:sz w:val="30"/>
          <w:szCs w:val="30"/>
          <w:cs/>
        </w:rPr>
        <w:t>ที่</w:t>
      </w:r>
      <w:r w:rsidRPr="00A41C1A">
        <w:rPr>
          <w:rFonts w:ascii="Angsana New" w:hAnsi="Angsana New"/>
          <w:sz w:val="30"/>
          <w:szCs w:val="30"/>
          <w:cs/>
        </w:rPr>
        <w:t>กลุ่มบริษัท</w:t>
      </w:r>
      <w:r w:rsidRPr="00A41C1A">
        <w:rPr>
          <w:rFonts w:ascii="Angsana New" w:hAnsi="Angsana New" w:hint="cs"/>
          <w:sz w:val="30"/>
          <w:szCs w:val="30"/>
          <w:cs/>
        </w:rPr>
        <w:t>ถือปฏิบัติเป็น</w:t>
      </w:r>
      <w:r w:rsidRPr="00A41C1A">
        <w:rPr>
          <w:rFonts w:asciiTheme="majorBidi" w:hAnsiTheme="majorBidi" w:cstheme="majorBidi" w:hint="cs"/>
          <w:sz w:val="30"/>
          <w:szCs w:val="30"/>
          <w:cs/>
        </w:rPr>
        <w:t>ครั้งแรก</w:t>
      </w:r>
      <w:r w:rsidRPr="00A41C1A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A41C1A">
        <w:rPr>
          <w:rFonts w:ascii="Angsana New" w:hAnsi="Angsana New"/>
          <w:sz w:val="30"/>
          <w:szCs w:val="30"/>
        </w:rPr>
        <w:t xml:space="preserve">18 </w:t>
      </w:r>
      <w:r w:rsidRPr="00A41C1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41C1A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A41C1A">
        <w:rPr>
          <w:rFonts w:ascii="Angsana New" w:hAnsi="Angsana New" w:hint="cs"/>
          <w:sz w:val="30"/>
          <w:szCs w:val="30"/>
          <w:cs/>
        </w:rPr>
        <w:t xml:space="preserve"> </w:t>
      </w:r>
      <w:r w:rsidRPr="00A41C1A">
        <w:rPr>
          <w:rFonts w:ascii="Angsana New" w:hAnsi="Angsana New"/>
          <w:sz w:val="30"/>
          <w:szCs w:val="30"/>
        </w:rPr>
        <w:t xml:space="preserve">(“TAS 18”) </w:t>
      </w:r>
      <w:r w:rsidRPr="00A41C1A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A41C1A" w:rsidRPr="001D3E1F" w:rsidRDefault="00A41C1A" w:rsidP="00A4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FF"/>
          <w:sz w:val="20"/>
          <w:szCs w:val="20"/>
          <w:shd w:val="clear" w:color="auto" w:fill="D9D9D9" w:themeFill="background1" w:themeFillShade="D9"/>
        </w:rPr>
      </w:pPr>
    </w:p>
    <w:p w:rsidR="00203AF5" w:rsidRPr="0045771C" w:rsidRDefault="00203AF5" w:rsidP="00203A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5771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ตาม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</w:rPr>
        <w:t>TFRS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</w:rPr>
        <w:t>15</w:t>
      </w:r>
      <w:r w:rsidRPr="0045771C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กลุ่มบริษัทและบริษัทรับรู้รายได้เมื่อ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ลูกค้ามีอำนาจ</w:t>
      </w:r>
      <w:r w:rsidRPr="0045771C">
        <w:rPr>
          <w:rFonts w:ascii="Angsana New" w:hAnsi="Angsana New"/>
          <w:spacing w:val="-4"/>
          <w:sz w:val="30"/>
          <w:szCs w:val="30"/>
          <w:cs/>
        </w:rPr>
        <w:t>ควบคุม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45771C">
        <w:rPr>
          <w:rFonts w:ascii="Angsana New" w:hAnsi="Angsana New"/>
          <w:spacing w:val="-4"/>
          <w:sz w:val="30"/>
          <w:szCs w:val="30"/>
          <w:cs/>
        </w:rPr>
        <w:t>สินค้าหรือบริการ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ด้วยจำนวนเงินที่สะท้อนถึงสิ่งตอบแทนที่</w:t>
      </w:r>
      <w:r w:rsidRPr="0045771C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คาดว่าจะมีสิทธิได้รับ</w:t>
      </w:r>
      <w:r w:rsidRPr="0045771C">
        <w:rPr>
          <w:rFonts w:ascii="Angsana New" w:hAnsi="Angsana New"/>
          <w:spacing w:val="-4"/>
          <w:sz w:val="30"/>
          <w:szCs w:val="30"/>
          <w:cs/>
        </w:rPr>
        <w:t xml:space="preserve"> และมีการใช้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วิจารณญาณ</w:t>
      </w:r>
      <w:r w:rsidRPr="0045771C">
        <w:rPr>
          <w:rFonts w:ascii="Angsana New" w:hAnsi="Angsana New"/>
          <w:spacing w:val="-4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  <w:cs/>
        </w:rPr>
        <w:t xml:space="preserve">ในขณะที่ </w:t>
      </w:r>
      <w:r w:rsidRPr="0045771C">
        <w:rPr>
          <w:rFonts w:ascii="Angsana New" w:hAnsi="Angsana New"/>
          <w:spacing w:val="-4"/>
          <w:sz w:val="30"/>
          <w:szCs w:val="30"/>
        </w:rPr>
        <w:t>TAS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</w:rPr>
        <w:t>18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กลุ่มบริษัทและบริษัทรับรู้รายได้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จากการขายสินค้า</w:t>
      </w:r>
      <w:r w:rsidRPr="0045771C">
        <w:rPr>
          <w:rFonts w:ascii="Angsana New" w:hAnsi="Angsana New"/>
          <w:spacing w:val="-4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203AF5" w:rsidRPr="003F5EBA" w:rsidRDefault="00203AF5" w:rsidP="00203A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03AF5" w:rsidRPr="0045771C" w:rsidRDefault="00A41C1A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position w:val="2"/>
          <w:sz w:val="30"/>
          <w:szCs w:val="30"/>
        </w:rPr>
      </w:pPr>
      <w:r w:rsidRPr="0045771C">
        <w:rPr>
          <w:rFonts w:ascii="Angsana New" w:hAnsi="Angsana New" w:hint="cs"/>
          <w:spacing w:val="-4"/>
          <w:position w:val="2"/>
          <w:sz w:val="30"/>
          <w:szCs w:val="30"/>
          <w:cs/>
        </w:rPr>
        <w:t>นอกจากนี้</w:t>
      </w:r>
      <w:r w:rsidR="00203AF5" w:rsidRPr="0045771C">
        <w:rPr>
          <w:rFonts w:ascii="Angsana New" w:hAnsi="Angsana New" w:hint="cs"/>
          <w:spacing w:val="-4"/>
          <w:position w:val="2"/>
          <w:sz w:val="30"/>
          <w:szCs w:val="30"/>
          <w:cs/>
        </w:rPr>
        <w:t xml:space="preserve">กลุ่มบริษัทและ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</w:t>
      </w:r>
      <w:r w:rsidR="00203AF5" w:rsidRPr="0045771C">
        <w:rPr>
          <w:rFonts w:ascii="Angsana New" w:hAnsi="Angsana New"/>
          <w:spacing w:val="-4"/>
          <w:position w:val="2"/>
          <w:sz w:val="30"/>
          <w:szCs w:val="30"/>
          <w:cs/>
        </w:rPr>
        <w:t>มาตรฐานการรายงานทางการเงิน</w:t>
      </w:r>
      <w:r w:rsidR="00203AF5" w:rsidRPr="0045771C">
        <w:rPr>
          <w:rFonts w:ascii="Angsana New" w:hAnsi="Angsana New" w:hint="cs"/>
          <w:spacing w:val="-4"/>
          <w:position w:val="2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ที่ออกและปรับปรุงใหม่ที่เกี่ยวกับการดำเนินงานของกลุ่มบริษัทและบริษัทได้เปิดเผยในหมายเหตุข้อ </w:t>
      </w:r>
      <w:r w:rsidR="00203AF5" w:rsidRPr="0045771C">
        <w:rPr>
          <w:rFonts w:ascii="Angsana New" w:hAnsi="Angsana New"/>
          <w:spacing w:val="-4"/>
          <w:position w:val="2"/>
          <w:sz w:val="30"/>
          <w:szCs w:val="30"/>
        </w:rPr>
        <w:t>1</w:t>
      </w:r>
      <w:r w:rsidR="004D2B90">
        <w:rPr>
          <w:rFonts w:ascii="Angsana New" w:hAnsi="Angsana New"/>
          <w:spacing w:val="-4"/>
          <w:position w:val="2"/>
          <w:sz w:val="30"/>
          <w:szCs w:val="30"/>
        </w:rPr>
        <w:t>7</w:t>
      </w:r>
    </w:p>
    <w:p w:rsidR="00436224" w:rsidRPr="003F5EBA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C45EB9" w:rsidRPr="00D442EE" w:rsidRDefault="00C45EB9" w:rsidP="00D442E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2E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62590" w:rsidRPr="001A2D0E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8"/>
          <w:szCs w:val="28"/>
        </w:rPr>
      </w:pPr>
    </w:p>
    <w:p w:rsidR="00CA1422" w:rsidRDefault="00CA1422" w:rsidP="00CA14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B76B5E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0A2C0D" w:rsidRPr="00B76B5E">
        <w:rPr>
          <w:rFonts w:ascii="Angsana New" w:hAnsi="Angsana New" w:hint="cs"/>
          <w:b/>
          <w:sz w:val="30"/>
          <w:szCs w:val="30"/>
          <w:cs/>
        </w:rPr>
        <w:t xml:space="preserve"> บริษัทร่วม และการร่วมค้า</w:t>
      </w:r>
      <w:r w:rsidRPr="00B76B5E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CE300B">
        <w:rPr>
          <w:rFonts w:ascii="Angsana New" w:hAnsi="Angsana New"/>
          <w:bCs/>
          <w:sz w:val="30"/>
          <w:szCs w:val="30"/>
        </w:rPr>
        <w:t>6</w:t>
      </w:r>
      <w:r w:rsidR="000A2C0D" w:rsidRPr="00B76B5E">
        <w:rPr>
          <w:rFonts w:ascii="Angsana New" w:hAnsi="Angsana New"/>
          <w:bCs/>
          <w:sz w:val="30"/>
          <w:szCs w:val="30"/>
        </w:rPr>
        <w:t>,</w:t>
      </w:r>
      <w:r w:rsidR="003D4C30">
        <w:rPr>
          <w:rFonts w:ascii="Angsana New" w:hAnsi="Angsana New"/>
          <w:bCs/>
          <w:sz w:val="30"/>
          <w:szCs w:val="30"/>
          <w:cs/>
        </w:rPr>
        <w:t xml:space="preserve"> </w:t>
      </w:r>
      <w:r w:rsidR="00CE300B">
        <w:rPr>
          <w:rFonts w:ascii="Angsana New" w:hAnsi="Angsana New"/>
          <w:bCs/>
          <w:sz w:val="30"/>
          <w:szCs w:val="30"/>
        </w:rPr>
        <w:t>7</w:t>
      </w:r>
      <w:r w:rsidR="000A2C0D" w:rsidRPr="00B76B5E"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817288">
        <w:rPr>
          <w:rFonts w:ascii="Angsana New" w:hAnsi="Angsana New"/>
          <w:b/>
          <w:sz w:val="30"/>
          <w:szCs w:val="30"/>
        </w:rPr>
        <w:t xml:space="preserve"> </w:t>
      </w:r>
      <w:r w:rsidR="00CE300B" w:rsidRPr="00CE300B">
        <w:rPr>
          <w:rFonts w:ascii="Angsana New" w:hAnsi="Angsana New"/>
          <w:bCs/>
          <w:sz w:val="30"/>
          <w:szCs w:val="30"/>
        </w:rPr>
        <w:t>8</w:t>
      </w:r>
      <w:r w:rsidRPr="00CE300B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CE5681" w:rsidRPr="001A2D0E" w:rsidRDefault="00CE5681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2"/>
          <w:sz w:val="28"/>
          <w:szCs w:val="28"/>
        </w:rPr>
      </w:pPr>
    </w:p>
    <w:p w:rsidR="00661CC0" w:rsidRPr="00156A89" w:rsidRDefault="00661CC0" w:rsidP="0015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</w:rPr>
      </w:pPr>
      <w:r w:rsidRPr="000B7127">
        <w:rPr>
          <w:rFonts w:ascii="Angsana New" w:hAnsi="Angsana New"/>
          <w:b/>
          <w:spacing w:val="2"/>
          <w:sz w:val="30"/>
          <w:szCs w:val="30"/>
          <w:cs/>
        </w:rPr>
        <w:t>รายการ</w:t>
      </w:r>
      <w:r w:rsidR="00A45BFC" w:rsidRPr="000B7127">
        <w:rPr>
          <w:rFonts w:ascii="Angsana New" w:hAnsi="Angsana New"/>
          <w:b/>
          <w:spacing w:val="2"/>
          <w:sz w:val="30"/>
          <w:szCs w:val="30"/>
          <w:cs/>
        </w:rPr>
        <w:t>ที่สำคัญ</w:t>
      </w:r>
      <w:r w:rsidR="00485CA6" w:rsidRPr="000B7127">
        <w:rPr>
          <w:rFonts w:ascii="Angsana New" w:hAnsi="Angsana New"/>
          <w:b/>
          <w:spacing w:val="2"/>
          <w:sz w:val="30"/>
          <w:szCs w:val="30"/>
          <w:cs/>
        </w:rPr>
        <w:t>กับบุคคลหรือกิจการที่เกี่ยวข้องกัน</w:t>
      </w:r>
      <w:r w:rsidRPr="000B7127">
        <w:rPr>
          <w:rFonts w:ascii="Angsana New" w:hAnsi="Angsana New"/>
          <w:b/>
          <w:spacing w:val="2"/>
          <w:sz w:val="30"/>
          <w:szCs w:val="30"/>
          <w:cs/>
        </w:rPr>
        <w:t>สำหรับ</w:t>
      </w:r>
      <w:r w:rsidR="00156A89">
        <w:rPr>
          <w:rFonts w:ascii="Angsana New" w:hAnsi="Angsana New" w:hint="cs"/>
          <w:b/>
          <w:spacing w:val="2"/>
          <w:sz w:val="30"/>
          <w:szCs w:val="30"/>
          <w:cs/>
        </w:rPr>
        <w:t>งวดสามเดือนและหกเดือน</w:t>
      </w:r>
      <w:r w:rsidR="00E502E9" w:rsidRPr="000B7127">
        <w:rPr>
          <w:rFonts w:ascii="Angsana New" w:hAnsi="Angsana New"/>
          <w:b/>
          <w:spacing w:val="2"/>
          <w:sz w:val="30"/>
          <w:szCs w:val="30"/>
          <w:cs/>
        </w:rPr>
        <w:t xml:space="preserve">สิ้นสุดวันที่ </w:t>
      </w:r>
      <w:r w:rsidR="008620B8" w:rsidRPr="0004021C">
        <w:rPr>
          <w:rFonts w:ascii="Angsana New" w:hAnsi="Angsana New"/>
          <w:bCs/>
          <w:spacing w:val="2"/>
          <w:sz w:val="30"/>
          <w:szCs w:val="30"/>
        </w:rPr>
        <w:t>3</w:t>
      </w:r>
      <w:r w:rsidR="00E26D10" w:rsidRPr="0004021C">
        <w:rPr>
          <w:rFonts w:ascii="Angsana New" w:hAnsi="Angsana New" w:hint="cs"/>
          <w:bCs/>
          <w:spacing w:val="2"/>
          <w:sz w:val="30"/>
          <w:szCs w:val="30"/>
        </w:rPr>
        <w:t>0</w:t>
      </w:r>
      <w:r w:rsidR="00F83350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2873AB" w:rsidRPr="000B7127">
        <w:rPr>
          <w:rFonts w:ascii="Angsana New" w:hAnsi="Angsana New" w:hint="cs"/>
          <w:b/>
          <w:spacing w:val="2"/>
          <w:sz w:val="30"/>
          <w:szCs w:val="30"/>
          <w:cs/>
        </w:rPr>
        <w:t>มิถุนายน</w:t>
      </w:r>
      <w:r w:rsidRPr="00BA3B87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EF30A7" w:rsidRPr="001A2D0E" w:rsidRDefault="00EF30A7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EF30A7" w:rsidRPr="00BA3B87" w:rsidTr="00314F53">
        <w:tc>
          <w:tcPr>
            <w:tcW w:w="2152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0A7" w:rsidRPr="00BA3B87" w:rsidTr="00314F53">
        <w:tc>
          <w:tcPr>
            <w:tcW w:w="2152" w:type="pct"/>
          </w:tcPr>
          <w:p w:rsidR="00EF30A7" w:rsidRPr="00C116F1" w:rsidRDefault="00EF30A7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8F30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28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0" w:type="pct"/>
          </w:tcPr>
          <w:p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F30A7" w:rsidRPr="00BA3B87" w:rsidTr="00314F53">
        <w:tc>
          <w:tcPr>
            <w:tcW w:w="2152" w:type="pct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3F6D5E" w:rsidTr="00314F53">
        <w:tc>
          <w:tcPr>
            <w:tcW w:w="2152" w:type="pct"/>
          </w:tcPr>
          <w:p w:rsidR="00BB60ED" w:rsidRPr="003F6D5E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3096D" w:rsidRPr="003F6D5E" w:rsidTr="00314F53">
        <w:tc>
          <w:tcPr>
            <w:tcW w:w="2152" w:type="pct"/>
          </w:tcPr>
          <w:p w:rsidR="0093096D" w:rsidRPr="003F6D5E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:rsidR="0093096D" w:rsidRPr="003F6D5E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524B38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16,433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3F6D5E" w:rsidRDefault="00524B38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38,870</w:t>
            </w:r>
          </w:p>
        </w:tc>
      </w:tr>
      <w:tr w:rsidR="0093096D" w:rsidRPr="003F6D5E" w:rsidTr="00314F53">
        <w:tc>
          <w:tcPr>
            <w:tcW w:w="2152" w:type="pct"/>
          </w:tcPr>
          <w:p w:rsidR="0093096D" w:rsidRPr="003F6D5E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:rsidR="0093096D" w:rsidRPr="003F6D5E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Pr="00106B31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773184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1,536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3F6D5E" w:rsidRDefault="00524B38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2,022</w:t>
            </w:r>
          </w:p>
        </w:tc>
      </w:tr>
      <w:tr w:rsidR="0093096D" w:rsidRPr="005F2B0C" w:rsidTr="00314F53">
        <w:tc>
          <w:tcPr>
            <w:tcW w:w="2152" w:type="pct"/>
          </w:tcPr>
          <w:p w:rsidR="0093096D" w:rsidRPr="003F6D5E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93096D" w:rsidRPr="0050322F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773184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1,71</w:t>
            </w:r>
            <w:r w:rsidR="00524B38"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5F2B0C" w:rsidRDefault="00524B38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1,715</w:t>
            </w:r>
          </w:p>
        </w:tc>
      </w:tr>
      <w:tr w:rsidR="0093096D" w:rsidRPr="003F6D5E" w:rsidTr="00314F53">
        <w:tc>
          <w:tcPr>
            <w:tcW w:w="2152" w:type="pct"/>
          </w:tcPr>
          <w:p w:rsidR="0093096D" w:rsidRPr="003F6D5E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93096D" w:rsidRPr="0050322F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773184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 w:rsidR="00524B38" w:rsidRPr="00524B38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3F6D5E" w:rsidRDefault="00524B38" w:rsidP="009309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</w:tr>
      <w:tr w:rsidR="0093096D" w:rsidRPr="003F6D5E" w:rsidTr="00314F53">
        <w:tc>
          <w:tcPr>
            <w:tcW w:w="2152" w:type="pct"/>
          </w:tcPr>
          <w:p w:rsidR="0093096D" w:rsidRPr="003F6D5E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:rsidR="0093096D" w:rsidRPr="0050322F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773184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bidi="th-TH"/>
              </w:rPr>
              <w:t>2,624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2,591</w:t>
            </w:r>
          </w:p>
        </w:tc>
      </w:tr>
      <w:tr w:rsidR="0093096D" w:rsidRPr="003F6D5E" w:rsidTr="00314F53">
        <w:tc>
          <w:tcPr>
            <w:tcW w:w="2152" w:type="pct"/>
          </w:tcPr>
          <w:p w:rsidR="0093096D" w:rsidRPr="003F6D5E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93096D" w:rsidRPr="0050322F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773184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4B38"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,725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93096D" w:rsidRPr="003F6D5E" w:rsidTr="00314F53">
        <w:tc>
          <w:tcPr>
            <w:tcW w:w="2152" w:type="pct"/>
          </w:tcPr>
          <w:p w:rsidR="0093096D" w:rsidRPr="003F6D5E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:rsidR="0093096D" w:rsidRPr="0050322F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773184" w:rsidP="0093096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524B38"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4,02</w:t>
            </w:r>
            <w:r w:rsidR="00524B3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93096D" w:rsidRPr="003F6D5E" w:rsidTr="00314F53">
        <w:tc>
          <w:tcPr>
            <w:tcW w:w="2152" w:type="pct"/>
          </w:tcPr>
          <w:p w:rsidR="0093096D" w:rsidRPr="005F2B0C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:rsidR="0093096D" w:rsidRPr="0050322F" w:rsidRDefault="00773184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3096D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3096D" w:rsidRPr="00524B38" w:rsidRDefault="00773184" w:rsidP="0093096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4B38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27" w:type="pct"/>
          </w:tcPr>
          <w:p w:rsidR="0093096D" w:rsidRPr="003F6D5E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3096D" w:rsidRPr="008620B8" w:rsidRDefault="00524B38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</w:p>
        </w:tc>
      </w:tr>
      <w:tr w:rsidR="0093096D" w:rsidRPr="003F6D5E" w:rsidTr="00314F53">
        <w:tc>
          <w:tcPr>
            <w:tcW w:w="2152" w:type="pct"/>
          </w:tcPr>
          <w:p w:rsidR="0093096D" w:rsidRPr="00F37AE4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:rsidR="0093096D" w:rsidRPr="00F37AE4" w:rsidRDefault="0093096D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127" w:type="pct"/>
          </w:tcPr>
          <w:p w:rsidR="0093096D" w:rsidRPr="00F37AE4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8" w:type="pct"/>
          </w:tcPr>
          <w:p w:rsidR="0093096D" w:rsidRPr="00F37AE4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7" w:type="pct"/>
          </w:tcPr>
          <w:p w:rsidR="0093096D" w:rsidRPr="00F37AE4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3" w:type="pct"/>
          </w:tcPr>
          <w:p w:rsidR="0093096D" w:rsidRPr="007A3949" w:rsidRDefault="0093096D" w:rsidP="0093096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27" w:type="pct"/>
          </w:tcPr>
          <w:p w:rsidR="0093096D" w:rsidRPr="00F37AE4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6" w:type="pct"/>
          </w:tcPr>
          <w:p w:rsidR="0093096D" w:rsidRPr="00F37AE4" w:rsidRDefault="0093096D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C70AF" w:rsidRPr="00BA3B87" w:rsidTr="00106B31">
        <w:trPr>
          <w:tblHeader/>
        </w:trPr>
        <w:tc>
          <w:tcPr>
            <w:tcW w:w="2152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0AF" w:rsidRPr="00BA3B87" w:rsidTr="00106B31">
        <w:trPr>
          <w:tblHeader/>
        </w:trPr>
        <w:tc>
          <w:tcPr>
            <w:tcW w:w="2152" w:type="pct"/>
          </w:tcPr>
          <w:p w:rsidR="009C70AF" w:rsidRPr="00C116F1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0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9C70AF" w:rsidRPr="00BA3B87" w:rsidTr="002873AB">
        <w:trPr>
          <w:tblHeader/>
        </w:trPr>
        <w:tc>
          <w:tcPr>
            <w:tcW w:w="2152" w:type="pct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0AF" w:rsidRPr="003F6D5E" w:rsidTr="00106B31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C70AF" w:rsidRPr="003F6D5E" w:rsidTr="0092482E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2482E" w:rsidP="009C70A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30,411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3F6D5E" w:rsidRDefault="0092482E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64,627</w:t>
            </w:r>
          </w:p>
        </w:tc>
      </w:tr>
      <w:tr w:rsidR="009C70AF" w:rsidRPr="003F6D5E" w:rsidTr="0092482E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:rsidR="009C70AF" w:rsidRPr="00717C43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17C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C70AF" w:rsidP="009C70A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3,004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3F6D5E" w:rsidRDefault="0092482E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4,273</w:t>
            </w:r>
          </w:p>
        </w:tc>
      </w:tr>
      <w:tr w:rsidR="009C70AF" w:rsidRPr="005F2B0C" w:rsidTr="0092482E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9C70AF" w:rsidRPr="0050322F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C70AF" w:rsidP="009C70A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3,568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5F2B0C" w:rsidRDefault="0092482E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3,436</w:t>
            </w:r>
          </w:p>
        </w:tc>
      </w:tr>
      <w:tr w:rsidR="009C70AF" w:rsidRPr="003F6D5E" w:rsidTr="0092482E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9C70AF" w:rsidRPr="0050322F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C70AF" w:rsidP="009C70A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bidi="th-TH"/>
              </w:rPr>
              <w:t>213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3F6D5E" w:rsidRDefault="0092482E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6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</w:tr>
      <w:tr w:rsidR="009C70AF" w:rsidRPr="003F6D5E" w:rsidTr="0092482E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:rsidR="009C70AF" w:rsidRPr="0050322F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C70AF" w:rsidP="009C70A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bidi="th-TH"/>
              </w:rPr>
              <w:t>5,105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5,303</w:t>
            </w:r>
          </w:p>
        </w:tc>
      </w:tr>
      <w:tr w:rsidR="009C70AF" w:rsidRPr="003F6D5E" w:rsidTr="0092482E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9C70AF" w:rsidRPr="0050322F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C70AF" w:rsidP="009C70A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3,033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2,194</w:t>
            </w:r>
          </w:p>
        </w:tc>
      </w:tr>
      <w:tr w:rsidR="009C70AF" w:rsidRPr="003F6D5E" w:rsidTr="0092482E">
        <w:tc>
          <w:tcPr>
            <w:tcW w:w="2152" w:type="pct"/>
          </w:tcPr>
          <w:p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:rsidR="009C70AF" w:rsidRPr="0050322F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C70AF" w:rsidP="009C70A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5,117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7,413</w:t>
            </w:r>
          </w:p>
        </w:tc>
      </w:tr>
      <w:tr w:rsidR="009C70AF" w:rsidRPr="003F6D5E" w:rsidTr="0092482E">
        <w:tc>
          <w:tcPr>
            <w:tcW w:w="2152" w:type="pct"/>
          </w:tcPr>
          <w:p w:rsidR="009C70AF" w:rsidRPr="005F2B0C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:rsidR="009C70AF" w:rsidRDefault="009C70AF" w:rsidP="009C70A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C70AF" w:rsidRPr="0050322F" w:rsidRDefault="009C70AF" w:rsidP="009C70A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C70AF" w:rsidRPr="0092482E" w:rsidRDefault="009C70AF" w:rsidP="009C70A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482E">
              <w:rPr>
                <w:rFonts w:ascii="Angsana New" w:hAnsi="Angsana New"/>
                <w:sz w:val="30"/>
                <w:szCs w:val="30"/>
                <w:lang w:val="en-US" w:bidi="th-TH"/>
              </w:rPr>
              <w:t>1,488</w:t>
            </w:r>
          </w:p>
        </w:tc>
        <w:tc>
          <w:tcPr>
            <w:tcW w:w="127" w:type="pct"/>
          </w:tcPr>
          <w:p w:rsidR="009C70AF" w:rsidRPr="003F6D5E" w:rsidRDefault="009C70AF" w:rsidP="009C70A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C70AF" w:rsidRPr="00106B31" w:rsidRDefault="009C70AF" w:rsidP="009C70A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</w:tr>
    </w:tbl>
    <w:p w:rsidR="00504673" w:rsidRDefault="00504673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6F6F1B" w:rsidRPr="003A4E9E" w:rsidRDefault="006F6F1B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A4E9E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434D57" w:rsidRPr="003A4E9E">
        <w:rPr>
          <w:rFonts w:ascii="Angsana New" w:hAnsi="Angsana New"/>
          <w:sz w:val="30"/>
          <w:szCs w:val="30"/>
        </w:rPr>
        <w:t>30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434D57" w:rsidRPr="003A4E9E">
        <w:rPr>
          <w:rFonts w:ascii="Angsana New" w:hAnsi="Angsana New"/>
          <w:sz w:val="30"/>
          <w:szCs w:val="30"/>
          <w:cs/>
        </w:rPr>
        <w:t>มิถุนายน</w:t>
      </w:r>
      <w:r w:rsidRPr="003A4E9E">
        <w:rPr>
          <w:rFonts w:ascii="Angsana New" w:hAnsi="Angsana New"/>
          <w:sz w:val="30"/>
          <w:szCs w:val="30"/>
          <w:cs/>
        </w:rPr>
        <w:t xml:space="preserve"> </w:t>
      </w:r>
      <w:r w:rsidRPr="003A4E9E">
        <w:rPr>
          <w:rFonts w:ascii="Angsana New" w:hAnsi="Angsana New"/>
          <w:sz w:val="30"/>
          <w:szCs w:val="30"/>
        </w:rPr>
        <w:t>256</w:t>
      </w:r>
      <w:r w:rsidR="003D4C30" w:rsidRPr="003D4C30">
        <w:rPr>
          <w:rFonts w:ascii="Angsana New" w:hAnsi="Angsana New" w:hint="cs"/>
          <w:sz w:val="30"/>
          <w:szCs w:val="30"/>
        </w:rPr>
        <w:t>2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3A4E9E">
        <w:rPr>
          <w:rFonts w:ascii="Angsana New" w:hAnsi="Angsana New"/>
          <w:sz w:val="30"/>
          <w:szCs w:val="30"/>
          <w:cs/>
        </w:rPr>
        <w:t xml:space="preserve">และ </w:t>
      </w:r>
      <w:r w:rsidRPr="003A4E9E">
        <w:rPr>
          <w:rFonts w:ascii="Angsana New" w:hAnsi="Angsana New"/>
          <w:sz w:val="30"/>
          <w:szCs w:val="30"/>
        </w:rPr>
        <w:t>31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3A4E9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D4C30" w:rsidRPr="003D4C30">
        <w:rPr>
          <w:rFonts w:ascii="Angsana New" w:hAnsi="Angsana New" w:hint="cs"/>
          <w:sz w:val="30"/>
          <w:szCs w:val="30"/>
        </w:rPr>
        <w:t>2561</w:t>
      </w:r>
      <w:r w:rsidRPr="003A4E9E">
        <w:rPr>
          <w:rFonts w:ascii="Angsana New" w:hAnsi="Angsana New" w:hint="cs"/>
          <w:sz w:val="30"/>
          <w:szCs w:val="30"/>
          <w:cs/>
        </w:rPr>
        <w:t xml:space="preserve"> </w:t>
      </w:r>
      <w:r w:rsidRPr="003A4E9E">
        <w:rPr>
          <w:rFonts w:ascii="Angsana New" w:hAnsi="Angsana New"/>
          <w:sz w:val="30"/>
          <w:szCs w:val="30"/>
          <w:cs/>
        </w:rPr>
        <w:t>มีดังนี้</w:t>
      </w:r>
    </w:p>
    <w:p w:rsidR="00A1142C" w:rsidRPr="00813773" w:rsidRDefault="00A1142C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43"/>
        <w:gridCol w:w="1107"/>
        <w:gridCol w:w="243"/>
        <w:gridCol w:w="1107"/>
        <w:gridCol w:w="236"/>
        <w:gridCol w:w="1204"/>
      </w:tblGrid>
      <w:tr w:rsidR="00B76B5E" w:rsidRPr="004A0F3E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B5E" w:rsidRPr="004C79FE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C79F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76B5E" w:rsidRPr="004A0F3E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3D4C30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3D4C30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76B5E" w:rsidRPr="004A0F3E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6B5E" w:rsidRPr="004A0F3E" w:rsidRDefault="00B76B5E" w:rsidP="00D370A4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D4964" w:rsidRPr="001D1116" w:rsidTr="005A42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D4964" w:rsidRPr="00545DEE" w:rsidRDefault="00ED4964" w:rsidP="00ED496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5D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4964" w:rsidRPr="00545DEE" w:rsidRDefault="00ED4964" w:rsidP="00C06DF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</w:rPr>
            </w:pPr>
            <w:r w:rsidRPr="00545D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ED4964" w:rsidRPr="00545DEE" w:rsidRDefault="00ED4964" w:rsidP="00ED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4964" w:rsidRPr="00545DEE" w:rsidRDefault="00ED4964" w:rsidP="0027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3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ED4964" w:rsidRPr="00545DEE" w:rsidRDefault="00ED4964" w:rsidP="00ED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4964" w:rsidRPr="00545DEE" w:rsidRDefault="00504832" w:rsidP="00FB171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2887">
              <w:rPr>
                <w:rFonts w:ascii="Angsana New" w:hAnsi="Angsana New"/>
                <w:sz w:val="30"/>
                <w:szCs w:val="30"/>
                <w:lang w:val="en-US" w:bidi="th-TH"/>
              </w:rPr>
              <w:t>354,68</w:t>
            </w:r>
            <w:r w:rsidR="00D02887" w:rsidRPr="00D0288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ED4964" w:rsidRPr="00545DEE" w:rsidRDefault="00ED4964" w:rsidP="00ED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4964" w:rsidRPr="00545DEE" w:rsidRDefault="00ED4964" w:rsidP="00FB17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5DEE">
              <w:rPr>
                <w:rFonts w:ascii="Angsana New" w:hAnsi="Angsana New"/>
                <w:sz w:val="30"/>
                <w:szCs w:val="30"/>
                <w:lang w:val="en-US" w:bidi="th-TH"/>
              </w:rPr>
              <w:t>350,838</w:t>
            </w:r>
          </w:p>
        </w:tc>
      </w:tr>
    </w:tbl>
    <w:p w:rsidR="00B76B5E" w:rsidRPr="00761B3B" w:rsidRDefault="00B76B5E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6C21BE" w:rsidRPr="007B1FA0" w:rsidRDefault="006C21BE" w:rsidP="00103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43"/>
        <w:gridCol w:w="1107"/>
        <w:gridCol w:w="270"/>
        <w:gridCol w:w="1080"/>
        <w:gridCol w:w="236"/>
        <w:gridCol w:w="1204"/>
      </w:tblGrid>
      <w:tr w:rsidR="007B1FA0" w:rsidRPr="004A0F3E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7B1FA0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A0F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คคลหรือ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FA0" w:rsidRPr="004C79FE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3D4C30" w:rsidP="002F11B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B1FA0"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7B1FA0" w:rsidP="002F11B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C79F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B1FA0" w:rsidRPr="004A0F3E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3D4C3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3D4C3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1FA0" w:rsidRPr="004A0F3E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1FA0" w:rsidRPr="004A0F3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E49F3" w:rsidRPr="004A0F3E" w:rsidTr="00D40D2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E49F3" w:rsidRPr="00C07AC8" w:rsidRDefault="001E49F3" w:rsidP="001E49F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7AC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E49F3" w:rsidRPr="00CB1B4E" w:rsidRDefault="001E49F3" w:rsidP="00C06DF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CB1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1E49F3" w:rsidRPr="00CB1B4E" w:rsidRDefault="001E49F3" w:rsidP="001E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E49F3" w:rsidRPr="00CB1B4E" w:rsidRDefault="001E49F3" w:rsidP="00E51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3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49F3" w:rsidRPr="00CB1B4E" w:rsidRDefault="001E49F3" w:rsidP="001E49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E49F3" w:rsidRPr="00CB1B4E" w:rsidRDefault="003D2B6A" w:rsidP="00346E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CB1B4E">
              <w:rPr>
                <w:rFonts w:ascii="Angsana New" w:hAnsi="Angsana New"/>
                <w:sz w:val="30"/>
                <w:szCs w:val="30"/>
              </w:rPr>
              <w:t>6</w:t>
            </w:r>
            <w:r w:rsidR="00504832" w:rsidRPr="00CB1B4E">
              <w:rPr>
                <w:rFonts w:ascii="Angsana New" w:hAnsi="Angsana New"/>
                <w:sz w:val="30"/>
                <w:szCs w:val="30"/>
              </w:rPr>
              <w:t>,</w:t>
            </w:r>
            <w:r w:rsidRPr="00CB1B4E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F3" w:rsidRPr="00CB1B4E" w:rsidRDefault="001E49F3" w:rsidP="001E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E49F3" w:rsidRPr="00CB1B4E" w:rsidRDefault="001E49F3" w:rsidP="001E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B4E"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</w:tr>
    </w:tbl>
    <w:p w:rsidR="00792F75" w:rsidRDefault="00792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81414E" w:rsidRPr="00526E2F" w:rsidRDefault="0081414E" w:rsidP="008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253D8">
        <w:rPr>
          <w:rFonts w:ascii="Angsana New" w:hAnsi="Angsana New"/>
          <w:sz w:val="30"/>
          <w:szCs w:val="30"/>
        </w:rPr>
        <w:t>2562</w:t>
      </w:r>
      <w:r w:rsidRPr="00B253D8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:rsidR="00F608E0" w:rsidRDefault="00F60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6"/>
        <w:gridCol w:w="981"/>
        <w:gridCol w:w="233"/>
        <w:gridCol w:w="1260"/>
        <w:gridCol w:w="1170"/>
        <w:gridCol w:w="234"/>
        <w:gridCol w:w="1104"/>
        <w:gridCol w:w="234"/>
        <w:gridCol w:w="1162"/>
        <w:gridCol w:w="242"/>
        <w:gridCol w:w="1110"/>
      </w:tblGrid>
      <w:tr w:rsidR="00E5106A" w:rsidRPr="00ED38E4" w:rsidTr="00E42DA0">
        <w:trPr>
          <w:tblHeader/>
        </w:trPr>
        <w:tc>
          <w:tcPr>
            <w:tcW w:w="1576" w:type="dxa"/>
            <w:vAlign w:val="bottom"/>
          </w:tcPr>
          <w:p w:rsidR="00E5106A" w:rsidRPr="00DC2C5E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74" w:type="dxa"/>
            <w:gridSpan w:val="3"/>
            <w:vAlign w:val="bottom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256" w:type="dxa"/>
            <w:gridSpan w:val="7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06A" w:rsidRPr="00ED38E4" w:rsidTr="00F608E0">
        <w:trPr>
          <w:tblHeader/>
        </w:trPr>
        <w:tc>
          <w:tcPr>
            <w:tcW w:w="1576" w:type="dxa"/>
            <w:shd w:val="clear" w:color="auto" w:fill="auto"/>
            <w:vAlign w:val="bottom"/>
          </w:tcPr>
          <w:p w:rsidR="00E5106A" w:rsidRPr="00DC2C5E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1" w:type="dxa"/>
            <w:vAlign w:val="bottom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30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E5106A" w:rsidRPr="00346EB5" w:rsidRDefault="00E5106A" w:rsidP="0034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EB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46E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6EB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46E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</w:rPr>
              <w:t>30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5106A" w:rsidRPr="00ED38E4" w:rsidTr="00F608E0">
        <w:trPr>
          <w:tblHeader/>
        </w:trPr>
        <w:tc>
          <w:tcPr>
            <w:tcW w:w="1576" w:type="dxa"/>
            <w:vAlign w:val="bottom"/>
          </w:tcPr>
          <w:p w:rsidR="00E5106A" w:rsidRPr="00DC2C5E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1" w:type="dxa"/>
            <w:vAlign w:val="bottom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3" w:type="dxa"/>
            <w:vAlign w:val="bottom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3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3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106A" w:rsidRPr="00ED38E4" w:rsidTr="00E42DA0">
        <w:trPr>
          <w:tblHeader/>
        </w:trPr>
        <w:tc>
          <w:tcPr>
            <w:tcW w:w="1576" w:type="dxa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4" w:type="dxa"/>
            <w:gridSpan w:val="3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256" w:type="dxa"/>
            <w:gridSpan w:val="7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106A" w:rsidRPr="00ED38E4" w:rsidTr="00F608E0">
        <w:tc>
          <w:tcPr>
            <w:tcW w:w="1576" w:type="dxa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1" w:type="dxa"/>
          </w:tcPr>
          <w:p w:rsidR="00E5106A" w:rsidRPr="002D05C0" w:rsidRDefault="00E5106A" w:rsidP="0083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33" w:type="dxa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5106A" w:rsidRPr="001A55D6" w:rsidRDefault="00E5106A" w:rsidP="00FB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5D6">
              <w:rPr>
                <w:rFonts w:ascii="Angsana New" w:hAnsi="Angsana New"/>
                <w:b/>
                <w:bCs/>
                <w:sz w:val="30"/>
                <w:szCs w:val="30"/>
              </w:rPr>
              <w:t>179,693</w:t>
            </w:r>
          </w:p>
        </w:tc>
        <w:tc>
          <w:tcPr>
            <w:tcW w:w="234" w:type="dxa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E5106A" w:rsidRPr="002D05C0" w:rsidRDefault="00E5106A" w:rsidP="00FB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20,500</w:t>
            </w:r>
          </w:p>
        </w:tc>
        <w:tc>
          <w:tcPr>
            <w:tcW w:w="234" w:type="dxa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E5106A" w:rsidRPr="002D05C0" w:rsidRDefault="00E5106A" w:rsidP="00346E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(6,712)</w:t>
            </w:r>
          </w:p>
        </w:tc>
        <w:tc>
          <w:tcPr>
            <w:tcW w:w="242" w:type="dxa"/>
          </w:tcPr>
          <w:p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E5106A" w:rsidRPr="001A55D6" w:rsidRDefault="00C06DF8" w:rsidP="00C0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left" w:pos="91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E5106A" w:rsidRPr="001A55D6">
              <w:rPr>
                <w:rFonts w:ascii="Angsana New" w:hAnsi="Angsana New"/>
                <w:b/>
                <w:bCs/>
                <w:sz w:val="30"/>
                <w:szCs w:val="30"/>
              </w:rPr>
              <w:t>193,481</w:t>
            </w:r>
          </w:p>
        </w:tc>
      </w:tr>
    </w:tbl>
    <w:p w:rsidR="002E297C" w:rsidRPr="00761B3B" w:rsidRDefault="002E297C" w:rsidP="00C5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9"/>
        <w:gridCol w:w="1172"/>
        <w:gridCol w:w="275"/>
        <w:gridCol w:w="1076"/>
        <w:gridCol w:w="275"/>
        <w:gridCol w:w="1061"/>
        <w:gridCol w:w="236"/>
        <w:gridCol w:w="1206"/>
      </w:tblGrid>
      <w:tr w:rsidR="00293129" w:rsidRPr="00F14653" w:rsidTr="00092397">
        <w:tc>
          <w:tcPr>
            <w:tcW w:w="2168" w:type="pct"/>
          </w:tcPr>
          <w:p w:rsidR="009479AD" w:rsidRPr="00F14653" w:rsidRDefault="009479AD" w:rsidP="0043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48" w:type="pct"/>
            <w:gridSpan w:val="3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129" w:rsidRPr="00F14653" w:rsidTr="00733378">
        <w:tc>
          <w:tcPr>
            <w:tcW w:w="2168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9479AD" w:rsidRPr="00F14653" w:rsidRDefault="00293129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9479AD" w:rsidRPr="00F14653" w:rsidRDefault="009479AD" w:rsidP="0009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9479AD" w:rsidRPr="00F14653" w:rsidRDefault="00293129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93129" w:rsidRPr="00F14653" w:rsidTr="00733378">
        <w:tc>
          <w:tcPr>
            <w:tcW w:w="2168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9479AD" w:rsidRPr="00F14653" w:rsidTr="00092397">
        <w:tc>
          <w:tcPr>
            <w:tcW w:w="2168" w:type="pct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46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3129" w:rsidRPr="00F14653" w:rsidTr="00733378">
        <w:tc>
          <w:tcPr>
            <w:tcW w:w="2168" w:type="pct"/>
          </w:tcPr>
          <w:p w:rsidR="009479AD" w:rsidRPr="00023688" w:rsidRDefault="009479AD" w:rsidP="0043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368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:rsidR="009479AD" w:rsidRPr="00023688" w:rsidRDefault="00106174" w:rsidP="00C06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479AD" w:rsidRPr="00023688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9479AD" w:rsidRPr="00023688" w:rsidRDefault="00106174" w:rsidP="00AF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479AD" w:rsidRPr="00023688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9479AD" w:rsidRPr="00023688" w:rsidRDefault="00106174" w:rsidP="0009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213" w:right="-131" w:firstLine="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26" w:type="pct"/>
          </w:tcPr>
          <w:p w:rsidR="009479AD" w:rsidRPr="00023688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9479AD" w:rsidRPr="00023688" w:rsidRDefault="00106174" w:rsidP="00FB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2,410</w:t>
            </w:r>
          </w:p>
        </w:tc>
      </w:tr>
      <w:tr w:rsidR="00293129" w:rsidRPr="008A5043" w:rsidTr="00733378">
        <w:tc>
          <w:tcPr>
            <w:tcW w:w="2168" w:type="pct"/>
          </w:tcPr>
          <w:p w:rsidR="009479AD" w:rsidRPr="0019407A" w:rsidRDefault="009479AD" w:rsidP="0043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9479AD" w:rsidRPr="008A5043" w:rsidRDefault="009479AD" w:rsidP="000B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7C25" w:rsidRPr="00F14653" w:rsidTr="00092397">
        <w:tc>
          <w:tcPr>
            <w:tcW w:w="2168" w:type="pct"/>
          </w:tcPr>
          <w:p w:rsidR="00EF7C25" w:rsidRPr="00F14653" w:rsidRDefault="008E106B" w:rsidP="008E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146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48" w:type="pct"/>
            <w:gridSpan w:val="3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C25" w:rsidRPr="00F14653" w:rsidTr="00733378">
        <w:tc>
          <w:tcPr>
            <w:tcW w:w="2168" w:type="pct"/>
          </w:tcPr>
          <w:p w:rsidR="00EF7C25" w:rsidRPr="00F14653" w:rsidRDefault="00F7685B" w:rsidP="00F7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6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7C25" w:rsidRPr="00F14653" w:rsidTr="00733378">
        <w:tc>
          <w:tcPr>
            <w:tcW w:w="2168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EF7C25" w:rsidRPr="00F14653" w:rsidTr="00092397">
        <w:tc>
          <w:tcPr>
            <w:tcW w:w="2168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46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7C25" w:rsidRPr="00F14653" w:rsidTr="00733378">
        <w:tc>
          <w:tcPr>
            <w:tcW w:w="2168" w:type="pct"/>
          </w:tcPr>
          <w:p w:rsidR="00EF7C25" w:rsidRPr="002A2D56" w:rsidRDefault="00EF7C25" w:rsidP="00C8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D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:rsidR="00EF7C25" w:rsidRPr="002A2D56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7C25" w:rsidRPr="002A2D56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EF7C25" w:rsidRPr="002A2D56" w:rsidRDefault="00EF7C25" w:rsidP="00506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7C25" w:rsidRPr="002A2D56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EF7C25" w:rsidRPr="002A2D56" w:rsidRDefault="00EF7C25" w:rsidP="00B36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6" w:type="pct"/>
          </w:tcPr>
          <w:p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EF7C25" w:rsidRPr="00B87CBF" w:rsidRDefault="00EF7C25" w:rsidP="00B36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7CBF">
              <w:rPr>
                <w:rFonts w:ascii="Angsana New" w:hAnsi="Angsana New"/>
                <w:sz w:val="30"/>
                <w:szCs w:val="30"/>
              </w:rPr>
              <w:t>26,312</w:t>
            </w:r>
          </w:p>
        </w:tc>
      </w:tr>
    </w:tbl>
    <w:p w:rsidR="007F3873" w:rsidRPr="00BA26E8" w:rsidRDefault="007F3873" w:rsidP="003A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A4AE7" w:rsidRPr="00526E2F" w:rsidRDefault="003A4AE7" w:rsidP="003A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รายการเคลื่อนไหวของเงินกู้ยืมจากบุคคลหรือกิจการที่เกี่ยวข้องกันสำหรับงวดหกเดือนสิ้นสุดวันที่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739D7">
        <w:rPr>
          <w:rFonts w:ascii="Angsana New" w:hAnsi="Angsana New"/>
          <w:sz w:val="30"/>
          <w:szCs w:val="30"/>
        </w:rPr>
        <w:t>2562</w:t>
      </w:r>
      <w:r w:rsidRPr="00F739D7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:rsidR="001F16B0" w:rsidRPr="0036444B" w:rsidRDefault="001F16B0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990"/>
        <w:gridCol w:w="234"/>
        <w:gridCol w:w="1026"/>
        <w:gridCol w:w="236"/>
        <w:gridCol w:w="1204"/>
        <w:gridCol w:w="235"/>
        <w:gridCol w:w="1115"/>
        <w:gridCol w:w="235"/>
        <w:gridCol w:w="1205"/>
        <w:gridCol w:w="235"/>
        <w:gridCol w:w="1115"/>
      </w:tblGrid>
      <w:tr w:rsidR="00F739D7" w:rsidRPr="00526E2F" w:rsidTr="00D84670">
        <w:tc>
          <w:tcPr>
            <w:tcW w:w="1620" w:type="dxa"/>
            <w:vAlign w:val="bottom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3894" w:rsidRPr="00526E2F" w:rsidTr="00D84670">
        <w:tc>
          <w:tcPr>
            <w:tcW w:w="1620" w:type="dxa"/>
            <w:shd w:val="clear" w:color="auto" w:fill="auto"/>
            <w:vAlign w:val="bottom"/>
          </w:tcPr>
          <w:p w:rsidR="00EC3894" w:rsidRPr="002D05C0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1B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91B9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739D7" w:rsidRPr="00526E2F" w:rsidTr="00D84670">
        <w:tc>
          <w:tcPr>
            <w:tcW w:w="1620" w:type="dxa"/>
            <w:vAlign w:val="bottom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1B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4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1B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739D7" w:rsidRPr="002D05C0" w:rsidTr="00D84670">
        <w:tc>
          <w:tcPr>
            <w:tcW w:w="1620" w:type="dxa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739D7" w:rsidRPr="002D05C0" w:rsidTr="00D84670">
        <w:tc>
          <w:tcPr>
            <w:tcW w:w="1620" w:type="dxa"/>
          </w:tcPr>
          <w:p w:rsidR="00F739D7" w:rsidRPr="002D05C0" w:rsidRDefault="00F739D7" w:rsidP="008F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F739D7" w:rsidRPr="002D05C0" w:rsidRDefault="00440FB6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F739D7" w:rsidRPr="002D05C0" w:rsidRDefault="00DC1DE4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6" w:type="dxa"/>
          </w:tcPr>
          <w:p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739D7" w:rsidRPr="00B36140" w:rsidRDefault="00F739D7" w:rsidP="0058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35" w:type="dxa"/>
          </w:tcPr>
          <w:p w:rsidR="00F739D7" w:rsidRPr="0027565E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F739D7" w:rsidRPr="0027565E" w:rsidRDefault="00925430" w:rsidP="0020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75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739D7" w:rsidRPr="0027565E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:rsidR="00F739D7" w:rsidRPr="0027565E" w:rsidRDefault="00925430" w:rsidP="00506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75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F739D7" w:rsidRPr="0027565E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F739D7" w:rsidRPr="00B36140" w:rsidRDefault="00290881" w:rsidP="0029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25430" w:rsidRPr="00B36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</w:tbl>
    <w:p w:rsidR="00BA26E8" w:rsidRDefault="00BA26E8">
      <w:pPr>
        <w:rPr>
          <w:rFonts w:ascii="Angsana New" w:hAnsi="Angsana New"/>
          <w:sz w:val="27"/>
          <w:szCs w:val="27"/>
        </w:rPr>
      </w:pPr>
    </w:p>
    <w:p w:rsidR="00BA26E8" w:rsidRDefault="00BA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7"/>
          <w:szCs w:val="27"/>
        </w:rPr>
      </w:pPr>
      <w:r>
        <w:rPr>
          <w:rFonts w:ascii="Angsana New" w:hAnsi="Angsana New"/>
          <w:sz w:val="27"/>
          <w:szCs w:val="27"/>
        </w:rPr>
        <w:br w:type="page"/>
      </w: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68"/>
        <w:gridCol w:w="273"/>
        <w:gridCol w:w="1082"/>
        <w:gridCol w:w="26"/>
        <w:gridCol w:w="251"/>
        <w:gridCol w:w="26"/>
        <w:gridCol w:w="1132"/>
        <w:gridCol w:w="251"/>
        <w:gridCol w:w="21"/>
        <w:gridCol w:w="1078"/>
      </w:tblGrid>
      <w:tr w:rsidR="0000304D" w:rsidRPr="002C1D25" w:rsidTr="004A0968">
        <w:trPr>
          <w:trHeight w:val="308"/>
        </w:trPr>
        <w:tc>
          <w:tcPr>
            <w:tcW w:w="2164" w:type="pct"/>
          </w:tcPr>
          <w:p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62" w:type="pct"/>
            <w:gridSpan w:val="4"/>
          </w:tcPr>
          <w:p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4"/>
          </w:tcPr>
          <w:p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C3D7F" w:rsidRPr="002C1D25" w:rsidTr="004A0968">
        <w:trPr>
          <w:trHeight w:val="254"/>
        </w:trPr>
        <w:tc>
          <w:tcPr>
            <w:tcW w:w="2164" w:type="pct"/>
          </w:tcPr>
          <w:p w:rsidR="008C3D7F" w:rsidRPr="00575FF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pct"/>
            <w:gridSpan w:val="4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4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D7F" w:rsidRPr="002C1D25" w:rsidTr="00BA26E8">
        <w:tc>
          <w:tcPr>
            <w:tcW w:w="2164" w:type="pct"/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4" w:type="pct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  <w:gridSpan w:val="2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3D7F" w:rsidRPr="002C1D25" w:rsidTr="004A0968">
        <w:tc>
          <w:tcPr>
            <w:tcW w:w="2164" w:type="pct"/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6" w:type="pct"/>
            <w:gridSpan w:val="10"/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1D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:rsidR="008C3D7F" w:rsidRPr="002C1D25" w:rsidRDefault="00925430" w:rsidP="0029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</w:t>
            </w:r>
            <w:r w:rsidR="001E11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6,527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left w:val="nil"/>
              <w:right w:val="nil"/>
            </w:tcBorders>
          </w:tcPr>
          <w:p w:rsidR="008C3D7F" w:rsidRPr="002C1D25" w:rsidRDefault="00925430" w:rsidP="0058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5,204</w:t>
            </w: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:rsidR="008C3D7F" w:rsidRPr="002C1D25" w:rsidRDefault="008C3D7F" w:rsidP="0029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C1D25">
              <w:rPr>
                <w:rFonts w:ascii="Angsana New" w:hAnsi="Angsana New"/>
                <w:sz w:val="30"/>
                <w:szCs w:val="30"/>
              </w:rPr>
              <w:t>,190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:rsidR="008C3D7F" w:rsidRPr="002C1D25" w:rsidRDefault="00925430" w:rsidP="00D2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left w:val="nil"/>
              <w:right w:val="nil"/>
            </w:tcBorders>
          </w:tcPr>
          <w:p w:rsidR="008C3D7F" w:rsidRPr="002C1D25" w:rsidRDefault="00925430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:rsidR="008C3D7F" w:rsidRPr="002C1D25" w:rsidRDefault="008C3D7F" w:rsidP="00D2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13</w:t>
            </w:r>
            <w:r w:rsidR="002576E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925430" w:rsidP="00D2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5,60</w:t>
            </w:r>
            <w:r w:rsidR="00D20BF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</w:rPr>
              <w:t>6,666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925430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5,351</w:t>
            </w: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8C3D7F" w:rsidP="00D2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</w:rPr>
              <w:t>6,32</w:t>
            </w:r>
            <w:r w:rsidR="002576E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3D7F" w:rsidRPr="002C1D25" w:rsidTr="004A096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3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0" w:type="pct"/>
            <w:gridSpan w:val="5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3D7F" w:rsidRPr="002C1D25" w:rsidTr="004A096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6" w:type="pct"/>
            <w:gridSpan w:val="10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:rsidR="008C3D7F" w:rsidRPr="002C1D25" w:rsidRDefault="00925430" w:rsidP="00A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12,891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:rsidR="008C3D7F" w:rsidRPr="002C1D25" w:rsidRDefault="008C3D7F" w:rsidP="006D3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13,757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left w:val="nil"/>
              <w:right w:val="nil"/>
            </w:tcBorders>
          </w:tcPr>
          <w:p w:rsidR="008C3D7F" w:rsidRPr="002C1D25" w:rsidRDefault="00925430" w:rsidP="00A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12,386</w:t>
            </w: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:rsidR="008C3D7F" w:rsidRPr="002C1D25" w:rsidRDefault="008C3D7F" w:rsidP="00A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13,080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:rsidR="008C3D7F" w:rsidRPr="002C1D25" w:rsidRDefault="00925430" w:rsidP="00A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A46E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left w:val="nil"/>
              <w:right w:val="nil"/>
            </w:tcBorders>
          </w:tcPr>
          <w:p w:rsidR="008C3D7F" w:rsidRPr="002C1D25" w:rsidRDefault="00925430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A46E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8C3D7F" w:rsidRPr="002C1D25" w:rsidTr="00BA26E8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</w:tcPr>
          <w:p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925430" w:rsidP="00A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13,84</w:t>
            </w:r>
            <w:r w:rsidR="00A46E3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</w:rPr>
              <w:t>14,055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925430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13,341</w:t>
            </w:r>
          </w:p>
        </w:tc>
        <w:tc>
          <w:tcPr>
            <w:tcW w:w="145" w:type="pct"/>
            <w:gridSpan w:val="2"/>
            <w:tcBorders>
              <w:left w:val="nil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</w:rPr>
              <w:t>13,358</w:t>
            </w:r>
          </w:p>
        </w:tc>
      </w:tr>
    </w:tbl>
    <w:p w:rsidR="00742593" w:rsidRDefault="00742593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</w:p>
    <w:p w:rsidR="00871BCD" w:rsidRPr="00EB62C3" w:rsidRDefault="00871BCD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EB62C3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536690" w:rsidRPr="000721CA" w:rsidRDefault="0053669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383119" w:rsidRDefault="00126B4F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EB62C3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EB62C3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EB62C3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EB62C3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EB62C3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EB62C3">
        <w:rPr>
          <w:rFonts w:ascii="Angsana New" w:hAnsi="Angsana New"/>
          <w:b/>
          <w:sz w:val="30"/>
          <w:szCs w:val="30"/>
          <w:cs/>
        </w:rPr>
        <w:t>เพื่อ</w:t>
      </w:r>
      <w:r w:rsidRPr="00EB62C3">
        <w:rPr>
          <w:rFonts w:ascii="Angsana New" w:hAnsi="Angsana New"/>
          <w:b/>
          <w:spacing w:val="2"/>
          <w:sz w:val="30"/>
          <w:szCs w:val="30"/>
          <w:cs/>
        </w:rPr>
        <w:t>จำหน่ายก๊าซ</w:t>
      </w:r>
      <w:r w:rsidR="00637350" w:rsidRPr="00EB62C3">
        <w:rPr>
          <w:rFonts w:ascii="Angsana New" w:hAnsi="Angsana New"/>
          <w:b/>
          <w:spacing w:val="2"/>
          <w:sz w:val="30"/>
          <w:szCs w:val="30"/>
          <w:cs/>
        </w:rPr>
        <w:t>คาร์บอนไดออกไซด์</w:t>
      </w:r>
      <w:r w:rsidR="00637350" w:rsidRPr="00C00872">
        <w:rPr>
          <w:rFonts w:ascii="Angsana New" w:hAnsi="Angsana New"/>
          <w:b/>
          <w:spacing w:val="2"/>
          <w:sz w:val="30"/>
          <w:szCs w:val="30"/>
          <w:cs/>
        </w:rPr>
        <w:t>เหลวพร้อมอัด</w:t>
      </w:r>
      <w:r w:rsidRPr="00C00872">
        <w:rPr>
          <w:rFonts w:ascii="Angsana New" w:hAnsi="Angsana New"/>
          <w:b/>
          <w:spacing w:val="2"/>
          <w:sz w:val="30"/>
          <w:szCs w:val="30"/>
          <w:cs/>
        </w:rPr>
        <w:t>ในราคาที่</w:t>
      </w:r>
      <w:r w:rsidRPr="00C00872">
        <w:rPr>
          <w:rFonts w:ascii="Angsana New" w:hAnsi="Angsana New" w:hint="cs"/>
          <w:b/>
          <w:spacing w:val="2"/>
          <w:sz w:val="30"/>
          <w:szCs w:val="30"/>
          <w:cs/>
        </w:rPr>
        <w:t>ระบุไว้ในสัญญา</w:t>
      </w:r>
      <w:r w:rsidRPr="00C00872">
        <w:rPr>
          <w:rFonts w:ascii="Angsana New" w:hAnsi="Angsana New"/>
          <w:b/>
          <w:spacing w:val="2"/>
          <w:sz w:val="30"/>
          <w:szCs w:val="30"/>
          <w:cs/>
        </w:rPr>
        <w:t xml:space="preserve"> โดยสัญ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ญาจะสิ้นสุดเมื่อบริษัทบอก</w:t>
      </w:r>
      <w:r w:rsidRPr="00767138">
        <w:rPr>
          <w:rFonts w:ascii="Angsana New" w:hAnsi="Angsana New"/>
          <w:b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:rsidR="000721CA" w:rsidRDefault="000721CA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43585E" w:rsidRPr="009C1E11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  <w:r w:rsidRPr="009C1E11">
        <w:rPr>
          <w:rFonts w:ascii="Angsana New" w:hAnsi="Angsana New"/>
          <w:b/>
          <w:spacing w:val="6"/>
          <w:sz w:val="30"/>
          <w:szCs w:val="30"/>
          <w:cs/>
        </w:rPr>
        <w:t>บริษัทและกลุ่มบริษัทได้ทำสัญญากับบริษัทที่เกี่ยวข้องกันหลายแห่งเพื่อ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</w:t>
      </w:r>
      <w:r w:rsidR="00F355D3" w:rsidRPr="009C1E11">
        <w:rPr>
          <w:rFonts w:ascii="Angsana New" w:hAnsi="Angsana New" w:hint="cs"/>
          <w:b/>
          <w:spacing w:val="6"/>
          <w:sz w:val="30"/>
          <w:szCs w:val="30"/>
          <w:cs/>
        </w:rPr>
        <w:t>ให้คำ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ปรึ</w:t>
      </w:r>
      <w:r w:rsidRPr="009C1E11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9C1E11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9C1E11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:rsidR="0043585E" w:rsidRPr="000721CA" w:rsidRDefault="0043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30"/>
          <w:szCs w:val="30"/>
        </w:rPr>
      </w:pPr>
    </w:p>
    <w:p w:rsidR="00CC235D" w:rsidRPr="009C1E11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9C1E11">
        <w:rPr>
          <w:rFonts w:ascii="Angsana New" w:hAnsi="Angsana New"/>
          <w:b/>
          <w:sz w:val="30"/>
          <w:szCs w:val="30"/>
          <w:cs/>
        </w:rPr>
        <w:t>บริษัทได้ทำสัญญา</w:t>
      </w:r>
      <w:r w:rsidRPr="009C1E11">
        <w:rPr>
          <w:rFonts w:ascii="Angsana New" w:hAnsi="Angsana New" w:hint="cs"/>
          <w:b/>
          <w:sz w:val="30"/>
          <w:szCs w:val="30"/>
          <w:cs/>
        </w:rPr>
        <w:t>กับบริษัทที่เ</w:t>
      </w:r>
      <w:r w:rsidRPr="009C1E11">
        <w:rPr>
          <w:rFonts w:ascii="Angsana New" w:hAnsi="Angsana New"/>
          <w:b/>
          <w:sz w:val="30"/>
          <w:szCs w:val="30"/>
          <w:cs/>
        </w:rPr>
        <w:t>กี่ยวข้องกันแห่งหนึ่งเพื่อให้เช่ารถยนต์ ซึ่งมีค่าเช่าสองแสนห้าหมื่นบาทต่อเดือน</w:t>
      </w:r>
      <w:r w:rsidR="00D126E8" w:rsidRPr="009C1E11">
        <w:rPr>
          <w:rFonts w:ascii="Angsana New" w:hAnsi="Angsana New"/>
          <w:b/>
          <w:sz w:val="30"/>
          <w:szCs w:val="30"/>
        </w:rPr>
        <w:br/>
      </w:r>
      <w:r w:rsidR="00637350" w:rsidRPr="009C1E11">
        <w:rPr>
          <w:rFonts w:ascii="Angsana New" w:hAnsi="Angsana New"/>
          <w:b/>
          <w:sz w:val="30"/>
          <w:szCs w:val="30"/>
          <w:cs/>
        </w:rPr>
        <w:t>โดยสัญญาจะสิ้นสุดเมื่อบริษัท</w:t>
      </w:r>
      <w:r w:rsidRPr="009C1E11">
        <w:rPr>
          <w:rFonts w:ascii="Angsana New" w:hAnsi="Angsana New"/>
          <w:b/>
          <w:sz w:val="30"/>
          <w:szCs w:val="30"/>
          <w:cs/>
        </w:rPr>
        <w:t>บอกเลิกสัญญา</w:t>
      </w:r>
      <w:r w:rsidR="00637350" w:rsidRPr="009C1E11">
        <w:rPr>
          <w:rFonts w:ascii="Angsana New" w:hAnsi="Angsana New" w:hint="cs"/>
          <w:b/>
          <w:sz w:val="30"/>
          <w:szCs w:val="30"/>
          <w:cs/>
        </w:rPr>
        <w:t>เป็นลายลักษณ์</w:t>
      </w:r>
      <w:r w:rsidR="00A77BF8" w:rsidRPr="009C1E11">
        <w:rPr>
          <w:rFonts w:ascii="Angsana New" w:hAnsi="Angsana New" w:hint="cs"/>
          <w:b/>
          <w:sz w:val="30"/>
          <w:szCs w:val="30"/>
          <w:cs/>
        </w:rPr>
        <w:t>อักษร</w:t>
      </w:r>
      <w:r w:rsidR="002F3C6C" w:rsidRPr="009C1E11">
        <w:rPr>
          <w:rFonts w:ascii="Angsana New" w:hAnsi="Angsana New" w:hint="cs"/>
          <w:b/>
          <w:sz w:val="30"/>
          <w:szCs w:val="30"/>
          <w:cs/>
        </w:rPr>
        <w:t>แก่คู่สัญญา</w:t>
      </w:r>
    </w:p>
    <w:p w:rsidR="00CC235D" w:rsidRPr="000721CA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p w:rsidR="003017AA" w:rsidRPr="009C1E11" w:rsidRDefault="00CC235D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9C1E11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บริษัทได้ทำสัญญาให้กู้ยืมเงินแก่บริษัทที่เกี่ยวข้องกันหลายแห่ง ซึ่งมีดอกเบี้ยระหว่างร้อยละ </w:t>
      </w:r>
      <w:r w:rsidR="008620B8" w:rsidRPr="009C1E11">
        <w:rPr>
          <w:rFonts w:ascii="Angsana New" w:hAnsi="Angsana New"/>
          <w:sz w:val="30"/>
          <w:szCs w:val="30"/>
        </w:rPr>
        <w:t>4</w:t>
      </w:r>
      <w:r w:rsidRPr="009C1E11">
        <w:rPr>
          <w:rFonts w:ascii="Angsana New" w:hAnsi="Angsana New"/>
          <w:sz w:val="30"/>
          <w:szCs w:val="30"/>
        </w:rPr>
        <w:t>.</w:t>
      </w:r>
      <w:r w:rsidR="008620B8" w:rsidRPr="009C1E11">
        <w:rPr>
          <w:rFonts w:ascii="Angsana New" w:hAnsi="Angsana New"/>
          <w:sz w:val="30"/>
          <w:szCs w:val="30"/>
        </w:rPr>
        <w:t>5</w:t>
      </w:r>
      <w:r w:rsidRPr="009C1E11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8620B8" w:rsidRPr="009C1E11">
        <w:rPr>
          <w:rFonts w:ascii="Angsana New" w:hAnsi="Angsana New"/>
          <w:sz w:val="30"/>
          <w:szCs w:val="30"/>
        </w:rPr>
        <w:t>6</w:t>
      </w:r>
      <w:r w:rsidR="00F83350" w:rsidRPr="009C1E11">
        <w:rPr>
          <w:rFonts w:ascii="Angsana New" w:hAnsi="Angsana New"/>
          <w:sz w:val="30"/>
          <w:szCs w:val="30"/>
          <w:cs/>
        </w:rPr>
        <w:t xml:space="preserve"> </w:t>
      </w:r>
      <w:r w:rsidRPr="009C1E11">
        <w:rPr>
          <w:rFonts w:ascii="Angsana New" w:hAnsi="Angsana New" w:hint="cs"/>
          <w:sz w:val="30"/>
          <w:szCs w:val="30"/>
          <w:cs/>
        </w:rPr>
        <w:t>ต่อปี โดยสัญญาจะสิ้นสุดเมื่อบริษัท</w:t>
      </w:r>
      <w:r w:rsidR="00507A49" w:rsidRPr="009C1E11">
        <w:rPr>
          <w:rFonts w:ascii="Angsana New" w:hAnsi="Angsana New" w:hint="cs"/>
          <w:sz w:val="30"/>
          <w:szCs w:val="30"/>
          <w:cs/>
        </w:rPr>
        <w:t>ได้รับ</w:t>
      </w:r>
      <w:r w:rsidRPr="009C1E11">
        <w:rPr>
          <w:rFonts w:ascii="Angsana New" w:hAnsi="Angsana New" w:hint="cs"/>
          <w:sz w:val="30"/>
          <w:szCs w:val="30"/>
          <w:cs/>
        </w:rPr>
        <w:t>ชำระคืนเงินต้นหมดหรือ</w:t>
      </w:r>
      <w:r w:rsidR="00374C0A" w:rsidRPr="009C1E11">
        <w:rPr>
          <w:rFonts w:ascii="Angsana New" w:hAnsi="Angsana New" w:hint="cs"/>
          <w:sz w:val="30"/>
          <w:szCs w:val="30"/>
          <w:cs/>
        </w:rPr>
        <w:t>เมื่อ</w:t>
      </w:r>
      <w:r w:rsidRPr="009C1E11">
        <w:rPr>
          <w:rFonts w:ascii="Angsana New" w:hAnsi="Angsana New" w:hint="cs"/>
          <w:sz w:val="30"/>
          <w:szCs w:val="30"/>
          <w:cs/>
        </w:rPr>
        <w:t>ผู้ให้กู้ทวงถาม</w:t>
      </w:r>
    </w:p>
    <w:p w:rsidR="00156BCE" w:rsidRPr="000721CA" w:rsidRDefault="00156BCE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:rsidR="00661CC0" w:rsidRDefault="00640A6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C1E11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ลูกหนี้การค้าและลูกหนี้</w:t>
      </w:r>
      <w:r w:rsidR="00C16B3E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Pr="009C1E11">
        <w:rPr>
          <w:rFonts w:ascii="Angsana New" w:hAnsi="Angsana New"/>
          <w:bCs/>
          <w:sz w:val="30"/>
          <w:szCs w:val="30"/>
          <w:cs/>
        </w:rPr>
        <w:t>อื่น</w:t>
      </w:r>
    </w:p>
    <w:p w:rsidR="00EB0896" w:rsidRPr="00047D34" w:rsidRDefault="00EB0896" w:rsidP="00EB08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51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860"/>
        <w:gridCol w:w="1236"/>
        <w:gridCol w:w="234"/>
        <w:gridCol w:w="1236"/>
        <w:gridCol w:w="257"/>
        <w:gridCol w:w="1236"/>
        <w:gridCol w:w="234"/>
        <w:gridCol w:w="1264"/>
      </w:tblGrid>
      <w:tr w:rsidR="00D126E8" w:rsidRPr="006B7994" w:rsidTr="000721CA">
        <w:trPr>
          <w:tblHeader/>
        </w:trPr>
        <w:tc>
          <w:tcPr>
            <w:tcW w:w="2794" w:type="dxa"/>
            <w:tcBorders>
              <w:top w:val="nil"/>
            </w:tcBorders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6" w:type="dxa"/>
            <w:gridSpan w:val="3"/>
            <w:tcBorders>
              <w:top w:val="nil"/>
            </w:tcBorders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tcBorders>
              <w:top w:val="nil"/>
            </w:tcBorders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Borders>
              <w:top w:val="nil"/>
            </w:tcBorders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6E8" w:rsidRPr="006B7994" w:rsidTr="000721CA">
        <w:trPr>
          <w:tblHeader/>
        </w:trPr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6B7994">
              <w:rPr>
                <w:rFonts w:ascii="Angsana New" w:hAnsi="Angsana New"/>
                <w:sz w:val="30"/>
                <w:szCs w:val="30"/>
              </w:rPr>
              <w:t>30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6B799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6B7994">
              <w:rPr>
                <w:rFonts w:ascii="Angsana New" w:hAnsi="Angsana New"/>
                <w:sz w:val="30"/>
                <w:szCs w:val="30"/>
              </w:rPr>
              <w:t>30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6B799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126E8" w:rsidRPr="006B7994" w:rsidTr="000721CA">
        <w:trPr>
          <w:tblHeader/>
        </w:trPr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B799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36" w:type="dxa"/>
          </w:tcPr>
          <w:p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57" w:type="dxa"/>
          </w:tcPr>
          <w:p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D126E8" w:rsidRPr="006B7994" w:rsidTr="000721CA">
        <w:trPr>
          <w:tblHeader/>
        </w:trPr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:rsidR="00D126E8" w:rsidRPr="006B7994" w:rsidRDefault="00D126E8" w:rsidP="00063AE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6E8" w:rsidRPr="006B7994" w:rsidTr="00063AE7">
        <w:trPr>
          <w:trHeight w:val="70"/>
        </w:trPr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60" w:type="dxa"/>
          </w:tcPr>
          <w:p w:rsidR="00D126E8" w:rsidRPr="006B7994" w:rsidRDefault="00283FB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6" w:type="dxa"/>
          </w:tcPr>
          <w:p w:rsidR="00D126E8" w:rsidRPr="006B7994" w:rsidRDefault="00925430" w:rsidP="00CB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D126E8" w:rsidP="00CB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925430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354,68</w:t>
            </w:r>
            <w:r w:rsidR="00D32205" w:rsidRPr="006B799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D126E8" w:rsidRPr="006B7994" w:rsidRDefault="00D126E8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350,838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D126E8" w:rsidRPr="006B7994" w:rsidRDefault="00925430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303,</w:t>
            </w:r>
            <w:r w:rsidR="00575FF5" w:rsidRPr="006B7994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D126E8" w:rsidRPr="006B7994" w:rsidRDefault="00D126E8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537,969</w:t>
            </w:r>
          </w:p>
        </w:tc>
        <w:tc>
          <w:tcPr>
            <w:tcW w:w="257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D126E8" w:rsidRPr="006B7994" w:rsidRDefault="00925430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267,927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500,787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9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D126E8" w:rsidRPr="006B7994" w:rsidRDefault="00925430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303,</w:t>
            </w:r>
            <w:r w:rsidR="00575FF5" w:rsidRPr="006B7994">
              <w:rPr>
                <w:rFonts w:ascii="Angsana New" w:hAnsi="Angsana New"/>
                <w:b/>
                <w:bCs/>
                <w:sz w:val="30"/>
                <w:szCs w:val="30"/>
              </w:rPr>
              <w:t>018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537,969</w:t>
            </w:r>
          </w:p>
        </w:tc>
        <w:tc>
          <w:tcPr>
            <w:tcW w:w="257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D126E8" w:rsidRPr="006B7994" w:rsidRDefault="00925430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622,60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851,625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D126E8" w:rsidRPr="006B7994" w:rsidRDefault="00925430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(4,821)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57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D126E8" w:rsidRPr="006B7994" w:rsidRDefault="00925430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(4,190)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(</w:t>
            </w:r>
            <w:r w:rsidRPr="006B7994">
              <w:rPr>
                <w:rFonts w:ascii="Angsana New" w:hAnsi="Angsana New"/>
                <w:sz w:val="30"/>
                <w:szCs w:val="30"/>
                <w:lang w:val="en-US"/>
              </w:rPr>
              <w:t>3,234</w:t>
            </w:r>
            <w:r w:rsidRPr="006B79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925430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575FF5" w:rsidRPr="006B7994">
              <w:rPr>
                <w:rFonts w:ascii="Angsana New" w:hAnsi="Angsana New"/>
                <w:b/>
                <w:bCs/>
                <w:sz w:val="30"/>
                <w:szCs w:val="30"/>
              </w:rPr>
              <w:t>8,197</w:t>
            </w:r>
          </w:p>
        </w:tc>
        <w:tc>
          <w:tcPr>
            <w:tcW w:w="234" w:type="dxa"/>
            <w:tcBorders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534,625</w:t>
            </w:r>
          </w:p>
        </w:tc>
        <w:tc>
          <w:tcPr>
            <w:tcW w:w="257" w:type="dxa"/>
            <w:tcBorders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925430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618,41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" w:type="dxa"/>
            <w:tcBorders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848,391</w:t>
            </w:r>
          </w:p>
        </w:tc>
      </w:tr>
      <w:tr w:rsidR="00D126E8" w:rsidRPr="006B7994" w:rsidTr="00290FA3">
        <w:trPr>
          <w:trHeight w:val="253"/>
        </w:trPr>
        <w:tc>
          <w:tcPr>
            <w:tcW w:w="2794" w:type="dxa"/>
          </w:tcPr>
          <w:p w:rsidR="000721CA" w:rsidRPr="006B7994" w:rsidRDefault="000721CA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0" w:type="dxa"/>
          </w:tcPr>
          <w:p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B79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B79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60" w:type="dxa"/>
          </w:tcPr>
          <w:p w:rsidR="00D126E8" w:rsidRPr="006B7994" w:rsidRDefault="00EC7EC1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6" w:type="dxa"/>
          </w:tcPr>
          <w:p w:rsidR="00D126E8" w:rsidRPr="006B7994" w:rsidRDefault="00FD2A82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D126E8" w:rsidRPr="006B7994" w:rsidRDefault="00D3220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6</w:t>
            </w:r>
            <w:r w:rsidR="00FD2A82" w:rsidRPr="006B7994">
              <w:rPr>
                <w:rFonts w:ascii="Angsana New" w:hAnsi="Angsana New"/>
                <w:sz w:val="30"/>
                <w:szCs w:val="30"/>
              </w:rPr>
              <w:t>,</w:t>
            </w:r>
            <w:r w:rsidRPr="006B7994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34" w:type="dxa"/>
            <w:tcBorders>
              <w:top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D126E8" w:rsidRPr="006B7994" w:rsidRDefault="00D126E8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D126E8" w:rsidRPr="006B7994" w:rsidRDefault="00575FF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58,126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D126E8" w:rsidRPr="006B7994" w:rsidRDefault="00FD2A82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99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32205" w:rsidRPr="006B799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6B79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32205" w:rsidRPr="006B7994">
              <w:rPr>
                <w:rFonts w:ascii="Angsana New" w:hAnsi="Angsana New"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994">
              <w:rPr>
                <w:rFonts w:ascii="Angsana New" w:hAnsi="Angsana New"/>
                <w:sz w:val="30"/>
                <w:szCs w:val="30"/>
                <w:lang w:val="en-US" w:bidi="th-TH"/>
              </w:rPr>
              <w:t>136,504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9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D126E8" w:rsidRPr="006B7994" w:rsidRDefault="00575FF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58,126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D126E8" w:rsidRPr="006B7994" w:rsidRDefault="00FD2A82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D126E8" w:rsidRPr="006B7994" w:rsidRDefault="00D126E8" w:rsidP="00D712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140,707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D126E8" w:rsidRPr="006B7994" w:rsidRDefault="00FD2A82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D126E8" w:rsidRPr="006B7994" w:rsidRDefault="00FD2A82" w:rsidP="00CB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D126E8" w:rsidRPr="006B7994" w:rsidRDefault="00D126E8" w:rsidP="00CB77B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26E8" w:rsidRPr="006B7994" w:rsidTr="00063AE7">
        <w:trPr>
          <w:trHeight w:val="379"/>
        </w:trPr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575FF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58,126</w:t>
            </w:r>
          </w:p>
        </w:tc>
        <w:tc>
          <w:tcPr>
            <w:tcW w:w="234" w:type="dxa"/>
            <w:tcBorders>
              <w:top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FD2A82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34" w:type="dxa"/>
            <w:tcBorders>
              <w:top w:val="nil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140,707</w:t>
            </w:r>
          </w:p>
        </w:tc>
      </w:tr>
      <w:tr w:rsidR="00D126E8" w:rsidRPr="006B7994" w:rsidTr="00063AE7">
        <w:tc>
          <w:tcPr>
            <w:tcW w:w="2794" w:type="dxa"/>
          </w:tcPr>
          <w:p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:rsidR="00D126E8" w:rsidRPr="006B7994" w:rsidRDefault="00D126E8" w:rsidP="00063A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D126E8" w:rsidRPr="006B7994" w:rsidRDefault="00575FF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356,323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691,232</w:t>
            </w:r>
          </w:p>
        </w:tc>
        <w:tc>
          <w:tcPr>
            <w:tcW w:w="257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D126E8" w:rsidRPr="006B7994" w:rsidRDefault="00FD2A82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</w:t>
            </w: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D32205" w:rsidRPr="006B79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861</w:t>
            </w:r>
          </w:p>
        </w:tc>
        <w:tc>
          <w:tcPr>
            <w:tcW w:w="234" w:type="dxa"/>
          </w:tcPr>
          <w:p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989,098</w:t>
            </w:r>
          </w:p>
        </w:tc>
      </w:tr>
    </w:tbl>
    <w:p w:rsidR="00803CBD" w:rsidRPr="006B7994" w:rsidRDefault="00803CBD" w:rsidP="00BA7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C50BBB" w:rsidRDefault="00C50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A71DC" w:rsidRDefault="00BA71DC" w:rsidP="00BA7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6B7994" w:rsidRPr="006262CF" w:rsidRDefault="006B7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88"/>
        <w:gridCol w:w="1152"/>
        <w:gridCol w:w="236"/>
        <w:gridCol w:w="1204"/>
        <w:gridCol w:w="236"/>
        <w:gridCol w:w="18"/>
        <w:gridCol w:w="1276"/>
      </w:tblGrid>
      <w:tr w:rsidR="00BA71DC" w:rsidRPr="00047D34" w:rsidTr="00E939A0">
        <w:trPr>
          <w:tblHeader/>
        </w:trPr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A71DC" w:rsidRPr="00047D34" w:rsidRDefault="00BA71DC" w:rsidP="00063AE7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4"/>
          </w:tcPr>
          <w:p w:rsidR="00BA71DC" w:rsidRPr="00047D34" w:rsidRDefault="00BA71DC" w:rsidP="00063AE7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71DC" w:rsidRPr="00047D34" w:rsidTr="00E939A0">
        <w:trPr>
          <w:tblHeader/>
        </w:trPr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047D34">
              <w:rPr>
                <w:rFonts w:ascii="Angsana New" w:hAnsi="Angsana New"/>
                <w:sz w:val="30"/>
                <w:szCs w:val="30"/>
              </w:rPr>
              <w:t>30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047D3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047D34">
              <w:rPr>
                <w:rFonts w:ascii="Angsana New" w:hAnsi="Angsana New"/>
                <w:sz w:val="30"/>
                <w:szCs w:val="30"/>
              </w:rPr>
              <w:t>30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047D3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71DC" w:rsidRPr="00047D34" w:rsidTr="00E939A0">
        <w:trPr>
          <w:tblHeader/>
        </w:trPr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BA71DC" w:rsidRPr="00047D34" w:rsidTr="00E939A0">
        <w:trPr>
          <w:tblHeader/>
        </w:trPr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:rsidR="00BA71DC" w:rsidRPr="00047D34" w:rsidRDefault="00BA71DC" w:rsidP="00063AE7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3D4C30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324</w:t>
            </w:r>
            <w:r w:rsidR="007C2E94" w:rsidRPr="00047D34">
              <w:rPr>
                <w:rFonts w:ascii="Angsana New" w:hAnsi="Angsana New"/>
                <w:sz w:val="30"/>
                <w:szCs w:val="30"/>
              </w:rPr>
              <w:t>,378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194,382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:rsidTr="00063AE7">
        <w:tc>
          <w:tcPr>
            <w:tcW w:w="3690" w:type="dxa"/>
            <w:tcBorders>
              <w:bottom w:val="nil"/>
            </w:tcBorders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047D34">
              <w:rPr>
                <w:rFonts w:ascii="Angsana New" w:hAnsi="Angsana New"/>
                <w:sz w:val="30"/>
                <w:szCs w:val="30"/>
              </w:rPr>
              <w:t>3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7,732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103,230</w:t>
            </w:r>
          </w:p>
        </w:tc>
      </w:tr>
      <w:tr w:rsidR="00BA71DC" w:rsidRPr="00047D34" w:rsidTr="00063AE7">
        <w:tc>
          <w:tcPr>
            <w:tcW w:w="3690" w:type="dxa"/>
            <w:tcBorders>
              <w:bottom w:val="nil"/>
            </w:tcBorders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47D3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47D3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9,171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41,038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3D4C30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6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-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12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</w:tr>
      <w:tr w:rsidR="00BA71DC" w:rsidRPr="00047D34" w:rsidTr="00063AE7">
        <w:tc>
          <w:tcPr>
            <w:tcW w:w="3690" w:type="dxa"/>
            <w:tcBorders>
              <w:bottom w:val="nil"/>
            </w:tcBorders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="003D4C30" w:rsidRPr="00047D3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11,073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single" w:sz="4" w:space="0" w:color="auto"/>
            </w:tcBorders>
          </w:tcPr>
          <w:p w:rsidR="00BA71DC" w:rsidRPr="00047D34" w:rsidRDefault="00BA71DC" w:rsidP="007F6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1DC" w:rsidRPr="00047D34" w:rsidTr="00063AE7">
        <w:tc>
          <w:tcPr>
            <w:tcW w:w="3690" w:type="dxa"/>
            <w:tcBorders>
              <w:bottom w:val="nil"/>
            </w:tcBorders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354,68</w:t>
            </w:r>
            <w:r w:rsidR="00C11CE8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350,838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:rsidTr="00081567">
        <w:tc>
          <w:tcPr>
            <w:tcW w:w="3690" w:type="dxa"/>
            <w:tcBorders>
              <w:top w:val="nil"/>
            </w:tcBorders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3D4C30"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tcBorders>
              <w:top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BA71DC" w:rsidRPr="00047D34" w:rsidRDefault="007C2E94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24</w:t>
            </w:r>
            <w:r w:rsidR="00575FF5" w:rsidRPr="00047D34">
              <w:rPr>
                <w:rFonts w:ascii="Angsana New" w:hAnsi="Angsana New"/>
                <w:sz w:val="30"/>
                <w:szCs w:val="30"/>
              </w:rPr>
              <w:t>6,791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447,275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225,40</w:t>
            </w:r>
            <w:r w:rsidR="00C11CE8" w:rsidRPr="00047D3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426,663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047D34">
              <w:rPr>
                <w:rFonts w:ascii="Angsana New" w:hAnsi="Angsana New"/>
                <w:sz w:val="30"/>
                <w:szCs w:val="30"/>
              </w:rPr>
              <w:t>3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38,029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68,110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28,074</w:t>
            </w: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54,384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3D4C30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3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-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6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3,536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13,738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2,940</w:t>
            </w: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10,917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47D34">
              <w:rPr>
                <w:rFonts w:ascii="Angsana New" w:hAnsi="Angsana New"/>
                <w:sz w:val="30"/>
                <w:szCs w:val="30"/>
              </w:rPr>
              <w:t>6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</w:rPr>
              <w:t>12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9,447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2,661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047D34">
              <w:rPr>
                <w:rFonts w:ascii="Angsana New" w:hAnsi="Angsana New"/>
                <w:sz w:val="30"/>
                <w:szCs w:val="30"/>
              </w:rPr>
              <w:t>12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4,686</w:t>
            </w: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6,162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303,</w:t>
            </w:r>
            <w:r w:rsidR="00575FF5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018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537,969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267,9</w:t>
            </w:r>
            <w:r w:rsidR="00C11CE8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500,787</w:t>
            </w:r>
          </w:p>
        </w:tc>
      </w:tr>
      <w:tr w:rsidR="00BA71DC" w:rsidRPr="00047D34" w:rsidTr="00063AE7">
        <w:tc>
          <w:tcPr>
            <w:tcW w:w="3690" w:type="dxa"/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(4,821)</w:t>
            </w:r>
          </w:p>
        </w:tc>
        <w:tc>
          <w:tcPr>
            <w:tcW w:w="288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36" w:type="dxa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(4,190)</w:t>
            </w:r>
          </w:p>
        </w:tc>
        <w:tc>
          <w:tcPr>
            <w:tcW w:w="254" w:type="dxa"/>
            <w:gridSpan w:val="2"/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(3,234)</w:t>
            </w:r>
          </w:p>
        </w:tc>
      </w:tr>
      <w:tr w:rsidR="00BA71DC" w:rsidRPr="00047D34" w:rsidTr="00063AE7">
        <w:tc>
          <w:tcPr>
            <w:tcW w:w="3690" w:type="dxa"/>
            <w:tcBorders>
              <w:bottom w:val="nil"/>
            </w:tcBorders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575FF5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75FF5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88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534,625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263,737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497,553</w:t>
            </w:r>
          </w:p>
        </w:tc>
      </w:tr>
      <w:tr w:rsidR="00BA71DC" w:rsidRPr="00047D34" w:rsidTr="00063AE7">
        <w:tc>
          <w:tcPr>
            <w:tcW w:w="3690" w:type="dxa"/>
            <w:tcBorders>
              <w:bottom w:val="nil"/>
            </w:tcBorders>
          </w:tcPr>
          <w:p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575FF5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75FF5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88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534,625</w:t>
            </w:r>
          </w:p>
        </w:tc>
        <w:tc>
          <w:tcPr>
            <w:tcW w:w="236" w:type="dxa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A71DC" w:rsidRPr="00047D34" w:rsidRDefault="007C2E94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618,41</w:t>
            </w:r>
            <w:r w:rsidR="00C2225D" w:rsidRPr="00047D3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848,391</w:t>
            </w:r>
          </w:p>
        </w:tc>
      </w:tr>
    </w:tbl>
    <w:p w:rsidR="00BA71DC" w:rsidRPr="002229B7" w:rsidRDefault="00BA71DC" w:rsidP="00BA71D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BA71DC" w:rsidRPr="002229B7" w:rsidRDefault="00BA71DC" w:rsidP="00BA71D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229B7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2229B7">
        <w:rPr>
          <w:rFonts w:asciiTheme="majorBidi" w:hAnsiTheme="majorBidi" w:cstheme="majorBidi"/>
          <w:sz w:val="30"/>
          <w:szCs w:val="30"/>
        </w:rPr>
        <w:t>15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229B7">
        <w:rPr>
          <w:rFonts w:asciiTheme="majorBidi" w:hAnsiTheme="majorBidi" w:cstheme="majorBidi"/>
          <w:sz w:val="30"/>
          <w:szCs w:val="30"/>
        </w:rPr>
        <w:t>90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:rsidR="005E2679" w:rsidRDefault="005E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:rsidR="002A536A" w:rsidRDefault="00BF0A2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lastRenderedPageBreak/>
        <w:t>ลูกหนี</w:t>
      </w:r>
      <w:r>
        <w:rPr>
          <w:rFonts w:ascii="Angsana New" w:hAnsi="Angsana New" w:hint="cs"/>
          <w:bCs/>
          <w:sz w:val="30"/>
          <w:szCs w:val="30"/>
          <w:cs/>
        </w:rPr>
        <w:t>้ต</w:t>
      </w:r>
      <w:r>
        <w:rPr>
          <w:rFonts w:ascii="Angsana New" w:hAnsi="Angsana New"/>
          <w:bCs/>
          <w:sz w:val="30"/>
          <w:szCs w:val="30"/>
          <w:cs/>
        </w:rPr>
        <w:t>ามสัญญาเช่าการเงิน</w:t>
      </w:r>
      <w:r w:rsidRPr="00BF0A24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524E3C" w:rsidRDefault="00524E3C" w:rsidP="00524E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22"/>
        <w:gridCol w:w="1488"/>
        <w:gridCol w:w="222"/>
        <w:gridCol w:w="1398"/>
        <w:gridCol w:w="236"/>
        <w:gridCol w:w="1308"/>
        <w:gridCol w:w="222"/>
        <w:gridCol w:w="1204"/>
      </w:tblGrid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16CB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F16C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24E3C" w:rsidRPr="007F1EBB" w:rsidTr="00063AE7">
        <w:trPr>
          <w:trHeight w:val="6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tabs>
                <w:tab w:val="left" w:pos="1350"/>
              </w:tabs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E3C" w:rsidRPr="007F1EBB" w:rsidRDefault="00524E3C" w:rsidP="00063AE7">
            <w:pPr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4E3C" w:rsidRPr="007F1EBB" w:rsidTr="00063AE7">
        <w:trPr>
          <w:trHeight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18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1A60D2">
            <w:pPr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35,37</w:t>
            </w:r>
            <w:r w:rsidR="00B5454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57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116,363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575FF5">
            <w:pPr>
              <w:tabs>
                <w:tab w:val="clear" w:pos="907"/>
                <w:tab w:val="left" w:pos="921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150,155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575FF5">
            <w:pPr>
              <w:tabs>
                <w:tab w:val="clear" w:pos="907"/>
                <w:tab w:val="left" w:pos="480"/>
                <w:tab w:val="left" w:pos="814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301,89</w:t>
            </w:r>
            <w:r w:rsidR="00C2225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EE7E4D">
            <w:pPr>
              <w:tabs>
                <w:tab w:val="clear" w:pos="907"/>
                <w:tab w:val="left" w:pos="930"/>
              </w:tabs>
              <w:spacing w:line="240" w:lineRule="auto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(15,57</w:t>
            </w:r>
            <w:r w:rsidR="00B5454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8B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1030"/>
              </w:tabs>
              <w:spacing w:line="240" w:lineRule="auto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(47,929)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(29,314)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8B34F6">
            <w:pPr>
              <w:tabs>
                <w:tab w:val="clear" w:pos="907"/>
                <w:tab w:val="left" w:pos="740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(92,8</w:t>
            </w:r>
            <w:r w:rsidR="00C2225D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575FF5">
            <w:pPr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19,800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75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120,841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209,075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tabs>
                <w:tab w:val="left" w:pos="48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19,800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68,434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120,841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9C58EF" w:rsidP="00063AE7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209,075</w:t>
            </w:r>
          </w:p>
        </w:tc>
      </w:tr>
      <w:tr w:rsidR="0017139C" w:rsidRPr="007F1EBB" w:rsidTr="0017139C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39C" w:rsidRPr="007F1EBB" w:rsidRDefault="0017139C" w:rsidP="00063AE7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39C" w:rsidRPr="007F1EBB" w:rsidRDefault="0017139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7139C" w:rsidRDefault="0017139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39C" w:rsidRPr="007F1EBB" w:rsidRDefault="0017139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7139C" w:rsidRDefault="0017139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39C" w:rsidRPr="007F1EBB" w:rsidRDefault="0017139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7139C" w:rsidRDefault="0017139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39C" w:rsidRPr="007F1EBB" w:rsidRDefault="0017139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7139C" w:rsidRDefault="0017139C" w:rsidP="00063AE7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theme="minorBidi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524E3C" w:rsidRPr="007F1EBB" w:rsidTr="00063AE7">
        <w:trPr>
          <w:trHeight w:val="8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E3C" w:rsidRPr="007F1EBB" w:rsidRDefault="00524E3C" w:rsidP="00063AE7">
            <w:pPr>
              <w:spacing w:line="240" w:lineRule="auto"/>
              <w:ind w:left="-15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4E3C" w:rsidRPr="007F1EBB" w:rsidTr="00063AE7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3C6C7B">
            <w:pPr>
              <w:tabs>
                <w:tab w:val="clear" w:pos="680"/>
                <w:tab w:val="clear" w:pos="907"/>
                <w:tab w:val="left" w:pos="660"/>
                <w:tab w:val="left" w:pos="1018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119,621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8B34F6">
            <w:pPr>
              <w:tabs>
                <w:tab w:val="clear" w:pos="907"/>
                <w:tab w:val="left" w:pos="921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EBB">
              <w:rPr>
                <w:rFonts w:ascii="Angsana New" w:hAnsi="Angsana New"/>
                <w:sz w:val="30"/>
                <w:szCs w:val="30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tabs>
                <w:tab w:val="clear" w:pos="907"/>
                <w:tab w:val="left" w:pos="480"/>
                <w:tab w:val="left" w:pos="814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319,714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5558F4">
            <w:pPr>
              <w:spacing w:line="240" w:lineRule="auto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(16,665)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3D4C30" w:rsidP="00063AE7">
            <w:pPr>
              <w:tabs>
                <w:tab w:val="clear" w:pos="907"/>
                <w:tab w:val="left" w:pos="1020"/>
              </w:tabs>
              <w:spacing w:line="240" w:lineRule="auto"/>
              <w:ind w:left="-6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</w:t>
            </w:r>
            <w:r w:rsidR="00524E3C" w:rsidRPr="007F1EBB">
              <w:rPr>
                <w:rFonts w:ascii="Angsana New" w:hAnsi="Angsana New"/>
                <w:color w:val="000000"/>
                <w:sz w:val="30"/>
                <w:szCs w:val="30"/>
              </w:rPr>
              <w:t>(50,554)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E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1EBB">
              <w:rPr>
                <w:rFonts w:ascii="Angsana New" w:hAnsi="Angsana New"/>
                <w:sz w:val="30"/>
                <w:szCs w:val="30"/>
              </w:rPr>
              <w:t>(34,074)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3D4C30" w:rsidP="008B34F6">
            <w:pPr>
              <w:tabs>
                <w:tab w:val="clear" w:pos="907"/>
                <w:tab w:val="left" w:pos="917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24E3C" w:rsidRPr="007F1EBB">
              <w:rPr>
                <w:rFonts w:ascii="Angsana New" w:hAnsi="Angsana New"/>
                <w:color w:val="000000"/>
                <w:sz w:val="30"/>
                <w:szCs w:val="30"/>
              </w:rPr>
              <w:t>(101,293)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18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24E3C" w:rsidRPr="007F1EBB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tabs>
                <w:tab w:val="clear" w:pos="680"/>
                <w:tab w:val="left" w:pos="66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7F1EBB" w:rsidRDefault="00524E3C" w:rsidP="00063AE7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</w:tbl>
    <w:p w:rsidR="00524E3C" w:rsidRDefault="00524E3C" w:rsidP="0052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:rsidR="00524E3C" w:rsidRDefault="00524E3C" w:rsidP="005F3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9A00C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6CB1">
        <w:rPr>
          <w:rFonts w:asciiTheme="majorBidi" w:hAnsiTheme="majorBidi" w:cstheme="majorBidi"/>
          <w:sz w:val="30"/>
          <w:szCs w:val="30"/>
        </w:rPr>
        <w:t>30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6CB1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2562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2561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00CE">
        <w:rPr>
          <w:rFonts w:asciiTheme="majorBidi" w:hAnsiTheme="majorBidi" w:cstheme="majorBidi"/>
          <w:sz w:val="30"/>
          <w:szCs w:val="30"/>
          <w:cs/>
        </w:rPr>
        <w:t>ผลรวมของเงินลงทุน</w:t>
      </w:r>
      <w:r>
        <w:rPr>
          <w:rFonts w:asciiTheme="majorBidi" w:hAnsiTheme="majorBidi" w:cstheme="majorBidi"/>
          <w:sz w:val="30"/>
          <w:szCs w:val="30"/>
          <w:cs/>
        </w:rPr>
        <w:t>ขั้นต้นตามสัญญาเช</w:t>
      </w:r>
      <w:r>
        <w:rPr>
          <w:rFonts w:asciiTheme="majorBidi" w:hAnsiTheme="majorBidi" w:cstheme="majorBidi" w:hint="cs"/>
          <w:sz w:val="30"/>
          <w:szCs w:val="30"/>
          <w:cs/>
        </w:rPr>
        <w:t>่</w:t>
      </w:r>
      <w:r w:rsidRPr="009A00CE">
        <w:rPr>
          <w:rFonts w:asciiTheme="majorBidi" w:hAnsiTheme="majorBidi" w:cstheme="majorBidi"/>
          <w:sz w:val="30"/>
          <w:szCs w:val="30"/>
          <w:cs/>
        </w:rPr>
        <w:t>าการเงินและมูลค่าปัจจุบันของจำนวนขั้นต่ำที่ลูกหนี้ต้องจ่ายตามสัญญาเช่าการเงินมีดังนี้</w:t>
      </w:r>
    </w:p>
    <w:p w:rsidR="0047399F" w:rsidRDefault="0047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84" w:type="dxa"/>
        <w:tblInd w:w="450" w:type="dxa"/>
        <w:tblLook w:val="04A0" w:firstRow="1" w:lastRow="0" w:firstColumn="1" w:lastColumn="0" w:noHBand="0" w:noVBand="1"/>
      </w:tblPr>
      <w:tblGrid>
        <w:gridCol w:w="2832"/>
        <w:gridCol w:w="236"/>
        <w:gridCol w:w="1342"/>
        <w:gridCol w:w="236"/>
        <w:gridCol w:w="1384"/>
        <w:gridCol w:w="14"/>
        <w:gridCol w:w="208"/>
        <w:gridCol w:w="14"/>
        <w:gridCol w:w="1398"/>
        <w:gridCol w:w="222"/>
        <w:gridCol w:w="1384"/>
        <w:gridCol w:w="14"/>
      </w:tblGrid>
      <w:tr w:rsidR="00524E3C" w:rsidRPr="00C810E4" w:rsidTr="00063AE7">
        <w:trPr>
          <w:gridAfter w:val="1"/>
          <w:wAfter w:w="14" w:type="dxa"/>
          <w:trHeight w:val="36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C810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C810E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C810E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24E3C" w:rsidRPr="00C810E4" w:rsidTr="00063AE7">
        <w:trPr>
          <w:gridAfter w:val="1"/>
          <w:wAfter w:w="14" w:type="dxa"/>
          <w:trHeight w:val="33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F16CB1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3D4C30"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  <w:r w:rsidR="00524E3C" w:rsidRPr="00C810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524E3C"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3D4C30"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524E3C" w:rsidRPr="00C810E4" w:rsidTr="00063AE7">
        <w:trPr>
          <w:trHeight w:val="14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left="-116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ผลรวมของ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เงินลงทุนขั้นต้นตามสัญญาเช่าการเงิน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ผลรวมของ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</w:tr>
      <w:tr w:rsidR="00524E3C" w:rsidRPr="00C810E4" w:rsidTr="00063AE7">
        <w:trPr>
          <w:gridAfter w:val="1"/>
          <w:wAfter w:w="14" w:type="dxa"/>
          <w:trHeight w:val="27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C810E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4E3C" w:rsidRPr="00C810E4" w:rsidTr="00063AE7">
        <w:trPr>
          <w:trHeight w:val="3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853BA6">
            <w:pPr>
              <w:tabs>
                <w:tab w:val="clear" w:pos="907"/>
                <w:tab w:val="left" w:pos="958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35,37</w:t>
            </w:r>
            <w:r w:rsidR="00853BA6"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19,800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18,972</w:t>
            </w:r>
          </w:p>
        </w:tc>
      </w:tr>
      <w:tr w:rsidR="00524E3C" w:rsidRPr="00C810E4" w:rsidTr="00063AE7">
        <w:trPr>
          <w:trHeight w:val="61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ที่ถึงกำหนดชำระเกินหนึ่งปี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116,363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68,434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119,621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69,067</w:t>
            </w:r>
          </w:p>
        </w:tc>
      </w:tr>
      <w:tr w:rsidR="00524E3C" w:rsidRPr="00C810E4" w:rsidTr="00063AE7">
        <w:trPr>
          <w:trHeight w:val="28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ที่ถึงกำหนดชำระเกินห้าปี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150,155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120,841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130,382</w:t>
            </w:r>
          </w:p>
        </w:tc>
      </w:tr>
      <w:tr w:rsidR="00524E3C" w:rsidRPr="00C810E4" w:rsidTr="00063AE7">
        <w:trPr>
          <w:trHeight w:val="2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tabs>
                <w:tab w:val="clear" w:pos="907"/>
                <w:tab w:val="left" w:pos="958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301,89</w:t>
            </w:r>
            <w:r w:rsidR="00853BA6"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209,075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319,714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524E3C" w:rsidRPr="00C810E4" w:rsidTr="00063AE7">
        <w:trPr>
          <w:trHeight w:val="2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left="252" w:hanging="2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(92,8</w:t>
            </w:r>
            <w:r w:rsidR="00853BA6"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tabs>
                <w:tab w:val="clear" w:pos="90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</w:t>
            </w:r>
            <w:r w:rsidR="003D4C30"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(101,293)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E3C" w:rsidRPr="00C810E4" w:rsidTr="00063AE7">
        <w:trPr>
          <w:trHeight w:val="60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ผลรวมของเงินลงทุนขั้นต้นตามสัญญาเช่าการเงินสุทธิ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E821A4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209,075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               </w:t>
            </w: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218,421</w:t>
            </w: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524E3C" w:rsidRPr="00476AC5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:rsidR="00524E3C" w:rsidRPr="005F33A2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5F33A2">
        <w:rPr>
          <w:rFonts w:ascii="Angsana New" w:hAnsi="Angsana New"/>
          <w:sz w:val="30"/>
          <w:szCs w:val="30"/>
          <w:cs/>
        </w:rPr>
        <w:t xml:space="preserve">ในปี </w:t>
      </w:r>
      <w:r w:rsidRPr="005F33A2">
        <w:rPr>
          <w:rFonts w:ascii="Angsana New" w:hAnsi="Angsana New"/>
          <w:sz w:val="30"/>
          <w:szCs w:val="30"/>
        </w:rPr>
        <w:t>2552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บริษัทได้ทำสัญญากับบริษัทในประเทศแห่งหนึ่งเพื่อให้บริการสร้างสถานีผลิตก๊าซธรรมชาติอัด</w:t>
      </w:r>
      <w:r w:rsidRPr="005F33A2">
        <w:rPr>
          <w:rFonts w:ascii="Angsana New" w:hAnsi="Angsana New"/>
          <w:sz w:val="30"/>
          <w:szCs w:val="30"/>
          <w:cs/>
        </w:rPr>
        <w:br/>
      </w:r>
      <w:r w:rsidRPr="005F33A2">
        <w:rPr>
          <w:rFonts w:ascii="Angsana New" w:hAnsi="Angsana New" w:hint="cs"/>
          <w:sz w:val="30"/>
          <w:szCs w:val="30"/>
          <w:cs/>
        </w:rPr>
        <w:t>ซึ่งประกอบด้วยตึกและสิ่งปลูกสร้างอื่น และให้บริการอัดก๊าซธรรมชาติ โดยสัญญาดังกล่าวมี</w:t>
      </w:r>
      <w:r w:rsidRPr="005F33A2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5F33A2">
        <w:rPr>
          <w:rFonts w:ascii="Angsana New" w:hAnsi="Angsana New"/>
          <w:sz w:val="30"/>
          <w:szCs w:val="30"/>
        </w:rPr>
        <w:t>20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Pr="005F33A2">
        <w:rPr>
          <w:rFonts w:ascii="Angsana New" w:hAnsi="Angsana New"/>
          <w:sz w:val="30"/>
          <w:szCs w:val="30"/>
        </w:rPr>
        <w:t>2572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ต่อมาในปี </w:t>
      </w:r>
      <w:r w:rsidRPr="005F33A2">
        <w:rPr>
          <w:rFonts w:ascii="Angsana New" w:hAnsi="Angsana New"/>
          <w:sz w:val="30"/>
          <w:szCs w:val="30"/>
        </w:rPr>
        <w:t>2558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บริษัทได้ทำสัญญาเพิ่มเติมกับบริษัทดังกล่าวเกี่ยวกับบริการอัดก๊าซธรรมชาติ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โดยสัญญาเพิ่มเติมดังกล่าวมีระยะเวลา </w:t>
      </w:r>
      <w:r w:rsidRPr="005F33A2">
        <w:rPr>
          <w:rFonts w:ascii="Angsana New" w:hAnsi="Angsana New"/>
          <w:sz w:val="30"/>
          <w:szCs w:val="30"/>
        </w:rPr>
        <w:t>14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Pr="005F33A2">
        <w:rPr>
          <w:rFonts w:ascii="Angsana New" w:hAnsi="Angsana New"/>
          <w:sz w:val="30"/>
          <w:szCs w:val="30"/>
        </w:rPr>
        <w:t>2572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สัญญาดังกล่าวเข้าเงื่อนไขว่าเป็นข้อตกลงที่ประกอบไปด้วยสัญญาเช่าตามการตีความตามมาตรฐานการรายงานทางการเงินฉบับที่ </w:t>
      </w:r>
      <w:r w:rsidRPr="005F33A2">
        <w:rPr>
          <w:rFonts w:ascii="Angsana New" w:hAnsi="Angsana New"/>
          <w:sz w:val="30"/>
          <w:szCs w:val="30"/>
        </w:rPr>
        <w:t>4</w:t>
      </w:r>
    </w:p>
    <w:p w:rsidR="00524E3C" w:rsidRPr="005F33A2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524E3C" w:rsidRPr="00C810E4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:rsidR="00524E3C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5F33A2">
        <w:rPr>
          <w:rFonts w:ascii="Angsana New" w:hAnsi="Angsana New"/>
          <w:sz w:val="30"/>
          <w:szCs w:val="30"/>
          <w:cs/>
        </w:rPr>
        <w:t xml:space="preserve">ในปี </w:t>
      </w:r>
      <w:r w:rsidRPr="005F33A2">
        <w:rPr>
          <w:rFonts w:ascii="Angsana New" w:hAnsi="Angsana New"/>
          <w:sz w:val="30"/>
          <w:szCs w:val="30"/>
        </w:rPr>
        <w:t>2560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บริษัททำสัญญาให้เช่ากับบริษัทในประเทศสองแห่งซึ่งครอบคลุมการเช่าซื้อรถบรรทุกส่วนบุคคลโดยสัญญาดังกล่าวมีระยะเวลา </w:t>
      </w:r>
      <w:r w:rsidRPr="005F33A2">
        <w:rPr>
          <w:rFonts w:ascii="Angsana New" w:hAnsi="Angsana New"/>
          <w:sz w:val="30"/>
          <w:szCs w:val="30"/>
        </w:rPr>
        <w:t>3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ปี</w:t>
      </w:r>
      <w:r w:rsidR="00354CA0">
        <w:rPr>
          <w:rFonts w:ascii="Angsana New" w:hAnsi="Angsana New"/>
          <w:sz w:val="30"/>
          <w:szCs w:val="30"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และจะสิ้นสุด</w:t>
      </w:r>
      <w:r w:rsidRPr="005F33A2">
        <w:rPr>
          <w:rFonts w:asciiTheme="majorBidi" w:hAnsiTheme="majorBidi" w:cstheme="majorBidi" w:hint="cs"/>
          <w:caps/>
          <w:sz w:val="30"/>
          <w:szCs w:val="30"/>
          <w:cs/>
        </w:rPr>
        <w:t>อายุ</w:t>
      </w:r>
      <w:r w:rsidRPr="005F33A2">
        <w:rPr>
          <w:rFonts w:ascii="Angsana New" w:hAnsi="Angsana New" w:hint="cs"/>
          <w:sz w:val="30"/>
          <w:szCs w:val="30"/>
          <w:cs/>
        </w:rPr>
        <w:t xml:space="preserve">สัญญาในปี </w:t>
      </w:r>
      <w:r w:rsidRPr="005F33A2">
        <w:rPr>
          <w:rFonts w:ascii="Angsana New" w:hAnsi="Angsana New"/>
          <w:sz w:val="30"/>
          <w:szCs w:val="30"/>
        </w:rPr>
        <w:t>2563</w:t>
      </w:r>
    </w:p>
    <w:p w:rsidR="009F5FF9" w:rsidRPr="00D51662" w:rsidRDefault="009F5FF9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20"/>
          <w:szCs w:val="20"/>
        </w:rPr>
      </w:pPr>
    </w:p>
    <w:p w:rsidR="003A348B" w:rsidRDefault="003A348B" w:rsidP="00960E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:rsidR="003A348B" w:rsidRDefault="003A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B607B3" w:rsidRPr="003A348B" w:rsidRDefault="00B607B3" w:rsidP="003A348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A348B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</w:t>
      </w:r>
    </w:p>
    <w:p w:rsidR="00B607B3" w:rsidRPr="006E1428" w:rsidRDefault="00B607B3" w:rsidP="00B60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533"/>
        <w:gridCol w:w="1168"/>
        <w:gridCol w:w="270"/>
        <w:gridCol w:w="1262"/>
        <w:gridCol w:w="270"/>
        <w:gridCol w:w="1174"/>
        <w:gridCol w:w="268"/>
        <w:gridCol w:w="1265"/>
      </w:tblGrid>
      <w:tr w:rsidR="00672C95" w:rsidRPr="007E2CEB" w:rsidTr="00C770A2">
        <w:trPr>
          <w:tblHeader/>
        </w:trPr>
        <w:tc>
          <w:tcPr>
            <w:tcW w:w="1683" w:type="pct"/>
          </w:tcPr>
          <w:p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5" w:type="pct"/>
          </w:tcPr>
          <w:p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pct"/>
            <w:gridSpan w:val="3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72C95" w:rsidRPr="007E2CEB" w:rsidTr="00C770A2">
        <w:trPr>
          <w:tblHeader/>
        </w:trPr>
        <w:tc>
          <w:tcPr>
            <w:tcW w:w="1967" w:type="pct"/>
            <w:gridSpan w:val="2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28"/>
                <w:szCs w:val="28"/>
              </w:rPr>
            </w:pPr>
            <w:r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63AE7" w:rsidRPr="007E2CEB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06AB1" w:rsidRPr="007E2CEB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="003D4C30"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06AB1"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2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72C95" w:rsidRPr="007E2CEB" w:rsidTr="00C770A2">
        <w:trPr>
          <w:tblHeader/>
        </w:trPr>
        <w:tc>
          <w:tcPr>
            <w:tcW w:w="1683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pct"/>
            <w:gridSpan w:val="7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7E2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7E2C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72C95" w:rsidRPr="007E2CEB" w:rsidTr="00C770A2">
        <w:tc>
          <w:tcPr>
            <w:tcW w:w="1683" w:type="pct"/>
          </w:tcPr>
          <w:p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5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C95" w:rsidRPr="007E2CEB" w:rsidTr="00C770A2">
        <w:tc>
          <w:tcPr>
            <w:tcW w:w="1683" w:type="pct"/>
          </w:tcPr>
          <w:p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E2CEB">
              <w:rPr>
                <w:rFonts w:ascii="Angsana New" w:hAnsi="Angsana New"/>
                <w:sz w:val="28"/>
                <w:szCs w:val="28"/>
              </w:rPr>
              <w:t>1</w:t>
            </w:r>
            <w:r w:rsidRPr="007E2CE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:rsidR="00672C95" w:rsidRPr="007E2CEB" w:rsidRDefault="00672C95" w:rsidP="003C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F1C77">
              <w:rPr>
                <w:rFonts w:ascii="Angsana New" w:hAnsi="Angsana New"/>
                <w:sz w:val="28"/>
                <w:szCs w:val="28"/>
              </w:rPr>
              <w:t>233,508</w:t>
            </w:r>
          </w:p>
        </w:tc>
        <w:tc>
          <w:tcPr>
            <w:tcW w:w="14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244,207</w:t>
            </w:r>
          </w:p>
        </w:tc>
        <w:tc>
          <w:tcPr>
            <w:tcW w:w="143" w:type="pct"/>
          </w:tcPr>
          <w:p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0A2" w:rsidRPr="007E2CEB" w:rsidTr="00C770A2">
        <w:tc>
          <w:tcPr>
            <w:tcW w:w="1683" w:type="pct"/>
          </w:tcPr>
          <w:p w:rsidR="00C770A2" w:rsidRPr="007E2CEB" w:rsidRDefault="00C770A2" w:rsidP="00DF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1721F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7E2CEB">
              <w:rPr>
                <w:rFonts w:ascii="Angsana New" w:hAnsi="Angsana New"/>
                <w:sz w:val="28"/>
                <w:szCs w:val="28"/>
                <w:cs/>
              </w:rPr>
              <w:t>สุทธิจากเงินลงทุน</w:t>
            </w: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7E2CE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5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:rsidR="00C770A2" w:rsidRPr="00DF1C77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:rsidR="00FB6439" w:rsidRPr="00DF1C77" w:rsidRDefault="00AC72AD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DF1C77" w:rsidRPr="00DF1C77">
              <w:rPr>
                <w:rFonts w:ascii="Angsana New" w:hAnsi="Angsana New"/>
                <w:sz w:val="28"/>
                <w:szCs w:val="28"/>
              </w:rPr>
              <w:t>,</w:t>
            </w:r>
            <w:r w:rsidR="00742CC1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7C74" w:rsidRPr="007E2CEB" w:rsidTr="00C770A2">
        <w:tc>
          <w:tcPr>
            <w:tcW w:w="1683" w:type="pct"/>
          </w:tcPr>
          <w:p w:rsidR="00407C74" w:rsidRPr="007E2CEB" w:rsidRDefault="00407C74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285" w:type="pct"/>
          </w:tcPr>
          <w:p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:rsidR="00407C74" w:rsidRPr="00DF1C77" w:rsidRDefault="00407C74" w:rsidP="00DF1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DF1C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407C74" w:rsidRPr="007E2CEB" w:rsidRDefault="00407C74" w:rsidP="0040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216,206</w:t>
            </w:r>
          </w:p>
        </w:tc>
        <w:tc>
          <w:tcPr>
            <w:tcW w:w="144" w:type="pct"/>
          </w:tcPr>
          <w:p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407C74" w:rsidRPr="007E2CEB" w:rsidRDefault="00407C74" w:rsidP="0040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407C74" w:rsidRPr="007E2CEB" w:rsidRDefault="00407C74" w:rsidP="0040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216,206</w:t>
            </w:r>
          </w:p>
        </w:tc>
      </w:tr>
      <w:tr w:rsidR="00C770A2" w:rsidRPr="007E2CEB" w:rsidTr="00C770A2">
        <w:tc>
          <w:tcPr>
            <w:tcW w:w="1683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:rsidR="00C770A2" w:rsidRPr="00DF1C77" w:rsidRDefault="00DF1C77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DF1C77"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143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0A2" w:rsidRPr="007E2CEB" w:rsidTr="00C770A2">
        <w:tc>
          <w:tcPr>
            <w:tcW w:w="1683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จ่ายเพิ่มทุน</w:t>
            </w:r>
          </w:p>
        </w:tc>
        <w:tc>
          <w:tcPr>
            <w:tcW w:w="285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:rsidR="00C770A2" w:rsidRPr="00DF1C77" w:rsidRDefault="00DF1C77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DF1C77">
              <w:rPr>
                <w:rFonts w:ascii="Angsana New" w:hAnsi="Angsana New"/>
                <w:sz w:val="28"/>
                <w:szCs w:val="28"/>
              </w:rPr>
              <w:t>9,720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9,720</w:t>
            </w:r>
          </w:p>
        </w:tc>
        <w:tc>
          <w:tcPr>
            <w:tcW w:w="143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0A2" w:rsidRPr="007E2CEB" w:rsidTr="00C770A2">
        <w:tc>
          <w:tcPr>
            <w:tcW w:w="1683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85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:rsidR="00C770A2" w:rsidRPr="00DF1C77" w:rsidRDefault="00DF1C77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1C77">
              <w:rPr>
                <w:rFonts w:ascii="Angsana New" w:hAnsi="Angsana New"/>
                <w:sz w:val="28"/>
                <w:szCs w:val="28"/>
              </w:rPr>
              <w:t>(9</w:t>
            </w:r>
            <w:r w:rsidR="00742CC1">
              <w:rPr>
                <w:rFonts w:ascii="Angsana New" w:hAnsi="Angsana New"/>
                <w:sz w:val="28"/>
                <w:szCs w:val="28"/>
              </w:rPr>
              <w:t>23</w:t>
            </w:r>
            <w:r w:rsidRPr="00DF1C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0A2" w:rsidRPr="007E2CEB" w:rsidTr="00C770A2">
        <w:tc>
          <w:tcPr>
            <w:tcW w:w="1683" w:type="pct"/>
          </w:tcPr>
          <w:p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E2CE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5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C770A2" w:rsidRPr="00DF1C77" w:rsidRDefault="00DF1C77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1C7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A7CC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42CC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DF1C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42CC1">
              <w:rPr>
                <w:rFonts w:ascii="Angsana New" w:hAnsi="Angsana New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C770A2" w:rsidRPr="007E2CEB" w:rsidRDefault="00826967" w:rsidP="0082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</w:rPr>
              <w:t>216,206</w:t>
            </w:r>
          </w:p>
        </w:tc>
        <w:tc>
          <w:tcPr>
            <w:tcW w:w="144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</w:rPr>
              <w:t>257,001</w:t>
            </w:r>
          </w:p>
        </w:tc>
        <w:tc>
          <w:tcPr>
            <w:tcW w:w="143" w:type="pct"/>
          </w:tcPr>
          <w:p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C770A2" w:rsidRPr="007E2CEB" w:rsidRDefault="00826967" w:rsidP="0082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</w:rPr>
              <w:t>216,206</w:t>
            </w:r>
          </w:p>
        </w:tc>
      </w:tr>
    </w:tbl>
    <w:p w:rsidR="00672C95" w:rsidRPr="006E1428" w:rsidRDefault="00672C95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672C95" w:rsidRPr="008C23F0" w:rsidRDefault="00672C95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23F0">
        <w:rPr>
          <w:rFonts w:ascii="Angsana New" w:hAnsi="Angsana New"/>
          <w:sz w:val="30"/>
          <w:szCs w:val="30"/>
          <w:cs/>
        </w:rPr>
        <w:t xml:space="preserve">ในเดือนพฤศจิกายน </w:t>
      </w:r>
      <w:r w:rsidR="003D4C30" w:rsidRPr="008C23F0">
        <w:rPr>
          <w:rFonts w:ascii="Angsana New" w:hAnsi="Angsana New"/>
          <w:sz w:val="30"/>
          <w:szCs w:val="30"/>
        </w:rPr>
        <w:t>2561</w:t>
      </w:r>
      <w:r w:rsidRPr="008C23F0">
        <w:rPr>
          <w:rFonts w:ascii="Angsana New" w:hAnsi="Angsana New"/>
          <w:sz w:val="30"/>
          <w:szCs w:val="30"/>
          <w:cs/>
        </w:rPr>
        <w:t xml:space="preserve"> </w:t>
      </w:r>
      <w:r w:rsidR="00C168F3">
        <w:rPr>
          <w:rFonts w:ascii="Angsana New" w:hAnsi="Angsana New"/>
          <w:sz w:val="30"/>
          <w:szCs w:val="30"/>
        </w:rPr>
        <w:t xml:space="preserve">GEPT </w:t>
      </w:r>
      <w:r w:rsidRPr="008C23F0">
        <w:rPr>
          <w:rFonts w:ascii="Angsana New" w:hAnsi="Angsana New"/>
          <w:sz w:val="30"/>
          <w:szCs w:val="30"/>
          <w:cs/>
        </w:rPr>
        <w:t xml:space="preserve">มีการเรียกชำระค่าหุ้นครั้งสุดท้ายจำนวนร้อยละ </w:t>
      </w:r>
      <w:r w:rsidR="003D4C30" w:rsidRPr="008C23F0">
        <w:rPr>
          <w:rFonts w:ascii="Angsana New" w:hAnsi="Angsana New"/>
          <w:sz w:val="30"/>
          <w:szCs w:val="30"/>
        </w:rPr>
        <w:t>34</w:t>
      </w:r>
      <w:r w:rsidRPr="008C23F0">
        <w:rPr>
          <w:rFonts w:ascii="Angsana New" w:hAnsi="Angsana New"/>
          <w:sz w:val="30"/>
          <w:szCs w:val="30"/>
          <w:cs/>
        </w:rPr>
        <w:t>.</w:t>
      </w:r>
      <w:r w:rsidR="003D4C30" w:rsidRPr="008C23F0">
        <w:rPr>
          <w:rFonts w:ascii="Angsana New" w:hAnsi="Angsana New"/>
          <w:sz w:val="30"/>
          <w:szCs w:val="30"/>
        </w:rPr>
        <w:t>16</w:t>
      </w:r>
      <w:r w:rsidRPr="008C23F0">
        <w:rPr>
          <w:rFonts w:ascii="Angsana New" w:hAnsi="Angsana New"/>
          <w:sz w:val="30"/>
          <w:szCs w:val="30"/>
          <w:cs/>
        </w:rPr>
        <w:t xml:space="preserve"> สำหรับหุ้นที่ซื้อจาก</w:t>
      </w:r>
      <w:r w:rsidR="00C168F3">
        <w:rPr>
          <w:rFonts w:ascii="Angsana New" w:hAnsi="Angsana New"/>
          <w:sz w:val="30"/>
          <w:szCs w:val="30"/>
        </w:rPr>
        <w:t xml:space="preserve">           </w:t>
      </w:r>
      <w:r w:rsidRPr="008C23F0">
        <w:rPr>
          <w:rFonts w:ascii="Angsana New" w:hAnsi="Angsana New"/>
          <w:sz w:val="30"/>
          <w:szCs w:val="30"/>
          <w:cs/>
        </w:rPr>
        <w:t xml:space="preserve">ผู้ถือหุ้นเดิมและยังชำระไม่เต็มมูลค่าจำนวน </w:t>
      </w:r>
      <w:r w:rsidR="003D4C30" w:rsidRPr="008C23F0">
        <w:rPr>
          <w:rFonts w:ascii="Angsana New" w:hAnsi="Angsana New"/>
          <w:sz w:val="30"/>
          <w:szCs w:val="30"/>
        </w:rPr>
        <w:t>90</w:t>
      </w:r>
      <w:r w:rsidRPr="008C23F0">
        <w:rPr>
          <w:rFonts w:ascii="Angsana New" w:hAnsi="Angsana New"/>
          <w:sz w:val="30"/>
          <w:szCs w:val="30"/>
        </w:rPr>
        <w:t>,</w:t>
      </w:r>
      <w:r w:rsidR="003D4C30" w:rsidRPr="008C23F0">
        <w:rPr>
          <w:rFonts w:ascii="Angsana New" w:hAnsi="Angsana New"/>
          <w:sz w:val="30"/>
          <w:szCs w:val="30"/>
        </w:rPr>
        <w:t>000</w:t>
      </w:r>
      <w:r w:rsidRPr="008C23F0">
        <w:rPr>
          <w:rFonts w:ascii="Angsana New" w:hAnsi="Angsana New"/>
          <w:sz w:val="30"/>
          <w:szCs w:val="30"/>
          <w:cs/>
        </w:rPr>
        <w:t xml:space="preserve"> หุ้นจากบริษัท เป็นจำนวนเงิน </w:t>
      </w:r>
      <w:r w:rsidR="003D4C30" w:rsidRPr="008C23F0">
        <w:rPr>
          <w:rFonts w:ascii="Angsana New" w:hAnsi="Angsana New"/>
          <w:sz w:val="30"/>
          <w:szCs w:val="30"/>
        </w:rPr>
        <w:t>3</w:t>
      </w:r>
      <w:r w:rsidRPr="008C23F0">
        <w:rPr>
          <w:rFonts w:ascii="Angsana New" w:hAnsi="Angsana New"/>
          <w:sz w:val="30"/>
          <w:szCs w:val="30"/>
          <w:cs/>
        </w:rPr>
        <w:t>.</w:t>
      </w:r>
      <w:r w:rsidR="003D4C30" w:rsidRPr="008C23F0">
        <w:rPr>
          <w:rFonts w:ascii="Angsana New" w:hAnsi="Angsana New"/>
          <w:sz w:val="30"/>
          <w:szCs w:val="30"/>
        </w:rPr>
        <w:t>07</w:t>
      </w:r>
      <w:r w:rsidRPr="008C23F0">
        <w:rPr>
          <w:rFonts w:ascii="Angsana New" w:hAnsi="Angsana New"/>
          <w:sz w:val="30"/>
          <w:szCs w:val="30"/>
          <w:cs/>
        </w:rPr>
        <w:t xml:space="preserve"> ล้านบาท โดยบริษัทได้จ่ายชำระค่าหุ้นดังกล่าวในเดือนมกราคมและเดือนกุมภาพันธ์ </w:t>
      </w:r>
      <w:r w:rsidR="003D4C30" w:rsidRPr="008C23F0">
        <w:rPr>
          <w:rFonts w:ascii="Angsana New" w:hAnsi="Angsana New"/>
          <w:sz w:val="30"/>
          <w:szCs w:val="30"/>
        </w:rPr>
        <w:t>2562</w:t>
      </w:r>
    </w:p>
    <w:p w:rsidR="009D75BE" w:rsidRDefault="009D75BE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3201" w:rsidRDefault="00F23201" w:rsidP="00F232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51662">
        <w:rPr>
          <w:rFonts w:ascii="Angsana New" w:hAnsi="Angsana New" w:hint="cs"/>
          <w:spacing w:val="-4"/>
          <w:sz w:val="30"/>
          <w:szCs w:val="30"/>
          <w:cs/>
        </w:rPr>
        <w:t xml:space="preserve">นอกจากนี้ในระหว่างปี </w:t>
      </w:r>
      <w:r w:rsidRPr="00D51662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D51662">
        <w:rPr>
          <w:rFonts w:ascii="Angsana New" w:hAnsi="Angsana New"/>
          <w:spacing w:val="-4"/>
          <w:sz w:val="30"/>
          <w:szCs w:val="30"/>
        </w:rPr>
        <w:t xml:space="preserve"> </w:t>
      </w:r>
      <w:r w:rsidRPr="00D51662">
        <w:rPr>
          <w:rFonts w:ascii="Angsana New" w:hAnsi="Angsana New" w:hint="cs"/>
          <w:spacing w:val="-4"/>
          <w:sz w:val="30"/>
          <w:szCs w:val="30"/>
          <w:cs/>
        </w:rPr>
        <w:t>บริษัทและผู้ถือหุ้นรายอื่น ๆ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D51662">
        <w:rPr>
          <w:rFonts w:ascii="Angsana New" w:hAnsi="Angsana New" w:hint="cs"/>
          <w:spacing w:val="-4"/>
          <w:sz w:val="30"/>
          <w:szCs w:val="30"/>
          <w:cs/>
        </w:rPr>
        <w:t>ได้นำหุ้น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ทั้งหมดของ</w:t>
      </w:r>
      <w:r w:rsidRPr="00D516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51662">
        <w:rPr>
          <w:rFonts w:ascii="Angsana New" w:hAnsi="Angsana New"/>
          <w:spacing w:val="-4"/>
          <w:sz w:val="30"/>
          <w:szCs w:val="30"/>
        </w:rPr>
        <w:t xml:space="preserve">GEPT </w:t>
      </w:r>
      <w:r w:rsidRPr="00D51662">
        <w:rPr>
          <w:rFonts w:ascii="Angsana New" w:hAnsi="Angsana New" w:hint="cs"/>
          <w:spacing w:val="-4"/>
          <w:sz w:val="30"/>
          <w:szCs w:val="30"/>
          <w:cs/>
        </w:rPr>
        <w:t xml:space="preserve">ไปจำนำต่อผู้รับเหมาก่อสร้างภายใต้เงื่อนไขที่ระบุตามสัญญาจำนำหุ้นเพื่อให้เป็นไปตามสัญญารับเหมาก่อสร้างแบบเบ็ดเสร็จเฟส </w:t>
      </w:r>
      <w:r w:rsidRPr="00D51662">
        <w:rPr>
          <w:rFonts w:ascii="Angsana New" w:hAnsi="Angsana New"/>
          <w:spacing w:val="-4"/>
          <w:sz w:val="30"/>
          <w:szCs w:val="30"/>
        </w:rPr>
        <w:t>1</w:t>
      </w:r>
    </w:p>
    <w:p w:rsidR="00F23201" w:rsidRPr="006E1428" w:rsidRDefault="00F23201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75BE" w:rsidRPr="00D51662" w:rsidRDefault="00004CDA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51662">
        <w:rPr>
          <w:rFonts w:ascii="Angsana New" w:hAnsi="Angsana New"/>
          <w:spacing w:val="-4"/>
          <w:sz w:val="30"/>
          <w:szCs w:val="30"/>
          <w:cs/>
        </w:rPr>
        <w:t xml:space="preserve">ต่อมาในเดือนกุมภาพันธ์ 2562 </w:t>
      </w:r>
      <w:r w:rsidRPr="00D51662">
        <w:rPr>
          <w:rFonts w:ascii="Angsana New" w:hAnsi="Angsana New"/>
          <w:spacing w:val="-4"/>
          <w:sz w:val="30"/>
          <w:szCs w:val="30"/>
        </w:rPr>
        <w:t xml:space="preserve">GEPT </w:t>
      </w:r>
      <w:r w:rsidRPr="00D51662">
        <w:rPr>
          <w:rFonts w:ascii="Angsana New" w:hAnsi="Angsana New"/>
          <w:spacing w:val="-4"/>
          <w:sz w:val="30"/>
          <w:szCs w:val="30"/>
          <w:cs/>
        </w:rPr>
        <w:t>มีการออกหุ้นสามัญเพิ่มเติมจำนวน 0.6 ล้านหุ้น (จาก 1.56 ล้านหุ้น เป็น 2.16 ล้านหุ้น) มูลค่าหุ้นละ 100 บาท เป็นจำนวนเงิน 60 ล้านบาท และเรียกชำระค่าหุ้นครั้งแรกร้อยละ 25 เป็นจำนวนเงิน 4.5</w:t>
      </w:r>
      <w:r w:rsidR="00D51228" w:rsidRPr="00D51662">
        <w:rPr>
          <w:rFonts w:ascii="Angsana New" w:hAnsi="Angsana New"/>
          <w:spacing w:val="-4"/>
          <w:sz w:val="30"/>
          <w:szCs w:val="30"/>
        </w:rPr>
        <w:t>0</w:t>
      </w:r>
      <w:r w:rsidRPr="00D51662">
        <w:rPr>
          <w:rFonts w:ascii="Angsana New" w:hAnsi="Angsana New"/>
          <w:spacing w:val="-4"/>
          <w:sz w:val="30"/>
          <w:szCs w:val="30"/>
          <w:cs/>
        </w:rPr>
        <w:t xml:space="preserve"> ล้านบาทในเดือนเดียวกัน  ต่อมาเมื่อวันที่ </w:t>
      </w:r>
      <w:r w:rsidR="00D34FCF" w:rsidRPr="00D34FCF">
        <w:rPr>
          <w:rFonts w:ascii="Angsana New" w:hAnsi="Angsana New"/>
          <w:spacing w:val="-4"/>
          <w:sz w:val="30"/>
          <w:szCs w:val="30"/>
        </w:rPr>
        <w:t>11</w:t>
      </w:r>
      <w:r w:rsidRPr="00D34FCF">
        <w:rPr>
          <w:rFonts w:ascii="Angsana New" w:hAnsi="Angsana New"/>
          <w:spacing w:val="-4"/>
          <w:sz w:val="30"/>
          <w:szCs w:val="30"/>
        </w:rPr>
        <w:t xml:space="preserve"> </w:t>
      </w:r>
      <w:r w:rsidRPr="00D34FCF">
        <w:rPr>
          <w:rFonts w:ascii="Angsana New" w:hAnsi="Angsana New"/>
          <w:spacing w:val="-4"/>
          <w:sz w:val="30"/>
          <w:szCs w:val="30"/>
          <w:cs/>
        </w:rPr>
        <w:t>เมษายน 2562</w:t>
      </w:r>
      <w:r w:rsidRPr="00D516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51662">
        <w:rPr>
          <w:rFonts w:ascii="Angsana New" w:hAnsi="Angsana New"/>
          <w:spacing w:val="-4"/>
          <w:sz w:val="30"/>
          <w:szCs w:val="30"/>
        </w:rPr>
        <w:t xml:space="preserve">GEPT </w:t>
      </w:r>
      <w:r w:rsidRPr="00D51662">
        <w:rPr>
          <w:rFonts w:ascii="Angsana New" w:hAnsi="Angsana New"/>
          <w:spacing w:val="-4"/>
          <w:sz w:val="30"/>
          <w:szCs w:val="30"/>
          <w:cs/>
        </w:rPr>
        <w:t>จดทะเบียนเพิ่มทุนกับกระทรวงพาณิชย์และเรียกชำระค่าหุ้นร้อยละ 29 เป็นจำนวนเงิน 5.22 ล้านบาทในไตรมาสสอง</w:t>
      </w:r>
    </w:p>
    <w:p w:rsidR="007E2CEB" w:rsidRPr="006E1428" w:rsidRDefault="007E2CEB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73C8B" w:rsidRDefault="00F137DF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กลุ่มบริษัทได้ประเมินมูลค่ายุติธรรมของสินทรัพย์สุทธิที่ซื้อ</w:t>
      </w:r>
      <w:r w:rsidR="0074531B">
        <w:rPr>
          <w:rFonts w:ascii="Angsana New" w:hAnsi="Angsana New" w:hint="cs"/>
          <w:spacing w:val="-4"/>
          <w:sz w:val="30"/>
          <w:szCs w:val="30"/>
          <w:cs/>
        </w:rPr>
        <w:t>ซึ่งทำการประเม</w:t>
      </w:r>
      <w:r w:rsidR="0076178D">
        <w:rPr>
          <w:rFonts w:ascii="Angsana New" w:hAnsi="Angsana New" w:hint="cs"/>
          <w:spacing w:val="-4"/>
          <w:sz w:val="30"/>
          <w:szCs w:val="30"/>
          <w:cs/>
        </w:rPr>
        <w:t>ิ</w:t>
      </w:r>
      <w:r w:rsidR="0074531B">
        <w:rPr>
          <w:rFonts w:ascii="Angsana New" w:hAnsi="Angsana New" w:hint="cs"/>
          <w:spacing w:val="-4"/>
          <w:sz w:val="30"/>
          <w:szCs w:val="30"/>
          <w:cs/>
        </w:rPr>
        <w:t>นโดย</w:t>
      </w:r>
      <w:r w:rsidR="0050781F">
        <w:rPr>
          <w:rFonts w:ascii="Angsana New" w:hAnsi="Angsana New" w:hint="cs"/>
          <w:spacing w:val="-4"/>
          <w:sz w:val="30"/>
          <w:szCs w:val="30"/>
          <w:cs/>
        </w:rPr>
        <w:t xml:space="preserve">                </w:t>
      </w:r>
      <w:r w:rsidR="0074531B">
        <w:rPr>
          <w:rFonts w:ascii="Angsana New" w:hAnsi="Angsana New" w:hint="cs"/>
          <w:spacing w:val="-4"/>
          <w:sz w:val="30"/>
          <w:szCs w:val="30"/>
          <w:cs/>
        </w:rPr>
        <w:t>ผู้ประเมินอิสระ</w:t>
      </w:r>
      <w:r w:rsidR="0076178D">
        <w:rPr>
          <w:rFonts w:ascii="Angsana New" w:hAnsi="Angsana New" w:hint="cs"/>
          <w:spacing w:val="-4"/>
          <w:sz w:val="30"/>
          <w:szCs w:val="30"/>
          <w:cs/>
        </w:rPr>
        <w:t>เสร็จสิ้นแล้ว</w:t>
      </w:r>
      <w:r w:rsidR="00C86C1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และได้ทำการปรับปรุงการบันทึกบัญช</w:t>
      </w:r>
      <w:r w:rsidR="003C2A23">
        <w:rPr>
          <w:rFonts w:ascii="Angsana New" w:hAnsi="Angsana New" w:hint="cs"/>
          <w:spacing w:val="-4"/>
          <w:sz w:val="30"/>
          <w:szCs w:val="30"/>
          <w:cs/>
        </w:rPr>
        <w:t>ี</w:t>
      </w:r>
      <w:r>
        <w:rPr>
          <w:rFonts w:ascii="Angsana New" w:hAnsi="Angsana New" w:hint="cs"/>
          <w:spacing w:val="-4"/>
          <w:sz w:val="30"/>
          <w:szCs w:val="30"/>
          <w:cs/>
        </w:rPr>
        <w:t>เกี่ยวกับการซื้อเงินลงทุนตามข้อมูลที่ได้รับเพิ่มเติมภายในหนึ่งปีนับจากวันที่มีการซื้อเงินลงทุน</w:t>
      </w:r>
      <w:r w:rsidR="00C86C1E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C86C1E">
        <w:rPr>
          <w:rFonts w:ascii="Angsana New" w:hAnsi="Angsana New"/>
          <w:spacing w:val="-4"/>
          <w:sz w:val="30"/>
          <w:szCs w:val="30"/>
        </w:rPr>
        <w:t xml:space="preserve">28 </w:t>
      </w:r>
      <w:r w:rsidR="00C86C1E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C86C1E">
        <w:rPr>
          <w:rFonts w:ascii="Angsana New" w:hAnsi="Angsana New"/>
          <w:spacing w:val="-4"/>
          <w:sz w:val="30"/>
          <w:szCs w:val="30"/>
        </w:rPr>
        <w:t>256</w:t>
      </w:r>
      <w:r w:rsidR="00554D82">
        <w:rPr>
          <w:rFonts w:ascii="Angsana New" w:hAnsi="Angsana New"/>
          <w:spacing w:val="-4"/>
          <w:sz w:val="30"/>
          <w:szCs w:val="30"/>
        </w:rPr>
        <w:t>1</w:t>
      </w:r>
      <w:r w:rsidR="00C86C1E">
        <w:rPr>
          <w:rFonts w:ascii="Angsana New" w:hAnsi="Angsana New"/>
          <w:spacing w:val="-4"/>
          <w:sz w:val="30"/>
          <w:szCs w:val="30"/>
        </w:rPr>
        <w:t xml:space="preserve"> </w:t>
      </w:r>
      <w:r w:rsidR="00C86C1E">
        <w:rPr>
          <w:rFonts w:ascii="Angsana New" w:hAnsi="Angsana New" w:hint="cs"/>
          <w:spacing w:val="-4"/>
          <w:sz w:val="30"/>
          <w:szCs w:val="30"/>
          <w:cs/>
        </w:rPr>
        <w:t>ดังนี้</w:t>
      </w:r>
    </w:p>
    <w:p w:rsidR="00E73C8B" w:rsidRDefault="00E7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1350"/>
        <w:gridCol w:w="270"/>
        <w:gridCol w:w="1260"/>
        <w:gridCol w:w="270"/>
        <w:gridCol w:w="1350"/>
      </w:tblGrid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เดิม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A73DA8" w:rsidRPr="00084F64" w:rsidTr="00B35BA1">
        <w:trPr>
          <w:trHeight w:val="407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500" w:type="dxa"/>
            <w:gridSpan w:val="5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84F6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084F6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084F6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/>
                <w:sz w:val="28"/>
                <w:szCs w:val="28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6,261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6,261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205,206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205,206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99,128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99,128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ลูกหนี้ตามข้อตกลงสัมปทานบริการ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decimal" w:pos="151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1,251,120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1,251,120</w:t>
            </w:r>
          </w:p>
        </w:tc>
      </w:tr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73DA8" w:rsidRPr="00084F64" w:rsidRDefault="00A73DA8" w:rsidP="0008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1,487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 xml:space="preserve">             6,238 </w:t>
            </w:r>
          </w:p>
        </w:tc>
      </w:tr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 xml:space="preserve">               193 </w:t>
            </w:r>
          </w:p>
        </w:tc>
      </w:tr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6,130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 xml:space="preserve">             6,130 </w:t>
            </w:r>
          </w:p>
        </w:tc>
      </w:tr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 xml:space="preserve">       685,700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 xml:space="preserve">          685,700</w:t>
            </w:r>
            <w:r w:rsidR="00084F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(1,263,689)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(1,263,689)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3E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(138,676)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(138,676)</w:t>
            </w:r>
          </w:p>
        </w:tc>
      </w:tr>
      <w:tr w:rsidR="00A73DA8" w:rsidRPr="00084F64" w:rsidTr="00B35BA1">
        <w:trPr>
          <w:trHeight w:val="60"/>
        </w:trPr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(5,644)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(5,644)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</w:rPr>
              <w:t>297,262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3DA8" w:rsidRPr="0043311A" w:rsidRDefault="00A73DA8" w:rsidP="0043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311A">
              <w:rPr>
                <w:rFonts w:ascii="Angsana New" w:hAnsi="Angsana New"/>
                <w:b/>
                <w:bCs/>
                <w:sz w:val="28"/>
                <w:szCs w:val="28"/>
              </w:rPr>
              <w:t>554,705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</w:rPr>
              <w:t>851,967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decimal" w:pos="151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3DA8" w:rsidRPr="00084F64" w:rsidRDefault="00A73DA8" w:rsidP="0043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70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สินทรัพย์สุทธิจากการได้มา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decimal" w:pos="151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</w:rPr>
              <w:t>89,179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3DA8" w:rsidRPr="0043311A" w:rsidRDefault="00A73DA8" w:rsidP="0043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311A">
              <w:rPr>
                <w:rFonts w:ascii="Angsana New" w:hAnsi="Angsana New"/>
                <w:b/>
                <w:bCs/>
                <w:sz w:val="28"/>
                <w:szCs w:val="28"/>
              </w:rPr>
              <w:t>116,411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</w:rPr>
              <w:t>255,590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decimal" w:pos="151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146,328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ind w:right="250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decimal" w:pos="151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(20,083)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</w:rPr>
              <w:t>235,507</w:t>
            </w: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</w:rPr>
              <w:t>235,507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เงินสดที่จ่าย </w:t>
            </w:r>
            <w:r w:rsidRPr="00084F6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F00DD7" w:rsidRDefault="00A73DA8" w:rsidP="00F0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0DD7">
              <w:rPr>
                <w:rFonts w:ascii="Angsana New" w:hAnsi="Angsana New"/>
                <w:sz w:val="28"/>
                <w:szCs w:val="28"/>
              </w:rPr>
              <w:t>235,507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sz w:val="28"/>
                <w:szCs w:val="28"/>
                <w:cs/>
              </w:rPr>
              <w:t>หัก เงินที่จะจ่ายเมื่อบรรลุเงื่อนไขตามสัญญา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4F64">
              <w:rPr>
                <w:rFonts w:ascii="Angsana New" w:hAnsi="Angsana New"/>
                <w:sz w:val="28"/>
                <w:szCs w:val="28"/>
              </w:rPr>
              <w:t>(19,301)</w:t>
            </w:r>
          </w:p>
        </w:tc>
      </w:tr>
      <w:tr w:rsidR="00A73DA8" w:rsidRPr="00084F64" w:rsidTr="00B35BA1">
        <w:tc>
          <w:tcPr>
            <w:tcW w:w="3600" w:type="dxa"/>
          </w:tcPr>
          <w:p w:rsidR="00A73DA8" w:rsidRPr="00084F64" w:rsidRDefault="00A73DA8" w:rsidP="00B35BA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เงินสดจ่ายสุทธิ</w:t>
            </w:r>
          </w:p>
        </w:tc>
        <w:tc>
          <w:tcPr>
            <w:tcW w:w="90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73DA8" w:rsidRPr="00084F64" w:rsidRDefault="00A73DA8" w:rsidP="00B3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73DA8" w:rsidRPr="00084F64" w:rsidRDefault="00A73DA8" w:rsidP="00F0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4F64">
              <w:rPr>
                <w:rFonts w:ascii="Angsana New" w:hAnsi="Angsana New"/>
                <w:b/>
                <w:bCs/>
                <w:sz w:val="28"/>
                <w:szCs w:val="28"/>
              </w:rPr>
              <w:t>216,206</w:t>
            </w:r>
          </w:p>
        </w:tc>
      </w:tr>
    </w:tbl>
    <w:p w:rsidR="00D663EF" w:rsidRDefault="00D663EF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663EF" w:rsidRPr="00D51662" w:rsidRDefault="00D663EF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210CB" w:rsidRPr="00BF1A0E" w:rsidRDefault="009210CB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9210CB" w:rsidRPr="00BF1A0E" w:rsidSect="00BC49E4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9210C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9A57B8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  <w:lang w:bidi="th-TH"/>
        </w:rPr>
        <w:t>มิถุนายน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E26D10" w:rsidRPr="00E26D10">
        <w:rPr>
          <w:rFonts w:ascii="Angsana New" w:hAnsi="Angsana New"/>
          <w:sz w:val="30"/>
          <w:szCs w:val="30"/>
          <w:lang w:val="en-US" w:bidi="th-TH"/>
        </w:rPr>
        <w:t>256</w:t>
      </w:r>
      <w:r w:rsidR="00990D4E">
        <w:rPr>
          <w:rFonts w:ascii="Angsana New" w:hAnsi="Angsana New"/>
          <w:sz w:val="30"/>
          <w:szCs w:val="30"/>
          <w:lang w:val="en-US" w:bidi="th-TH"/>
        </w:rPr>
        <w:t>2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D13189">
        <w:rPr>
          <w:rFonts w:ascii="Angsana New" w:hAnsi="Angsana New"/>
          <w:sz w:val="30"/>
          <w:szCs w:val="30"/>
          <w:cs/>
          <w:lang w:bidi="th-TH"/>
        </w:rPr>
        <w:t>แล</w:t>
      </w:r>
      <w:r w:rsidR="00D13189"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 w:rsidR="003D4C3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2B54">
        <w:rPr>
          <w:rFonts w:ascii="Angsana New" w:hAnsi="Angsana New"/>
          <w:sz w:val="30"/>
          <w:szCs w:val="30"/>
          <w:lang w:val="en-US" w:bidi="th-TH"/>
        </w:rPr>
        <w:t>31</w:t>
      </w:r>
      <w:r w:rsidR="003D4C3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2B54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90D4E">
        <w:rPr>
          <w:rFonts w:ascii="Angsana New" w:hAnsi="Angsana New"/>
          <w:sz w:val="30"/>
          <w:szCs w:val="30"/>
        </w:rPr>
        <w:t>1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5D32A0">
        <w:rPr>
          <w:rFonts w:ascii="Angsana New" w:hAnsi="Angsana New" w:hint="cs"/>
          <w:sz w:val="30"/>
          <w:szCs w:val="30"/>
          <w:cs/>
          <w:lang w:bidi="th-TH"/>
        </w:rPr>
        <w:t>งวดหกเดือน</w:t>
      </w:r>
      <w:r>
        <w:rPr>
          <w:rFonts w:ascii="Angsana New" w:hAnsi="Angsana New"/>
          <w:sz w:val="30"/>
          <w:szCs w:val="30"/>
          <w:cs/>
          <w:lang w:bidi="th-TH"/>
        </w:rPr>
        <w:t>สิ้นสุดวันที่</w:t>
      </w:r>
      <w:r w:rsidRPr="001C0CE9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  <w:lang w:bidi="th-TH"/>
        </w:rPr>
        <w:t>มิถุนายน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9210CB" w:rsidRPr="00AC389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990"/>
        <w:gridCol w:w="810"/>
        <w:gridCol w:w="180"/>
        <w:gridCol w:w="810"/>
        <w:gridCol w:w="215"/>
        <w:gridCol w:w="86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B746F4" w:rsidRPr="00F80C5B" w:rsidTr="00D66317">
        <w:trPr>
          <w:cantSplit/>
          <w:tblHeader/>
        </w:trPr>
        <w:tc>
          <w:tcPr>
            <w:tcW w:w="216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0" w:type="dxa"/>
            <w:gridSpan w:val="21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746F4" w:rsidRPr="00F80C5B" w:rsidTr="00D66317">
        <w:trPr>
          <w:cantSplit/>
          <w:tblHeader/>
        </w:trPr>
        <w:tc>
          <w:tcPr>
            <w:tcW w:w="216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</w:tcPr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gridSpan w:val="3"/>
          </w:tcPr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 w:rsidR="00FC465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746F4" w:rsidRPr="00F80C5B" w:rsidTr="00D66317">
        <w:trPr>
          <w:cantSplit/>
          <w:tblHeader/>
        </w:trPr>
        <w:tc>
          <w:tcPr>
            <w:tcW w:w="2160" w:type="dxa"/>
          </w:tcPr>
          <w:p w:rsidR="00B746F4" w:rsidRPr="00F80C5B" w:rsidRDefault="00B746F4" w:rsidP="00CC402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746F4" w:rsidRPr="00F80C5B" w:rsidTr="00D66317">
        <w:trPr>
          <w:cantSplit/>
          <w:trHeight w:val="270"/>
        </w:trPr>
        <w:tc>
          <w:tcPr>
            <w:tcW w:w="216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65" w:type="dxa"/>
            <w:gridSpan w:val="15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80C5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746F4" w:rsidRPr="00F80C5B" w:rsidTr="00D66317">
        <w:trPr>
          <w:cantSplit/>
          <w:trHeight w:val="270"/>
        </w:trPr>
        <w:tc>
          <w:tcPr>
            <w:tcW w:w="2160" w:type="dxa"/>
          </w:tcPr>
          <w:p w:rsidR="00B746F4" w:rsidRPr="00F80C5B" w:rsidRDefault="00B746F4" w:rsidP="00CC402C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65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6F4" w:rsidRPr="00F80C5B" w:rsidTr="00D66317">
        <w:trPr>
          <w:cantSplit/>
          <w:trHeight w:val="270"/>
        </w:trPr>
        <w:tc>
          <w:tcPr>
            <w:tcW w:w="2160" w:type="dxa"/>
          </w:tcPr>
          <w:p w:rsidR="00B746F4" w:rsidRPr="00F80C5B" w:rsidRDefault="00B746F4" w:rsidP="00CC402C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F80C5B">
              <w:rPr>
                <w:rFonts w:ascii="Angsana New" w:hAnsi="Angsana New"/>
                <w:sz w:val="24"/>
                <w:szCs w:val="24"/>
              </w:rPr>
              <w:t>(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F80C5B">
              <w:rPr>
                <w:rFonts w:ascii="Angsana New" w:hAnsi="Angsana New"/>
                <w:sz w:val="24"/>
                <w:szCs w:val="24"/>
              </w:rPr>
              <w:t>)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:rsidR="00B746F4" w:rsidRPr="00F80C5B" w:rsidRDefault="00B746F4" w:rsidP="00CC402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88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56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145,508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7,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3F72C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B1FB3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B1FB3">
              <w:rPr>
                <w:rFonts w:ascii="Angsana New" w:hAnsi="Angsana New"/>
                <w:sz w:val="24"/>
                <w:szCs w:val="24"/>
                <w:lang w:bidi="th-TH"/>
              </w:rPr>
              <w:t>272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233,508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746F4" w:rsidRPr="00F80C5B" w:rsidTr="00D66317">
        <w:trPr>
          <w:cantSplit/>
        </w:trPr>
        <w:tc>
          <w:tcPr>
            <w:tcW w:w="2160" w:type="dxa"/>
          </w:tcPr>
          <w:p w:rsidR="00B746F4" w:rsidRPr="00F80C5B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D24420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2442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</w:t>
            </w:r>
            <w:r w:rsidR="008C083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57</w:t>
            </w:r>
            <w:r w:rsidRPr="00D2442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C083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AF7D05" w:rsidRDefault="00B746F4" w:rsidP="00CC40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237A3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37A3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</w:t>
            </w:r>
            <w:r w:rsidR="00A70C6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  <w:r w:rsidR="007B1FB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  <w:r w:rsidRPr="00237A3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7B1FB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272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AF7D05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233,508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:rsidR="00B746F4" w:rsidRPr="00496B99" w:rsidRDefault="00B746F4" w:rsidP="00B746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1260"/>
        <w:gridCol w:w="990"/>
        <w:gridCol w:w="180"/>
        <w:gridCol w:w="990"/>
        <w:gridCol w:w="215"/>
        <w:gridCol w:w="1045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B746F4" w:rsidRPr="00E42D11" w:rsidTr="00CC402C">
        <w:trPr>
          <w:cantSplit/>
          <w:tblHeader/>
        </w:trPr>
        <w:tc>
          <w:tcPr>
            <w:tcW w:w="216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0" w:type="dxa"/>
            <w:gridSpan w:val="17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96B9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746F4" w:rsidRPr="00E42D11" w:rsidTr="00CC402C">
        <w:trPr>
          <w:cantSplit/>
          <w:tblHeader/>
        </w:trPr>
        <w:tc>
          <w:tcPr>
            <w:tcW w:w="216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:rsidR="00B746F4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160" w:type="dxa"/>
            <w:gridSpan w:val="3"/>
          </w:tcPr>
          <w:p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496B99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40" w:type="dxa"/>
            <w:gridSpan w:val="3"/>
          </w:tcPr>
          <w:p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 w:rsidR="00FC465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</w:t>
            </w: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746F4" w:rsidRPr="00E42D11" w:rsidTr="00CC402C">
        <w:trPr>
          <w:cantSplit/>
          <w:tblHeader/>
        </w:trPr>
        <w:tc>
          <w:tcPr>
            <w:tcW w:w="2160" w:type="dxa"/>
          </w:tcPr>
          <w:p w:rsidR="00B746F4" w:rsidRPr="00496B99" w:rsidRDefault="00B746F4" w:rsidP="00CC402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746F4" w:rsidRPr="00496B99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B746F4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B746F4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746F4" w:rsidRPr="00496B99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746F4" w:rsidRPr="00496B99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746F4" w:rsidRPr="00E42D11" w:rsidTr="00CC402C">
        <w:trPr>
          <w:cantSplit/>
          <w:trHeight w:val="270"/>
        </w:trPr>
        <w:tc>
          <w:tcPr>
            <w:tcW w:w="216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165" w:type="dxa"/>
            <w:gridSpan w:val="11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96B9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746F4" w:rsidRPr="00E42D11" w:rsidTr="00CC402C">
        <w:trPr>
          <w:cantSplit/>
          <w:trHeight w:val="270"/>
        </w:trPr>
        <w:tc>
          <w:tcPr>
            <w:tcW w:w="216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45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6F4" w:rsidRPr="00E42D11" w:rsidTr="00CC402C">
        <w:trPr>
          <w:cantSplit/>
          <w:trHeight w:val="270"/>
        </w:trPr>
        <w:tc>
          <w:tcPr>
            <w:tcW w:w="2160" w:type="dxa"/>
          </w:tcPr>
          <w:p w:rsidR="00B746F4" w:rsidRDefault="00B746F4" w:rsidP="00CC402C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</w:p>
          <w:p w:rsidR="00B746F4" w:rsidRPr="00496B99" w:rsidRDefault="00B746F4" w:rsidP="00CC402C">
            <w:pPr>
              <w:tabs>
                <w:tab w:val="clear" w:pos="227"/>
                <w:tab w:val="left" w:pos="370"/>
              </w:tabs>
              <w:spacing w:line="240" w:lineRule="auto"/>
              <w:ind w:left="370" w:hanging="180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496B99">
              <w:rPr>
                <w:rFonts w:ascii="Angsana New" w:hAnsi="Angsana New"/>
                <w:sz w:val="24"/>
                <w:szCs w:val="24"/>
              </w:rPr>
              <w:t>(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496B99">
              <w:rPr>
                <w:rFonts w:ascii="Angsana New" w:hAnsi="Angsana New"/>
                <w:sz w:val="24"/>
                <w:szCs w:val="24"/>
              </w:rPr>
              <w:t>)</w:t>
            </w:r>
            <w:r w:rsidR="003D4C3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26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9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:rsidR="00B746F4" w:rsidRPr="00496B99" w:rsidRDefault="00B746F4" w:rsidP="00CC402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88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56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145,508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7,</w:t>
            </w:r>
            <w:r w:rsidR="008C0834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746F4" w:rsidRPr="00397291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746F4" w:rsidRPr="00E42D11" w:rsidTr="00CC402C">
        <w:trPr>
          <w:cantSplit/>
        </w:trPr>
        <w:tc>
          <w:tcPr>
            <w:tcW w:w="2160" w:type="dxa"/>
          </w:tcPr>
          <w:p w:rsidR="00B746F4" w:rsidRPr="00496B99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D24420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</w:t>
            </w:r>
            <w:r w:rsidR="008C083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  <w:r w:rsidRPr="00D2442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C083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:rsidR="00F7117D" w:rsidRPr="001A2E16" w:rsidRDefault="00F7117D" w:rsidP="001A2E16">
      <w:pPr>
        <w:rPr>
          <w:rFonts w:ascii="Angsana New" w:hAnsi="Angsana New"/>
          <w:sz w:val="30"/>
          <w:szCs w:val="30"/>
          <w:cs/>
        </w:rPr>
        <w:sectPr w:rsidR="00F7117D" w:rsidRPr="001A2E16" w:rsidSect="00A5139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2879EE" w:rsidRPr="00AF10DC" w:rsidRDefault="002879EE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F10DC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CA5FF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ปี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2560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E61D85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E61D85">
        <w:rPr>
          <w:rFonts w:ascii="Angsana New" w:hAnsi="Angsana New"/>
          <w:sz w:val="30"/>
          <w:szCs w:val="30"/>
        </w:rPr>
        <w:t>(Other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joint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operator)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ประเภทการดำเนินงานร่วมกัน เพื่อจัดซื้อรถ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โดยสารปรับอากาศใช้ก๊าซธรรมชาติ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(NGV)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>
        <w:rPr>
          <w:rFonts w:ascii="Angsana New" w:hAnsi="Angsana New"/>
          <w:sz w:val="30"/>
          <w:szCs w:val="30"/>
        </w:rPr>
        <w:t>489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คัน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และบริการ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ซ่อมแซมและบำรุงรถ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โดยสาร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10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กับองค์การขนส่งมวลชนกรุงเทพ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E61D85">
        <w:rPr>
          <w:rFonts w:ascii="Angsana New" w:hAnsi="Angsana New"/>
          <w:sz w:val="30"/>
          <w:szCs w:val="30"/>
          <w:lang w:val="en-GB"/>
        </w:rPr>
        <w:t>.”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E61D85">
        <w:rPr>
          <w:rFonts w:ascii="Angsana New" w:hAnsi="Angsana New"/>
          <w:sz w:val="30"/>
          <w:szCs w:val="30"/>
          <w:lang w:val="en-GB"/>
        </w:rPr>
        <w:t>50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61D85">
        <w:rPr>
          <w:rFonts w:ascii="Angsana New" w:hAnsi="Angsana New" w:hint="cs"/>
          <w:sz w:val="30"/>
          <w:szCs w:val="30"/>
          <w:cs/>
        </w:rPr>
        <w:t>วางเงินมัดจำ</w:t>
      </w:r>
      <w:r>
        <w:rPr>
          <w:rFonts w:ascii="Angsana New" w:hAnsi="Angsana New" w:hint="cs"/>
          <w:sz w:val="30"/>
          <w:szCs w:val="30"/>
          <w:cs/>
        </w:rPr>
        <w:t xml:space="preserve">ในนาม </w:t>
      </w:r>
      <w:r>
        <w:rPr>
          <w:rFonts w:ascii="Angsana New" w:hAnsi="Angsana New"/>
          <w:sz w:val="30"/>
          <w:szCs w:val="30"/>
        </w:rPr>
        <w:t>SCN-CHO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ให้แก่ขสมก.</w:t>
      </w:r>
      <w:r w:rsidR="00477CFD">
        <w:rPr>
          <w:rFonts w:ascii="Angsana New" w:hAnsi="Angsana New" w:hint="cs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61D85">
        <w:rPr>
          <w:rFonts w:ascii="Angsana New" w:hAnsi="Angsana New"/>
          <w:sz w:val="30"/>
          <w:szCs w:val="30"/>
        </w:rPr>
        <w:t>426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E61D85">
        <w:rPr>
          <w:rFonts w:ascii="Angsana New" w:hAnsi="Angsana New" w:hint="cs"/>
          <w:sz w:val="30"/>
          <w:szCs w:val="30"/>
          <w:cs/>
        </w:rPr>
        <w:t>เงินมัดจำดังกล่าว</w:t>
      </w:r>
      <w:r>
        <w:rPr>
          <w:rFonts w:ascii="Angsana New" w:hAnsi="Angsana New" w:hint="cs"/>
          <w:sz w:val="30"/>
          <w:szCs w:val="30"/>
          <w:cs/>
        </w:rPr>
        <w:t>ถูกจัดประเภท</w:t>
      </w:r>
      <w:r w:rsidRPr="00E61D85">
        <w:rPr>
          <w:rFonts w:ascii="Angsana New" w:hAnsi="Angsana New" w:hint="cs"/>
          <w:sz w:val="30"/>
          <w:szCs w:val="30"/>
          <w:cs/>
        </w:rPr>
        <w:t xml:space="preserve">เป็นลูกหนี้ไม่หมุนเวียนอื่น </w:t>
      </w:r>
    </w:p>
    <w:p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5FFC" w:rsidRPr="00E61D85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Pr="00E61D85">
        <w:rPr>
          <w:rFonts w:ascii="Angsana New" w:hAnsi="Angsana New" w:hint="cs"/>
          <w:sz w:val="30"/>
          <w:szCs w:val="30"/>
          <w:cs/>
        </w:rPr>
        <w:t xml:space="preserve">ปี </w:t>
      </w:r>
      <w:r w:rsidRPr="00E61D85">
        <w:rPr>
          <w:rFonts w:ascii="Angsana New" w:hAnsi="Angsana New"/>
          <w:sz w:val="30"/>
          <w:szCs w:val="30"/>
        </w:rPr>
        <w:t>2561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SCN-CHO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ได้ดำเนินการให้เป็นไปตามสัญญากับขสมก</w:t>
      </w:r>
      <w:r w:rsidRPr="00E61D85">
        <w:rPr>
          <w:rFonts w:ascii="Angsana New" w:hAnsi="Angsana New"/>
          <w:sz w:val="30"/>
          <w:szCs w:val="30"/>
        </w:rPr>
        <w:t>.</w:t>
      </w:r>
      <w:r w:rsidRPr="00E61D85">
        <w:rPr>
          <w:rFonts w:ascii="Angsana New" w:hAnsi="Angsana New" w:hint="cs"/>
          <w:sz w:val="30"/>
          <w:szCs w:val="30"/>
          <w:cs/>
        </w:rPr>
        <w:t>มาโดยตลอด</w:t>
      </w:r>
    </w:p>
    <w:p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/>
        </w:rPr>
      </w:pPr>
    </w:p>
    <w:p w:rsidR="00CA5FF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E61D85">
        <w:rPr>
          <w:rFonts w:ascii="Angsana New" w:hAnsi="Angsana New"/>
          <w:sz w:val="30"/>
          <w:szCs w:val="30"/>
          <w:cs/>
        </w:rPr>
        <w:t xml:space="preserve">ในไตรมาส </w:t>
      </w:r>
      <w:r w:rsidR="003D4C30" w:rsidRPr="003D4C30">
        <w:rPr>
          <w:rFonts w:ascii="Angsana New" w:hAnsi="Angsana New"/>
          <w:sz w:val="30"/>
          <w:szCs w:val="30"/>
        </w:rPr>
        <w:t>1</w:t>
      </w:r>
      <w:r w:rsidRPr="00E61D85">
        <w:rPr>
          <w:rFonts w:ascii="Angsana New" w:hAnsi="Angsana New"/>
          <w:sz w:val="30"/>
          <w:szCs w:val="30"/>
          <w:cs/>
        </w:rPr>
        <w:t xml:space="preserve"> ปี </w:t>
      </w:r>
      <w:r w:rsidR="003D4C30" w:rsidRPr="003D4C30">
        <w:rPr>
          <w:rFonts w:ascii="Angsana New" w:hAnsi="Angsana New"/>
          <w:sz w:val="30"/>
          <w:szCs w:val="30"/>
        </w:rPr>
        <w:t>2562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SCN-CHO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 w:rsidRPr="00E61D85">
        <w:rPr>
          <w:rFonts w:ascii="Angsana New" w:hAnsi="Angsana New"/>
          <w:spacing w:val="4"/>
          <w:sz w:val="30"/>
          <w:szCs w:val="30"/>
          <w:cs/>
        </w:rPr>
        <w:t>(</w:t>
      </w:r>
      <w:r w:rsidRPr="00E61D85">
        <w:rPr>
          <w:rFonts w:ascii="Angsana New" w:hAnsi="Angsana New"/>
          <w:spacing w:val="4"/>
          <w:sz w:val="30"/>
          <w:szCs w:val="30"/>
        </w:rPr>
        <w:t>NGV)</w:t>
      </w:r>
      <w:r w:rsidR="003D4C3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ส่วนที่เหลือจำนวน </w:t>
      </w:r>
      <w:r w:rsidR="003D4C30" w:rsidRPr="003D4C30">
        <w:rPr>
          <w:rFonts w:ascii="Angsana New" w:hAnsi="Angsana New"/>
          <w:spacing w:val="4"/>
          <w:sz w:val="30"/>
          <w:szCs w:val="30"/>
        </w:rPr>
        <w:t>189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 คันแก</w:t>
      </w:r>
      <w:r>
        <w:rPr>
          <w:rFonts w:ascii="Angsana New" w:hAnsi="Angsana New" w:hint="cs"/>
          <w:spacing w:val="4"/>
          <w:sz w:val="30"/>
          <w:szCs w:val="30"/>
          <w:cs/>
        </w:rPr>
        <w:t>่ขสมก.</w:t>
      </w:r>
      <w:r w:rsidR="00BD713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เป็นที่เรียบร้อยแล้ว </w:t>
      </w:r>
    </w:p>
    <w:p w:rsidR="00D81732" w:rsidRPr="006D7B5C" w:rsidRDefault="00D81732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CA5FFC" w:rsidRPr="00E61D85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1654E9">
        <w:rPr>
          <w:rFonts w:ascii="Angsana New" w:hAnsi="Angsana New"/>
          <w:sz w:val="30"/>
          <w:szCs w:val="30"/>
        </w:rPr>
        <w:t>30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1654E9">
        <w:rPr>
          <w:rFonts w:ascii="Angsana New" w:hAnsi="Angsana New"/>
          <w:sz w:val="30"/>
          <w:szCs w:val="30"/>
          <w:cs/>
        </w:rPr>
        <w:t>มิถุนายน</w:t>
      </w:r>
      <w:r w:rsidRPr="00E61D85">
        <w:rPr>
          <w:rFonts w:ascii="Angsana New" w:hAnsi="Angsana New" w:hint="cs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2562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1D85">
        <w:rPr>
          <w:rFonts w:ascii="Angsana New" w:hAnsi="Angsana New"/>
          <w:sz w:val="30"/>
          <w:szCs w:val="30"/>
        </w:rPr>
        <w:t>31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61D85">
        <w:rPr>
          <w:rFonts w:ascii="Angsana New" w:hAnsi="Angsana New"/>
          <w:sz w:val="30"/>
          <w:szCs w:val="30"/>
        </w:rPr>
        <w:t>2561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CA5FFC" w:rsidRPr="00E61D85" w:rsidTr="00137EA8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:rsidR="00CA5FFC" w:rsidRPr="00141A51" w:rsidRDefault="00CA5FFC" w:rsidP="00D911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3D4C3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A5FFC" w:rsidRPr="00E61D85" w:rsidTr="00137EA8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</w:tcPr>
          <w:p w:rsidR="00CA5FFC" w:rsidRPr="00141A51" w:rsidRDefault="001654E9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CA5FFC" w:rsidRPr="00141A5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CA5FFC" w:rsidRPr="00141A5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31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41A51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CA5FFC" w:rsidRPr="00E61D85" w:rsidTr="00137EA8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A5FFC" w:rsidRPr="00E61D85" w:rsidTr="00137EA8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:rsidR="00CA5FFC" w:rsidRPr="001B3E16" w:rsidRDefault="00CB3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35,525</w:t>
            </w:r>
          </w:p>
        </w:tc>
        <w:tc>
          <w:tcPr>
            <w:tcW w:w="27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359,639</w:t>
            </w:r>
          </w:p>
        </w:tc>
      </w:tr>
      <w:tr w:rsidR="00CA5FFC" w:rsidRPr="00E61D85" w:rsidTr="00137EA8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CA5FFC" w:rsidRPr="001B3E16" w:rsidRDefault="00CB3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  <w:tc>
          <w:tcPr>
            <w:tcW w:w="27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</w:tr>
      <w:tr w:rsidR="00CA5FFC" w:rsidRPr="00E61D85" w:rsidTr="00137EA8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A5FFC" w:rsidRPr="001B3E16" w:rsidRDefault="00CB3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(2</w:t>
            </w:r>
            <w:r w:rsidR="00247F5D">
              <w:rPr>
                <w:rFonts w:ascii="Angsana New" w:hAnsi="Angsana New"/>
                <w:sz w:val="29"/>
                <w:szCs w:val="29"/>
              </w:rPr>
              <w:t>5</w:t>
            </w:r>
            <w:r w:rsidRPr="001B3E16">
              <w:rPr>
                <w:rFonts w:ascii="Angsana New" w:hAnsi="Angsana New"/>
                <w:sz w:val="29"/>
                <w:szCs w:val="29"/>
              </w:rPr>
              <w:t>,</w:t>
            </w:r>
            <w:r w:rsidR="001B3E16">
              <w:rPr>
                <w:rFonts w:ascii="Angsana New" w:hAnsi="Angsana New"/>
                <w:sz w:val="29"/>
                <w:szCs w:val="29"/>
              </w:rPr>
              <w:t>386</w:t>
            </w:r>
            <w:r w:rsidRPr="001B3E1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(204,655)</w:t>
            </w:r>
          </w:p>
        </w:tc>
      </w:tr>
      <w:tr w:rsidR="00CA5FFC" w:rsidRPr="00E61D85" w:rsidTr="00137EA8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CA5FFC" w:rsidRPr="001B3E16" w:rsidRDefault="00CB3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B3E16">
              <w:rPr>
                <w:rFonts w:ascii="Angsana New" w:hAnsi="Angsana New"/>
                <w:b/>
                <w:bCs/>
                <w:sz w:val="29"/>
                <w:szCs w:val="29"/>
              </w:rPr>
              <w:t>22</w:t>
            </w:r>
            <w:r w:rsidR="001B3E16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1B3E16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1B3E16">
              <w:rPr>
                <w:rFonts w:ascii="Angsana New" w:hAnsi="Angsana New"/>
                <w:b/>
                <w:bCs/>
                <w:sz w:val="29"/>
                <w:szCs w:val="29"/>
              </w:rPr>
              <w:t>181</w:t>
            </w:r>
          </w:p>
        </w:tc>
        <w:tc>
          <w:tcPr>
            <w:tcW w:w="27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B3E16">
              <w:rPr>
                <w:rFonts w:ascii="Angsana New" w:hAnsi="Angsana New"/>
                <w:b/>
                <w:bCs/>
                <w:sz w:val="29"/>
                <w:szCs w:val="29"/>
              </w:rPr>
              <w:t>368,0</w:t>
            </w:r>
            <w:r w:rsidR="001B3E16">
              <w:rPr>
                <w:rFonts w:ascii="Angsana New" w:hAnsi="Angsana New"/>
                <w:b/>
                <w:bCs/>
                <w:sz w:val="29"/>
                <w:szCs w:val="29"/>
              </w:rPr>
              <w:t>26</w:t>
            </w:r>
          </w:p>
        </w:tc>
      </w:tr>
    </w:tbl>
    <w:p w:rsidR="007C6AB7" w:rsidRDefault="007C6AB7" w:rsidP="00CA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7C6AB7" w:rsidRDefault="007C6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CA5FF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lastRenderedPageBreak/>
        <w:t>รายการรายได้และค่าใช้จ่ายของการดำเนินงานร่วมกันซึ่งรวมอยู่ในงบกำไรขาดทุนเบ็ดเสร็จสำหรับงวดสามเดือน</w:t>
      </w:r>
      <w:r w:rsidR="00D747A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61D8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654E9">
        <w:rPr>
          <w:rFonts w:ascii="Angsana New" w:hAnsi="Angsana New"/>
          <w:sz w:val="30"/>
          <w:szCs w:val="30"/>
        </w:rPr>
        <w:t>30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1654E9">
        <w:rPr>
          <w:rFonts w:ascii="Angsana New" w:hAnsi="Angsana New"/>
          <w:sz w:val="30"/>
          <w:szCs w:val="30"/>
          <w:cs/>
        </w:rPr>
        <w:t>มิถุนายน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A5FFC" w:rsidRPr="00BC0536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CA5FFC" w:rsidRPr="00E61D85" w:rsidTr="00D91156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3D4C3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A5FFC" w:rsidRPr="00E61D85" w:rsidTr="00D91156">
        <w:tc>
          <w:tcPr>
            <w:tcW w:w="5580" w:type="dxa"/>
          </w:tcPr>
          <w:p w:rsidR="00CA5FFC" w:rsidRPr="00141A51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141A5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71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CA5FFC" w:rsidRPr="00E61D85" w:rsidTr="00D91156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A5FFC" w:rsidRPr="00E61D85" w:rsidTr="00D91156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:rsidR="00CA5FFC" w:rsidRPr="001B3E16" w:rsidRDefault="00CB734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19,454</w:t>
            </w:r>
          </w:p>
        </w:tc>
        <w:tc>
          <w:tcPr>
            <w:tcW w:w="27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:rsidR="00CA5FFC" w:rsidRPr="001B3E16" w:rsidRDefault="004E75D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3,905</w:t>
            </w:r>
          </w:p>
        </w:tc>
      </w:tr>
      <w:tr w:rsidR="00CA5FFC" w:rsidRPr="00E61D85" w:rsidTr="00D91156">
        <w:tc>
          <w:tcPr>
            <w:tcW w:w="5580" w:type="dxa"/>
          </w:tcPr>
          <w:p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A5FFC" w:rsidRPr="001B3E16" w:rsidRDefault="00CB734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(</w:t>
            </w:r>
            <w:r w:rsidR="001B3E16">
              <w:rPr>
                <w:rFonts w:ascii="Angsana New" w:hAnsi="Angsana New"/>
                <w:sz w:val="29"/>
                <w:szCs w:val="29"/>
              </w:rPr>
              <w:t>25</w:t>
            </w:r>
            <w:r w:rsidRPr="001B3E16">
              <w:rPr>
                <w:rFonts w:ascii="Angsana New" w:hAnsi="Angsana New"/>
                <w:sz w:val="29"/>
                <w:szCs w:val="29"/>
              </w:rPr>
              <w:t>,</w:t>
            </w:r>
            <w:r w:rsidR="001B3E16">
              <w:rPr>
                <w:rFonts w:ascii="Angsana New" w:hAnsi="Angsana New"/>
                <w:sz w:val="29"/>
                <w:szCs w:val="29"/>
              </w:rPr>
              <w:t>793</w:t>
            </w:r>
            <w:r w:rsidRPr="001B3E1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A5FFC" w:rsidRPr="001B3E16" w:rsidRDefault="004E75D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(</w:t>
            </w:r>
            <w:r w:rsidR="001B3E16">
              <w:rPr>
                <w:rFonts w:ascii="Angsana New" w:hAnsi="Angsana New"/>
                <w:sz w:val="29"/>
                <w:szCs w:val="29"/>
              </w:rPr>
              <w:t>12</w:t>
            </w:r>
            <w:r w:rsidRPr="001B3E16">
              <w:rPr>
                <w:rFonts w:ascii="Angsana New" w:hAnsi="Angsana New"/>
                <w:sz w:val="29"/>
                <w:szCs w:val="29"/>
              </w:rPr>
              <w:t>,</w:t>
            </w:r>
            <w:r w:rsidR="001B3E16">
              <w:rPr>
                <w:rFonts w:ascii="Angsana New" w:hAnsi="Angsana New"/>
                <w:sz w:val="29"/>
                <w:szCs w:val="29"/>
              </w:rPr>
              <w:t>580</w:t>
            </w:r>
            <w:r w:rsidRPr="001B3E16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A5FFC" w:rsidRPr="00E61D85" w:rsidTr="00D91156">
        <w:tc>
          <w:tcPr>
            <w:tcW w:w="5580" w:type="dxa"/>
          </w:tcPr>
          <w:p w:rsidR="00CA5FFC" w:rsidRPr="00141A51" w:rsidRDefault="0037779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ขาดทุน</w:t>
            </w:r>
            <w:r w:rsidR="00CA5FFC"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CA5FFC" w:rsidRPr="001B3E16" w:rsidRDefault="00477CFD" w:rsidP="00477C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1B3E16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 w:rsidR="00CB734C" w:rsidRPr="001B3E16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1B3E16">
              <w:rPr>
                <w:rFonts w:ascii="Angsana New" w:hAnsi="Angsana New"/>
                <w:b/>
                <w:bCs/>
                <w:sz w:val="29"/>
                <w:szCs w:val="29"/>
              </w:rPr>
              <w:t>339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A5FFC" w:rsidRPr="001B3E16" w:rsidRDefault="001B3E16" w:rsidP="005E4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(8,675)</w:t>
            </w:r>
          </w:p>
        </w:tc>
      </w:tr>
      <w:tr w:rsidR="00DA7E0E" w:rsidRPr="00E61D85" w:rsidTr="00DA7E0E">
        <w:tc>
          <w:tcPr>
            <w:tcW w:w="5580" w:type="dxa"/>
          </w:tcPr>
          <w:p w:rsidR="00DA7E0E" w:rsidRPr="005F3DB5" w:rsidRDefault="00DA7E0E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DA7E0E" w:rsidRDefault="00DA7E0E" w:rsidP="00477C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DA7E0E" w:rsidRPr="001B3E16" w:rsidRDefault="00DA7E0E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A7E0E" w:rsidRDefault="00DA7E0E" w:rsidP="005E4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B072F7" w:rsidRPr="00E61D85" w:rsidTr="004E7094">
        <w:tc>
          <w:tcPr>
            <w:tcW w:w="5580" w:type="dxa"/>
          </w:tcPr>
          <w:p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D4C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2F7" w:rsidRPr="00E61D85" w:rsidTr="004E7094">
        <w:tc>
          <w:tcPr>
            <w:tcW w:w="5580" w:type="dxa"/>
          </w:tcPr>
          <w:p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492D"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62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072F7" w:rsidRPr="004E7094" w:rsidTr="004E7094">
        <w:tc>
          <w:tcPr>
            <w:tcW w:w="5580" w:type="dxa"/>
          </w:tcPr>
          <w:p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2F7" w:rsidRPr="004E7094" w:rsidTr="004E7094">
        <w:tc>
          <w:tcPr>
            <w:tcW w:w="5580" w:type="dxa"/>
          </w:tcPr>
          <w:p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:rsidR="00B072F7" w:rsidRPr="008B4180" w:rsidRDefault="00CB734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4180">
              <w:rPr>
                <w:rFonts w:ascii="Angsana New" w:hAnsi="Angsana New"/>
                <w:sz w:val="30"/>
                <w:szCs w:val="30"/>
              </w:rPr>
              <w:t>375,994</w:t>
            </w:r>
          </w:p>
        </w:tc>
        <w:tc>
          <w:tcPr>
            <w:tcW w:w="270" w:type="dxa"/>
          </w:tcPr>
          <w:p w:rsidR="00B072F7" w:rsidRPr="008B4180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072F7" w:rsidRPr="008B4180" w:rsidRDefault="004E75D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4180">
              <w:rPr>
                <w:rFonts w:ascii="Angsana New" w:hAnsi="Angsana New"/>
                <w:sz w:val="30"/>
                <w:szCs w:val="30"/>
              </w:rPr>
              <w:t>184,869</w:t>
            </w:r>
          </w:p>
        </w:tc>
      </w:tr>
      <w:tr w:rsidR="00B072F7" w:rsidRPr="004E7094" w:rsidTr="004E7094">
        <w:tc>
          <w:tcPr>
            <w:tcW w:w="5580" w:type="dxa"/>
          </w:tcPr>
          <w:p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072F7" w:rsidRPr="008B4180" w:rsidRDefault="00CB734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4180">
              <w:rPr>
                <w:rFonts w:ascii="Angsana New" w:hAnsi="Angsana New"/>
                <w:sz w:val="30"/>
                <w:szCs w:val="30"/>
              </w:rPr>
              <w:t>(3</w:t>
            </w:r>
            <w:r w:rsidR="008B4180">
              <w:rPr>
                <w:rFonts w:ascii="Angsana New" w:hAnsi="Angsana New"/>
                <w:sz w:val="30"/>
                <w:szCs w:val="30"/>
              </w:rPr>
              <w:t>47</w:t>
            </w:r>
            <w:r w:rsidRPr="008B4180">
              <w:rPr>
                <w:rFonts w:ascii="Angsana New" w:hAnsi="Angsana New"/>
                <w:sz w:val="30"/>
                <w:szCs w:val="30"/>
              </w:rPr>
              <w:t>,</w:t>
            </w:r>
            <w:r w:rsidR="008B4180">
              <w:rPr>
                <w:rFonts w:ascii="Angsana New" w:hAnsi="Angsana New"/>
                <w:sz w:val="30"/>
                <w:szCs w:val="30"/>
              </w:rPr>
              <w:t>828</w:t>
            </w:r>
            <w:r w:rsidRPr="008B41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072F7" w:rsidRPr="008B4180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072F7" w:rsidRPr="008B4180" w:rsidRDefault="004E75D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4180">
              <w:rPr>
                <w:rFonts w:ascii="Angsana New" w:hAnsi="Angsana New"/>
                <w:sz w:val="30"/>
                <w:szCs w:val="30"/>
              </w:rPr>
              <w:t>(1</w:t>
            </w:r>
            <w:r w:rsidR="008B4180">
              <w:rPr>
                <w:rFonts w:ascii="Angsana New" w:hAnsi="Angsana New"/>
                <w:sz w:val="30"/>
                <w:szCs w:val="30"/>
              </w:rPr>
              <w:t>77</w:t>
            </w:r>
            <w:r w:rsidRPr="008B4180">
              <w:rPr>
                <w:rFonts w:ascii="Angsana New" w:hAnsi="Angsana New"/>
                <w:sz w:val="30"/>
                <w:szCs w:val="30"/>
              </w:rPr>
              <w:t>,</w:t>
            </w:r>
            <w:r w:rsidR="008B4180">
              <w:rPr>
                <w:rFonts w:ascii="Angsana New" w:hAnsi="Angsana New"/>
                <w:sz w:val="30"/>
                <w:szCs w:val="30"/>
              </w:rPr>
              <w:t>338</w:t>
            </w:r>
            <w:r w:rsidRPr="008B41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72F7" w:rsidRPr="004E7094" w:rsidTr="004E7094">
        <w:tc>
          <w:tcPr>
            <w:tcW w:w="5580" w:type="dxa"/>
          </w:tcPr>
          <w:p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B072F7" w:rsidRPr="008B4180" w:rsidRDefault="008B4180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CB734C" w:rsidRPr="008B41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:rsidR="00B072F7" w:rsidRPr="008B4180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B072F7" w:rsidRPr="008B4180" w:rsidRDefault="008B4180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E75D5" w:rsidRPr="008B41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:rsidR="00B072F7" w:rsidRPr="007C6AB7" w:rsidRDefault="00B072F7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A5FFC" w:rsidRDefault="00CA5FFC" w:rsidP="007A11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E7094">
        <w:rPr>
          <w:rFonts w:ascii="Angsana New" w:hAnsi="Angsana New" w:hint="cs"/>
          <w:sz w:val="30"/>
          <w:szCs w:val="30"/>
          <w:cs/>
        </w:rPr>
        <w:t xml:space="preserve">นอกจากนี้ ณ วันที่ </w:t>
      </w:r>
      <w:r w:rsidR="001654E9" w:rsidRPr="004E7094">
        <w:rPr>
          <w:rFonts w:ascii="Angsana New" w:hAnsi="Angsana New"/>
          <w:sz w:val="30"/>
          <w:szCs w:val="30"/>
        </w:rPr>
        <w:t>30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1654E9" w:rsidRPr="004E7094">
        <w:rPr>
          <w:rFonts w:ascii="Angsana New" w:hAnsi="Angsana New"/>
          <w:sz w:val="30"/>
          <w:szCs w:val="30"/>
          <w:cs/>
        </w:rPr>
        <w:t>มิถุนายน</w:t>
      </w:r>
      <w:r w:rsidRPr="004E7094">
        <w:rPr>
          <w:rFonts w:ascii="Angsana New" w:hAnsi="Angsana New" w:hint="cs"/>
          <w:sz w:val="30"/>
          <w:szCs w:val="30"/>
          <w:cs/>
        </w:rPr>
        <w:t xml:space="preserve"> </w:t>
      </w:r>
      <w:r w:rsidRPr="004E7094">
        <w:rPr>
          <w:rFonts w:ascii="Angsana New" w:hAnsi="Angsana New"/>
          <w:sz w:val="30"/>
          <w:szCs w:val="30"/>
        </w:rPr>
        <w:t>2562</w:t>
      </w:r>
      <w:r w:rsidRPr="004E7094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1D7775">
        <w:rPr>
          <w:rFonts w:ascii="Angsana New" w:hAnsi="Angsana New" w:hint="cs"/>
          <w:sz w:val="30"/>
          <w:szCs w:val="30"/>
          <w:cs/>
        </w:rPr>
        <w:t>ไม่</w:t>
      </w:r>
      <w:r w:rsidRPr="004E7094">
        <w:rPr>
          <w:rFonts w:ascii="Angsana New" w:hAnsi="Angsana New" w:hint="cs"/>
          <w:sz w:val="30"/>
          <w:szCs w:val="30"/>
          <w:cs/>
        </w:rPr>
        <w:t xml:space="preserve">มีเงินให้กู้ยืมระยะสั้นแก่ผู้ดำเนินงานอื่น </w:t>
      </w:r>
      <w:r w:rsidRPr="004E7094">
        <w:rPr>
          <w:rFonts w:ascii="Angsana New" w:hAnsi="Angsana New"/>
          <w:i/>
          <w:iCs/>
          <w:sz w:val="30"/>
          <w:szCs w:val="30"/>
        </w:rPr>
        <w:t>(31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E7094">
        <w:rPr>
          <w:rFonts w:ascii="Angsana New" w:hAnsi="Angsana New"/>
          <w:i/>
          <w:iCs/>
          <w:sz w:val="30"/>
          <w:szCs w:val="30"/>
        </w:rPr>
        <w:t>2561: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Pr="004E7094">
        <w:rPr>
          <w:rFonts w:ascii="Angsana New" w:hAnsi="Angsana New"/>
          <w:i/>
          <w:iCs/>
          <w:sz w:val="30"/>
          <w:szCs w:val="30"/>
        </w:rPr>
        <w:t>488.03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2BE8" w:rsidRPr="00365D46">
        <w:rPr>
          <w:rFonts w:ascii="Angsana New" w:hAnsi="Angsana New" w:hint="cs"/>
          <w:i/>
          <w:iCs/>
          <w:sz w:val="30"/>
          <w:szCs w:val="30"/>
          <w:cs/>
        </w:rPr>
        <w:t>โดยคิดอัตราดอกเบี้ย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4E7094">
        <w:rPr>
          <w:rFonts w:ascii="Angsana New" w:hAnsi="Angsana New"/>
          <w:i/>
          <w:iCs/>
          <w:sz w:val="30"/>
          <w:szCs w:val="30"/>
        </w:rPr>
        <w:t>6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Pr="004E7094">
        <w:rPr>
          <w:rFonts w:ascii="Angsana New" w:hAnsi="Angsana New"/>
          <w:i/>
          <w:iCs/>
          <w:sz w:val="30"/>
          <w:szCs w:val="30"/>
        </w:rPr>
        <w:t>15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365D46" w:rsidRPr="00365D46">
        <w:rPr>
          <w:rFonts w:ascii="Angsana New" w:hAnsi="Angsana New"/>
          <w:i/>
          <w:iCs/>
          <w:sz w:val="30"/>
          <w:szCs w:val="30"/>
        </w:rPr>
        <w:t>)</w:t>
      </w:r>
      <w:r w:rsidRPr="004E7094">
        <w:rPr>
          <w:rFonts w:ascii="Angsana New" w:hAnsi="Angsana New" w:hint="cs"/>
          <w:sz w:val="30"/>
          <w:szCs w:val="30"/>
          <w:cs/>
        </w:rPr>
        <w:t xml:space="preserve"> </w:t>
      </w:r>
      <w:r w:rsidR="00972BE8">
        <w:rPr>
          <w:rFonts w:ascii="Angsana New" w:hAnsi="Angsana New" w:hint="cs"/>
          <w:sz w:val="30"/>
          <w:szCs w:val="30"/>
          <w:cs/>
        </w:rPr>
        <w:t>อย่างไรก็ตามผู้ดำเนินงานอื่นยังไม่ได้ถอนหลักประกัน</w:t>
      </w:r>
      <w:r w:rsidR="00BF6BB6">
        <w:rPr>
          <w:rFonts w:ascii="Angsana New" w:hAnsi="Angsana New" w:hint="cs"/>
          <w:sz w:val="30"/>
          <w:szCs w:val="30"/>
          <w:cs/>
        </w:rPr>
        <w:t>ที่นำมาวางไว้</w:t>
      </w:r>
      <w:r w:rsidR="00972BE8">
        <w:rPr>
          <w:rFonts w:ascii="Angsana New" w:hAnsi="Angsana New" w:hint="cs"/>
          <w:sz w:val="30"/>
          <w:szCs w:val="30"/>
          <w:cs/>
        </w:rPr>
        <w:t>ทั้งหมด โดย</w:t>
      </w:r>
      <w:r w:rsidRPr="004E7094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มูลค่ายุติธรรมของสินทรัพย์ที่ผู้ดำเนินงานอื่นนำมาค้ำประกันคิดเป็นจำนวนเงิน </w:t>
      </w:r>
      <w:r w:rsidR="001D7775" w:rsidRPr="001D7775">
        <w:rPr>
          <w:rFonts w:ascii="Angsana New" w:hAnsi="Angsana New"/>
          <w:sz w:val="30"/>
          <w:szCs w:val="30"/>
        </w:rPr>
        <w:t>54.80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sz w:val="30"/>
          <w:szCs w:val="30"/>
          <w:cs/>
        </w:rPr>
        <w:t>ล้านบาท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4E7094">
        <w:rPr>
          <w:rFonts w:ascii="Angsana New" w:hAnsi="Angsana New"/>
          <w:i/>
          <w:iCs/>
          <w:sz w:val="30"/>
          <w:szCs w:val="30"/>
        </w:rPr>
        <w:t>(31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E7094">
        <w:rPr>
          <w:rFonts w:ascii="Angsana New" w:hAnsi="Angsana New"/>
          <w:i/>
          <w:iCs/>
          <w:sz w:val="30"/>
          <w:szCs w:val="30"/>
        </w:rPr>
        <w:t>2561: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Pr="004E7094">
        <w:rPr>
          <w:rFonts w:ascii="Angsana New" w:hAnsi="Angsana New"/>
          <w:i/>
          <w:iCs/>
          <w:sz w:val="30"/>
          <w:szCs w:val="30"/>
        </w:rPr>
        <w:t>366.13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E709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E7094">
        <w:rPr>
          <w:rFonts w:ascii="Angsana New" w:hAnsi="Angsana New"/>
          <w:i/>
          <w:iCs/>
          <w:sz w:val="30"/>
          <w:szCs w:val="30"/>
        </w:rPr>
        <w:t>)</w:t>
      </w:r>
    </w:p>
    <w:p w:rsidR="0038518F" w:rsidRPr="007C6AB7" w:rsidRDefault="0038518F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:rsidR="006E7C82" w:rsidRPr="004E7094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E7094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:rsidR="007A113C" w:rsidRPr="007C6AB7" w:rsidRDefault="007A113C" w:rsidP="007A11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3"/>
        <w:gridCol w:w="1043"/>
        <w:gridCol w:w="244"/>
        <w:gridCol w:w="1196"/>
        <w:gridCol w:w="244"/>
        <w:gridCol w:w="1197"/>
      </w:tblGrid>
      <w:tr w:rsidR="006E7C82" w:rsidRPr="00485AA2" w:rsidTr="00B3288C">
        <w:trPr>
          <w:tblHeader/>
        </w:trPr>
        <w:tc>
          <w:tcPr>
            <w:tcW w:w="2890" w:type="pct"/>
          </w:tcPr>
          <w:p w:rsidR="006E7C82" w:rsidRPr="006C5FF4" w:rsidRDefault="006E7C82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C82" w:rsidRPr="00485AA2" w:rsidTr="00B3288C">
        <w:trPr>
          <w:tblHeader/>
        </w:trPr>
        <w:tc>
          <w:tcPr>
            <w:tcW w:w="2890" w:type="pct"/>
          </w:tcPr>
          <w:p w:rsidR="006E7C82" w:rsidRPr="006C5FF4" w:rsidRDefault="00D647A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1720E"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E7C82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83350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C5DB9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846C84"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1" w:type="pct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C82" w:rsidRPr="006C5FF4" w:rsidRDefault="008620B8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 w:rsidR="00990D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:rsidR="006E7C82" w:rsidRPr="006C5FF4" w:rsidRDefault="006E7C82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6E7C82" w:rsidRPr="006C5FF4" w:rsidRDefault="008620B8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 w:rsidR="00990D4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C82" w:rsidRPr="00485AA2" w:rsidTr="00B3288C">
        <w:trPr>
          <w:tblHeader/>
        </w:trPr>
        <w:tc>
          <w:tcPr>
            <w:tcW w:w="2890" w:type="pct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077E8"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3D22" w:rsidRPr="00272D23" w:rsidTr="00B3288C">
        <w:trPr>
          <w:tblHeader/>
        </w:trPr>
        <w:tc>
          <w:tcPr>
            <w:tcW w:w="2890" w:type="pct"/>
          </w:tcPr>
          <w:p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sz w:val="30"/>
                <w:szCs w:val="30"/>
              </w:rPr>
              <w:t>1</w:t>
            </w: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6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A3D22" w:rsidRPr="00634980" w:rsidRDefault="00E2266A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668,058</w:t>
            </w:r>
          </w:p>
        </w:tc>
        <w:tc>
          <w:tcPr>
            <w:tcW w:w="131" w:type="pct"/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545,955</w:t>
            </w:r>
          </w:p>
        </w:tc>
      </w:tr>
      <w:tr w:rsidR="007A3D22" w:rsidRPr="00272D23" w:rsidTr="00B3288C">
        <w:trPr>
          <w:tblHeader/>
        </w:trPr>
        <w:tc>
          <w:tcPr>
            <w:tcW w:w="2890" w:type="pct"/>
          </w:tcPr>
          <w:p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A3D22" w:rsidRPr="00634980" w:rsidRDefault="00D9265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1" w:type="pct"/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22,723</w:t>
            </w:r>
          </w:p>
        </w:tc>
      </w:tr>
      <w:tr w:rsidR="007A3D22" w:rsidRPr="00272D23" w:rsidTr="00D65783">
        <w:trPr>
          <w:trHeight w:val="452"/>
          <w:tblHeader/>
        </w:trPr>
        <w:tc>
          <w:tcPr>
            <w:tcW w:w="2890" w:type="pct"/>
          </w:tcPr>
          <w:p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6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7A3D22" w:rsidRPr="00634980" w:rsidRDefault="00D92652" w:rsidP="00DC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7A3D22" w:rsidRPr="00272D23" w:rsidTr="00156714">
        <w:trPr>
          <w:tblHeader/>
        </w:trPr>
        <w:tc>
          <w:tcPr>
            <w:tcW w:w="2890" w:type="pct"/>
          </w:tcPr>
          <w:p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7A3D22" w:rsidRPr="00634980" w:rsidRDefault="00D9265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668,558</w:t>
            </w:r>
          </w:p>
        </w:tc>
        <w:tc>
          <w:tcPr>
            <w:tcW w:w="131" w:type="pct"/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668,678</w:t>
            </w:r>
          </w:p>
        </w:tc>
      </w:tr>
      <w:tr w:rsidR="007A3D22" w:rsidRPr="00272D23" w:rsidTr="00156714">
        <w:trPr>
          <w:tblHeader/>
        </w:trPr>
        <w:tc>
          <w:tcPr>
            <w:tcW w:w="2890" w:type="pct"/>
          </w:tcPr>
          <w:p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:rsidR="007A3D22" w:rsidRPr="00634980" w:rsidRDefault="00E2266A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668,058</w:t>
            </w:r>
          </w:p>
        </w:tc>
      </w:tr>
    </w:tbl>
    <w:p w:rsidR="00283B03" w:rsidRPr="006C5FF4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C5FF4" w:rsidSect="0072066A">
          <w:pgSz w:w="11907" w:h="16840"/>
          <w:pgMar w:top="691" w:right="1152" w:bottom="576" w:left="1152" w:header="720" w:footer="720" w:gutter="0"/>
          <w:pgNumType w:start="28"/>
          <w:cols w:space="708"/>
          <w:docGrid w:linePitch="360"/>
        </w:sectPr>
      </w:pPr>
    </w:p>
    <w:p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:rsidR="0065124E" w:rsidRPr="00BA3B87" w:rsidRDefault="0065124E" w:rsidP="003A2B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18"/>
        <w:contextualSpacing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846C8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</w:t>
      </w:r>
      <w:r w:rsidR="00990D4E">
        <w:rPr>
          <w:rFonts w:ascii="Angsana New" w:hAnsi="Angsana New"/>
          <w:sz w:val="30"/>
          <w:szCs w:val="30"/>
        </w:rPr>
        <w:t>2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5767A0">
        <w:rPr>
          <w:rFonts w:ascii="Angsana New" w:hAnsi="Angsana New"/>
          <w:sz w:val="30"/>
          <w:szCs w:val="30"/>
        </w:rPr>
        <w:t>31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5767A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</w:t>
      </w:r>
      <w:r w:rsidR="00990D4E">
        <w:rPr>
          <w:rFonts w:ascii="Angsana New" w:hAnsi="Angsana New"/>
          <w:sz w:val="30"/>
          <w:szCs w:val="30"/>
        </w:rPr>
        <w:t>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5767A0">
        <w:rPr>
          <w:rFonts w:ascii="Angsana New" w:hAnsi="Angsana New" w:hint="cs"/>
          <w:sz w:val="30"/>
          <w:szCs w:val="30"/>
          <w:cs/>
        </w:rPr>
        <w:t>จากเงินลงทุนสำหรับงวดหกเดือน</w:t>
      </w:r>
      <w:r w:rsidRPr="00BA3B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1C10FA">
        <w:rPr>
          <w:rFonts w:ascii="Angsana New" w:hAnsi="Angsana New"/>
          <w:sz w:val="30"/>
          <w:szCs w:val="30"/>
          <w:cs/>
        </w:rPr>
        <w:t xml:space="preserve"> </w:t>
      </w:r>
      <w:r w:rsidR="00846C84">
        <w:rPr>
          <w:rFonts w:ascii="Angsana New" w:hAnsi="Angsana New" w:hint="cs"/>
          <w:sz w:val="30"/>
          <w:szCs w:val="30"/>
          <w:cs/>
        </w:rPr>
        <w:t>มิถุนายน</w:t>
      </w:r>
      <w:r w:rsidRPr="00BA3B8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F3DAB" w:rsidRPr="0006444B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C3CDA" w:rsidRPr="000554FF" w:rsidTr="00BC3CDA">
        <w:trPr>
          <w:cantSplit/>
          <w:trHeight w:val="119"/>
          <w:tblHeader/>
        </w:trPr>
        <w:tc>
          <w:tcPr>
            <w:tcW w:w="4476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:rsidR="00BC3CDA" w:rsidRPr="000554FF" w:rsidRDefault="00BC3CDA" w:rsidP="00BC3C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3D4C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BC3CDA" w:rsidRPr="000554FF" w:rsidTr="00CC402C">
        <w:trPr>
          <w:cantSplit/>
          <w:tblHeader/>
        </w:trPr>
        <w:tc>
          <w:tcPr>
            <w:tcW w:w="4476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C3CDA" w:rsidRPr="000554FF" w:rsidTr="00CC402C">
        <w:trPr>
          <w:cantSplit/>
          <w:tblHeader/>
        </w:trPr>
        <w:tc>
          <w:tcPr>
            <w:tcW w:w="4476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โดยตรง</w:t>
            </w: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และโดย</w:t>
            </w: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</w:tr>
      <w:tr w:rsidR="00BC3CDA" w:rsidRPr="000554FF" w:rsidTr="00CC402C">
        <w:trPr>
          <w:cantSplit/>
          <w:tblHeader/>
        </w:trPr>
        <w:tc>
          <w:tcPr>
            <w:tcW w:w="4476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3D4C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BC3CDA" w:rsidRPr="000554FF" w:rsidTr="00CC402C">
        <w:trPr>
          <w:cantSplit/>
          <w:tblHeader/>
        </w:trPr>
        <w:tc>
          <w:tcPr>
            <w:tcW w:w="4476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:rsidR="00BC3CDA" w:rsidRPr="000554F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C3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2561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</w:t>
            </w:r>
            <w:r w:rsidRPr="000554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</w:t>
            </w:r>
          </w:p>
        </w:tc>
        <w:tc>
          <w:tcPr>
            <w:tcW w:w="2340" w:type="dxa"/>
            <w:gridSpan w:val="3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393" w:type="dxa"/>
            <w:gridSpan w:val="11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 xml:space="preserve"> คอนโทร์โน 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103,250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เก้าก้อง 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>ปิโตรเลียม 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3D4C3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สแกน อินเตอร์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 xml:space="preserve"> โลจิสติกส์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sz w:val="26"/>
                <w:szCs w:val="26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22,103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22,103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sz w:val="26"/>
                <w:szCs w:val="26"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สปาร์ตัน ออโต้ ลีส จำกัด </w:t>
            </w:r>
            <w:r w:rsidRPr="000554FF">
              <w:rPr>
                <w:rFonts w:ascii="Angsana New" w:hAnsi="Angsana New"/>
                <w:sz w:val="26"/>
                <w:szCs w:val="26"/>
              </w:rPr>
              <w:t>(*)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99.97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sz w:val="26"/>
                <w:szCs w:val="26"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แพนเทอรา มอเตอร์ส จำกัด </w:t>
            </w:r>
            <w:r w:rsidRPr="000554FF">
              <w:rPr>
                <w:rFonts w:ascii="Angsana New" w:hAnsi="Angsana New"/>
                <w:sz w:val="26"/>
                <w:szCs w:val="26"/>
              </w:rPr>
              <w:t>(*)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99.97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3CDA" w:rsidRPr="000554FF" w:rsidTr="00CC402C">
        <w:trPr>
          <w:cantSplit/>
        </w:trPr>
        <w:tc>
          <w:tcPr>
            <w:tcW w:w="4476" w:type="dxa"/>
          </w:tcPr>
          <w:p w:rsidR="00BC3CDA" w:rsidRPr="000554FF" w:rsidRDefault="00BC3CDA" w:rsidP="00CC402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414,000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413</w:t>
            </w: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500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668,558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668,058</w:t>
            </w:r>
          </w:p>
        </w:tc>
        <w:tc>
          <w:tcPr>
            <w:tcW w:w="180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BC3CDA" w:rsidRPr="000554FF" w:rsidRDefault="00BC3CDA" w:rsidP="00CC402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06444B" w:rsidRPr="002D22D2" w:rsidRDefault="0006444B" w:rsidP="0006444B">
      <w:pPr>
        <w:ind w:left="450" w:right="-317"/>
        <w:jc w:val="thaiDistribute"/>
        <w:rPr>
          <w:rFonts w:ascii="Angsana New" w:eastAsia="Calibri" w:hAnsi="Angsana New"/>
        </w:rPr>
      </w:pPr>
    </w:p>
    <w:p w:rsidR="00F9291B" w:rsidRPr="00EE4612" w:rsidRDefault="00F9291B" w:rsidP="0006444B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EE4612">
        <w:rPr>
          <w:rFonts w:ascii="Angsana New" w:eastAsia="Calibri" w:hAnsi="Angsana New"/>
          <w:spacing w:val="-8"/>
          <w:sz w:val="30"/>
          <w:szCs w:val="30"/>
        </w:rPr>
        <w:t>(*)</w:t>
      </w:r>
      <w:r w:rsidR="003D4C30"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ในไตรมาสที่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1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ปี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2562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ที่ประชุมคณะกรรมการของบริษัทมีมติให้ลงทุนในบริษัท สปาร์ตัน ออโต ลีส จำกัด และบริษัท แพนเทอรา มอเตอร์ส จำกัด โดยบริษัทถือหุ้นสามัญของ</w:t>
      </w:r>
      <w:r w:rsidRPr="00EE4612">
        <w:rPr>
          <w:rFonts w:ascii="Angsana New" w:eastAsia="Calibri" w:hAnsi="Angsana New" w:hint="cs"/>
          <w:spacing w:val="-8"/>
          <w:sz w:val="30"/>
          <w:szCs w:val="30"/>
          <w:cs/>
        </w:rPr>
        <w:t>ทั้ง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>สองบริษัทดังกล่าว</w:t>
      </w:r>
      <w:r w:rsidRPr="00EE4612">
        <w:rPr>
          <w:rFonts w:ascii="Angsana New" w:eastAsia="Calibri" w:hAnsi="Angsana New" w:hint="cs"/>
          <w:spacing w:val="-8"/>
          <w:sz w:val="30"/>
          <w:szCs w:val="30"/>
          <w:cs/>
        </w:rPr>
        <w:t>เป็น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>จำนวน</w:t>
      </w:r>
      <w:r w:rsidRPr="00EE4612">
        <w:rPr>
          <w:rFonts w:ascii="Angsana New" w:eastAsia="Calibri" w:hAnsi="Angsana New" w:hint="cs"/>
          <w:spacing w:val="-8"/>
          <w:sz w:val="30"/>
          <w:szCs w:val="30"/>
          <w:cs/>
        </w:rPr>
        <w:t>เท่ากันบริษัทละ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9</w:t>
      </w:r>
      <w:r w:rsidRPr="00EE4612">
        <w:rPr>
          <w:rFonts w:ascii="Angsana New" w:eastAsia="Calibri" w:hAnsi="Angsana New"/>
          <w:spacing w:val="-8"/>
          <w:sz w:val="30"/>
          <w:szCs w:val="30"/>
        </w:rPr>
        <w:t>,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997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หุ้น จาก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10</w:t>
      </w:r>
      <w:r w:rsidRPr="00EE4612">
        <w:rPr>
          <w:rFonts w:ascii="Angsana New" w:eastAsia="Calibri" w:hAnsi="Angsana New"/>
          <w:spacing w:val="-8"/>
          <w:sz w:val="30"/>
          <w:szCs w:val="30"/>
        </w:rPr>
        <w:t>,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000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หุ้น มูลค่าหุ้นละ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100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บาท ต่อมาทั้งสองบริษัทมีการเรียกชำระค่าหุ้นครั้งแรกจากผู้ถือหุ้นร้อยละ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25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ของทุนที่ออกจำหน่าย</w:t>
      </w:r>
      <w:r w:rsidR="003D4C30"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คิดเป็นจำนวนเงิน </w:t>
      </w:r>
      <w:r w:rsidRPr="00EE4612">
        <w:rPr>
          <w:rFonts w:ascii="Angsana New" w:eastAsia="Calibri" w:hAnsi="Angsana New"/>
          <w:spacing w:val="-8"/>
          <w:sz w:val="30"/>
          <w:szCs w:val="30"/>
        </w:rPr>
        <w:t>0.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25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EE4612">
        <w:rPr>
          <w:rFonts w:ascii="Angsana New" w:eastAsia="Calibri" w:hAnsi="Angsana New" w:hint="cs"/>
          <w:spacing w:val="-8"/>
          <w:sz w:val="30"/>
          <w:szCs w:val="30"/>
          <w:cs/>
        </w:rPr>
        <w:t>ล้าน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>บาท</w:t>
      </w:r>
      <w:r w:rsidRPr="00EE4612">
        <w:rPr>
          <w:rFonts w:ascii="Angsana New" w:eastAsia="Calibri" w:hAnsi="Angsana New" w:hint="cs"/>
          <w:spacing w:val="-8"/>
          <w:sz w:val="30"/>
          <w:szCs w:val="30"/>
          <w:cs/>
        </w:rPr>
        <w:t>สำหรับแต่ละบริษัท โดย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บริษัท สปาร์ตัน ออโต ลีส จำกัด และบริษัท แพนเทอรา มอเตอร์ส จำกัด จดทะเบียนจัดตั้งบริษัทกับกระทรวงพาณิชย์เมื่อวันที่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25</w:t>
      </w:r>
      <w:r w:rsidRPr="00EE4612">
        <w:rPr>
          <w:rFonts w:ascii="Angsana New" w:eastAsia="Calibri" w:hAnsi="Angsana New"/>
          <w:spacing w:val="-8"/>
          <w:sz w:val="30"/>
          <w:szCs w:val="30"/>
          <w:cs/>
        </w:rPr>
        <w:t xml:space="preserve"> มีนาคม </w:t>
      </w:r>
      <w:r w:rsidR="003D4C30" w:rsidRPr="00EE4612">
        <w:rPr>
          <w:rFonts w:ascii="Angsana New" w:eastAsia="Calibri" w:hAnsi="Angsana New"/>
          <w:spacing w:val="-8"/>
          <w:sz w:val="30"/>
          <w:szCs w:val="30"/>
        </w:rPr>
        <w:t>2562</w:t>
      </w:r>
    </w:p>
    <w:p w:rsidR="00F9291B" w:rsidRPr="007211EC" w:rsidRDefault="002B717F" w:rsidP="0006444B">
      <w:pPr>
        <w:ind w:right="-317" w:firstLine="450"/>
        <w:jc w:val="thaiDistribute"/>
        <w:rPr>
          <w:rFonts w:ascii="Angsana New" w:eastAsia="Calibri" w:hAnsi="Angsana New"/>
        </w:rPr>
      </w:pPr>
      <w:r w:rsidRPr="007211EC">
        <w:rPr>
          <w:rFonts w:ascii="Angsana New" w:eastAsia="Calibri" w:hAnsi="Angsana New"/>
          <w:sz w:val="30"/>
          <w:szCs w:val="30"/>
        </w:rPr>
        <w:tab/>
      </w:r>
    </w:p>
    <w:p w:rsidR="00486816" w:rsidRPr="002F24E4" w:rsidRDefault="00F9291B" w:rsidP="007822F0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hAnsi="Angsana New"/>
          <w:spacing w:val="-8"/>
          <w:kern w:val="30"/>
          <w:sz w:val="30"/>
          <w:szCs w:val="30"/>
          <w:cs/>
        </w:rPr>
        <w:sectPr w:rsidR="00486816" w:rsidRPr="002F24E4" w:rsidSect="00A5139C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F24E4">
        <w:rPr>
          <w:rFonts w:ascii="Angsana New" w:eastAsia="Calibri" w:hAnsi="Angsana New" w:hint="cs"/>
          <w:spacing w:val="-8"/>
          <w:kern w:val="30"/>
          <w:sz w:val="30"/>
          <w:szCs w:val="30"/>
          <w:cs/>
        </w:rPr>
        <w:t>ณ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 w:hint="cs"/>
          <w:spacing w:val="-8"/>
          <w:kern w:val="30"/>
          <w:sz w:val="30"/>
          <w:szCs w:val="30"/>
          <w:cs/>
        </w:rPr>
        <w:t>วันที่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="00E41882" w:rsidRPr="002F24E4">
        <w:rPr>
          <w:rFonts w:ascii="Angsana New" w:eastAsia="Calibri" w:hAnsi="Angsana New"/>
          <w:spacing w:val="-8"/>
          <w:kern w:val="30"/>
          <w:sz w:val="30"/>
          <w:szCs w:val="30"/>
        </w:rPr>
        <w:t>30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="00E41882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>มิถุนายน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/>
          <w:spacing w:val="-8"/>
          <w:kern w:val="30"/>
          <w:sz w:val="30"/>
          <w:szCs w:val="30"/>
        </w:rPr>
        <w:t>256</w:t>
      </w:r>
      <w:r w:rsidR="003D4C30" w:rsidRPr="002F24E4">
        <w:rPr>
          <w:rFonts w:ascii="Angsana New" w:eastAsia="Calibri" w:hAnsi="Angsana New" w:hint="cs"/>
          <w:spacing w:val="-8"/>
          <w:kern w:val="30"/>
          <w:sz w:val="30"/>
          <w:szCs w:val="30"/>
        </w:rPr>
        <w:t>2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 w:hint="cs"/>
          <w:spacing w:val="-8"/>
          <w:kern w:val="30"/>
          <w:sz w:val="30"/>
          <w:szCs w:val="30"/>
          <w:cs/>
        </w:rPr>
        <w:t>เงินลงทุนในบริษัทย่อยแห่งหนึ่งของกลุ่มบริษัทจำนวนรวม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/>
          <w:spacing w:val="-8"/>
          <w:kern w:val="30"/>
          <w:sz w:val="30"/>
          <w:szCs w:val="30"/>
        </w:rPr>
        <w:t>7.20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 w:hint="cs"/>
          <w:spacing w:val="-8"/>
          <w:kern w:val="30"/>
          <w:sz w:val="30"/>
          <w:szCs w:val="30"/>
          <w:cs/>
        </w:rPr>
        <w:t>ล้านบาท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 w:hint="cs"/>
          <w:spacing w:val="-8"/>
          <w:kern w:val="30"/>
          <w:sz w:val="30"/>
          <w:szCs w:val="30"/>
          <w:cs/>
        </w:rPr>
        <w:t>(</w:t>
      </w:r>
      <w:r w:rsidR="003D4C30" w:rsidRPr="002F24E4">
        <w:rPr>
          <w:rFonts w:ascii="Angsana New" w:eastAsia="Calibri" w:hAnsi="Angsana New" w:hint="cs"/>
          <w:i/>
          <w:iCs/>
          <w:spacing w:val="-8"/>
          <w:kern w:val="30"/>
          <w:sz w:val="30"/>
          <w:szCs w:val="30"/>
        </w:rPr>
        <w:t>31</w:t>
      </w:r>
      <w:r w:rsidRPr="002F24E4">
        <w:rPr>
          <w:rFonts w:ascii="Angsana New" w:eastAsia="Calibri" w:hAnsi="Angsana New" w:hint="cs"/>
          <w:i/>
          <w:iCs/>
          <w:spacing w:val="-8"/>
          <w:kern w:val="30"/>
          <w:sz w:val="30"/>
          <w:szCs w:val="30"/>
          <w:cs/>
        </w:rPr>
        <w:t xml:space="preserve"> ธันวาคม </w:t>
      </w:r>
      <w:r w:rsidRPr="002F24E4">
        <w:rPr>
          <w:rFonts w:ascii="Angsana New" w:eastAsia="Calibri" w:hAnsi="Angsana New"/>
          <w:i/>
          <w:iCs/>
          <w:spacing w:val="-8"/>
          <w:kern w:val="30"/>
          <w:sz w:val="30"/>
          <w:szCs w:val="30"/>
        </w:rPr>
        <w:t>25</w:t>
      </w:r>
      <w:r w:rsidR="003D4C30" w:rsidRPr="002F24E4">
        <w:rPr>
          <w:rFonts w:ascii="Angsana New" w:eastAsia="Calibri" w:hAnsi="Angsana New" w:hint="cs"/>
          <w:i/>
          <w:iCs/>
          <w:spacing w:val="-8"/>
          <w:kern w:val="30"/>
          <w:sz w:val="30"/>
          <w:szCs w:val="30"/>
        </w:rPr>
        <w:t>61</w:t>
      </w:r>
      <w:r w:rsidRPr="002F24E4">
        <w:rPr>
          <w:rFonts w:ascii="Angsana New" w:eastAsia="Calibri" w:hAnsi="Angsana New"/>
          <w:i/>
          <w:iCs/>
          <w:spacing w:val="-8"/>
          <w:kern w:val="30"/>
          <w:sz w:val="30"/>
          <w:szCs w:val="30"/>
        </w:rPr>
        <w:t>:</w:t>
      </w:r>
      <w:r w:rsidR="003D4C30" w:rsidRPr="002F24E4">
        <w:rPr>
          <w:rFonts w:ascii="Angsana New" w:eastAsia="Calibri" w:hAnsi="Angsana New"/>
          <w:i/>
          <w:iCs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 w:hint="cs"/>
          <w:i/>
          <w:iCs/>
          <w:spacing w:val="-8"/>
          <w:kern w:val="30"/>
          <w:sz w:val="30"/>
          <w:szCs w:val="30"/>
          <w:cs/>
        </w:rPr>
        <w:t xml:space="preserve">จำนวน </w:t>
      </w:r>
      <w:r w:rsidRPr="002F24E4">
        <w:rPr>
          <w:rFonts w:ascii="Angsana New" w:eastAsia="Calibri" w:hAnsi="Angsana New"/>
          <w:i/>
          <w:iCs/>
          <w:spacing w:val="-8"/>
          <w:kern w:val="30"/>
          <w:sz w:val="30"/>
          <w:szCs w:val="30"/>
        </w:rPr>
        <w:t>7.20</w:t>
      </w:r>
      <w:r w:rsidRPr="002F24E4">
        <w:rPr>
          <w:rFonts w:ascii="Angsana New" w:eastAsia="Calibri" w:hAnsi="Angsana New" w:hint="cs"/>
          <w:i/>
          <w:iCs/>
          <w:spacing w:val="-8"/>
          <w:kern w:val="30"/>
          <w:sz w:val="30"/>
          <w:szCs w:val="30"/>
          <w:cs/>
        </w:rPr>
        <w:t xml:space="preserve"> ล้านบาท</w:t>
      </w:r>
      <w:r w:rsidRPr="002F24E4">
        <w:rPr>
          <w:rFonts w:ascii="Angsana New" w:eastAsia="Calibri" w:hAnsi="Angsana New"/>
          <w:spacing w:val="-8"/>
          <w:kern w:val="30"/>
          <w:sz w:val="30"/>
          <w:szCs w:val="30"/>
        </w:rPr>
        <w:t>)</w:t>
      </w:r>
      <w:r w:rsidR="003D4C30" w:rsidRPr="002F24E4">
        <w:rPr>
          <w:rFonts w:ascii="Angsana New" w:eastAsia="Calibri" w:hAnsi="Angsana New"/>
          <w:spacing w:val="-8"/>
          <w:kern w:val="30"/>
          <w:sz w:val="30"/>
          <w:szCs w:val="30"/>
          <w:cs/>
        </w:rPr>
        <w:t xml:space="preserve"> </w:t>
      </w:r>
      <w:r w:rsidRPr="002F24E4">
        <w:rPr>
          <w:rFonts w:ascii="Angsana New" w:eastAsia="Calibri" w:hAnsi="Angsana New" w:hint="cs"/>
          <w:spacing w:val="-8"/>
          <w:kern w:val="30"/>
          <w:sz w:val="30"/>
          <w:szCs w:val="30"/>
          <w:cs/>
        </w:rPr>
        <w:t>ได้นำไปจำนำไว้กับสถาบันการเงินเพื่อค้ำประกันเงินกู้ยืมระยะยาวจากสถาบันการเงิน</w:t>
      </w:r>
    </w:p>
    <w:p w:rsidR="00297A37" w:rsidRPr="00111416" w:rsidRDefault="00297A37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111416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297A37" w:rsidRPr="00360E91" w:rsidRDefault="00297A37" w:rsidP="00297A37">
      <w:pPr>
        <w:rPr>
          <w:rFonts w:asciiTheme="majorBidi" w:hAnsiTheme="majorBidi" w:cstheme="majorBidi"/>
          <w:sz w:val="30"/>
          <w:szCs w:val="30"/>
        </w:rPr>
      </w:pPr>
    </w:p>
    <w:p w:rsidR="00297A37" w:rsidRDefault="002576E1" w:rsidP="00297A37">
      <w:pPr>
        <w:ind w:left="540"/>
        <w:rPr>
          <w:rFonts w:asciiTheme="majorBidi" w:hAnsiTheme="majorBidi"/>
          <w:b/>
          <w:sz w:val="30"/>
          <w:szCs w:val="30"/>
        </w:rPr>
      </w:pPr>
      <w:r w:rsidRPr="002576E1">
        <w:rPr>
          <w:rFonts w:asciiTheme="majorBidi" w:hAnsi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อาคารและอุปกรณ์ระหว่างงวดหกเดือนสิ้นสุดวันที่ 30 มิถุนายน 2562 มีดังนี้</w:t>
      </w:r>
    </w:p>
    <w:p w:rsidR="002576E1" w:rsidRPr="00360E91" w:rsidRDefault="002576E1" w:rsidP="004F7360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1090"/>
        <w:gridCol w:w="238"/>
        <w:gridCol w:w="1061"/>
        <w:gridCol w:w="7"/>
        <w:gridCol w:w="230"/>
        <w:gridCol w:w="7"/>
        <w:gridCol w:w="923"/>
        <w:gridCol w:w="13"/>
        <w:gridCol w:w="10"/>
        <w:gridCol w:w="219"/>
        <w:gridCol w:w="11"/>
        <w:gridCol w:w="7"/>
        <w:gridCol w:w="1045"/>
      </w:tblGrid>
      <w:tr w:rsidR="00297A37" w:rsidRPr="00ED3882" w:rsidTr="004E0BBF">
        <w:trPr>
          <w:tblHeader/>
        </w:trPr>
        <w:tc>
          <w:tcPr>
            <w:tcW w:w="2403" w:type="pct"/>
          </w:tcPr>
          <w:p w:rsidR="00297A37" w:rsidRPr="00ED3882" w:rsidRDefault="00297A37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9" w:type="pct"/>
            <w:gridSpan w:val="4"/>
          </w:tcPr>
          <w:p w:rsidR="00297A37" w:rsidRPr="00ED3882" w:rsidRDefault="002576E1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:rsidR="00297A37" w:rsidRPr="00ED388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pct"/>
            <w:gridSpan w:val="7"/>
          </w:tcPr>
          <w:p w:rsidR="00297A37" w:rsidRPr="00ED3882" w:rsidRDefault="002576E1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254" w:rsidRPr="00ED3882" w:rsidTr="004E0BBF">
        <w:trPr>
          <w:trHeight w:val="1109"/>
          <w:tblHeader/>
        </w:trPr>
        <w:tc>
          <w:tcPr>
            <w:tcW w:w="2403" w:type="pct"/>
          </w:tcPr>
          <w:p w:rsidR="00C76254" w:rsidRPr="00ED3882" w:rsidRDefault="00C76254" w:rsidP="00C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76254" w:rsidRPr="00ED3882" w:rsidRDefault="00C76254" w:rsidP="00C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76254" w:rsidRPr="00ED3882" w:rsidRDefault="00C76254" w:rsidP="00C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27" w:type="pct"/>
          </w:tcPr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7" w:type="pct"/>
            <w:gridSpan w:val="2"/>
          </w:tcPr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  <w:gridSpan w:val="3"/>
          </w:tcPr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gridSpan w:val="3"/>
          </w:tcPr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</w:tr>
      <w:tr w:rsidR="00297A37" w:rsidRPr="00ED3882" w:rsidTr="000E2EBC">
        <w:trPr>
          <w:trHeight w:val="80"/>
          <w:tblHeader/>
        </w:trPr>
        <w:tc>
          <w:tcPr>
            <w:tcW w:w="2403" w:type="pct"/>
          </w:tcPr>
          <w:p w:rsidR="00297A37" w:rsidRPr="00ED388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7" w:type="pct"/>
            <w:gridSpan w:val="13"/>
          </w:tcPr>
          <w:p w:rsidR="00297A37" w:rsidRPr="00ED388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D388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E2EBC" w:rsidRPr="00ED3882" w:rsidTr="004E0BBF">
        <w:trPr>
          <w:trHeight w:val="80"/>
          <w:tblHeader/>
        </w:trPr>
        <w:tc>
          <w:tcPr>
            <w:tcW w:w="2403" w:type="pct"/>
            <w:vAlign w:val="bottom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582" w:type="pct"/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6,74</w:t>
            </w:r>
            <w:r w:rsidR="00F36893" w:rsidRPr="00ED388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:rsidR="000E2EBC" w:rsidRPr="00ED3882" w:rsidRDefault="008C095A" w:rsidP="00F3689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:rsidR="000E2EBC" w:rsidRPr="00ED3882" w:rsidRDefault="002576E1" w:rsidP="0025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:rsidR="000E2EBC" w:rsidRPr="00ED3882" w:rsidRDefault="002576E1" w:rsidP="00F3689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:rsidTr="004E0BBF">
        <w:trPr>
          <w:trHeight w:val="80"/>
          <w:tblHeader/>
        </w:trPr>
        <w:tc>
          <w:tcPr>
            <w:tcW w:w="2403" w:type="pct"/>
            <w:vAlign w:val="bottom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82" w:type="pct"/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41,</w:t>
            </w:r>
            <w:r w:rsidR="00F36893" w:rsidRPr="00ED3882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:rsidR="000E2EBC" w:rsidRPr="00ED3882" w:rsidRDefault="008C095A" w:rsidP="00F3689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:rsidR="000E2EBC" w:rsidRPr="00ED3882" w:rsidRDefault="002576E1" w:rsidP="0025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:rsidR="000E2EBC" w:rsidRPr="00ED3882" w:rsidRDefault="002576E1" w:rsidP="00F3689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:rsidTr="004E0BBF">
        <w:trPr>
          <w:tblHeader/>
        </w:trPr>
        <w:tc>
          <w:tcPr>
            <w:tcW w:w="2403" w:type="pct"/>
            <w:vAlign w:val="bottom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582" w:type="pct"/>
          </w:tcPr>
          <w:p w:rsidR="000E2EBC" w:rsidRPr="00ED3882" w:rsidRDefault="00F36893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27</w:t>
            </w:r>
            <w:r w:rsidR="008C095A" w:rsidRPr="00ED3882">
              <w:rPr>
                <w:rFonts w:ascii="Angsana New" w:hAnsi="Angsana New"/>
                <w:sz w:val="28"/>
                <w:szCs w:val="28"/>
              </w:rPr>
              <w:t>,</w:t>
            </w:r>
            <w:r w:rsidRPr="00ED3882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:rsidR="000E2EBC" w:rsidRPr="00ED3882" w:rsidRDefault="008C095A" w:rsidP="00F3689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4,945</w:t>
            </w:r>
          </w:p>
        </w:tc>
        <w:tc>
          <w:tcPr>
            <w:tcW w:w="128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:rsidR="000E2EBC" w:rsidRPr="00ED3882" w:rsidRDefault="002576E1" w:rsidP="00F3689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:rsidTr="004E0BBF">
        <w:trPr>
          <w:tblHeader/>
        </w:trPr>
        <w:tc>
          <w:tcPr>
            <w:tcW w:w="2403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582" w:type="pct"/>
          </w:tcPr>
          <w:p w:rsidR="000E2EBC" w:rsidRPr="00ED3882" w:rsidRDefault="00F36893" w:rsidP="00F36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6,946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:rsidR="000E2EBC" w:rsidRPr="00ED3882" w:rsidRDefault="008C095A" w:rsidP="00F3689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:rsidR="000E2EBC" w:rsidRPr="00ED3882" w:rsidRDefault="002576E1" w:rsidP="002576E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:rsidTr="004E0BBF">
        <w:trPr>
          <w:tblHeader/>
        </w:trPr>
        <w:tc>
          <w:tcPr>
            <w:tcW w:w="2403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2" w:type="pct"/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1,627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27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:rsidR="000E2EBC" w:rsidRPr="00ED3882" w:rsidRDefault="002576E1" w:rsidP="002576E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:rsidTr="004E0BBF">
        <w:trPr>
          <w:trHeight w:val="137"/>
          <w:tblHeader/>
        </w:trPr>
        <w:tc>
          <w:tcPr>
            <w:tcW w:w="2403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82" w:type="pct"/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20,659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20,659</w:t>
            </w:r>
          </w:p>
        </w:tc>
        <w:tc>
          <w:tcPr>
            <w:tcW w:w="127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</w:tr>
      <w:tr w:rsidR="000E2EBC" w:rsidRPr="00ED3882" w:rsidTr="004E0BBF">
        <w:trPr>
          <w:trHeight w:val="370"/>
          <w:tblHeader/>
        </w:trPr>
        <w:tc>
          <w:tcPr>
            <w:tcW w:w="2403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0E2EBC" w:rsidRPr="00ED3882" w:rsidRDefault="00F36893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30,167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(</w:t>
            </w:r>
            <w:r w:rsidR="00F36893" w:rsidRPr="00ED3882">
              <w:rPr>
                <w:rFonts w:ascii="Angsana New" w:hAnsi="Angsana New"/>
                <w:sz w:val="28"/>
                <w:szCs w:val="28"/>
              </w:rPr>
              <w:t>92</w:t>
            </w:r>
            <w:r w:rsidRPr="00ED3882">
              <w:rPr>
                <w:rFonts w:ascii="Angsana New" w:hAnsi="Angsana New"/>
                <w:sz w:val="28"/>
                <w:szCs w:val="28"/>
              </w:rPr>
              <w:t>,</w:t>
            </w:r>
            <w:r w:rsidR="00F36893" w:rsidRPr="00ED3882">
              <w:rPr>
                <w:rFonts w:ascii="Angsana New" w:hAnsi="Angsana New"/>
                <w:sz w:val="28"/>
                <w:szCs w:val="28"/>
              </w:rPr>
              <w:t>493</w:t>
            </w:r>
            <w:r w:rsidRPr="00ED38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  <w:tcBorders>
              <w:bottom w:val="single" w:sz="4" w:space="0" w:color="auto"/>
            </w:tcBorders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9,170</w:t>
            </w:r>
          </w:p>
        </w:tc>
        <w:tc>
          <w:tcPr>
            <w:tcW w:w="127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sz w:val="28"/>
                <w:szCs w:val="28"/>
              </w:rPr>
              <w:t>(25,604)</w:t>
            </w:r>
          </w:p>
        </w:tc>
      </w:tr>
      <w:tr w:rsidR="000E2EBC" w:rsidRPr="00ED3882" w:rsidTr="004E0BBF">
        <w:trPr>
          <w:trHeight w:val="370"/>
          <w:tblHeader/>
        </w:trPr>
        <w:tc>
          <w:tcPr>
            <w:tcW w:w="2403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0E2EBC" w:rsidRPr="00ED3882" w:rsidRDefault="00F36893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</w:rPr>
              <w:t>135,436</w:t>
            </w:r>
          </w:p>
        </w:tc>
        <w:tc>
          <w:tcPr>
            <w:tcW w:w="127" w:type="pct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E2EBC" w:rsidRPr="00ED3882" w:rsidRDefault="008C095A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36893" w:rsidRPr="00ED3882"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  <w:r w:rsidRPr="00ED388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36893" w:rsidRPr="00ED3882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  <w:r w:rsidRPr="00ED388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" w:type="pct"/>
            <w:gridSpan w:val="2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</w:rPr>
              <w:t>35,766</w:t>
            </w:r>
          </w:p>
        </w:tc>
        <w:tc>
          <w:tcPr>
            <w:tcW w:w="127" w:type="pct"/>
            <w:gridSpan w:val="3"/>
          </w:tcPr>
          <w:p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0E2EBC" w:rsidRPr="00ED3882" w:rsidRDefault="002576E1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</w:rPr>
              <w:t>(25,717)</w:t>
            </w:r>
          </w:p>
        </w:tc>
      </w:tr>
    </w:tbl>
    <w:p w:rsidR="004E0BBF" w:rsidRPr="00360E91" w:rsidRDefault="004E0BBF" w:rsidP="004E0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FB214C" w:rsidRDefault="00FB214C" w:rsidP="00043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39F7">
        <w:rPr>
          <w:rFonts w:asciiTheme="majorBidi" w:hAnsiTheme="majorBidi" w:cstheme="majorBidi" w:hint="cs"/>
          <w:sz w:val="30"/>
          <w:szCs w:val="30"/>
          <w:cs/>
        </w:rPr>
        <w:t>ณ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3</w:t>
      </w:r>
      <w:r w:rsidR="00E26D10" w:rsidRPr="000439F7">
        <w:rPr>
          <w:rFonts w:asciiTheme="majorBidi" w:hAnsiTheme="majorBidi" w:cstheme="majorBidi" w:hint="cs"/>
          <w:sz w:val="30"/>
          <w:szCs w:val="30"/>
        </w:rPr>
        <w:t>0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6C84" w:rsidRPr="000439F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256</w:t>
      </w:r>
      <w:r w:rsidR="00256B10">
        <w:rPr>
          <w:rFonts w:asciiTheme="majorBidi" w:hAnsiTheme="majorBidi" w:cstheme="majorBidi"/>
          <w:sz w:val="30"/>
          <w:szCs w:val="30"/>
        </w:rPr>
        <w:t>2</w:t>
      </w:r>
      <w:r w:rsidR="000E786B">
        <w:rPr>
          <w:rFonts w:asciiTheme="majorBidi" w:hAnsiTheme="majorBidi" w:cstheme="majorBidi" w:hint="cs"/>
          <w:sz w:val="30"/>
          <w:szCs w:val="30"/>
          <w:cs/>
        </w:rPr>
        <w:t xml:space="preserve"> ที่ดิน อาคารและ</w:t>
      </w:r>
      <w:r w:rsidR="0052145B">
        <w:rPr>
          <w:rFonts w:asciiTheme="majorBidi" w:hAnsiTheme="majorBidi" w:cstheme="majorBidi" w:hint="cs"/>
          <w:sz w:val="30"/>
          <w:szCs w:val="30"/>
          <w:cs/>
        </w:rPr>
        <w:t>อุปกรณ์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 xml:space="preserve">มูลค่าสุทธิตามบัญชีจำนวน </w:t>
      </w:r>
      <w:r w:rsidR="00E4395E" w:rsidRPr="00E4395E">
        <w:rPr>
          <w:rFonts w:asciiTheme="majorBidi" w:hAnsiTheme="majorBidi" w:cstheme="majorBidi"/>
          <w:sz w:val="30"/>
          <w:szCs w:val="30"/>
        </w:rPr>
        <w:t>1,146.58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833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23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F833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723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4C30" w:rsidRPr="003D4C30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="000A5192" w:rsidRPr="000A519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10BD9">
        <w:rPr>
          <w:rFonts w:asciiTheme="majorBidi" w:hAnsiTheme="majorBidi" w:cstheme="majorBidi"/>
          <w:i/>
          <w:iCs/>
          <w:sz w:val="30"/>
          <w:szCs w:val="30"/>
        </w:rPr>
        <w:t xml:space="preserve"> 952.96</w:t>
      </w:r>
      <w:r w:rsidR="00210BD9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47310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5192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44DE1"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</w:t>
      </w:r>
      <w:r w:rsidR="00210BD9">
        <w:rPr>
          <w:rFonts w:asciiTheme="majorBidi" w:hAnsiTheme="majorBidi" w:cstheme="majorBidi"/>
          <w:sz w:val="30"/>
          <w:szCs w:val="30"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และวงเงินกู้ยืมของกลุ่ม</w:t>
      </w:r>
      <w:r w:rsidR="000A5192">
        <w:rPr>
          <w:rFonts w:asciiTheme="majorBidi" w:hAnsiTheme="majorBidi" w:cstheme="majorBidi" w:hint="cs"/>
          <w:sz w:val="30"/>
          <w:szCs w:val="30"/>
          <w:cs/>
        </w:rPr>
        <w:t>บริษัทกับ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4731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</w:p>
    <w:p w:rsidR="00935B00" w:rsidRPr="008D714C" w:rsidRDefault="00935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:rsidR="00AA05C4" w:rsidRDefault="0094006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AA05C4" w:rsidRPr="00BC0242" w:rsidRDefault="00AA05C4" w:rsidP="00AA05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827E57" w:rsidRDefault="00D54C0F" w:rsidP="00D54C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D54C0F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3D4C30" w:rsidRPr="00267970">
        <w:rPr>
          <w:rFonts w:ascii="Angsana New" w:hAnsi="Angsana New"/>
          <w:bCs/>
          <w:sz w:val="30"/>
          <w:szCs w:val="30"/>
        </w:rPr>
        <w:t>28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มิถุนายน </w:t>
      </w:r>
      <w:r w:rsidR="003D4C30" w:rsidRPr="00267970">
        <w:rPr>
          <w:rFonts w:ascii="Angsana New" w:hAnsi="Angsana New"/>
          <w:bCs/>
          <w:sz w:val="30"/>
          <w:szCs w:val="30"/>
        </w:rPr>
        <w:t>2562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บริษัทได้ทำสัญญากู้ยืมเงินกับสถาบันการเงินในประเทศแห่งหนึ่งเพื่อใช้ในการชำระคืนเงินกู้</w:t>
      </w:r>
      <w:r w:rsidR="000537B4">
        <w:rPr>
          <w:rFonts w:ascii="Angsana New" w:hAnsi="Angsana New" w:hint="cs"/>
          <w:b/>
          <w:sz w:val="30"/>
          <w:szCs w:val="30"/>
          <w:cs/>
        </w:rPr>
        <w:t>ยืม</w:t>
      </w:r>
      <w:r w:rsidRPr="00D54C0F">
        <w:rPr>
          <w:rFonts w:ascii="Angsana New" w:hAnsi="Angsana New"/>
          <w:b/>
          <w:sz w:val="30"/>
          <w:szCs w:val="30"/>
          <w:cs/>
        </w:rPr>
        <w:t>ระยะสั้น</w:t>
      </w:r>
      <w:r w:rsidR="000537B4">
        <w:rPr>
          <w:rFonts w:ascii="Angsana New" w:hAnsi="Angsana New" w:hint="cs"/>
          <w:b/>
          <w:sz w:val="30"/>
          <w:szCs w:val="30"/>
          <w:cs/>
        </w:rPr>
        <w:t>จากสถาบันการเงินแห่งเดียวกันเป็นจำนวน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</w:t>
      </w:r>
      <w:r w:rsidR="003D4C30" w:rsidRPr="00267970">
        <w:rPr>
          <w:rFonts w:ascii="Angsana New" w:hAnsi="Angsana New"/>
          <w:bCs/>
          <w:sz w:val="30"/>
          <w:szCs w:val="30"/>
        </w:rPr>
        <w:t>400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ล้านบาท โดย</w:t>
      </w:r>
      <w:r w:rsidR="000537B4">
        <w:rPr>
          <w:rFonts w:ascii="Angsana New" w:hAnsi="Angsana New" w:hint="cs"/>
          <w:b/>
          <w:sz w:val="30"/>
          <w:szCs w:val="30"/>
          <w:cs/>
        </w:rPr>
        <w:t>เงินกู้ยืมระยะยาวดังกล่าว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มีอัตราดอกเบี้ยเท่ากับ </w:t>
      </w:r>
      <w:r w:rsidRPr="00267970">
        <w:rPr>
          <w:rFonts w:ascii="Angsana New" w:hAnsi="Angsana New"/>
          <w:bCs/>
          <w:sz w:val="30"/>
          <w:szCs w:val="30"/>
        </w:rPr>
        <w:t>MLR</w:t>
      </w:r>
      <w:r w:rsidR="003D4C30">
        <w:rPr>
          <w:rFonts w:ascii="Angsana New" w:hAnsi="Angsana New"/>
          <w:b/>
          <w:sz w:val="30"/>
          <w:szCs w:val="30"/>
          <w:cs/>
        </w:rPr>
        <w:t xml:space="preserve"> </w:t>
      </w:r>
      <w:r w:rsidRPr="00D54C0F">
        <w:rPr>
          <w:rFonts w:ascii="Angsana New" w:hAnsi="Angsana New"/>
          <w:b/>
          <w:sz w:val="30"/>
          <w:szCs w:val="30"/>
          <w:cs/>
        </w:rPr>
        <w:t>หักส่วนเพิ่ม เงินกู้นี้จะชำระคืน</w:t>
      </w:r>
      <w:r w:rsidR="004457E8">
        <w:rPr>
          <w:rFonts w:ascii="Angsana New" w:hAnsi="Angsana New" w:hint="cs"/>
          <w:b/>
          <w:sz w:val="30"/>
          <w:szCs w:val="30"/>
          <w:cs/>
        </w:rPr>
        <w:t>ทั้งหมด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ภายใน </w:t>
      </w:r>
      <w:r w:rsidR="003D4C30" w:rsidRPr="00267970">
        <w:rPr>
          <w:rFonts w:ascii="Angsana New" w:hAnsi="Angsana New"/>
          <w:bCs/>
          <w:sz w:val="30"/>
          <w:szCs w:val="30"/>
        </w:rPr>
        <w:t>6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ปีหรือไม่เกินวันที่ </w:t>
      </w:r>
      <w:r w:rsidR="003D4C30" w:rsidRPr="00267970">
        <w:rPr>
          <w:rFonts w:ascii="Angsana New" w:hAnsi="Angsana New"/>
          <w:bCs/>
          <w:sz w:val="30"/>
          <w:szCs w:val="30"/>
        </w:rPr>
        <w:t>30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มิถุนายน </w:t>
      </w:r>
      <w:r w:rsidR="003D4C30" w:rsidRPr="00267970">
        <w:rPr>
          <w:rFonts w:ascii="Angsana New" w:hAnsi="Angsana New"/>
          <w:bCs/>
          <w:sz w:val="30"/>
          <w:szCs w:val="30"/>
        </w:rPr>
        <w:t>2568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(แล้วแต่ระยะเวลาใดจะถึงก่อน) เงินกู้ยืมนี้จะชำระคืนเมื่อครบกำหนดชำระคืน</w:t>
      </w:r>
      <w:r w:rsidR="004457E8">
        <w:rPr>
          <w:rFonts w:ascii="Angsana New" w:hAnsi="Angsana New" w:hint="cs"/>
          <w:b/>
          <w:sz w:val="30"/>
          <w:szCs w:val="30"/>
          <w:cs/>
        </w:rPr>
        <w:t xml:space="preserve">ในแต่ละเดือน </w:t>
      </w:r>
      <w:r w:rsidRPr="00D54C0F">
        <w:rPr>
          <w:rFonts w:ascii="Angsana New" w:hAnsi="Angsana New"/>
          <w:b/>
          <w:sz w:val="30"/>
          <w:szCs w:val="30"/>
          <w:cs/>
        </w:rPr>
        <w:t>พร้อมทั้งค้ำประกันโดยการจดทะเบียนจำนองที่ดินพร้อมสิ่งปลูกสร้างอื่น ๆ และเครื่องจักรของบริษัทย่อย</w:t>
      </w:r>
      <w:r w:rsidR="00827E57">
        <w:rPr>
          <w:rFonts w:ascii="Angsana New" w:hAnsi="Angsana New"/>
          <w:b/>
          <w:sz w:val="30"/>
          <w:szCs w:val="30"/>
        </w:rPr>
        <w:t xml:space="preserve"> </w:t>
      </w:r>
      <w:r w:rsidR="00827E57">
        <w:rPr>
          <w:rFonts w:ascii="Angsana New" w:hAnsi="Angsana New" w:hint="cs"/>
          <w:b/>
          <w:sz w:val="30"/>
          <w:szCs w:val="30"/>
          <w:cs/>
        </w:rPr>
        <w:t>โดยบริษัทจะต้องปฏิบัติตามเงื่อนไขที่ระบุไว้ในสัญญากู้ยืมเงิน รวมทั้งรักษาอัตราส่วนทางการเงินบางประการ</w:t>
      </w:r>
    </w:p>
    <w:p w:rsidR="00C7657F" w:rsidRDefault="00C7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</w:rPr>
        <w:br w:type="page"/>
      </w:r>
    </w:p>
    <w:p w:rsidR="00891F9C" w:rsidRPr="0092022D" w:rsidRDefault="00891F9C" w:rsidP="00891F9C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2022D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วงเงินสินเชื่อ</w:t>
      </w:r>
    </w:p>
    <w:p w:rsidR="00891F9C" w:rsidRPr="00BC0242" w:rsidRDefault="00891F9C" w:rsidP="00BC0242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91F9C" w:rsidRDefault="00891F9C" w:rsidP="00891F9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233A8F">
        <w:rPr>
          <w:rFonts w:ascii="Angsana New" w:hAnsi="Angsana New"/>
          <w:spacing w:val="-4"/>
          <w:sz w:val="30"/>
          <w:szCs w:val="30"/>
        </w:rPr>
        <w:t>30</w:t>
      </w:r>
      <w:r w:rsidR="003D4C3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33A8F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3D4C3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20B8">
        <w:rPr>
          <w:rFonts w:ascii="Angsana New" w:hAnsi="Angsana New"/>
          <w:spacing w:val="-4"/>
          <w:sz w:val="30"/>
          <w:szCs w:val="30"/>
        </w:rPr>
        <w:t>2</w:t>
      </w:r>
      <w:r w:rsidRPr="00B01BE4">
        <w:rPr>
          <w:rFonts w:ascii="Angsana New" w:hAnsi="Angsana New"/>
          <w:spacing w:val="-4"/>
          <w:sz w:val="30"/>
          <w:szCs w:val="30"/>
        </w:rPr>
        <w:t>,</w:t>
      </w:r>
      <w:r w:rsidR="0077364A">
        <w:rPr>
          <w:rFonts w:ascii="Angsana New" w:hAnsi="Angsana New"/>
          <w:spacing w:val="-4"/>
          <w:sz w:val="30"/>
          <w:szCs w:val="30"/>
        </w:rPr>
        <w:t>368</w:t>
      </w:r>
      <w:r w:rsidRPr="00B01BE4">
        <w:rPr>
          <w:rFonts w:ascii="Angsana New" w:hAnsi="Angsana New"/>
          <w:spacing w:val="-4"/>
          <w:sz w:val="30"/>
          <w:szCs w:val="30"/>
        </w:rPr>
        <w:t>.</w:t>
      </w:r>
      <w:r w:rsidR="0077364A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3D4C3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102777">
        <w:rPr>
          <w:rFonts w:ascii="Angsana New" w:hAnsi="Angsana New"/>
          <w:i/>
          <w:iCs/>
          <w:spacing w:val="-4"/>
          <w:sz w:val="30"/>
          <w:szCs w:val="30"/>
        </w:rPr>
        <w:t>626</w:t>
      </w:r>
      <w:r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102777">
        <w:rPr>
          <w:rFonts w:ascii="Angsana New" w:hAnsi="Angsana New"/>
          <w:i/>
          <w:iCs/>
          <w:spacing w:val="-4"/>
          <w:sz w:val="30"/>
          <w:szCs w:val="30"/>
        </w:rPr>
        <w:t>02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:rsidR="00C41679" w:rsidRPr="00BC0242" w:rsidRDefault="00C41679" w:rsidP="00891F9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bookmarkEnd w:id="1"/>
    <w:p w:rsidR="00626AEE" w:rsidRPr="007B3351" w:rsidRDefault="002D4EF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B3351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</w:p>
    <w:p w:rsidR="00C70F92" w:rsidRPr="00BC0242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B3351" w:rsidRPr="00BA3B87" w:rsidRDefault="007B3351" w:rsidP="007B335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>
        <w:rPr>
          <w:rFonts w:ascii="Angsana New" w:hAnsi="Angsana New"/>
          <w:spacing w:val="-2"/>
          <w:sz w:val="30"/>
          <w:szCs w:val="30"/>
        </w:rPr>
        <w:t>4</w:t>
      </w:r>
      <w:r w:rsidR="003D4C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ผู้มีอำนาจตัดสินใจสูงสุดด้านการดำเนินงาน ซึ่งพิจารณาว่าคือกรรมการผู้จัดการใหญ่</w:t>
      </w:r>
    </w:p>
    <w:p w:rsidR="007B3351" w:rsidRPr="00BC0242" w:rsidRDefault="007B3351" w:rsidP="007B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B3351" w:rsidRDefault="007B3351" w:rsidP="007B3351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:rsidR="008473B7" w:rsidRDefault="00847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290"/>
      </w:tblGrid>
      <w:tr w:rsidR="007B3351" w:rsidRPr="00C975FE" w:rsidTr="00C5692C">
        <w:trPr>
          <w:cantSplit/>
          <w:trHeight w:val="1910"/>
        </w:trPr>
        <w:tc>
          <w:tcPr>
            <w:tcW w:w="1980" w:type="dxa"/>
          </w:tcPr>
          <w:p w:rsidR="007B3351" w:rsidRPr="00C975FE" w:rsidRDefault="007B3351" w:rsidP="00CC402C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975FE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C975F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3D4C30" w:rsidRPr="00C975F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7290" w:type="dxa"/>
            <w:vAlign w:val="bottom"/>
          </w:tcPr>
          <w:p w:rsidR="007B3351" w:rsidRPr="00C975FE" w:rsidRDefault="007B3351" w:rsidP="00CC402C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75FE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C975FE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="003D4C30" w:rsidRPr="00C975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C975F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Pr="00C975FE">
              <w:rPr>
                <w:rFonts w:ascii="Angsana New" w:hAnsi="Angsana New"/>
                <w:sz w:val="30"/>
                <w:szCs w:val="30"/>
              </w:rPr>
              <w:t>(NGV)</w:t>
            </w:r>
            <w:r w:rsidRPr="00C975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Pr="00C975FE">
              <w:rPr>
                <w:rFonts w:ascii="Angsana New" w:hAnsi="Angsana New"/>
                <w:sz w:val="30"/>
                <w:szCs w:val="30"/>
              </w:rPr>
              <w:t>(iCNG)</w:t>
            </w:r>
            <w:r w:rsidRPr="00C975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Pr="00C975FE">
              <w:rPr>
                <w:rFonts w:ascii="Angsana New" w:hAnsi="Angsana New"/>
                <w:sz w:val="30"/>
                <w:szCs w:val="30"/>
              </w:rPr>
              <w:t>(PMS)</w:t>
            </w:r>
            <w:r w:rsidRPr="00C975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Pr="00C975FE">
              <w:rPr>
                <w:rFonts w:ascii="Angsana New" w:hAnsi="Angsana New"/>
                <w:sz w:val="30"/>
                <w:szCs w:val="30"/>
              </w:rPr>
              <w:t>(TPL)</w:t>
            </w:r>
            <w:r w:rsidRPr="00C975FE">
              <w:rPr>
                <w:rFonts w:ascii="Angsana New" w:hAnsi="Angsana New" w:hint="cs"/>
                <w:sz w:val="30"/>
                <w:szCs w:val="30"/>
                <w:cs/>
              </w:rPr>
              <w:t xml:space="preserve"> ธุรกิจออกแบบ ผลิต ติดตั้ง รับเหมาและซ่อมบำรุงอุปกรณ์สถานีก๊าซธรรมชาติ </w:t>
            </w:r>
            <w:r w:rsidRPr="00C975FE">
              <w:rPr>
                <w:rFonts w:ascii="Angsana New" w:hAnsi="Angsana New"/>
                <w:sz w:val="30"/>
                <w:szCs w:val="30"/>
              </w:rPr>
              <w:t>(EPC)</w:t>
            </w:r>
            <w:r w:rsidRPr="00C975FE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7B3351" w:rsidRPr="00C975FE" w:rsidTr="00C5692C">
        <w:trPr>
          <w:cantSplit/>
          <w:trHeight w:val="893"/>
        </w:trPr>
        <w:tc>
          <w:tcPr>
            <w:tcW w:w="1980" w:type="dxa"/>
          </w:tcPr>
          <w:p w:rsidR="007B3351" w:rsidRPr="00C975FE" w:rsidRDefault="007B3351" w:rsidP="00CC402C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975FE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C975F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290" w:type="dxa"/>
          </w:tcPr>
          <w:p w:rsidR="007B3351" w:rsidRPr="00C975FE" w:rsidRDefault="007B3351" w:rsidP="00CC402C">
            <w:pPr>
              <w:pStyle w:val="headingitalic"/>
              <w:spacing w:after="0" w:line="240" w:lineRule="atLeast"/>
              <w:jc w:val="thaiDistribute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975F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Pr="00C975FE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การจำหน่ายรถยนต์</w:t>
            </w:r>
            <w:r w:rsidR="003D4C30" w:rsidRPr="00C975F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อะไหล่รถยนต์ และรถโดยสารปรับอากาศใช้เชื้อเพลิงก๊าซธรรมชาติ</w:t>
            </w:r>
            <w:r w:rsidR="003D4C30" w:rsidRPr="00C975F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รวมถึงการให้บริการซ่อมแซมและบำรุงรักษารถยนต์และรถโดยสาร</w:t>
            </w:r>
          </w:p>
        </w:tc>
      </w:tr>
      <w:tr w:rsidR="007B3351" w:rsidRPr="00C975FE" w:rsidTr="00C5692C">
        <w:trPr>
          <w:cantSplit/>
          <w:trHeight w:val="340"/>
        </w:trPr>
        <w:tc>
          <w:tcPr>
            <w:tcW w:w="1980" w:type="dxa"/>
          </w:tcPr>
          <w:p w:rsidR="007B3351" w:rsidRPr="00C975FE" w:rsidRDefault="007B3351" w:rsidP="00CC402C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975FE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C975F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290" w:type="dxa"/>
            <w:vAlign w:val="bottom"/>
          </w:tcPr>
          <w:p w:rsidR="007B3351" w:rsidRPr="00C975FE" w:rsidRDefault="007B3351" w:rsidP="00CC402C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975FE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="003D4C30" w:rsidRPr="00C975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C975F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7B3351" w:rsidRPr="00C975FE" w:rsidTr="00C5692C">
        <w:trPr>
          <w:cantSplit/>
          <w:trHeight w:val="340"/>
        </w:trPr>
        <w:tc>
          <w:tcPr>
            <w:tcW w:w="1980" w:type="dxa"/>
          </w:tcPr>
          <w:p w:rsidR="007B3351" w:rsidRPr="00C975FE" w:rsidRDefault="007B3351" w:rsidP="006F1792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975FE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C975F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290" w:type="dxa"/>
            <w:vAlign w:val="bottom"/>
          </w:tcPr>
          <w:p w:rsidR="007B3351" w:rsidRPr="00C975FE" w:rsidRDefault="007B3351" w:rsidP="006F1792">
            <w:pPr>
              <w:pStyle w:val="BodyText"/>
              <w:spacing w:after="100" w:afterAutospacing="1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75FE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ได้แก่ ธุรกิจค้าก๊าซคาร์บอนไดออกไซด์ น้ำมันเครื่องและน้ำมันหล่อลื่น ธุรกิจร้านสะดวกซื้อ ธุรกิจให้บริการขนส่ง รับฝากและกระจายสินค้าทางบก และธุรกิจส่งออกกระจก</w:t>
            </w:r>
          </w:p>
        </w:tc>
      </w:tr>
    </w:tbl>
    <w:p w:rsidR="007B3351" w:rsidRPr="006F1792" w:rsidRDefault="007B3351" w:rsidP="006F179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B3351" w:rsidRPr="00BA3B87" w:rsidRDefault="007B3351" w:rsidP="007B335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cs/>
          <w:lang w:val="en-US" w:bidi="th-TH"/>
        </w:rPr>
      </w:pPr>
      <w:r w:rsidRPr="00B430C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ความสามารถในการดำเนินงานจากกำไรก่อนดอกเบี้ย ภาษีเงินได้ ค่าเสื่อมราคาและค่าตัดจำหน่าย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</w:p>
    <w:p w:rsidR="00BA3B87" w:rsidRPr="00D03D3B" w:rsidRDefault="00BA3B87" w:rsidP="00D03D3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lang w:val="en-US" w:bidi="th-TH"/>
        </w:rPr>
        <w:sectPr w:rsidR="00BA3B87" w:rsidRPr="00D03D3B" w:rsidSect="00A5139C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:rsidR="000A0584" w:rsidRDefault="000A0584" w:rsidP="000A05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ลูกค้ารายใหญ่</w:t>
      </w:r>
    </w:p>
    <w:p w:rsidR="000A0584" w:rsidRDefault="000A0584" w:rsidP="000A05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0A0584" w:rsidRPr="00A42E55" w:rsidRDefault="000A0584" w:rsidP="000A05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42E55">
        <w:rPr>
          <w:rFonts w:ascii="Angsana New" w:hAnsi="Angsana New" w:hint="cs"/>
          <w:spacing w:val="4"/>
          <w:sz w:val="30"/>
          <w:szCs w:val="30"/>
          <w:cs/>
        </w:rPr>
        <w:t>รายได้จากลูกค้า</w:t>
      </w:r>
      <w:r w:rsidR="00B35BA1">
        <w:rPr>
          <w:rFonts w:ascii="Angsana New" w:hAnsi="Angsana New" w:hint="cs"/>
          <w:spacing w:val="4"/>
          <w:sz w:val="30"/>
          <w:szCs w:val="30"/>
          <w:cs/>
        </w:rPr>
        <w:t>ร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าย</w:t>
      </w:r>
      <w:r w:rsidR="00B35BA1">
        <w:rPr>
          <w:rFonts w:ascii="Angsana New" w:hAnsi="Angsana New" w:hint="cs"/>
          <w:spacing w:val="4"/>
          <w:sz w:val="30"/>
          <w:szCs w:val="30"/>
          <w:cs/>
        </w:rPr>
        <w:t>ใหญ่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จากส่วนงาน</w:t>
      </w:r>
      <w:r w:rsidRPr="00A42E55">
        <w:rPr>
          <w:rFonts w:ascii="Angsana New" w:hAnsi="Angsana New"/>
          <w:spacing w:val="4"/>
          <w:sz w:val="30"/>
          <w:szCs w:val="30"/>
          <w:cs/>
        </w:rPr>
        <w:t xml:space="preserve">ที่ </w:t>
      </w:r>
      <w:r w:rsidRPr="00A42E55">
        <w:rPr>
          <w:rFonts w:ascii="Angsana New" w:hAnsi="Angsana New"/>
          <w:spacing w:val="4"/>
          <w:sz w:val="30"/>
          <w:szCs w:val="30"/>
        </w:rPr>
        <w:t>1</w:t>
      </w:r>
      <w:r w:rsidRPr="00805D0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ของ</w:t>
      </w:r>
      <w:r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บริษัทเป็น</w:t>
      </w:r>
      <w:r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 xml:space="preserve">ประมาณ </w:t>
      </w:r>
      <w:r w:rsidR="00A97F5E">
        <w:rPr>
          <w:rFonts w:ascii="Angsana New" w:hAnsi="Angsana New"/>
          <w:spacing w:val="4"/>
          <w:sz w:val="30"/>
          <w:szCs w:val="30"/>
        </w:rPr>
        <w:t>285.79</w:t>
      </w:r>
      <w:r w:rsidRPr="00805D0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="003D4C30" w:rsidRPr="003D4C30">
        <w:rPr>
          <w:rFonts w:ascii="Angsana New" w:hAnsi="Angsana New" w:hint="cs"/>
          <w:i/>
          <w:iCs/>
          <w:spacing w:val="4"/>
          <w:sz w:val="30"/>
          <w:szCs w:val="30"/>
        </w:rPr>
        <w:t>1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Pr="00805D0E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3905F7">
        <w:rPr>
          <w:rFonts w:ascii="Angsana New" w:hAnsi="Angsana New"/>
          <w:i/>
          <w:iCs/>
          <w:spacing w:val="4"/>
          <w:sz w:val="30"/>
          <w:szCs w:val="30"/>
        </w:rPr>
        <w:t xml:space="preserve">302.50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ล้านบาท)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:rsidR="004269F3" w:rsidRDefault="004269F3" w:rsidP="0004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44DE9" w:rsidRDefault="00044DE9" w:rsidP="00BF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1F71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ข้อมูลทางการเงินจำแนกตามกลุ่มธุรกิจสำหรับงวดสามเดือน</w:t>
      </w:r>
      <w:r w:rsidR="00D13348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91F7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91F71">
        <w:rPr>
          <w:rFonts w:ascii="Angsana New" w:hAnsi="Angsana New"/>
          <w:sz w:val="30"/>
          <w:szCs w:val="30"/>
        </w:rPr>
        <w:t>3</w:t>
      </w:r>
      <w:r w:rsidR="00D13348">
        <w:rPr>
          <w:rFonts w:ascii="Angsana New" w:hAnsi="Angsana New"/>
          <w:sz w:val="30"/>
          <w:szCs w:val="30"/>
        </w:rPr>
        <w:t>0</w:t>
      </w:r>
      <w:r w:rsidR="00D1334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491F71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CC402C">
        <w:rPr>
          <w:rFonts w:ascii="Angsana New" w:hAnsi="Angsana New" w:hint="cs"/>
          <w:sz w:val="30"/>
          <w:szCs w:val="30"/>
          <w:cs/>
        </w:rPr>
        <w:t xml:space="preserve"> </w:t>
      </w:r>
    </w:p>
    <w:p w:rsidR="00BF36BF" w:rsidRPr="00BF36BF" w:rsidRDefault="00BF36BF" w:rsidP="00BF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FF0000"/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2E73A9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งวดสามเดือน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FD291E" w:rsidRDefault="00BF36BF" w:rsidP="0066499D">
            <w:pPr>
              <w:tabs>
                <w:tab w:val="clear" w:pos="4451"/>
                <w:tab w:val="left" w:pos="10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D2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2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2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:rsidTr="0066499D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44138">
              <w:rPr>
                <w:rFonts w:asciiTheme="majorBidi" w:hAnsiTheme="majorBidi" w:cstheme="majorBidi"/>
                <w:bCs/>
                <w:sz w:val="24"/>
                <w:szCs w:val="24"/>
              </w:rPr>
              <w:t>410,740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192,140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15,75</w:t>
            </w:r>
            <w:r w:rsidR="005C7796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37,21</w:t>
            </w:r>
            <w:r w:rsidR="005C7796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:rsidR="00BF36BF" w:rsidRPr="00E16C44" w:rsidRDefault="00BF36BF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655,848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tabs>
                <w:tab w:val="left" w:pos="970"/>
                <w:tab w:val="decimal" w:pos="1366"/>
              </w:tabs>
              <w:spacing w:line="240" w:lineRule="auto"/>
              <w:ind w:right="3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655,848</w:t>
            </w:r>
          </w:p>
        </w:tc>
      </w:tr>
      <w:tr w:rsidR="00BF36BF" w:rsidRPr="00D022DD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21,254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7,519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28,786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(28,786)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6BF" w:rsidRPr="00D022DD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431,994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192,153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15,75</w:t>
            </w:r>
            <w:r w:rsidR="005C7796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44,73</w:t>
            </w:r>
            <w:r w:rsidR="005C779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684,634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(28,786)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655,848</w:t>
            </w:r>
          </w:p>
        </w:tc>
      </w:tr>
      <w:tr w:rsidR="00BF36BF" w:rsidRPr="00D022DD" w:rsidTr="0066499D">
        <w:trPr>
          <w:trHeight w:val="332"/>
        </w:trPr>
        <w:tc>
          <w:tcPr>
            <w:tcW w:w="3330" w:type="dxa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A661CE" w:rsidRDefault="00BF36BF" w:rsidP="0066499D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BE50DB">
              <w:rPr>
                <w:rFonts w:asciiTheme="majorBidi" w:hAnsiTheme="majorBidi" w:cstheme="majorBidi"/>
                <w:bCs/>
                <w:sz w:val="24"/>
                <w:szCs w:val="24"/>
              </w:rPr>
              <w:t>(367,646)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(187,245)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bCs/>
                <w:sz w:val="24"/>
                <w:szCs w:val="24"/>
              </w:rPr>
              <w:t>(5,328)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sz w:val="24"/>
                <w:szCs w:val="24"/>
              </w:rPr>
              <w:t>(41,474)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(601,693)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37,660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(564,033)</w:t>
            </w:r>
          </w:p>
        </w:tc>
      </w:tr>
      <w:tr w:rsidR="00BF36BF" w:rsidRPr="00D022DD" w:rsidTr="00393897">
        <w:trPr>
          <w:trHeight w:val="360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393897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64,348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393897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4,908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393897">
            <w:pPr>
              <w:tabs>
                <w:tab w:val="clear" w:pos="907"/>
                <w:tab w:val="decimal" w:pos="1096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sz w:val="24"/>
                <w:szCs w:val="24"/>
              </w:rPr>
              <w:t>10,42</w:t>
            </w:r>
            <w:r w:rsidR="005C779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36BF" w:rsidRPr="008179CA" w:rsidRDefault="00BF36BF" w:rsidP="00393897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sz w:val="24"/>
                <w:szCs w:val="24"/>
              </w:rPr>
              <w:t>3,2</w:t>
            </w:r>
            <w:r w:rsidR="005C7796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72" w:type="dxa"/>
            <w:vAlign w:val="bottom"/>
          </w:tcPr>
          <w:p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393897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82,941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393897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393897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8,874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393897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6BF" w:rsidRPr="00C2248F" w:rsidRDefault="00BF36BF" w:rsidP="00393897">
            <w:pPr>
              <w:tabs>
                <w:tab w:val="clear" w:pos="907"/>
                <w:tab w:val="left" w:pos="884"/>
                <w:tab w:val="left" w:pos="1045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91,815</w:t>
            </w:r>
          </w:p>
        </w:tc>
      </w:tr>
      <w:tr w:rsidR="00BF36BF" w:rsidRPr="00D022DD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C2248F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4C30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,522</w:t>
            </w:r>
          </w:p>
        </w:tc>
      </w:tr>
      <w:tr w:rsidR="00BF36BF" w:rsidRPr="00D022DD" w:rsidTr="0066499D">
        <w:trPr>
          <w:trHeight w:val="270"/>
        </w:trPr>
        <w:tc>
          <w:tcPr>
            <w:tcW w:w="3330" w:type="dxa"/>
            <w:noWrap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C2248F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sz w:val="24"/>
                <w:szCs w:val="24"/>
              </w:rPr>
              <w:t>110,337</w:t>
            </w:r>
          </w:p>
        </w:tc>
      </w:tr>
      <w:tr w:rsidR="00BF36BF" w:rsidRPr="00D022DD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BF36BF" w:rsidRPr="00C2248F" w:rsidRDefault="00BF36BF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71B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312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D29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71B8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Pr="00FD291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1222" w:rsidRPr="00D022DD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931222" w:rsidRPr="00D022DD" w:rsidRDefault="00931222" w:rsidP="00931222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ส่วนแบ่ง</w:t>
            </w:r>
            <w:r w:rsidR="0042487B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กำไรสุทธิ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:rsidR="00931222" w:rsidRPr="008179CA" w:rsidRDefault="00931222" w:rsidP="00931222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8179CA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8179CA" w:rsidRDefault="00931222" w:rsidP="00931222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8179CA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8179CA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8179CA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931222" w:rsidRPr="008179CA" w:rsidRDefault="00931222" w:rsidP="009312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931222" w:rsidRPr="008179CA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931222" w:rsidRPr="00FD291E" w:rsidRDefault="005171B8" w:rsidP="005171B8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151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312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4151B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931222" w:rsidRPr="00D022DD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931222" w:rsidRPr="00D022DD" w:rsidRDefault="00931222" w:rsidP="00931222">
            <w:pP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D022DD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D022DD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D022DD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D022DD" w:rsidRDefault="00931222" w:rsidP="009312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931222" w:rsidRPr="00D022DD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1222" w:rsidRPr="00C2248F" w:rsidRDefault="00931222" w:rsidP="00931222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8A">
              <w:rPr>
                <w:rFonts w:asciiTheme="majorBidi" w:hAnsiTheme="majorBidi" w:cstheme="majorBidi"/>
                <w:sz w:val="24"/>
                <w:szCs w:val="24"/>
              </w:rPr>
              <w:t>(1,025)</w:t>
            </w:r>
          </w:p>
        </w:tc>
      </w:tr>
      <w:tr w:rsidR="00931222" w:rsidRPr="00D022DD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931222" w:rsidRPr="00D022DD" w:rsidRDefault="00931222" w:rsidP="00931222">
            <w:pP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D022DD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D022DD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D022DD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931222" w:rsidRPr="00D022DD" w:rsidRDefault="00931222" w:rsidP="009312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931222" w:rsidRPr="00D022DD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D022DD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1222" w:rsidRPr="00C2248F" w:rsidRDefault="00931222" w:rsidP="00931222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(22,864)</w:t>
            </w:r>
          </w:p>
        </w:tc>
      </w:tr>
      <w:tr w:rsidR="00931222" w:rsidRPr="00E16C44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931222" w:rsidRPr="00E16C44" w:rsidRDefault="00931222" w:rsidP="0093122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931222" w:rsidRPr="00E16C44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931222" w:rsidRPr="00C2248F" w:rsidRDefault="00A52DD6" w:rsidP="00B503E8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4151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31222" w:rsidRPr="008176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4151B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931222" w:rsidRPr="00E16C44" w:rsidTr="0066499D">
        <w:trPr>
          <w:trHeight w:val="315"/>
        </w:trPr>
        <w:tc>
          <w:tcPr>
            <w:tcW w:w="3330" w:type="dxa"/>
            <w:noWrap/>
            <w:vAlign w:val="bottom"/>
            <w:hideMark/>
          </w:tcPr>
          <w:p w:rsidR="00931222" w:rsidRPr="00E16C44" w:rsidRDefault="00931222" w:rsidP="0093122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931222" w:rsidRPr="00E16C44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931222" w:rsidRPr="00015B7A" w:rsidRDefault="00622F2B" w:rsidP="00622F2B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(883)</w:t>
            </w:r>
          </w:p>
        </w:tc>
      </w:tr>
      <w:tr w:rsidR="00931222" w:rsidRPr="00E16C44" w:rsidTr="0066499D">
        <w:trPr>
          <w:trHeight w:val="314"/>
        </w:trPr>
        <w:tc>
          <w:tcPr>
            <w:tcW w:w="3330" w:type="dxa"/>
            <w:noWrap/>
            <w:vAlign w:val="bottom"/>
            <w:hideMark/>
          </w:tcPr>
          <w:p w:rsidR="00931222" w:rsidRPr="00E16C44" w:rsidRDefault="00931222" w:rsidP="00931222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1222" w:rsidRPr="00E16C44" w:rsidRDefault="00931222" w:rsidP="009312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931222" w:rsidRPr="00E16C44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31222" w:rsidRPr="00E332B0" w:rsidRDefault="005171B8" w:rsidP="00B503E8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41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931222" w:rsidRPr="00E33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41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878</w:t>
            </w:r>
          </w:p>
        </w:tc>
      </w:tr>
      <w:tr w:rsidR="00BF36BF" w:rsidRPr="00E16C44" w:rsidTr="00BF36BF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BF36BF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งวดสามเดือน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 w:rsidRPr="00BF36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4959F5" w:rsidRDefault="00BF36BF" w:rsidP="0066499D">
            <w:pPr>
              <w:tabs>
                <w:tab w:val="clear" w:pos="6322"/>
                <w:tab w:val="left" w:pos="113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:rsidTr="0066499D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BF36BF" w:rsidRPr="004959F5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A95E04">
              <w:rPr>
                <w:rFonts w:asciiTheme="majorBidi" w:hAnsiTheme="majorBidi" w:cstheme="majorBidi"/>
                <w:bCs/>
                <w:sz w:val="24"/>
                <w:szCs w:val="24"/>
              </w:rPr>
              <w:t>394,433</w:t>
            </w:r>
          </w:p>
        </w:tc>
        <w:tc>
          <w:tcPr>
            <w:tcW w:w="270" w:type="dxa"/>
          </w:tcPr>
          <w:p w:rsidR="00BF36BF" w:rsidRPr="004959F5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</w:tcPr>
          <w:p w:rsidR="00BF36BF" w:rsidRPr="004959F5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A95E04">
              <w:rPr>
                <w:rFonts w:asciiTheme="majorBidi" w:hAnsiTheme="majorBidi" w:cstheme="majorBidi"/>
                <w:bCs/>
                <w:sz w:val="24"/>
                <w:szCs w:val="24"/>
              </w:rPr>
              <w:t>159,791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spacing w:line="240" w:lineRule="auto"/>
              <w:ind w:right="-1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15,040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42,739</w:t>
            </w:r>
          </w:p>
        </w:tc>
        <w:tc>
          <w:tcPr>
            <w:tcW w:w="272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:rsidR="00BF36BF" w:rsidRPr="00E16C44" w:rsidRDefault="00BF36BF" w:rsidP="0066499D">
            <w:pPr>
              <w:tabs>
                <w:tab w:val="clear" w:pos="907"/>
                <w:tab w:val="left" w:pos="792"/>
                <w:tab w:val="left" w:pos="106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612</w:t>
            </w:r>
            <w:r w:rsidR="009077C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003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tabs>
                <w:tab w:val="clear" w:pos="907"/>
                <w:tab w:val="decimal" w:pos="612"/>
                <w:tab w:val="left" w:pos="79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612,003</w:t>
            </w:r>
          </w:p>
        </w:tc>
      </w:tr>
      <w:tr w:rsidR="00BF36BF" w:rsidRPr="00D022DD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42,957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266F28" w:rsidP="0066499D">
            <w:pPr>
              <w:tabs>
                <w:tab w:val="clear" w:pos="907"/>
                <w:tab w:val="decimal" w:pos="882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BF36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7,483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E5D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(50,453)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876597" w:rsidP="0066499D">
            <w:pPr>
              <w:tabs>
                <w:tab w:val="clear" w:pos="680"/>
                <w:tab w:val="clear" w:pos="907"/>
                <w:tab w:val="left" w:pos="8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BF36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6BF" w:rsidRPr="00D022DD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E04">
              <w:rPr>
                <w:rFonts w:asciiTheme="majorBidi" w:hAnsiTheme="majorBidi" w:cstheme="majorBidi"/>
                <w:sz w:val="24"/>
                <w:szCs w:val="24"/>
              </w:rPr>
              <w:t>437,390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E04">
              <w:rPr>
                <w:rFonts w:asciiTheme="majorBidi" w:hAnsiTheme="majorBidi" w:cstheme="majorBidi"/>
                <w:sz w:val="24"/>
                <w:szCs w:val="24"/>
              </w:rPr>
              <w:t>159,804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15,040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50,222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="00650D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(50,453)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612,003</w:t>
            </w:r>
          </w:p>
        </w:tc>
      </w:tr>
      <w:tr w:rsidR="00BF36BF" w:rsidRPr="00D022DD" w:rsidTr="0066499D">
        <w:trPr>
          <w:trHeight w:val="332"/>
        </w:trPr>
        <w:tc>
          <w:tcPr>
            <w:tcW w:w="3330" w:type="dxa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A95E04">
              <w:rPr>
                <w:rFonts w:asciiTheme="majorBidi" w:hAnsiTheme="majorBidi" w:cstheme="majorBidi"/>
                <w:bCs/>
                <w:sz w:val="24"/>
                <w:szCs w:val="24"/>
              </w:rPr>
              <w:t>352,123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A95E04">
              <w:rPr>
                <w:rFonts w:asciiTheme="majorBidi" w:hAnsiTheme="majorBidi" w:cstheme="majorBidi"/>
                <w:bCs/>
                <w:sz w:val="24"/>
                <w:szCs w:val="24"/>
              </w:rPr>
              <w:t>150,066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(5,406)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(43,965)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3E7C">
              <w:rPr>
                <w:rFonts w:asciiTheme="majorBidi" w:hAnsiTheme="majorBidi" w:cstheme="majorBidi"/>
                <w:sz w:val="24"/>
                <w:szCs w:val="24"/>
              </w:rPr>
              <w:t>551,560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3E7C">
              <w:rPr>
                <w:rFonts w:asciiTheme="majorBidi" w:hAnsiTheme="majorBidi" w:cstheme="majorBidi"/>
                <w:sz w:val="24"/>
                <w:szCs w:val="24"/>
              </w:rPr>
              <w:t>43,568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(507,992)</w:t>
            </w:r>
          </w:p>
        </w:tc>
      </w:tr>
      <w:tr w:rsidR="00BF36BF" w:rsidRPr="00D022DD" w:rsidTr="00932E40">
        <w:trPr>
          <w:trHeight w:val="360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932E40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E04">
              <w:rPr>
                <w:rFonts w:asciiTheme="majorBidi" w:hAnsiTheme="majorBidi" w:cstheme="majorBidi"/>
                <w:sz w:val="24"/>
                <w:szCs w:val="24"/>
              </w:rPr>
              <w:t>85,267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932E40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E04">
              <w:rPr>
                <w:rFonts w:asciiTheme="majorBidi" w:hAnsiTheme="majorBidi" w:cstheme="majorBidi"/>
                <w:sz w:val="24"/>
                <w:szCs w:val="24"/>
              </w:rPr>
              <w:t>9,738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932E40">
            <w:pPr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CE3E7C">
              <w:rPr>
                <w:rFonts w:asciiTheme="majorBidi" w:hAnsiTheme="majorBidi" w:cstheme="majorBidi"/>
                <w:bCs/>
                <w:sz w:val="24"/>
                <w:szCs w:val="24"/>
              </w:rPr>
              <w:t>634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36BF" w:rsidRPr="008179CA" w:rsidRDefault="00BF36BF" w:rsidP="00932E40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6,257</w:t>
            </w:r>
          </w:p>
        </w:tc>
        <w:tc>
          <w:tcPr>
            <w:tcW w:w="272" w:type="dxa"/>
            <w:vAlign w:val="bottom"/>
          </w:tcPr>
          <w:p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932E40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3E7C">
              <w:rPr>
                <w:rFonts w:asciiTheme="majorBidi" w:hAnsiTheme="majorBidi" w:cstheme="majorBidi"/>
                <w:sz w:val="24"/>
                <w:szCs w:val="24"/>
              </w:rPr>
              <w:t>110,896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932E40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932E40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3E7C">
              <w:rPr>
                <w:rFonts w:asciiTheme="majorBidi" w:hAnsiTheme="majorBidi" w:cstheme="majorBidi"/>
                <w:sz w:val="24"/>
                <w:szCs w:val="24"/>
              </w:rPr>
              <w:t>(6,885)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932E40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6BF" w:rsidRPr="00C2248F" w:rsidRDefault="00BF36BF" w:rsidP="00932E40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104,011</w:t>
            </w:r>
          </w:p>
        </w:tc>
      </w:tr>
      <w:tr w:rsidR="00BF36BF" w:rsidRPr="00D022DD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C2248F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24,882</w:t>
            </w:r>
          </w:p>
        </w:tc>
      </w:tr>
      <w:tr w:rsidR="00AB1820" w:rsidRPr="00D022DD" w:rsidTr="00EC16A8">
        <w:trPr>
          <w:trHeight w:val="288"/>
        </w:trPr>
        <w:tc>
          <w:tcPr>
            <w:tcW w:w="3330" w:type="dxa"/>
            <w:noWrap/>
            <w:vAlign w:val="bottom"/>
          </w:tcPr>
          <w:p w:rsidR="00AB1820" w:rsidRPr="00D022DD" w:rsidRDefault="00AB1820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AB1820" w:rsidRPr="008179CA" w:rsidRDefault="00AB1820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AB1820" w:rsidRPr="008441A3" w:rsidRDefault="00AB1820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128,893</w:t>
            </w:r>
          </w:p>
        </w:tc>
      </w:tr>
      <w:tr w:rsidR="00AB1820" w:rsidRPr="00D022DD" w:rsidTr="00EC16A8">
        <w:trPr>
          <w:trHeight w:val="270"/>
        </w:trPr>
        <w:tc>
          <w:tcPr>
            <w:tcW w:w="3330" w:type="dxa"/>
            <w:noWrap/>
            <w:vAlign w:val="bottom"/>
            <w:hideMark/>
          </w:tcPr>
          <w:p w:rsidR="00AB1820" w:rsidRPr="00D022DD" w:rsidRDefault="00AB1820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AB1820" w:rsidRPr="008179CA" w:rsidRDefault="00AB1820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AB1820" w:rsidRPr="008179CA" w:rsidRDefault="00AB1820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AB1820" w:rsidRPr="00C2248F" w:rsidRDefault="00AB1820" w:rsidP="00AA4072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(56,173)</w:t>
            </w:r>
          </w:p>
        </w:tc>
      </w:tr>
      <w:tr w:rsidR="00AB1820" w:rsidRPr="00D022DD" w:rsidTr="00EC16A8">
        <w:trPr>
          <w:trHeight w:val="207"/>
        </w:trPr>
        <w:tc>
          <w:tcPr>
            <w:tcW w:w="3330" w:type="dxa"/>
            <w:noWrap/>
            <w:vAlign w:val="bottom"/>
          </w:tcPr>
          <w:p w:rsidR="00AB1820" w:rsidRPr="00D022DD" w:rsidRDefault="00AB1820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8179CA" w:rsidRDefault="00AB1820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AB1820" w:rsidRPr="008179CA" w:rsidRDefault="00AB1820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AB1820" w:rsidRPr="00C2248F" w:rsidRDefault="00AB1820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(375)</w:t>
            </w:r>
          </w:p>
        </w:tc>
      </w:tr>
      <w:tr w:rsidR="00AB1820" w:rsidRPr="00D022DD" w:rsidTr="00EC16A8">
        <w:trPr>
          <w:trHeight w:val="288"/>
        </w:trPr>
        <w:tc>
          <w:tcPr>
            <w:tcW w:w="3330" w:type="dxa"/>
            <w:noWrap/>
            <w:vAlign w:val="bottom"/>
          </w:tcPr>
          <w:p w:rsidR="00AB1820" w:rsidRPr="00D022DD" w:rsidRDefault="00AB1820" w:rsidP="00AB1820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AB1820" w:rsidRPr="00D022DD" w:rsidRDefault="00AB1820" w:rsidP="00AB1820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AB1820" w:rsidRDefault="00AB1820" w:rsidP="00AB1820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(26,969)</w:t>
            </w:r>
          </w:p>
        </w:tc>
      </w:tr>
      <w:tr w:rsidR="00AB1820" w:rsidRPr="00D022DD" w:rsidTr="00EC16A8">
        <w:trPr>
          <w:trHeight w:val="288"/>
        </w:trPr>
        <w:tc>
          <w:tcPr>
            <w:tcW w:w="3330" w:type="dxa"/>
            <w:noWrap/>
            <w:vAlign w:val="bottom"/>
          </w:tcPr>
          <w:p w:rsidR="00AB1820" w:rsidRPr="00D022DD" w:rsidRDefault="00AB1820" w:rsidP="00AB1820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AB1820" w:rsidRPr="00D022DD" w:rsidRDefault="00AB1820" w:rsidP="00AB1820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AB1820" w:rsidRDefault="00AB1820" w:rsidP="00AA4072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45,376</w:t>
            </w:r>
          </w:p>
        </w:tc>
      </w:tr>
      <w:tr w:rsidR="00AB1820" w:rsidRPr="00D022DD" w:rsidTr="00EC16A8">
        <w:trPr>
          <w:trHeight w:val="288"/>
        </w:trPr>
        <w:tc>
          <w:tcPr>
            <w:tcW w:w="3330" w:type="dxa"/>
            <w:noWrap/>
            <w:vAlign w:val="bottom"/>
          </w:tcPr>
          <w:p w:rsidR="00AB1820" w:rsidRPr="00D022DD" w:rsidRDefault="00AB1820" w:rsidP="00AB1820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AB1820" w:rsidRPr="00D022DD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AB1820" w:rsidRPr="00D022DD" w:rsidRDefault="00AB1820" w:rsidP="00AB1820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D022DD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AB1820" w:rsidRPr="00C2248F" w:rsidRDefault="00AB1820" w:rsidP="00AB1820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(4,373)</w:t>
            </w:r>
          </w:p>
        </w:tc>
      </w:tr>
      <w:tr w:rsidR="00AB1820" w:rsidRPr="00E16C44" w:rsidTr="00EC16A8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AB1820" w:rsidRPr="00E16C44" w:rsidRDefault="00AB1820" w:rsidP="00AB182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AB1820" w:rsidRPr="00E16C44" w:rsidRDefault="00AB1820" w:rsidP="00AB1820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B1820" w:rsidRPr="00C2248F" w:rsidRDefault="00AB1820" w:rsidP="00AB1820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41,003</w:t>
            </w:r>
          </w:p>
        </w:tc>
      </w:tr>
      <w:tr w:rsidR="00AB1820" w:rsidRPr="00E16C44" w:rsidTr="00AA4072">
        <w:trPr>
          <w:trHeight w:val="315"/>
        </w:trPr>
        <w:tc>
          <w:tcPr>
            <w:tcW w:w="3330" w:type="dxa"/>
            <w:noWrap/>
            <w:vAlign w:val="bottom"/>
            <w:hideMark/>
          </w:tcPr>
          <w:p w:rsidR="00AB1820" w:rsidRPr="00E16C44" w:rsidRDefault="00AB1820" w:rsidP="00AB182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AB1820" w:rsidRPr="00E16C44" w:rsidRDefault="00AB1820" w:rsidP="00AB1820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1820" w:rsidRPr="00E16C44" w:rsidTr="00AA4072">
        <w:trPr>
          <w:trHeight w:val="314"/>
        </w:trPr>
        <w:tc>
          <w:tcPr>
            <w:tcW w:w="3330" w:type="dxa"/>
            <w:noWrap/>
            <w:vAlign w:val="bottom"/>
          </w:tcPr>
          <w:p w:rsidR="00AB1820" w:rsidRPr="00E16C44" w:rsidRDefault="00AB1820" w:rsidP="00AB1820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B1820" w:rsidRPr="00E16C44" w:rsidRDefault="00AB1820" w:rsidP="00AB182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B1820" w:rsidRPr="00E16C44" w:rsidRDefault="00AB1820" w:rsidP="00AB1820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AB1820" w:rsidRPr="00E16C44" w:rsidRDefault="00AB1820" w:rsidP="00AB1820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AB1820" w:rsidRPr="00E16C44" w:rsidRDefault="00AB1820" w:rsidP="00AB1820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:rsidR="00AB1820" w:rsidRPr="00CC7B8A" w:rsidRDefault="00AB1820" w:rsidP="00AB1820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BF36BF" w:rsidRDefault="00BF36BF">
      <w:r>
        <w:br w:type="page"/>
      </w: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BF36BF" w:rsidRPr="002E73A9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2E73A9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งวดหกเดือน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332FD0" w:rsidRDefault="00BF36BF" w:rsidP="0066499D">
            <w:pPr>
              <w:tabs>
                <w:tab w:val="clear" w:pos="4451"/>
                <w:tab w:val="left" w:pos="10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32F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32F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32F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:rsidTr="0066499D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821,016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767,877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31,418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75,560</w:t>
            </w:r>
          </w:p>
        </w:tc>
        <w:tc>
          <w:tcPr>
            <w:tcW w:w="272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:rsidR="00BF36BF" w:rsidRPr="00E16C44" w:rsidRDefault="00BF36BF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1,695,871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tabs>
                <w:tab w:val="left" w:pos="970"/>
                <w:tab w:val="decimal" w:pos="1366"/>
              </w:tabs>
              <w:spacing w:line="240" w:lineRule="auto"/>
              <w:ind w:right="3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1,695,871</w:t>
            </w:r>
          </w:p>
        </w:tc>
      </w:tr>
      <w:tr w:rsidR="00BF36BF" w:rsidRPr="008179CA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39,495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15,293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54,815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(54,815)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6BF" w:rsidRPr="008179CA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860,511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767,904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31,418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90,853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1,750,686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(54,815)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1,695,871</w:t>
            </w:r>
          </w:p>
        </w:tc>
      </w:tr>
      <w:tr w:rsidR="00BF36BF" w:rsidRPr="008179CA" w:rsidTr="0066499D">
        <w:trPr>
          <w:trHeight w:val="332"/>
        </w:trPr>
        <w:tc>
          <w:tcPr>
            <w:tcW w:w="3330" w:type="dxa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57578">
              <w:rPr>
                <w:rFonts w:asciiTheme="majorBidi" w:hAnsiTheme="majorBidi" w:cstheme="majorBidi"/>
                <w:bCs/>
                <w:sz w:val="24"/>
                <w:szCs w:val="24"/>
              </w:rPr>
              <w:t>(715,754)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(710,772)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44138">
              <w:rPr>
                <w:rFonts w:asciiTheme="majorBidi" w:hAnsiTheme="majorBidi" w:cstheme="majorBidi"/>
                <w:bCs/>
                <w:sz w:val="24"/>
                <w:szCs w:val="24"/>
              </w:rPr>
              <w:t>(10,639)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(82,857)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(1,520,022)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59,530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4138">
              <w:rPr>
                <w:rFonts w:asciiTheme="majorBidi" w:hAnsiTheme="majorBidi" w:cstheme="majorBidi"/>
                <w:sz w:val="24"/>
                <w:szCs w:val="24"/>
              </w:rPr>
              <w:t>(1,460,</w:t>
            </w:r>
            <w:r w:rsidRPr="00944138">
              <w:rPr>
                <w:rFonts w:asciiTheme="majorBidi" w:hAnsiTheme="majorBidi" w:cstheme="majorBidi"/>
                <w:bCs/>
                <w:sz w:val="24"/>
                <w:szCs w:val="24"/>
              </w:rPr>
              <w:t>492</w:t>
            </w:r>
            <w:r w:rsidRPr="009441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F36BF" w:rsidRPr="00C2248F" w:rsidTr="00C864C0">
        <w:trPr>
          <w:trHeight w:val="360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7578">
              <w:rPr>
                <w:rFonts w:asciiTheme="majorBidi" w:hAnsiTheme="majorBidi" w:cstheme="majorBidi"/>
                <w:sz w:val="24"/>
                <w:szCs w:val="24"/>
              </w:rPr>
              <w:t>144,757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  <w:tab w:val="decimal" w:pos="1366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57,132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C864C0">
            <w:pPr>
              <w:tabs>
                <w:tab w:val="clear" w:pos="907"/>
                <w:tab w:val="clear" w:pos="2807"/>
                <w:tab w:val="clear" w:pos="4451"/>
                <w:tab w:val="decimal" w:pos="1154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4138">
              <w:rPr>
                <w:rFonts w:asciiTheme="majorBidi" w:hAnsiTheme="majorBidi" w:cstheme="majorBidi"/>
                <w:sz w:val="24"/>
                <w:szCs w:val="24"/>
              </w:rPr>
              <w:t>20,779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36BF" w:rsidRPr="008179CA" w:rsidRDefault="00BF36BF" w:rsidP="00C864C0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7,996</w:t>
            </w:r>
          </w:p>
        </w:tc>
        <w:tc>
          <w:tcPr>
            <w:tcW w:w="272" w:type="dxa"/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C864C0">
            <w:pPr>
              <w:tabs>
                <w:tab w:val="clear" w:pos="907"/>
                <w:tab w:val="clear" w:pos="2807"/>
                <w:tab w:val="clear" w:pos="4451"/>
                <w:tab w:val="left" w:pos="792"/>
                <w:tab w:val="left" w:pos="1062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230,664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decimal" w:pos="972"/>
                <w:tab w:val="left" w:pos="1066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0DB">
              <w:rPr>
                <w:rFonts w:asciiTheme="majorBidi" w:hAnsiTheme="majorBidi" w:cstheme="majorBidi"/>
                <w:sz w:val="24"/>
                <w:szCs w:val="24"/>
              </w:rPr>
              <w:t>4,715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C864C0">
            <w:pPr>
              <w:tabs>
                <w:tab w:val="clear" w:pos="2807"/>
                <w:tab w:val="clear" w:pos="4451"/>
                <w:tab w:val="left" w:pos="1147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6BF" w:rsidRPr="00C2248F" w:rsidRDefault="00BF36BF" w:rsidP="00C864C0">
            <w:pPr>
              <w:tabs>
                <w:tab w:val="clear" w:pos="907"/>
                <w:tab w:val="clear" w:pos="2807"/>
                <w:tab w:val="clear" w:pos="4451"/>
                <w:tab w:val="left" w:pos="884"/>
                <w:tab w:val="left" w:pos="1147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4138">
              <w:rPr>
                <w:rFonts w:asciiTheme="majorBidi" w:hAnsiTheme="majorBidi" w:cstheme="majorBidi"/>
                <w:sz w:val="24"/>
                <w:szCs w:val="24"/>
              </w:rPr>
              <w:t>235,379</w:t>
            </w:r>
          </w:p>
        </w:tc>
      </w:tr>
      <w:tr w:rsidR="00BF36BF" w:rsidRPr="00C2248F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C2248F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40,132</w:t>
            </w:r>
          </w:p>
        </w:tc>
      </w:tr>
      <w:tr w:rsidR="00BF36BF" w:rsidRPr="00C2248F" w:rsidTr="0066499D">
        <w:trPr>
          <w:trHeight w:val="270"/>
        </w:trPr>
        <w:tc>
          <w:tcPr>
            <w:tcW w:w="3330" w:type="dxa"/>
            <w:noWrap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C2248F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4138">
              <w:rPr>
                <w:rFonts w:asciiTheme="majorBidi" w:hAnsiTheme="majorBidi" w:cstheme="majorBidi"/>
                <w:sz w:val="24"/>
                <w:szCs w:val="24"/>
              </w:rPr>
              <w:t>275,511</w:t>
            </w:r>
          </w:p>
        </w:tc>
      </w:tr>
      <w:tr w:rsidR="00BF36BF" w:rsidRPr="00C2248F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BF36BF" w:rsidRPr="00C2248F" w:rsidRDefault="00BF36BF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FC4DEF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C4DEF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F36BF" w:rsidRPr="00C2248F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ส่วนแบ่ง</w:t>
            </w:r>
            <w:r w:rsidR="00FC4DEF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กำไร</w:t>
            </w:r>
            <w:r w:rsidR="00502528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สุทธิ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Default="00195B69" w:rsidP="00FC4DEF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F36B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BF36BF" w:rsidRPr="00C2248F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ind w:left="162" w:hanging="16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Default="0081768A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8A">
              <w:rPr>
                <w:rFonts w:asciiTheme="majorBidi" w:hAnsiTheme="majorBidi" w:cstheme="majorBidi"/>
                <w:sz w:val="24"/>
                <w:szCs w:val="24"/>
              </w:rPr>
              <w:t>(662)</w:t>
            </w:r>
          </w:p>
        </w:tc>
      </w:tr>
      <w:tr w:rsidR="00BF36BF" w:rsidRPr="00C2248F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C2248F" w:rsidRDefault="00BF36BF" w:rsidP="0066499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(47,092)</w:t>
            </w:r>
          </w:p>
        </w:tc>
      </w:tr>
      <w:tr w:rsidR="00BF36BF" w:rsidRPr="00C2248F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C2248F" w:rsidRDefault="00A44CA3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95B6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1768A" w:rsidRPr="008176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95B69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</w:tr>
      <w:tr w:rsidR="00BF36BF" w:rsidRPr="00015B7A" w:rsidTr="0066499D">
        <w:trPr>
          <w:trHeight w:val="315"/>
        </w:trPr>
        <w:tc>
          <w:tcPr>
            <w:tcW w:w="3330" w:type="dxa"/>
            <w:noWrap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015B7A" w:rsidRDefault="00BF36BF" w:rsidP="0066499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409C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4CA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44CA3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F36BF" w:rsidRPr="00015B7A" w:rsidTr="0066499D">
        <w:trPr>
          <w:trHeight w:val="314"/>
        </w:trPr>
        <w:tc>
          <w:tcPr>
            <w:tcW w:w="3330" w:type="dxa"/>
            <w:noWrap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015B7A" w:rsidRDefault="00A44CA3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195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81768A" w:rsidRPr="008176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95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499</w:t>
            </w:r>
          </w:p>
        </w:tc>
      </w:tr>
    </w:tbl>
    <w:p w:rsidR="00084254" w:rsidRDefault="00084254">
      <w:r>
        <w:br w:type="page"/>
      </w: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BF36BF" w:rsidRPr="002E73A9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2E73A9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งวดหกเดือน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4959F5" w:rsidRDefault="00BF36BF" w:rsidP="0066499D">
            <w:pPr>
              <w:tabs>
                <w:tab w:val="clear" w:pos="6322"/>
                <w:tab w:val="left" w:pos="113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:rsidTr="0066499D">
        <w:trPr>
          <w:trHeight w:val="225"/>
        </w:trPr>
        <w:tc>
          <w:tcPr>
            <w:tcW w:w="3330" w:type="dxa"/>
            <w:noWrap/>
          </w:tcPr>
          <w:p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:rsidTr="0066499D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66AB9">
              <w:rPr>
                <w:rFonts w:asciiTheme="majorBidi" w:hAnsiTheme="majorBidi" w:cstheme="majorBidi"/>
                <w:bCs/>
                <w:sz w:val="24"/>
                <w:szCs w:val="24"/>
              </w:rPr>
              <w:t>779,093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B2E21">
              <w:rPr>
                <w:rFonts w:asciiTheme="majorBidi" w:hAnsiTheme="majorBidi" w:cstheme="majorBidi"/>
                <w:bCs/>
                <w:sz w:val="24"/>
                <w:szCs w:val="24"/>
              </w:rPr>
              <w:t>493,270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spacing w:line="240" w:lineRule="auto"/>
              <w:ind w:right="-1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29,843</w:t>
            </w:r>
          </w:p>
        </w:tc>
        <w:tc>
          <w:tcPr>
            <w:tcW w:w="270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B2E21">
              <w:rPr>
                <w:rFonts w:asciiTheme="majorBidi" w:hAnsiTheme="majorBidi" w:cstheme="majorBidi"/>
                <w:bCs/>
                <w:sz w:val="24"/>
                <w:szCs w:val="24"/>
              </w:rPr>
              <w:t>84,093</w:t>
            </w:r>
          </w:p>
        </w:tc>
        <w:tc>
          <w:tcPr>
            <w:tcW w:w="272" w:type="dxa"/>
          </w:tcPr>
          <w:p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:rsidR="00BF36BF" w:rsidRPr="00E16C44" w:rsidRDefault="00BF36BF" w:rsidP="002B468C">
            <w:pPr>
              <w:tabs>
                <w:tab w:val="clear" w:pos="907"/>
                <w:tab w:val="left" w:pos="792"/>
                <w:tab w:val="left" w:pos="106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1,386,299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58341D">
            <w:pPr>
              <w:tabs>
                <w:tab w:val="clear" w:pos="907"/>
                <w:tab w:val="decimal" w:pos="612"/>
                <w:tab w:val="left" w:pos="97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1,386,299</w:t>
            </w:r>
          </w:p>
        </w:tc>
      </w:tr>
      <w:tr w:rsidR="00BF36BF" w:rsidRPr="008179CA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68,514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58341D" w:rsidP="0058341D">
            <w:pPr>
              <w:tabs>
                <w:tab w:val="clear" w:pos="907"/>
                <w:tab w:val="decimal" w:pos="340"/>
              </w:tabs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BF36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18,298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86,848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BF36BF" w:rsidP="002B468C">
            <w:pPr>
              <w:tabs>
                <w:tab w:val="left" w:pos="114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(86,848)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8179CA" w:rsidRDefault="00BF36BF" w:rsidP="0058341D">
            <w:pPr>
              <w:tabs>
                <w:tab w:val="clear" w:pos="680"/>
                <w:tab w:val="clear" w:pos="907"/>
                <w:tab w:val="left" w:pos="888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6BF" w:rsidRPr="008179CA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6AB9">
              <w:rPr>
                <w:rFonts w:asciiTheme="majorBidi" w:hAnsiTheme="majorBidi" w:cstheme="majorBidi"/>
                <w:sz w:val="24"/>
                <w:szCs w:val="24"/>
              </w:rPr>
              <w:t>847,607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2E21">
              <w:rPr>
                <w:rFonts w:asciiTheme="majorBidi" w:hAnsiTheme="majorBidi" w:cstheme="majorBidi"/>
                <w:sz w:val="24"/>
                <w:szCs w:val="24"/>
              </w:rPr>
              <w:t>493,306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29,843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102,391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1,473,147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(86,848)</w:t>
            </w:r>
          </w:p>
        </w:tc>
        <w:tc>
          <w:tcPr>
            <w:tcW w:w="268" w:type="dxa"/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1,386,299</w:t>
            </w:r>
          </w:p>
        </w:tc>
      </w:tr>
      <w:tr w:rsidR="00BF36BF" w:rsidRPr="008179CA" w:rsidTr="0066499D">
        <w:trPr>
          <w:trHeight w:val="332"/>
        </w:trPr>
        <w:tc>
          <w:tcPr>
            <w:tcW w:w="3330" w:type="dxa"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366AB9">
              <w:rPr>
                <w:rFonts w:asciiTheme="majorBidi" w:hAnsiTheme="majorBidi" w:cstheme="majorBidi"/>
                <w:bCs/>
                <w:sz w:val="24"/>
                <w:szCs w:val="24"/>
              </w:rPr>
              <w:t>667,681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DB2E21">
              <w:rPr>
                <w:rFonts w:asciiTheme="majorBidi" w:hAnsiTheme="majorBidi" w:cstheme="majorBidi"/>
                <w:bCs/>
                <w:sz w:val="24"/>
                <w:szCs w:val="24"/>
              </w:rPr>
              <w:t>456,476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(10,380)</w:t>
            </w:r>
          </w:p>
        </w:tc>
        <w:tc>
          <w:tcPr>
            <w:tcW w:w="270" w:type="dxa"/>
          </w:tcPr>
          <w:p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36BF" w:rsidRPr="008179CA" w:rsidRDefault="00BF36BF" w:rsidP="0066499D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(89,841)</w:t>
            </w:r>
          </w:p>
        </w:tc>
        <w:tc>
          <w:tcPr>
            <w:tcW w:w="272" w:type="dxa"/>
          </w:tcPr>
          <w:p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(1,224,378)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74,028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8179CA" w:rsidRDefault="00BF36BF" w:rsidP="0066499D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(1,150,350)</w:t>
            </w:r>
          </w:p>
        </w:tc>
      </w:tr>
      <w:tr w:rsidR="00BF36BF" w:rsidRPr="00C2248F" w:rsidTr="002B468C">
        <w:trPr>
          <w:trHeight w:val="360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2B468C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2E21">
              <w:rPr>
                <w:rFonts w:asciiTheme="majorBidi" w:hAnsiTheme="majorBidi" w:cstheme="majorBidi"/>
                <w:sz w:val="24"/>
                <w:szCs w:val="24"/>
              </w:rPr>
              <w:t>179,926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2B468C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2E21">
              <w:rPr>
                <w:rFonts w:asciiTheme="majorBidi" w:hAnsiTheme="majorBidi" w:cstheme="majorBidi"/>
                <w:sz w:val="24"/>
                <w:szCs w:val="24"/>
              </w:rPr>
              <w:t>36,830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2B468C">
            <w:pPr>
              <w:tabs>
                <w:tab w:val="clear" w:pos="907"/>
                <w:tab w:val="decimal" w:pos="97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19,463</w:t>
            </w:r>
          </w:p>
        </w:tc>
        <w:tc>
          <w:tcPr>
            <w:tcW w:w="270" w:type="dxa"/>
            <w:vAlign w:val="bottom"/>
          </w:tcPr>
          <w:p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36BF" w:rsidRPr="008179CA" w:rsidRDefault="00BF36BF" w:rsidP="002B468C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12,550</w:t>
            </w:r>
          </w:p>
        </w:tc>
        <w:tc>
          <w:tcPr>
            <w:tcW w:w="272" w:type="dxa"/>
            <w:vAlign w:val="bottom"/>
          </w:tcPr>
          <w:p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2B468C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248,769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2B468C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8179CA" w:rsidRDefault="00BF36BF" w:rsidP="002B468C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(12,820)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BF36BF" w:rsidRPr="008179CA" w:rsidRDefault="00BF36BF" w:rsidP="002B468C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6BF" w:rsidRPr="00C2248F" w:rsidRDefault="00BF36BF" w:rsidP="002B468C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235,949</w:t>
            </w:r>
          </w:p>
        </w:tc>
      </w:tr>
      <w:tr w:rsidR="00BF36BF" w:rsidRPr="00C2248F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C2248F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38,750</w:t>
            </w:r>
          </w:p>
        </w:tc>
      </w:tr>
      <w:tr w:rsidR="00BF36BF" w:rsidRPr="00C2248F" w:rsidTr="0066499D">
        <w:trPr>
          <w:trHeight w:val="270"/>
        </w:trPr>
        <w:tc>
          <w:tcPr>
            <w:tcW w:w="3330" w:type="dxa"/>
            <w:noWrap/>
            <w:vAlign w:val="bottom"/>
            <w:hideMark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C2248F" w:rsidRDefault="00BF36BF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274,</w:t>
            </w:r>
            <w:r w:rsidR="004202D9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BF36BF" w:rsidRPr="00C2248F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BF36BF" w:rsidRPr="00C2248F" w:rsidRDefault="00BF36BF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(108,205)</w:t>
            </w:r>
          </w:p>
        </w:tc>
      </w:tr>
      <w:tr w:rsidR="003A4D78" w:rsidRPr="00C2248F" w:rsidTr="0066499D">
        <w:trPr>
          <w:trHeight w:val="207"/>
        </w:trPr>
        <w:tc>
          <w:tcPr>
            <w:tcW w:w="3330" w:type="dxa"/>
            <w:noWrap/>
            <w:vAlign w:val="bottom"/>
          </w:tcPr>
          <w:p w:rsidR="003A4D78" w:rsidRPr="00D022DD" w:rsidRDefault="003A4D78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:rsidR="003A4D78" w:rsidRPr="008179CA" w:rsidRDefault="003A4D78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3A4D78" w:rsidRPr="008179CA" w:rsidRDefault="003A4D78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3A4D78" w:rsidRPr="008179CA" w:rsidRDefault="003A4D78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3A4D78" w:rsidRPr="008179CA" w:rsidRDefault="003A4D78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3A4D78" w:rsidRPr="008179CA" w:rsidRDefault="003A4D78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3A4D78" w:rsidRPr="008179CA" w:rsidRDefault="003A4D78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3A4D78" w:rsidRPr="008179CA" w:rsidRDefault="003A4D78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3A4D78" w:rsidRPr="008179CA" w:rsidRDefault="003A4D78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3A4D78" w:rsidRDefault="00C73232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3D4C30">
              <w:rPr>
                <w:rFonts w:asciiTheme="majorBidi" w:hAnsiTheme="majorBidi" w:cstheme="majorBidi" w:hint="cs"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BF36BF" w:rsidRPr="00C2248F" w:rsidTr="0066499D">
        <w:trPr>
          <w:trHeight w:val="288"/>
        </w:trPr>
        <w:tc>
          <w:tcPr>
            <w:tcW w:w="3330" w:type="dxa"/>
            <w:noWrap/>
            <w:vAlign w:val="bottom"/>
          </w:tcPr>
          <w:p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BF36BF" w:rsidRPr="00D022DD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D022DD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D022DD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D022DD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BF36BF" w:rsidRPr="00C2248F" w:rsidRDefault="00BF36BF" w:rsidP="0066499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(48,741)</w:t>
            </w:r>
          </w:p>
        </w:tc>
      </w:tr>
      <w:tr w:rsidR="00BF36BF" w:rsidRPr="00C2248F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BF36BF" w:rsidRPr="00C2248F" w:rsidRDefault="00BF36BF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117,420</w:t>
            </w:r>
          </w:p>
        </w:tc>
      </w:tr>
      <w:tr w:rsidR="00BF36BF" w:rsidRPr="00E16C44" w:rsidTr="0066499D">
        <w:trPr>
          <w:trHeight w:val="315"/>
        </w:trPr>
        <w:tc>
          <w:tcPr>
            <w:tcW w:w="3330" w:type="dxa"/>
            <w:noWrap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6BF" w:rsidRPr="00E16C44" w:rsidRDefault="00BF36BF" w:rsidP="0066499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(14,456)</w:t>
            </w:r>
          </w:p>
        </w:tc>
      </w:tr>
      <w:tr w:rsidR="00BF36BF" w:rsidRPr="00CC7B8A" w:rsidTr="0066499D">
        <w:trPr>
          <w:trHeight w:val="314"/>
        </w:trPr>
        <w:tc>
          <w:tcPr>
            <w:tcW w:w="3330" w:type="dxa"/>
            <w:noWrap/>
            <w:vAlign w:val="bottom"/>
            <w:hideMark/>
          </w:tcPr>
          <w:p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F36BF" w:rsidRPr="00E16C44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F36BF" w:rsidRPr="00CC7B8A" w:rsidRDefault="00BF36BF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102,964</w:t>
            </w:r>
          </w:p>
        </w:tc>
      </w:tr>
    </w:tbl>
    <w:p w:rsidR="00D03D3B" w:rsidRPr="00487449" w:rsidRDefault="00D03D3B">
      <w:pPr>
        <w:rPr>
          <w:rFonts w:ascii="Angsana New" w:hAnsi="Angsana New"/>
          <w:sz w:val="30"/>
          <w:szCs w:val="30"/>
        </w:rPr>
      </w:pPr>
    </w:p>
    <w:p w:rsidR="00480A70" w:rsidRPr="00487449" w:rsidRDefault="00480A70">
      <w:pPr>
        <w:rPr>
          <w:rFonts w:ascii="Angsana New" w:hAnsi="Angsana New"/>
          <w:sz w:val="30"/>
          <w:szCs w:val="30"/>
        </w:rPr>
      </w:pPr>
    </w:p>
    <w:p w:rsidR="00480A70" w:rsidRPr="00487449" w:rsidRDefault="00480A70">
      <w:pPr>
        <w:rPr>
          <w:rFonts w:ascii="Angsana New" w:hAnsi="Angsana New"/>
          <w:sz w:val="30"/>
          <w:szCs w:val="30"/>
        </w:rPr>
      </w:pPr>
    </w:p>
    <w:p w:rsidR="00480A70" w:rsidRDefault="00480A70">
      <w:pPr>
        <w:rPr>
          <w:rFonts w:ascii="Angsana New" w:hAnsi="Angsana New"/>
          <w:sz w:val="30"/>
          <w:szCs w:val="30"/>
        </w:rPr>
      </w:pPr>
    </w:p>
    <w:p w:rsidR="00487449" w:rsidRDefault="00487449">
      <w:pPr>
        <w:rPr>
          <w:rFonts w:ascii="Angsana New" w:hAnsi="Angsana New"/>
          <w:sz w:val="30"/>
          <w:szCs w:val="30"/>
        </w:rPr>
      </w:pPr>
    </w:p>
    <w:p w:rsidR="00487449" w:rsidRPr="00487449" w:rsidRDefault="00487449">
      <w:pPr>
        <w:rPr>
          <w:rFonts w:ascii="Angsana New" w:hAnsi="Angsana New"/>
          <w:sz w:val="30"/>
          <w:szCs w:val="30"/>
        </w:rPr>
      </w:pPr>
    </w:p>
    <w:p w:rsidR="00487449" w:rsidRPr="00111416" w:rsidRDefault="009563B9" w:rsidP="0048744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9563B9">
        <w:rPr>
          <w:rFonts w:ascii="Angsana New" w:hAnsi="Angsana New"/>
          <w:bCs/>
          <w:sz w:val="30"/>
          <w:szCs w:val="30"/>
          <w:cs/>
        </w:rPr>
        <w:lastRenderedPageBreak/>
        <w:t>การจำแนก</w:t>
      </w:r>
      <w:r w:rsidR="00487449">
        <w:rPr>
          <w:rFonts w:ascii="Angsana New" w:hAnsi="Angsana New" w:hint="cs"/>
          <w:bCs/>
          <w:sz w:val="30"/>
          <w:szCs w:val="30"/>
          <w:cs/>
        </w:rPr>
        <w:t>รายได้</w:t>
      </w:r>
    </w:p>
    <w:p w:rsidR="00480A70" w:rsidRPr="00CE2745" w:rsidRDefault="00480A70">
      <w:pPr>
        <w:rPr>
          <w:rFonts w:ascii="Angsana New" w:hAnsi="Angsana New"/>
          <w:sz w:val="30"/>
          <w:szCs w:val="30"/>
        </w:rPr>
      </w:pPr>
    </w:p>
    <w:p w:rsidR="001E044E" w:rsidRPr="00CE2745" w:rsidRDefault="001E044E" w:rsidP="001E044E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2745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E2745">
        <w:rPr>
          <w:rFonts w:asciiTheme="majorBidi" w:hAnsiTheme="majorBidi" w:cstheme="majorBidi"/>
          <w:sz w:val="30"/>
          <w:szCs w:val="30"/>
          <w:cs/>
        </w:rPr>
        <w:t>บริษัทได้เปิดเผยไว้ในงบการเงินประจำปีล่าสุด รายได้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CE2745">
        <w:rPr>
          <w:rFonts w:asciiTheme="majorBidi" w:hAnsiTheme="majorBidi" w:cstheme="majorBidi"/>
          <w:sz w:val="30"/>
          <w:szCs w:val="30"/>
          <w:cs/>
        </w:rPr>
        <w:t>ของ กลุ่มบริษัท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E2745">
        <w:rPr>
          <w:rFonts w:asciiTheme="majorBidi" w:hAnsiTheme="majorBidi" w:cstheme="majorBidi"/>
          <w:sz w:val="30"/>
          <w:szCs w:val="30"/>
          <w:cs/>
        </w:rPr>
        <w:t>บริษัทได้มาจากสัญญาที่ทำกับลูกค้า</w:t>
      </w:r>
    </w:p>
    <w:p w:rsidR="001E044E" w:rsidRPr="00CE2745" w:rsidRDefault="001E044E" w:rsidP="001E044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:rsidR="001E044E" w:rsidRPr="00CE2745" w:rsidRDefault="001E044E" w:rsidP="001E044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274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  <w:r w:rsidR="003D4C30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:rsidR="001E044E" w:rsidRPr="00CE2745" w:rsidRDefault="001E044E" w:rsidP="001E044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CC1348" w:rsidRDefault="001E044E" w:rsidP="003050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2745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CE2745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E2745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CE2745">
        <w:rPr>
          <w:rFonts w:asciiTheme="majorBidi" w:hAnsiTheme="majorBidi" w:cstheme="majorBidi"/>
          <w:sz w:val="30"/>
          <w:szCs w:val="30"/>
          <w:cs/>
        </w:rPr>
        <w:t>และจังหวะเวลาในการรับรู้รายได้</w:t>
      </w:r>
    </w:p>
    <w:p w:rsidR="003D4C30" w:rsidRPr="00CE2745" w:rsidRDefault="003D4C30" w:rsidP="003050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04" w:type="dxa"/>
        <w:tblLayout w:type="fixed"/>
        <w:tblLook w:val="01E0" w:firstRow="1" w:lastRow="1" w:firstColumn="1" w:lastColumn="1" w:noHBand="0" w:noVBand="0"/>
      </w:tblPr>
      <w:tblGrid>
        <w:gridCol w:w="198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852"/>
        <w:gridCol w:w="18"/>
      </w:tblGrid>
      <w:tr w:rsidR="003D4C30" w:rsidRPr="006177D2" w:rsidTr="00D65EA7">
        <w:trPr>
          <w:trHeight w:val="87"/>
          <w:tblHeader/>
        </w:trPr>
        <w:tc>
          <w:tcPr>
            <w:tcW w:w="1980" w:type="dxa"/>
            <w:vAlign w:val="bottom"/>
          </w:tcPr>
          <w:p w:rsidR="003D4C30" w:rsidRPr="006177D2" w:rsidRDefault="003D4C30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3D4C30" w:rsidTr="00D65EA7">
        <w:trPr>
          <w:trHeight w:val="87"/>
          <w:tblHeader/>
        </w:trPr>
        <w:tc>
          <w:tcPr>
            <w:tcW w:w="1980" w:type="dxa"/>
            <w:vAlign w:val="bottom"/>
          </w:tcPr>
          <w:p w:rsidR="003D4C30" w:rsidRPr="006177D2" w:rsidRDefault="003D4C30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:rsidR="003D4C30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3D4C30" w:rsidRPr="006177D2" w:rsidTr="00D65EA7">
        <w:trPr>
          <w:gridAfter w:val="1"/>
          <w:wAfter w:w="18" w:type="dxa"/>
          <w:trHeight w:val="87"/>
          <w:tblHeader/>
        </w:trPr>
        <w:tc>
          <w:tcPr>
            <w:tcW w:w="1980" w:type="dxa"/>
            <w:vAlign w:val="bottom"/>
          </w:tcPr>
          <w:p w:rsidR="003D4C30" w:rsidRPr="006177D2" w:rsidRDefault="003D4C30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8" w:type="dxa"/>
            <w:gridSpan w:val="3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3D4C30" w:rsidRPr="006177D2" w:rsidTr="00D65EA7">
        <w:trPr>
          <w:gridAfter w:val="1"/>
          <w:wAfter w:w="18" w:type="dxa"/>
          <w:trHeight w:val="87"/>
          <w:tblHeader/>
        </w:trPr>
        <w:tc>
          <w:tcPr>
            <w:tcW w:w="1980" w:type="dxa"/>
            <w:vAlign w:val="bottom"/>
            <w:hideMark/>
          </w:tcPr>
          <w:p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9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3D4C30" w:rsidRPr="006177D2" w:rsidTr="00D65EA7">
        <w:trPr>
          <w:trHeight w:val="87"/>
          <w:tblHeader/>
        </w:trPr>
        <w:tc>
          <w:tcPr>
            <w:tcW w:w="1980" w:type="dxa"/>
            <w:vAlign w:val="bottom"/>
          </w:tcPr>
          <w:p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4" w:type="dxa"/>
            <w:gridSpan w:val="24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3D4C30" w:rsidRPr="006177D2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3D4C30" w:rsidRPr="006177D2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Pr="001B405B" w:rsidRDefault="003D4C30" w:rsidP="00D65EA7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1B405B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9" w:type="dxa"/>
          </w:tcPr>
          <w:p w:rsidR="003D4C30" w:rsidRPr="006177D2" w:rsidRDefault="003D4C30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410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740</w:t>
            </w:r>
          </w:p>
        </w:tc>
        <w:tc>
          <w:tcPr>
            <w:tcW w:w="24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3D4C30" w:rsidRPr="006177D2" w:rsidRDefault="003D4C30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394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433</w:t>
            </w:r>
          </w:p>
        </w:tc>
        <w:tc>
          <w:tcPr>
            <w:tcW w:w="26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192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140</w:t>
            </w:r>
          </w:p>
        </w:tc>
        <w:tc>
          <w:tcPr>
            <w:tcW w:w="27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159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791</w:t>
            </w:r>
          </w:p>
        </w:tc>
        <w:tc>
          <w:tcPr>
            <w:tcW w:w="27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15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754</w:t>
            </w:r>
          </w:p>
        </w:tc>
        <w:tc>
          <w:tcPr>
            <w:tcW w:w="24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15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040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618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634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569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264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3D4C30" w:rsidRPr="006177D2" w:rsidRDefault="003D4C30" w:rsidP="00200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34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585</w:t>
            </w:r>
          </w:p>
        </w:tc>
        <w:tc>
          <w:tcPr>
            <w:tcW w:w="27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3D4C30" w:rsidRPr="006177D2" w:rsidRDefault="003D4C30" w:rsidP="004B7F8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39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134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653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219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608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398</w:t>
            </w:r>
          </w:p>
        </w:tc>
      </w:tr>
      <w:tr w:rsidR="003D4C30" w:rsidRPr="006177D2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Pr="001B405B" w:rsidRDefault="003D4C30" w:rsidP="00D65EA7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1B405B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3D4C30" w:rsidRPr="006177D2" w:rsidRDefault="004B7F8D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D4C30" w:rsidRPr="006177D2" w:rsidRDefault="004B7F8D" w:rsidP="004B7F8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  </w:t>
            </w:r>
            <w:r w:rsidR="003D4C3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3D4C30" w:rsidRPr="006177D2" w:rsidRDefault="0020022E" w:rsidP="00200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</w:tabs>
              <w:spacing w:after="0"/>
              <w:ind w:left="-86"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</w:t>
            </w:r>
            <w:r w:rsidR="003D4C30"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</w:t>
            </w:r>
            <w:r w:rsidR="003D4C30"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D4C30" w:rsidRPr="0020022E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629</w:t>
            </w:r>
          </w:p>
        </w:tc>
        <w:tc>
          <w:tcPr>
            <w:tcW w:w="27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605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tabs>
                <w:tab w:val="clear" w:pos="68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</w:t>
            </w: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629</w:t>
            </w: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3D4C30" w:rsidRPr="006177D2" w:rsidRDefault="004B7F8D" w:rsidP="00D65EA7">
            <w:pPr>
              <w:pStyle w:val="BodyText"/>
              <w:tabs>
                <w:tab w:val="clear" w:pos="680"/>
              </w:tabs>
              <w:spacing w:after="0"/>
              <w:ind w:left="-86" w:right="-19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</w:t>
            </w:r>
            <w:r w:rsidR="003D4C30"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</w:t>
            </w:r>
            <w:r w:rsidR="003D4C30"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D4C30" w:rsidRPr="001B405B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605</w:t>
            </w:r>
          </w:p>
        </w:tc>
      </w:tr>
      <w:tr w:rsidR="003D4C30" w:rsidRPr="004E6416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Pr="001B405B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1B405B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410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740</w:t>
            </w:r>
          </w:p>
        </w:tc>
        <w:tc>
          <w:tcPr>
            <w:tcW w:w="247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394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433</w:t>
            </w:r>
          </w:p>
        </w:tc>
        <w:tc>
          <w:tcPr>
            <w:tcW w:w="267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192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140</w:t>
            </w:r>
          </w:p>
        </w:tc>
        <w:tc>
          <w:tcPr>
            <w:tcW w:w="273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159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791</w:t>
            </w:r>
          </w:p>
        </w:tc>
        <w:tc>
          <w:tcPr>
            <w:tcW w:w="270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15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754</w:t>
            </w:r>
          </w:p>
        </w:tc>
        <w:tc>
          <w:tcPr>
            <w:tcW w:w="242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15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040</w:t>
            </w:r>
          </w:p>
        </w:tc>
        <w:tc>
          <w:tcPr>
            <w:tcW w:w="236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618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634</w:t>
            </w:r>
          </w:p>
        </w:tc>
        <w:tc>
          <w:tcPr>
            <w:tcW w:w="236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569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264</w:t>
            </w:r>
          </w:p>
        </w:tc>
        <w:tc>
          <w:tcPr>
            <w:tcW w:w="236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37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214</w:t>
            </w:r>
          </w:p>
        </w:tc>
        <w:tc>
          <w:tcPr>
            <w:tcW w:w="276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:rsidR="003D4C30" w:rsidRPr="004E6416" w:rsidRDefault="004B7F8D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42</w:t>
            </w:r>
            <w:r w:rsidR="003D4C30"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3D4C30"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739</w:t>
            </w:r>
          </w:p>
        </w:tc>
        <w:tc>
          <w:tcPr>
            <w:tcW w:w="236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655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848</w:t>
            </w:r>
          </w:p>
        </w:tc>
        <w:tc>
          <w:tcPr>
            <w:tcW w:w="236" w:type="dxa"/>
            <w:vAlign w:val="bottom"/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612</w:t>
            </w: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B405B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003</w:t>
            </w:r>
          </w:p>
        </w:tc>
      </w:tr>
      <w:tr w:rsidR="003D4C30" w:rsidRPr="00050004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16A8" w:rsidRPr="00050004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23148" w:rsidTr="00D65EA7">
        <w:trPr>
          <w:gridAfter w:val="1"/>
          <w:wAfter w:w="18" w:type="dxa"/>
          <w:trHeight w:val="87"/>
        </w:trPr>
        <w:tc>
          <w:tcPr>
            <w:tcW w:w="2789" w:type="dxa"/>
            <w:gridSpan w:val="2"/>
            <w:vAlign w:val="bottom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247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D97F15" w:rsidRPr="00023148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023148" w:rsidRDefault="00D97F15" w:rsidP="00D97F15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sz w:val="16"/>
                <w:szCs w:val="16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(iCNG)</w:t>
            </w:r>
          </w:p>
        </w:tc>
        <w:tc>
          <w:tcPr>
            <w:tcW w:w="809" w:type="dxa"/>
            <w:vAlign w:val="bottom"/>
          </w:tcPr>
          <w:p w:rsidR="00D97F15" w:rsidRPr="001B405B" w:rsidRDefault="00D97F15" w:rsidP="00D97F1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/>
                <w:sz w:val="21"/>
                <w:szCs w:val="21"/>
                <w:lang w:eastAsia="en-GB"/>
              </w:rPr>
              <w:t>126,</w:t>
            </w:r>
            <w:r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707</w:t>
            </w:r>
          </w:p>
        </w:tc>
        <w:tc>
          <w:tcPr>
            <w:tcW w:w="24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D97F15" w:rsidRPr="001B405B" w:rsidRDefault="00D97F15" w:rsidP="00D97F15">
            <w:pPr>
              <w:pStyle w:val="NoSpacing"/>
              <w:tabs>
                <w:tab w:val="clear" w:pos="454"/>
                <w:tab w:val="clear" w:pos="680"/>
                <w:tab w:val="left" w:pos="61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1F7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107,699</w:t>
            </w:r>
          </w:p>
        </w:tc>
        <w:tc>
          <w:tcPr>
            <w:tcW w:w="26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97F15" w:rsidRPr="001B405B" w:rsidRDefault="00D97F15" w:rsidP="00D97F15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126,707</w:t>
            </w:r>
          </w:p>
        </w:tc>
        <w:tc>
          <w:tcPr>
            <w:tcW w:w="236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97F15" w:rsidRPr="001B405B" w:rsidRDefault="00D97F15" w:rsidP="00D97F15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107,699</w:t>
            </w:r>
          </w:p>
        </w:tc>
        <w:tc>
          <w:tcPr>
            <w:tcW w:w="236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126,707</w:t>
            </w:r>
          </w:p>
        </w:tc>
        <w:tc>
          <w:tcPr>
            <w:tcW w:w="236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vAlign w:val="bottom"/>
          </w:tcPr>
          <w:p w:rsidR="00D97F15" w:rsidRPr="001B405B" w:rsidRDefault="004F45D7" w:rsidP="004F45D7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107,699</w:t>
            </w:r>
          </w:p>
        </w:tc>
      </w:tr>
      <w:tr w:rsidR="00D97F15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023148" w:rsidRDefault="00D97F15" w:rsidP="00D97F15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:rsidR="00D97F15" w:rsidRPr="00AE4F16" w:rsidRDefault="00D97F15" w:rsidP="00D97F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90,452</w:t>
            </w:r>
          </w:p>
        </w:tc>
        <w:tc>
          <w:tcPr>
            <w:tcW w:w="24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97F15" w:rsidRPr="001B405B" w:rsidRDefault="00D97F15" w:rsidP="00D97F15">
            <w:pPr>
              <w:pStyle w:val="NoSpacing"/>
              <w:tabs>
                <w:tab w:val="clear" w:pos="680"/>
              </w:tabs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1F7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75,824</w:t>
            </w:r>
          </w:p>
        </w:tc>
        <w:tc>
          <w:tcPr>
            <w:tcW w:w="26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90,452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75,824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207DBC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90,452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97F15" w:rsidRPr="001B405B" w:rsidRDefault="004F45D7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75,824</w:t>
            </w:r>
          </w:p>
        </w:tc>
      </w:tr>
      <w:tr w:rsidR="00D97F15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C14C7D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:rsidR="00D97F15" w:rsidRPr="00AE4F16" w:rsidRDefault="00D97F15" w:rsidP="00D97F15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59,975</w:t>
            </w:r>
          </w:p>
        </w:tc>
        <w:tc>
          <w:tcPr>
            <w:tcW w:w="24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97F15" w:rsidRPr="001B405B" w:rsidRDefault="00D97F15" w:rsidP="00D97F15">
            <w:pPr>
              <w:pStyle w:val="NoSpacing"/>
              <w:tabs>
                <w:tab w:val="clear" w:pos="680"/>
              </w:tabs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1F7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80,964</w:t>
            </w:r>
          </w:p>
        </w:tc>
        <w:tc>
          <w:tcPr>
            <w:tcW w:w="26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59,975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80,964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207DBC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59,975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97F15" w:rsidRPr="001B405B" w:rsidRDefault="004F45D7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80,964</w:t>
            </w:r>
          </w:p>
        </w:tc>
      </w:tr>
      <w:tr w:rsidR="00D97F15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B8098C" w:rsidRDefault="00D97F15" w:rsidP="00D97F15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น้ำมัน</w:t>
            </w:r>
          </w:p>
        </w:tc>
        <w:tc>
          <w:tcPr>
            <w:tcW w:w="809" w:type="dxa"/>
          </w:tcPr>
          <w:p w:rsidR="00D97F15" w:rsidRPr="00AE4F16" w:rsidRDefault="00D97F15" w:rsidP="00D97F15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AE4F16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42</w:t>
            </w:r>
            <w:r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AE4F16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519</w:t>
            </w:r>
          </w:p>
        </w:tc>
        <w:tc>
          <w:tcPr>
            <w:tcW w:w="24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97F15" w:rsidRPr="001B1F7A" w:rsidRDefault="00D97F15" w:rsidP="00D97F15">
            <w:pPr>
              <w:pStyle w:val="NoSpacing"/>
              <w:tabs>
                <w:tab w:val="clear" w:pos="680"/>
              </w:tabs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13B34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21</w:t>
            </w:r>
            <w:r w:rsidRPr="00F13B3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F13B34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624</w:t>
            </w:r>
          </w:p>
        </w:tc>
        <w:tc>
          <w:tcPr>
            <w:tcW w:w="26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42,519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21,624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207DBC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42,519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97F15" w:rsidRPr="001B405B" w:rsidRDefault="004F45D7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21,624</w:t>
            </w:r>
          </w:p>
        </w:tc>
      </w:tr>
      <w:tr w:rsidR="00877A07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877A07" w:rsidRDefault="00877A07" w:rsidP="00877A0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:rsidR="00877A07" w:rsidRDefault="00877A07" w:rsidP="00877A07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36,433</w:t>
            </w:r>
          </w:p>
        </w:tc>
        <w:tc>
          <w:tcPr>
            <w:tcW w:w="247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877A07" w:rsidRPr="00F13B34" w:rsidRDefault="00877A07" w:rsidP="00877A07">
            <w:pPr>
              <w:pStyle w:val="NoSpacing"/>
              <w:tabs>
                <w:tab w:val="clear" w:pos="680"/>
              </w:tabs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1B1F7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  <w:tc>
          <w:tcPr>
            <w:tcW w:w="267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877A07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877A07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877A07" w:rsidRPr="008A3F22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877A07" w:rsidRPr="00BA2514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877A07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36,433</w:t>
            </w:r>
          </w:p>
        </w:tc>
        <w:tc>
          <w:tcPr>
            <w:tcW w:w="236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877A07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  <w:tc>
          <w:tcPr>
            <w:tcW w:w="236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877A07" w:rsidRPr="00BA2514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877A07" w:rsidRPr="005D3CC7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877A07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36,433</w:t>
            </w:r>
          </w:p>
        </w:tc>
        <w:tc>
          <w:tcPr>
            <w:tcW w:w="236" w:type="dxa"/>
          </w:tcPr>
          <w:p w:rsidR="00877A07" w:rsidRPr="001B405B" w:rsidRDefault="00877A07" w:rsidP="00877A0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877A07" w:rsidRDefault="00877A07" w:rsidP="00877A0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</w:tr>
      <w:tr w:rsidR="00D97F15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C14C7D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:rsidR="00D97F15" w:rsidRPr="00AE4F16" w:rsidRDefault="00D97F15" w:rsidP="00D97F15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29,199</w:t>
            </w:r>
          </w:p>
        </w:tc>
        <w:tc>
          <w:tcPr>
            <w:tcW w:w="24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97F15" w:rsidRPr="001B405B" w:rsidRDefault="00D97F15" w:rsidP="00D97F15">
            <w:pPr>
              <w:pStyle w:val="NoSpacing"/>
              <w:tabs>
                <w:tab w:val="clear" w:pos="680"/>
              </w:tabs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1F7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24,917</w:t>
            </w:r>
          </w:p>
        </w:tc>
        <w:tc>
          <w:tcPr>
            <w:tcW w:w="26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29,199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24,917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207DBC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29,199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97F15" w:rsidRPr="001B405B" w:rsidRDefault="004F45D7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24,917</w:t>
            </w:r>
          </w:p>
        </w:tc>
      </w:tr>
      <w:tr w:rsidR="00D97F15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C14C7D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:rsidR="00D97F15" w:rsidRPr="00AE4F16" w:rsidRDefault="00D97F15" w:rsidP="00D97F15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8,138</w:t>
            </w:r>
          </w:p>
        </w:tc>
        <w:tc>
          <w:tcPr>
            <w:tcW w:w="24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97F15" w:rsidRPr="001B405B" w:rsidRDefault="00D97F15" w:rsidP="00D97F15">
            <w:pPr>
              <w:pStyle w:val="NoSpacing"/>
              <w:tabs>
                <w:tab w:val="clear" w:pos="680"/>
              </w:tabs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1F7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13,671</w:t>
            </w:r>
          </w:p>
        </w:tc>
        <w:tc>
          <w:tcPr>
            <w:tcW w:w="26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8,138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13,671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207DBC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8,138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97F15" w:rsidRPr="001B405B" w:rsidRDefault="004F45D7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13,671</w:t>
            </w:r>
          </w:p>
        </w:tc>
      </w:tr>
      <w:tr w:rsidR="00D97F15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C14C7D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9" w:type="dxa"/>
          </w:tcPr>
          <w:p w:rsidR="00D97F15" w:rsidRPr="00AE4F16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-</w:t>
            </w:r>
          </w:p>
        </w:tc>
        <w:tc>
          <w:tcPr>
            <w:tcW w:w="24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97F15" w:rsidRPr="001B405B" w:rsidRDefault="00D97F15" w:rsidP="00D97F15">
            <w:pPr>
              <w:pStyle w:val="NoSpacing"/>
              <w:tabs>
                <w:tab w:val="clear" w:pos="454"/>
                <w:tab w:val="clear" w:pos="680"/>
                <w:tab w:val="clear" w:pos="907"/>
                <w:tab w:val="left" w:pos="280"/>
              </w:tabs>
              <w:ind w:right="-20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  -</w:t>
            </w:r>
          </w:p>
        </w:tc>
        <w:tc>
          <w:tcPr>
            <w:tcW w:w="26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</w:tr>
      <w:tr w:rsidR="00D97F15" w:rsidRPr="00023148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D97F15" w:rsidRPr="00C14C7D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:rsidR="00D97F15" w:rsidRPr="00AE4F16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-</w:t>
            </w:r>
          </w:p>
        </w:tc>
        <w:tc>
          <w:tcPr>
            <w:tcW w:w="24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97F15" w:rsidRPr="001B405B" w:rsidRDefault="00D97F15" w:rsidP="00D97F15">
            <w:pPr>
              <w:pStyle w:val="NoSpacing"/>
              <w:tabs>
                <w:tab w:val="clear" w:pos="454"/>
                <w:tab w:val="clear" w:pos="680"/>
                <w:tab w:val="clear" w:pos="907"/>
                <w:tab w:val="left" w:pos="280"/>
              </w:tabs>
              <w:ind w:right="-20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  -</w:t>
            </w:r>
          </w:p>
        </w:tc>
        <w:tc>
          <w:tcPr>
            <w:tcW w:w="267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97F15" w:rsidRPr="001B405B" w:rsidRDefault="00D97F15" w:rsidP="00D97F15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</w:t>
            </w:r>
            <w:r w:rsidRPr="00915FE4">
              <w:rPr>
                <w:rFonts w:asciiTheme="majorBidi" w:hAnsiTheme="majorBidi"/>
                <w:sz w:val="21"/>
                <w:szCs w:val="21"/>
                <w:lang w:eastAsia="en-GB"/>
              </w:rPr>
              <w:t>154</w:t>
            </w:r>
            <w:r w:rsidRPr="00915FE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,612</w:t>
            </w:r>
          </w:p>
        </w:tc>
        <w:tc>
          <w:tcPr>
            <w:tcW w:w="273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97F15" w:rsidRPr="001B405B" w:rsidRDefault="00D97F15" w:rsidP="00D97F15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15FE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144,</w:t>
            </w:r>
            <w:r w:rsidRPr="00175B6C">
              <w:rPr>
                <w:rFonts w:asciiTheme="majorBidi" w:hAnsiTheme="majorBidi"/>
                <w:sz w:val="21"/>
                <w:szCs w:val="21"/>
                <w:lang w:eastAsia="en-GB"/>
              </w:rPr>
              <w:t>185</w:t>
            </w:r>
          </w:p>
        </w:tc>
        <w:tc>
          <w:tcPr>
            <w:tcW w:w="270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F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154,612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144,185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A25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97F15" w:rsidRPr="001B405B" w:rsidRDefault="00D97F15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97F15" w:rsidRPr="001B405B" w:rsidRDefault="00207DBC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154,612</w:t>
            </w:r>
          </w:p>
        </w:tc>
        <w:tc>
          <w:tcPr>
            <w:tcW w:w="236" w:type="dxa"/>
          </w:tcPr>
          <w:p w:rsidR="00D97F15" w:rsidRPr="001B405B" w:rsidRDefault="00D97F15" w:rsidP="00D97F1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97F15" w:rsidRPr="001B405B" w:rsidRDefault="004F45D7" w:rsidP="00D97F1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97F15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144,185</w:t>
            </w:r>
          </w:p>
        </w:tc>
      </w:tr>
      <w:tr w:rsidR="00175B6C" w:rsidRPr="00023148" w:rsidTr="00D03ED5">
        <w:trPr>
          <w:gridAfter w:val="1"/>
          <w:wAfter w:w="18" w:type="dxa"/>
          <w:trHeight w:val="87"/>
        </w:trPr>
        <w:tc>
          <w:tcPr>
            <w:tcW w:w="1980" w:type="dxa"/>
          </w:tcPr>
          <w:p w:rsidR="00175B6C" w:rsidRPr="00C14C7D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:rsidR="00175B6C" w:rsidRPr="00AE4F16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-</w:t>
            </w:r>
          </w:p>
        </w:tc>
        <w:tc>
          <w:tcPr>
            <w:tcW w:w="247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175B6C" w:rsidRPr="001B405B" w:rsidRDefault="00175B6C" w:rsidP="00175B6C">
            <w:pPr>
              <w:pStyle w:val="NoSpacing"/>
              <w:tabs>
                <w:tab w:val="clear" w:pos="454"/>
                <w:tab w:val="clear" w:pos="680"/>
                <w:tab w:val="clear" w:pos="907"/>
                <w:tab w:val="left" w:pos="280"/>
              </w:tabs>
              <w:ind w:right="-20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  -</w:t>
            </w:r>
          </w:p>
        </w:tc>
        <w:tc>
          <w:tcPr>
            <w:tcW w:w="267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175B6C" w:rsidRPr="001B405B" w:rsidRDefault="00175B6C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73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175B6C" w:rsidRPr="001B405B" w:rsidRDefault="00175B6C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175B6C" w:rsidRPr="001B405B" w:rsidRDefault="005B1314" w:rsidP="005B1314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75B6C"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</w:t>
            </w:r>
            <w:r w:rsidR="00175B6C" w:rsidRPr="00500337">
              <w:rPr>
                <w:rFonts w:asciiTheme="majorBidi" w:hAnsiTheme="majorBidi"/>
                <w:sz w:val="21"/>
                <w:szCs w:val="21"/>
                <w:lang w:eastAsia="en-GB"/>
              </w:rPr>
              <w:t>754</w:t>
            </w:r>
          </w:p>
        </w:tc>
        <w:tc>
          <w:tcPr>
            <w:tcW w:w="242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175B6C" w:rsidRPr="001B405B" w:rsidRDefault="005B1314" w:rsidP="00175B6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175B6C"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</w:t>
            </w:r>
            <w:r w:rsidR="00175B6C" w:rsidRPr="00500337">
              <w:rPr>
                <w:rFonts w:asciiTheme="majorBidi" w:hAnsiTheme="majorBidi"/>
                <w:sz w:val="21"/>
                <w:szCs w:val="21"/>
                <w:lang w:eastAsia="en-GB"/>
              </w:rPr>
              <w:t>040</w:t>
            </w:r>
          </w:p>
        </w:tc>
        <w:tc>
          <w:tcPr>
            <w:tcW w:w="236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75B6C" w:rsidRPr="001B405B" w:rsidRDefault="004A5DDF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175B6C"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15,754</w:t>
            </w:r>
          </w:p>
        </w:tc>
        <w:tc>
          <w:tcPr>
            <w:tcW w:w="236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75B6C" w:rsidRPr="001B405B" w:rsidRDefault="000C0E8E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175B6C"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15,040</w:t>
            </w:r>
          </w:p>
        </w:tc>
        <w:tc>
          <w:tcPr>
            <w:tcW w:w="236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175B6C" w:rsidRPr="001B405B" w:rsidRDefault="00175B6C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A5B1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175B6C" w:rsidRPr="001B405B" w:rsidRDefault="00175B6C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C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75B6C" w:rsidRPr="001B405B" w:rsidRDefault="00207DBC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175B6C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15,754</w:t>
            </w:r>
          </w:p>
        </w:tc>
        <w:tc>
          <w:tcPr>
            <w:tcW w:w="236" w:type="dxa"/>
          </w:tcPr>
          <w:p w:rsidR="00175B6C" w:rsidRPr="001B405B" w:rsidRDefault="00175B6C" w:rsidP="00175B6C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175B6C" w:rsidRPr="001B405B" w:rsidRDefault="004F45D7" w:rsidP="00175B6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175B6C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15,040</w:t>
            </w:r>
          </w:p>
        </w:tc>
      </w:tr>
      <w:tr w:rsidR="003D4C30" w:rsidRPr="00023148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Pr="00C14C7D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:rsidR="003D4C30" w:rsidRPr="001B405B" w:rsidRDefault="00AE4F16" w:rsidP="00AE4F16">
            <w:pPr>
              <w:pStyle w:val="BodyText"/>
              <w:tabs>
                <w:tab w:val="clear" w:pos="454"/>
                <w:tab w:val="clear" w:pos="680"/>
                <w:tab w:val="left" w:pos="520"/>
                <w:tab w:val="left" w:pos="679"/>
              </w:tabs>
              <w:spacing w:after="0"/>
              <w:ind w:left="-86" w:right="-89"/>
              <w:jc w:val="center"/>
              <w:rPr>
                <w:rFonts w:asciiTheme="majorBidi" w:hAnsi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 </w:t>
            </w:r>
            <w:r w:rsidR="003D4C30" w:rsidRPr="001B405B">
              <w:rPr>
                <w:rFonts w:asciiTheme="majorBidi" w:hAnsiTheme="majorBidi"/>
                <w:sz w:val="21"/>
                <w:szCs w:val="21"/>
                <w:lang w:eastAsia="en-GB"/>
              </w:rPr>
              <w:t>17,</w:t>
            </w:r>
            <w:r w:rsidR="003D4C30" w:rsidRPr="00AE4F1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317</w:t>
            </w:r>
          </w:p>
        </w:tc>
        <w:tc>
          <w:tcPr>
            <w:tcW w:w="247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3D4C30" w:rsidRPr="001B405B" w:rsidRDefault="00AE4F16" w:rsidP="00AE4F1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="003D4C30" w:rsidRPr="00F13B3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28,746</w:t>
            </w:r>
          </w:p>
        </w:tc>
        <w:tc>
          <w:tcPr>
            <w:tcW w:w="267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3D4C30" w:rsidRPr="001B405B" w:rsidRDefault="00175B6C" w:rsidP="00175B6C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/>
              <w:ind w:left="-86" w:right="-13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915FE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37,</w:t>
            </w:r>
            <w:r w:rsidR="003D4C30" w:rsidRPr="00915FE4">
              <w:rPr>
                <w:rFonts w:asciiTheme="majorBidi" w:hAnsiTheme="majorBidi"/>
                <w:sz w:val="21"/>
                <w:szCs w:val="21"/>
                <w:lang w:eastAsia="en-GB"/>
              </w:rPr>
              <w:t>528</w:t>
            </w:r>
          </w:p>
        </w:tc>
        <w:tc>
          <w:tcPr>
            <w:tcW w:w="273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3D4C30" w:rsidRPr="001B405B" w:rsidRDefault="003D4C30" w:rsidP="00175B6C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/>
              <w:ind w:left="-86" w:right="-13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15FE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15,606</w:t>
            </w:r>
          </w:p>
        </w:tc>
        <w:tc>
          <w:tcPr>
            <w:tcW w:w="270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D4C30" w:rsidRPr="001B405B" w:rsidRDefault="003D4C30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3D4C30" w:rsidRPr="001B405B" w:rsidRDefault="003D4C30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1B405B" w:rsidRDefault="004A5DDF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54,845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1B405B" w:rsidRDefault="000C0E8E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44,352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3D4C30" w:rsidRPr="001B405B" w:rsidRDefault="00D97F15" w:rsidP="00D97F15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37,214</w:t>
            </w:r>
          </w:p>
        </w:tc>
        <w:tc>
          <w:tcPr>
            <w:tcW w:w="27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3D4C30" w:rsidRPr="001B405B" w:rsidRDefault="004E1F73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42,739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1B405B" w:rsidRDefault="00207DBC" w:rsidP="00207DBC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92,059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3D4C30" w:rsidRPr="001B405B" w:rsidRDefault="004F45D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3D4C30" w:rsidRPr="00AF475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87,091</w:t>
            </w:r>
          </w:p>
        </w:tc>
      </w:tr>
      <w:tr w:rsidR="003D4C30" w:rsidRPr="00023148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Pr="00023148" w:rsidRDefault="003D4C30" w:rsidP="00D65EA7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1B405B" w:rsidRDefault="003D4C30" w:rsidP="00AE4F1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410,</w:t>
            </w:r>
            <w:r w:rsidRPr="00AE4F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740</w:t>
            </w:r>
          </w:p>
        </w:tc>
        <w:tc>
          <w:tcPr>
            <w:tcW w:w="247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F13B34" w:rsidRDefault="00AE4F16" w:rsidP="00AE4F1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</w:t>
            </w:r>
            <w:r w:rsidR="003D4C30" w:rsidRPr="00F13B3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394,433</w:t>
            </w:r>
          </w:p>
        </w:tc>
        <w:tc>
          <w:tcPr>
            <w:tcW w:w="267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175B6C" w:rsidRDefault="00175B6C" w:rsidP="00175B6C">
            <w:pPr>
              <w:pStyle w:val="BodyText"/>
              <w:tabs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3D4C30" w:rsidRPr="00175B6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192,</w:t>
            </w:r>
            <w:r w:rsidR="003D4C30" w:rsidRPr="00175B6C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>140</w:t>
            </w:r>
          </w:p>
        </w:tc>
        <w:tc>
          <w:tcPr>
            <w:tcW w:w="273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1B405B" w:rsidRDefault="003D4C30" w:rsidP="00175B6C">
            <w:pPr>
              <w:pStyle w:val="BodyText"/>
              <w:tabs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15FE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159,791</w:t>
            </w:r>
          </w:p>
        </w:tc>
        <w:tc>
          <w:tcPr>
            <w:tcW w:w="270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500337" w:rsidRDefault="005B131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50033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</w:t>
            </w:r>
            <w:r w:rsidR="003D4C30" w:rsidRPr="00500337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>754</w:t>
            </w:r>
          </w:p>
        </w:tc>
        <w:tc>
          <w:tcPr>
            <w:tcW w:w="242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500337" w:rsidRDefault="005B131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3D4C30" w:rsidRPr="0050033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</w:t>
            </w:r>
            <w:r w:rsidR="003D4C30" w:rsidRPr="00500337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>040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433CAE" w:rsidRDefault="003D4C30" w:rsidP="000C0E8E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33CA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618,634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680122" w:rsidRDefault="003D4C30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8012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569,264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680122" w:rsidRDefault="00D97F15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37,214</w:t>
            </w:r>
          </w:p>
        </w:tc>
        <w:tc>
          <w:tcPr>
            <w:tcW w:w="27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680122" w:rsidRDefault="004E1F73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42,739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AF475C" w:rsidRDefault="00207DBC" w:rsidP="00207DBC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AF475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655,848</w:t>
            </w:r>
          </w:p>
        </w:tc>
        <w:tc>
          <w:tcPr>
            <w:tcW w:w="236" w:type="dxa"/>
          </w:tcPr>
          <w:p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AF475C" w:rsidRDefault="003D4C30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F475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612,003</w:t>
            </w:r>
          </w:p>
        </w:tc>
      </w:tr>
      <w:tr w:rsidR="003D4C30" w:rsidRPr="00023148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Default="003D4C30" w:rsidP="00D65EA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3D4C30" w:rsidRPr="006177D2" w:rsidTr="00D65EA7">
        <w:trPr>
          <w:gridAfter w:val="1"/>
          <w:wAfter w:w="18" w:type="dxa"/>
          <w:trHeight w:val="87"/>
        </w:trPr>
        <w:tc>
          <w:tcPr>
            <w:tcW w:w="1980" w:type="dxa"/>
          </w:tcPr>
          <w:p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3D4C30" w:rsidRPr="006177D2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:rsidR="003D4C30" w:rsidRPr="006177D2" w:rsidRDefault="003D4C30" w:rsidP="00AE4F16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271,132</w:t>
            </w:r>
          </w:p>
        </w:tc>
        <w:tc>
          <w:tcPr>
            <w:tcW w:w="247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3D4C30" w:rsidRPr="006177D2" w:rsidRDefault="003D4C30" w:rsidP="00AE4F16">
            <w:pPr>
              <w:pStyle w:val="NoSpacing"/>
              <w:tabs>
                <w:tab w:val="clear" w:pos="454"/>
                <w:tab w:val="clear" w:pos="680"/>
                <w:tab w:val="left" w:pos="61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227,392</w:t>
            </w:r>
          </w:p>
        </w:tc>
        <w:tc>
          <w:tcPr>
            <w:tcW w:w="267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3D4C30" w:rsidRPr="006177D2" w:rsidRDefault="00175B6C" w:rsidP="00175B6C">
            <w:pPr>
              <w:pStyle w:val="BodyText"/>
              <w:tabs>
                <w:tab w:val="clear" w:pos="454"/>
                <w:tab w:val="left" w:pos="60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173,055</w:t>
            </w:r>
          </w:p>
        </w:tc>
        <w:tc>
          <w:tcPr>
            <w:tcW w:w="273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155,886</w:t>
            </w:r>
          </w:p>
        </w:tc>
        <w:tc>
          <w:tcPr>
            <w:tcW w:w="270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4A5DDF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444,187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3D4C30" w:rsidP="000C0E8E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383,278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3D4C30" w:rsidRPr="006177D2" w:rsidRDefault="00D97F15" w:rsidP="00D97F1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37,064</w:t>
            </w:r>
          </w:p>
        </w:tc>
        <w:tc>
          <w:tcPr>
            <w:tcW w:w="27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3D4C30" w:rsidRPr="006177D2" w:rsidRDefault="004E1F73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42,739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3D4C30" w:rsidRPr="006177D2" w:rsidRDefault="00207DBC" w:rsidP="00207DBC">
            <w:pPr>
              <w:tabs>
                <w:tab w:val="clear" w:pos="454"/>
                <w:tab w:val="decimal" w:pos="470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8202F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481,251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3D4C30" w:rsidRPr="006177D2" w:rsidRDefault="003D4C30" w:rsidP="004F45D7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202F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426,017</w:t>
            </w:r>
          </w:p>
        </w:tc>
      </w:tr>
      <w:tr w:rsidR="003D4C30" w:rsidRPr="006177D2" w:rsidTr="00D65EA7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139,608</w:t>
            </w:r>
          </w:p>
        </w:tc>
        <w:tc>
          <w:tcPr>
            <w:tcW w:w="247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3D4C30" w:rsidRPr="006177D2" w:rsidRDefault="00AE4F1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3D4C30"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167,041</w:t>
            </w:r>
          </w:p>
        </w:tc>
        <w:tc>
          <w:tcPr>
            <w:tcW w:w="267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3D4C30" w:rsidRPr="006177D2" w:rsidRDefault="00175B6C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3D4C30"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19,085</w:t>
            </w:r>
          </w:p>
        </w:tc>
        <w:tc>
          <w:tcPr>
            <w:tcW w:w="273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3D4C30" w:rsidRPr="006177D2" w:rsidRDefault="00175B6C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3D4C30" w:rsidRPr="005003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3,905</w:t>
            </w:r>
          </w:p>
        </w:tc>
        <w:tc>
          <w:tcPr>
            <w:tcW w:w="270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D4C30" w:rsidRPr="006177D2" w:rsidRDefault="005B131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D4C30" w:rsidRPr="00420D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15,754</w:t>
            </w:r>
          </w:p>
        </w:tc>
        <w:tc>
          <w:tcPr>
            <w:tcW w:w="242" w:type="dxa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3D4C30" w:rsidRPr="006177D2" w:rsidRDefault="005B131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420D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15,040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33CA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174,447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185,986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3D4C30" w:rsidRPr="006177D2" w:rsidRDefault="00D97F15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68012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150</w:t>
            </w:r>
          </w:p>
        </w:tc>
        <w:tc>
          <w:tcPr>
            <w:tcW w:w="27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3D4C30" w:rsidRPr="006177D2" w:rsidRDefault="00207DBC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D4C30" w:rsidRPr="008202F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174,597</w:t>
            </w:r>
          </w:p>
        </w:tc>
        <w:tc>
          <w:tcPr>
            <w:tcW w:w="236" w:type="dxa"/>
            <w:vAlign w:val="bottom"/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202F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185,986</w:t>
            </w:r>
          </w:p>
        </w:tc>
      </w:tr>
      <w:tr w:rsidR="003D4C30" w:rsidRPr="00023148" w:rsidTr="00D65EA7">
        <w:trPr>
          <w:gridAfter w:val="1"/>
          <w:wAfter w:w="18" w:type="dxa"/>
          <w:trHeight w:val="192"/>
        </w:trPr>
        <w:tc>
          <w:tcPr>
            <w:tcW w:w="1980" w:type="dxa"/>
            <w:vAlign w:val="bottom"/>
          </w:tcPr>
          <w:p w:rsidR="003D4C30" w:rsidRPr="00023148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405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410,740</w:t>
            </w:r>
          </w:p>
        </w:tc>
        <w:tc>
          <w:tcPr>
            <w:tcW w:w="247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C30" w:rsidRPr="00023148" w:rsidRDefault="00AE4F16" w:rsidP="00AE4F16">
            <w:pPr>
              <w:pStyle w:val="BodyText"/>
              <w:tabs>
                <w:tab w:val="clear" w:pos="454"/>
                <w:tab w:val="clear" w:pos="680"/>
                <w:tab w:val="left" w:pos="550"/>
                <w:tab w:val="left" w:pos="6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 </w:t>
            </w:r>
            <w:r w:rsidR="003D4C30" w:rsidRPr="0050033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394,433</w:t>
            </w:r>
          </w:p>
        </w:tc>
        <w:tc>
          <w:tcPr>
            <w:tcW w:w="267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C30" w:rsidRPr="00023148" w:rsidRDefault="00175B6C" w:rsidP="00175B6C">
            <w:pPr>
              <w:pStyle w:val="BodyText"/>
              <w:tabs>
                <w:tab w:val="clear" w:pos="680"/>
                <w:tab w:val="left" w:pos="60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3D4C30" w:rsidRPr="0050033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192,140</w:t>
            </w:r>
          </w:p>
        </w:tc>
        <w:tc>
          <w:tcPr>
            <w:tcW w:w="273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033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159,791</w:t>
            </w:r>
          </w:p>
        </w:tc>
        <w:tc>
          <w:tcPr>
            <w:tcW w:w="270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023148" w:rsidRDefault="005B131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420D3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15,754</w:t>
            </w:r>
          </w:p>
        </w:tc>
        <w:tc>
          <w:tcPr>
            <w:tcW w:w="242" w:type="dxa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023148" w:rsidRDefault="005B131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3D4C30" w:rsidRPr="00420D3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15,040</w:t>
            </w:r>
          </w:p>
        </w:tc>
        <w:tc>
          <w:tcPr>
            <w:tcW w:w="236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33CA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618,634</w:t>
            </w:r>
          </w:p>
        </w:tc>
        <w:tc>
          <w:tcPr>
            <w:tcW w:w="236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8012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569,264</w:t>
            </w:r>
          </w:p>
        </w:tc>
        <w:tc>
          <w:tcPr>
            <w:tcW w:w="236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C30" w:rsidRPr="00023148" w:rsidRDefault="00D97F15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37,214</w:t>
            </w:r>
          </w:p>
        </w:tc>
        <w:tc>
          <w:tcPr>
            <w:tcW w:w="276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C30" w:rsidRPr="00023148" w:rsidRDefault="004E1F73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68012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42,739</w:t>
            </w:r>
          </w:p>
        </w:tc>
        <w:tc>
          <w:tcPr>
            <w:tcW w:w="236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023148" w:rsidRDefault="00207DBC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3D4C30" w:rsidRPr="008202F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655,848</w:t>
            </w:r>
          </w:p>
        </w:tc>
        <w:tc>
          <w:tcPr>
            <w:tcW w:w="236" w:type="dxa"/>
            <w:vAlign w:val="bottom"/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202F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612,003</w:t>
            </w:r>
          </w:p>
        </w:tc>
      </w:tr>
    </w:tbl>
    <w:p w:rsidR="00CE2745" w:rsidRDefault="00CE2745" w:rsidP="000C1037"/>
    <w:p w:rsidR="00F30507" w:rsidRDefault="00F30507">
      <w:r>
        <w:br w:type="page"/>
      </w:r>
    </w:p>
    <w:tbl>
      <w:tblPr>
        <w:tblW w:w="14604" w:type="dxa"/>
        <w:jc w:val="center"/>
        <w:tblLayout w:type="fixed"/>
        <w:tblLook w:val="01E0" w:firstRow="1" w:lastRow="1" w:firstColumn="1" w:lastColumn="1" w:noHBand="0" w:noVBand="0"/>
      </w:tblPr>
      <w:tblGrid>
        <w:gridCol w:w="1977"/>
        <w:gridCol w:w="807"/>
        <w:gridCol w:w="246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40"/>
        <w:gridCol w:w="844"/>
        <w:gridCol w:w="238"/>
        <w:gridCol w:w="844"/>
        <w:gridCol w:w="236"/>
        <w:gridCol w:w="754"/>
        <w:gridCol w:w="276"/>
        <w:gridCol w:w="800"/>
        <w:gridCol w:w="240"/>
        <w:gridCol w:w="844"/>
        <w:gridCol w:w="236"/>
        <w:gridCol w:w="852"/>
        <w:gridCol w:w="18"/>
      </w:tblGrid>
      <w:tr w:rsidR="00D65EA7" w:rsidRPr="006177D2" w:rsidTr="005715A2">
        <w:trPr>
          <w:trHeight w:val="87"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งบการเงินเฉพาะกิจการ</w:t>
            </w:r>
          </w:p>
        </w:tc>
      </w:tr>
      <w:tr w:rsidR="00D65EA7" w:rsidTr="005715A2">
        <w:trPr>
          <w:trHeight w:val="87"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D65EA7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D65EA7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5" w:type="dxa"/>
            <w:gridSpan w:val="3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6" w:type="dxa"/>
            <w:gridSpan w:val="3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0" w:type="dxa"/>
            <w:gridSpan w:val="3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D65EA7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  <w:hideMark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7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8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D65EA7" w:rsidRPr="006177D2" w:rsidTr="005715A2">
        <w:trPr>
          <w:trHeight w:val="87"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D65EA7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7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4E6416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C65C1C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336,3</w:t>
            </w:r>
            <w:r w:rsidR="00766A9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</w:t>
            </w:r>
          </w:p>
        </w:tc>
        <w:tc>
          <w:tcPr>
            <w:tcW w:w="246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C65C1C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376,899</w:t>
            </w:r>
          </w:p>
        </w:tc>
        <w:tc>
          <w:tcPr>
            <w:tcW w:w="267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C65C1C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192,152</w:t>
            </w:r>
          </w:p>
        </w:tc>
        <w:tc>
          <w:tcPr>
            <w:tcW w:w="273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159,804</w:t>
            </w:r>
          </w:p>
        </w:tc>
        <w:tc>
          <w:tcPr>
            <w:tcW w:w="270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11,398</w:t>
            </w:r>
          </w:p>
        </w:tc>
        <w:tc>
          <w:tcPr>
            <w:tcW w:w="242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:rsidR="00D65EA7" w:rsidRPr="004E6416" w:rsidRDefault="00924FEF" w:rsidP="00924FEF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65EA7"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10,718</w:t>
            </w:r>
          </w:p>
        </w:tc>
        <w:tc>
          <w:tcPr>
            <w:tcW w:w="240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7F708A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539,8</w:t>
            </w:r>
            <w:r w:rsidR="00766A9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79</w:t>
            </w:r>
          </w:p>
        </w:tc>
        <w:tc>
          <w:tcPr>
            <w:tcW w:w="238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4E6416" w:rsidRDefault="007F708A" w:rsidP="007B405D">
            <w:pPr>
              <w:pStyle w:val="BodyText"/>
              <w:tabs>
                <w:tab w:val="left" w:pos="58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65EA7"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547,42</w:t>
            </w:r>
            <w:r w:rsidR="008F63D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D65EA7" w:rsidRPr="004E6416" w:rsidRDefault="00D65EA7" w:rsidP="00552CE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2,667</w:t>
            </w:r>
          </w:p>
        </w:tc>
        <w:tc>
          <w:tcPr>
            <w:tcW w:w="276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D65EA7" w:rsidRPr="004E6416" w:rsidRDefault="00552CEA" w:rsidP="00552CE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7,039</w:t>
            </w:r>
          </w:p>
        </w:tc>
        <w:tc>
          <w:tcPr>
            <w:tcW w:w="240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4E6416" w:rsidRDefault="00D65EA7" w:rsidP="00A72563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F62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542,54</w:t>
            </w:r>
            <w:r w:rsidR="00766A9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:rsidR="00D65EA7" w:rsidRPr="004E6416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B84B6E" w:rsidRDefault="00D65EA7" w:rsidP="00B041C1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B84B6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554,460</w:t>
            </w:r>
          </w:p>
        </w:tc>
      </w:tr>
      <w:tr w:rsidR="00D65EA7" w:rsidRPr="00050004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6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D65EA7" w:rsidRPr="00B84B6E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2784" w:type="dxa"/>
            <w:gridSpan w:val="2"/>
            <w:vAlign w:val="bottom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6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8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0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</w:tcPr>
          <w:p w:rsidR="00D65EA7" w:rsidRPr="00B84B6E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CB74E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CB74E5" w:rsidRPr="006F51CA" w:rsidRDefault="00CB74E5" w:rsidP="006F51CA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6F51CA"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(iCNG)</w:t>
            </w:r>
          </w:p>
        </w:tc>
        <w:tc>
          <w:tcPr>
            <w:tcW w:w="807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126,707</w:t>
            </w:r>
          </w:p>
        </w:tc>
        <w:tc>
          <w:tcPr>
            <w:tcW w:w="246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CB74E5" w:rsidRPr="0032002D" w:rsidRDefault="00CB74E5" w:rsidP="00CB74E5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107,699</w:t>
            </w:r>
          </w:p>
        </w:tc>
        <w:tc>
          <w:tcPr>
            <w:tcW w:w="267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C247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CB74E5" w:rsidRPr="0032002D" w:rsidRDefault="00CB74E5" w:rsidP="00CB74E5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126,707</w:t>
            </w:r>
          </w:p>
        </w:tc>
        <w:tc>
          <w:tcPr>
            <w:tcW w:w="238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CB74E5" w:rsidRPr="0032002D" w:rsidRDefault="00CB74E5" w:rsidP="00CB74E5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107,699</w:t>
            </w:r>
          </w:p>
        </w:tc>
        <w:tc>
          <w:tcPr>
            <w:tcW w:w="236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615157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</w:p>
          <w:p w:rsidR="00CB74E5" w:rsidRPr="0032002D" w:rsidRDefault="00615157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CB74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CB74E5"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126,707</w:t>
            </w:r>
          </w:p>
        </w:tc>
        <w:tc>
          <w:tcPr>
            <w:tcW w:w="236" w:type="dxa"/>
            <w:vAlign w:val="bottom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vAlign w:val="bottom"/>
          </w:tcPr>
          <w:p w:rsidR="00CB74E5" w:rsidRPr="00B84B6E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107,699</w:t>
            </w:r>
          </w:p>
        </w:tc>
      </w:tr>
      <w:tr w:rsidR="00CB74E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CB74E5" w:rsidRPr="00023148" w:rsidRDefault="00CB74E5" w:rsidP="00CB74E5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51,207</w:t>
            </w:r>
          </w:p>
        </w:tc>
        <w:tc>
          <w:tcPr>
            <w:tcW w:w="246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47,941</w:t>
            </w:r>
          </w:p>
        </w:tc>
        <w:tc>
          <w:tcPr>
            <w:tcW w:w="267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C247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51,207</w:t>
            </w:r>
          </w:p>
        </w:tc>
        <w:tc>
          <w:tcPr>
            <w:tcW w:w="2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47,941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A72563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B74E5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51,207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CB74E5" w:rsidRPr="00B84B6E" w:rsidRDefault="0095486D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B74E5"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47,941</w:t>
            </w:r>
          </w:p>
        </w:tc>
      </w:tr>
      <w:tr w:rsidR="00CB74E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CB74E5" w:rsidRPr="00C14C7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59,975</w:t>
            </w:r>
          </w:p>
        </w:tc>
        <w:tc>
          <w:tcPr>
            <w:tcW w:w="246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80,964</w:t>
            </w:r>
          </w:p>
        </w:tc>
        <w:tc>
          <w:tcPr>
            <w:tcW w:w="267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C247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59,975</w:t>
            </w:r>
          </w:p>
        </w:tc>
        <w:tc>
          <w:tcPr>
            <w:tcW w:w="2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80,964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A72563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B74E5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59,975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CB74E5" w:rsidRPr="00B84B6E" w:rsidRDefault="0095486D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B74E5"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80,964</w:t>
            </w:r>
          </w:p>
        </w:tc>
      </w:tr>
      <w:tr w:rsidR="005E5BA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5E5BA5" w:rsidRPr="00B8098C" w:rsidRDefault="005E5BA5" w:rsidP="005E5BA5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7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36,433</w:t>
            </w:r>
          </w:p>
        </w:tc>
        <w:tc>
          <w:tcPr>
            <w:tcW w:w="246" w:type="dxa"/>
          </w:tcPr>
          <w:p w:rsidR="005E5BA5" w:rsidRPr="0032002D" w:rsidRDefault="005E5BA5" w:rsidP="005E5BA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  <w:tc>
          <w:tcPr>
            <w:tcW w:w="267" w:type="dxa"/>
          </w:tcPr>
          <w:p w:rsidR="005E5BA5" w:rsidRPr="0032002D" w:rsidRDefault="005E5BA5" w:rsidP="005E5BA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5E5BA5" w:rsidRPr="0032002D" w:rsidRDefault="005E5BA5" w:rsidP="005E5BA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5E5BA5" w:rsidRPr="00CC247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C247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5E5BA5" w:rsidRPr="0032002D" w:rsidRDefault="005E5BA5" w:rsidP="005E5BA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5E5BA5" w:rsidRPr="0032002D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5E5BA5" w:rsidRPr="0032002D" w:rsidRDefault="005E5BA5" w:rsidP="005E5BA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36,433</w:t>
            </w:r>
          </w:p>
        </w:tc>
        <w:tc>
          <w:tcPr>
            <w:tcW w:w="238" w:type="dxa"/>
          </w:tcPr>
          <w:p w:rsidR="005E5BA5" w:rsidRPr="0032002D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  <w:tc>
          <w:tcPr>
            <w:tcW w:w="236" w:type="dxa"/>
          </w:tcPr>
          <w:p w:rsidR="005E5BA5" w:rsidRPr="0032002D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5E5BA5" w:rsidRDefault="005E5BA5" w:rsidP="005E5BA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5E5BA5" w:rsidRPr="0032002D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5E5BA5" w:rsidRPr="005713C3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5E5BA5" w:rsidRPr="0032002D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36,433</w:t>
            </w:r>
          </w:p>
        </w:tc>
        <w:tc>
          <w:tcPr>
            <w:tcW w:w="236" w:type="dxa"/>
          </w:tcPr>
          <w:p w:rsidR="005E5BA5" w:rsidRPr="0032002D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5E5BA5" w:rsidRDefault="005E5BA5" w:rsidP="005E5BA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</w:tr>
      <w:tr w:rsidR="00CB74E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CB74E5" w:rsidRPr="00C14C7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27,891</w:t>
            </w:r>
          </w:p>
        </w:tc>
        <w:tc>
          <w:tcPr>
            <w:tcW w:w="246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26,362</w:t>
            </w:r>
          </w:p>
        </w:tc>
        <w:tc>
          <w:tcPr>
            <w:tcW w:w="267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C247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27,891</w:t>
            </w:r>
          </w:p>
        </w:tc>
        <w:tc>
          <w:tcPr>
            <w:tcW w:w="2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26,362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A72563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B74E5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27,891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CB74E5" w:rsidRPr="00B84B6E" w:rsidRDefault="0095486D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B74E5"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26,362</w:t>
            </w:r>
          </w:p>
        </w:tc>
      </w:tr>
      <w:tr w:rsidR="00CB74E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CB74E5" w:rsidRPr="00C14C7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24,368</w:t>
            </w:r>
          </w:p>
        </w:tc>
        <w:tc>
          <w:tcPr>
            <w:tcW w:w="246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50,124</w:t>
            </w:r>
          </w:p>
        </w:tc>
        <w:tc>
          <w:tcPr>
            <w:tcW w:w="267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C247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24,368</w:t>
            </w:r>
          </w:p>
        </w:tc>
        <w:tc>
          <w:tcPr>
            <w:tcW w:w="2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50,124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A72563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B74E5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24,368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CB74E5" w:rsidRPr="00B84B6E" w:rsidRDefault="0095486D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74E5"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50,124</w:t>
            </w:r>
          </w:p>
        </w:tc>
      </w:tr>
      <w:tr w:rsidR="00CB74E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CB74E5" w:rsidRPr="00C14C7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-   </w:t>
            </w:r>
          </w:p>
        </w:tc>
        <w:tc>
          <w:tcPr>
            <w:tcW w:w="246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C247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 -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CB74E5" w:rsidRPr="00B84B6E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</w:tr>
      <w:tr w:rsidR="00CB74E5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CB74E5" w:rsidRPr="00C14C7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154,612</w:t>
            </w:r>
          </w:p>
        </w:tc>
        <w:tc>
          <w:tcPr>
            <w:tcW w:w="273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144,198</w:t>
            </w:r>
          </w:p>
        </w:tc>
        <w:tc>
          <w:tcPr>
            <w:tcW w:w="27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154,612</w:t>
            </w:r>
          </w:p>
        </w:tc>
        <w:tc>
          <w:tcPr>
            <w:tcW w:w="238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144,198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CB74E5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154,612</w:t>
            </w:r>
          </w:p>
        </w:tc>
        <w:tc>
          <w:tcPr>
            <w:tcW w:w="236" w:type="dxa"/>
          </w:tcPr>
          <w:p w:rsidR="00CB74E5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CB74E5" w:rsidRPr="00B84B6E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144,198</w:t>
            </w: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7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11,398</w:t>
            </w:r>
          </w:p>
        </w:tc>
        <w:tc>
          <w:tcPr>
            <w:tcW w:w="242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32002D" w:rsidRDefault="00924FEF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10,718</w:t>
            </w: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E82623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11,398</w:t>
            </w:r>
          </w:p>
        </w:tc>
        <w:tc>
          <w:tcPr>
            <w:tcW w:w="238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7F708A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10,718</w:t>
            </w: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32002D" w:rsidRDefault="00CB74E5" w:rsidP="00CB74E5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</w:t>
            </w:r>
            <w:r w:rsidR="00D65EA7" w:rsidRPr="00A33F2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713C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A72563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11,398</w:t>
            </w: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B84B6E" w:rsidRDefault="0095486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65EA7"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10,718</w:t>
            </w: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D65EA7" w:rsidRPr="0032002D" w:rsidRDefault="00061DD2" w:rsidP="00061DD2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65EA7"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9,748</w:t>
            </w:r>
          </w:p>
        </w:tc>
        <w:tc>
          <w:tcPr>
            <w:tcW w:w="246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D65EA7" w:rsidRPr="0032002D" w:rsidRDefault="00C65C1C" w:rsidP="00C65C1C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22,821</w:t>
            </w:r>
          </w:p>
        </w:tc>
        <w:tc>
          <w:tcPr>
            <w:tcW w:w="267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D65EA7" w:rsidRPr="0032002D" w:rsidRDefault="00C65C1C" w:rsidP="00C65C1C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37,540</w:t>
            </w:r>
          </w:p>
        </w:tc>
        <w:tc>
          <w:tcPr>
            <w:tcW w:w="273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200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15,606</w:t>
            </w:r>
          </w:p>
        </w:tc>
        <w:tc>
          <w:tcPr>
            <w:tcW w:w="27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32002D" w:rsidRDefault="00E82623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47,288</w:t>
            </w:r>
          </w:p>
        </w:tc>
        <w:tc>
          <w:tcPr>
            <w:tcW w:w="238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32002D" w:rsidRDefault="007F708A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38,427</w:t>
            </w: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D65EA7" w:rsidRPr="0032002D" w:rsidRDefault="00CB74E5" w:rsidP="00CB74E5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2,667</w:t>
            </w:r>
          </w:p>
        </w:tc>
        <w:tc>
          <w:tcPr>
            <w:tcW w:w="27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D65EA7" w:rsidRPr="0032002D" w:rsidRDefault="00552CEA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7,039</w:t>
            </w: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32002D" w:rsidRDefault="00A72563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49,955</w:t>
            </w: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B84B6E" w:rsidRDefault="0095486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65EA7"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45,466</w:t>
            </w: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023148" w:rsidRDefault="00D65EA7" w:rsidP="00D65EA7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061DD2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D65EA7" w:rsidRPr="0032002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336,329</w:t>
            </w:r>
          </w:p>
        </w:tc>
        <w:tc>
          <w:tcPr>
            <w:tcW w:w="246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D65EA7" w:rsidP="00F3050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376,899</w:t>
            </w:r>
          </w:p>
        </w:tc>
        <w:tc>
          <w:tcPr>
            <w:tcW w:w="267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D65EA7" w:rsidP="00C65C1C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2002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192,152</w:t>
            </w:r>
          </w:p>
        </w:tc>
        <w:tc>
          <w:tcPr>
            <w:tcW w:w="273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2002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159,804</w:t>
            </w:r>
          </w:p>
        </w:tc>
        <w:tc>
          <w:tcPr>
            <w:tcW w:w="27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11,398</w:t>
            </w:r>
          </w:p>
        </w:tc>
        <w:tc>
          <w:tcPr>
            <w:tcW w:w="242" w:type="dxa"/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9608F" w:rsidRDefault="00924FEF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10,718</w:t>
            </w: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539,879</w:t>
            </w:r>
          </w:p>
        </w:tc>
        <w:tc>
          <w:tcPr>
            <w:tcW w:w="238" w:type="dxa"/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9608F" w:rsidRDefault="007F708A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547,42</w:t>
            </w:r>
            <w:r w:rsidR="00D65EA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6" w:type="dxa"/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9608F" w:rsidRDefault="00CB74E5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2,667</w:t>
            </w:r>
          </w:p>
        </w:tc>
        <w:tc>
          <w:tcPr>
            <w:tcW w:w="276" w:type="dxa"/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9608F" w:rsidRDefault="00552CEA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7,039</w:t>
            </w:r>
          </w:p>
        </w:tc>
        <w:tc>
          <w:tcPr>
            <w:tcW w:w="240" w:type="dxa"/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542,546</w:t>
            </w:r>
          </w:p>
        </w:tc>
        <w:tc>
          <w:tcPr>
            <w:tcW w:w="236" w:type="dxa"/>
          </w:tcPr>
          <w:p w:rsidR="00D65EA7" w:rsidRPr="0059608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84B6E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554,460</w:t>
            </w: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Default="00D65EA7" w:rsidP="00D65EA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D65EA7" w:rsidRPr="00B84B6E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7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B84B6E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7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187,663</w:t>
            </w:r>
          </w:p>
        </w:tc>
        <w:tc>
          <w:tcPr>
            <w:tcW w:w="24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178,46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173,068</w:t>
            </w:r>
          </w:p>
        </w:tc>
        <w:tc>
          <w:tcPr>
            <w:tcW w:w="273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155,899</w:t>
            </w:r>
          </w:p>
        </w:tc>
        <w:tc>
          <w:tcPr>
            <w:tcW w:w="27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-   </w:t>
            </w:r>
          </w:p>
        </w:tc>
        <w:tc>
          <w:tcPr>
            <w:tcW w:w="242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D65EA7" w:rsidP="00E82623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360,731</w:t>
            </w:r>
          </w:p>
        </w:tc>
        <w:tc>
          <w:tcPr>
            <w:tcW w:w="238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7F708A" w:rsidP="007F708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334,36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65EA7" w:rsidRPr="0032002D" w:rsidRDefault="00CB74E5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229</w:t>
            </w:r>
          </w:p>
        </w:tc>
        <w:tc>
          <w:tcPr>
            <w:tcW w:w="27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65EA7" w:rsidRPr="0032002D" w:rsidRDefault="00552CEA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3,894</w:t>
            </w:r>
          </w:p>
        </w:tc>
        <w:tc>
          <w:tcPr>
            <w:tcW w:w="24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32002D" w:rsidRDefault="003269EB" w:rsidP="00A72563">
            <w:pPr>
              <w:tabs>
                <w:tab w:val="clear" w:pos="454"/>
                <w:tab w:val="decimal" w:pos="436"/>
                <w:tab w:val="left" w:pos="570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360,960</w:t>
            </w:r>
          </w:p>
        </w:tc>
        <w:tc>
          <w:tcPr>
            <w:tcW w:w="23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B84B6E" w:rsidRDefault="00D65EA7" w:rsidP="00D65EA7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338,254</w:t>
            </w:r>
          </w:p>
        </w:tc>
      </w:tr>
      <w:tr w:rsidR="00D65EA7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148,666</w:t>
            </w:r>
          </w:p>
        </w:tc>
        <w:tc>
          <w:tcPr>
            <w:tcW w:w="24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198,438</w:t>
            </w:r>
          </w:p>
        </w:tc>
        <w:tc>
          <w:tcPr>
            <w:tcW w:w="267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D65EA7" w:rsidRPr="0032002D" w:rsidRDefault="00C65C1C" w:rsidP="00C65C1C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19,084</w:t>
            </w:r>
          </w:p>
        </w:tc>
        <w:tc>
          <w:tcPr>
            <w:tcW w:w="273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32002D" w:rsidRDefault="00D65EA7" w:rsidP="00214C6C">
            <w:pPr>
              <w:pStyle w:val="BodyText"/>
              <w:tabs>
                <w:tab w:val="clear" w:pos="454"/>
                <w:tab w:val="clear" w:pos="680"/>
                <w:tab w:val="left" w:pos="437"/>
                <w:tab w:val="left" w:pos="587"/>
              </w:tabs>
              <w:spacing w:after="0"/>
              <w:ind w:left="-86" w:right="-2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3,905</w:t>
            </w:r>
          </w:p>
        </w:tc>
        <w:tc>
          <w:tcPr>
            <w:tcW w:w="27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11,398</w:t>
            </w:r>
          </w:p>
        </w:tc>
        <w:tc>
          <w:tcPr>
            <w:tcW w:w="242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65EA7" w:rsidRPr="0032002D" w:rsidRDefault="00924FEF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10,718</w:t>
            </w:r>
          </w:p>
        </w:tc>
        <w:tc>
          <w:tcPr>
            <w:tcW w:w="24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179,148</w:t>
            </w:r>
          </w:p>
        </w:tc>
        <w:tc>
          <w:tcPr>
            <w:tcW w:w="238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32002D" w:rsidRDefault="007F708A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213,061</w:t>
            </w:r>
          </w:p>
        </w:tc>
        <w:tc>
          <w:tcPr>
            <w:tcW w:w="23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D65EA7" w:rsidRPr="0032002D" w:rsidRDefault="00CB74E5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2,438</w:t>
            </w:r>
          </w:p>
        </w:tc>
        <w:tc>
          <w:tcPr>
            <w:tcW w:w="27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D65EA7" w:rsidRPr="0032002D" w:rsidRDefault="00552CEA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3,145</w:t>
            </w:r>
          </w:p>
        </w:tc>
        <w:tc>
          <w:tcPr>
            <w:tcW w:w="24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32002D" w:rsidRDefault="003269EB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181,586</w:t>
            </w:r>
          </w:p>
        </w:tc>
        <w:tc>
          <w:tcPr>
            <w:tcW w:w="23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B84B6E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216,206</w:t>
            </w:r>
          </w:p>
        </w:tc>
      </w:tr>
      <w:tr w:rsidR="00D65EA7" w:rsidRPr="00023148" w:rsidTr="00AF3EDD">
        <w:trPr>
          <w:gridAfter w:val="1"/>
          <w:wAfter w:w="18" w:type="dxa"/>
          <w:trHeight w:val="192"/>
          <w:jc w:val="center"/>
        </w:trPr>
        <w:tc>
          <w:tcPr>
            <w:tcW w:w="1977" w:type="dxa"/>
            <w:vAlign w:val="bottom"/>
          </w:tcPr>
          <w:p w:rsidR="00D65EA7" w:rsidRPr="00023148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32002D" w:rsidRDefault="00D65EA7" w:rsidP="008F63D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336,329</w:t>
            </w:r>
          </w:p>
        </w:tc>
        <w:tc>
          <w:tcPr>
            <w:tcW w:w="24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376,899</w:t>
            </w:r>
          </w:p>
        </w:tc>
        <w:tc>
          <w:tcPr>
            <w:tcW w:w="267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192,152</w:t>
            </w:r>
          </w:p>
        </w:tc>
        <w:tc>
          <w:tcPr>
            <w:tcW w:w="273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159,804</w:t>
            </w:r>
          </w:p>
        </w:tc>
        <w:tc>
          <w:tcPr>
            <w:tcW w:w="27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11,398</w:t>
            </w:r>
          </w:p>
        </w:tc>
        <w:tc>
          <w:tcPr>
            <w:tcW w:w="242" w:type="dxa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924FEF" w:rsidP="00924FEF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10,718</w:t>
            </w:r>
          </w:p>
        </w:tc>
        <w:tc>
          <w:tcPr>
            <w:tcW w:w="24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539,879</w:t>
            </w:r>
          </w:p>
        </w:tc>
        <w:tc>
          <w:tcPr>
            <w:tcW w:w="238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7F708A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547,42</w:t>
            </w:r>
            <w:r w:rsidR="00D65EA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32002D" w:rsidRDefault="00CB74E5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2,667</w:t>
            </w:r>
          </w:p>
        </w:tc>
        <w:tc>
          <w:tcPr>
            <w:tcW w:w="27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32002D" w:rsidRDefault="00552CEA" w:rsidP="00552CE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7,039</w:t>
            </w:r>
          </w:p>
        </w:tc>
        <w:tc>
          <w:tcPr>
            <w:tcW w:w="240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32002D" w:rsidRDefault="003269EB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59608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542,546</w:t>
            </w:r>
          </w:p>
        </w:tc>
        <w:tc>
          <w:tcPr>
            <w:tcW w:w="236" w:type="dxa"/>
            <w:vAlign w:val="bottom"/>
          </w:tcPr>
          <w:p w:rsidR="00D65EA7" w:rsidRPr="0032002D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84B6E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B6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554,460</w:t>
            </w:r>
          </w:p>
        </w:tc>
      </w:tr>
      <w:tr w:rsidR="00693496" w:rsidRPr="00023148" w:rsidTr="00AF3EDD">
        <w:trPr>
          <w:gridAfter w:val="1"/>
          <w:wAfter w:w="18" w:type="dxa"/>
          <w:trHeight w:val="192"/>
          <w:jc w:val="center"/>
        </w:trPr>
        <w:tc>
          <w:tcPr>
            <w:tcW w:w="1977" w:type="dxa"/>
            <w:vAlign w:val="bottom"/>
          </w:tcPr>
          <w:p w:rsidR="00693496" w:rsidRPr="00023148" w:rsidRDefault="00693496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:rsidR="00693496" w:rsidRPr="0059608F" w:rsidRDefault="00693496" w:rsidP="008F63D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:rsidR="00693496" w:rsidRPr="00B84B6E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:rsidR="00693496" w:rsidRPr="0059608F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:rsidR="00693496" w:rsidRPr="0059608F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93496" w:rsidRPr="0059608F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693496" w:rsidRDefault="00693496" w:rsidP="00924FEF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693496" w:rsidRPr="0059608F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693496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:rsidR="00693496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:rsidR="00693496" w:rsidRDefault="00693496" w:rsidP="00552CE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693496" w:rsidRDefault="00693496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693496" w:rsidRPr="0032002D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693496" w:rsidRPr="00B84B6E" w:rsidRDefault="0069349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</w:tr>
      <w:tr w:rsidR="00D65EA7" w:rsidRPr="006177D2" w:rsidTr="005715A2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0B464D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D65EA7" w:rsidTr="005715A2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0B464D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D65EA7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D65EA7" w:rsidRPr="006177D2" w:rsidTr="005715A2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0B464D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5" w:type="dxa"/>
            <w:gridSpan w:val="3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6" w:type="dxa"/>
            <w:gridSpan w:val="3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0" w:type="dxa"/>
            <w:gridSpan w:val="3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D65EA7" w:rsidRPr="006177D2" w:rsidTr="005715A2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  <w:hideMark/>
          </w:tcPr>
          <w:p w:rsidR="00D65EA7" w:rsidRPr="006177D2" w:rsidRDefault="00D65EA7" w:rsidP="000B464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หก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เดือนสิ้นสุด</w:t>
            </w:r>
          </w:p>
          <w:p w:rsidR="00D65EA7" w:rsidRPr="006177D2" w:rsidRDefault="00D65EA7" w:rsidP="000B464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7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8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D65EA7" w:rsidRPr="006177D2" w:rsidTr="005715A2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:rsidR="00D65EA7" w:rsidRPr="006177D2" w:rsidRDefault="00D65EA7" w:rsidP="000B464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D65EA7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6177D2" w:rsidRDefault="00D65EA7" w:rsidP="000B464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7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6177D2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4E6416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6177D2" w:rsidRDefault="00D65EA7" w:rsidP="000B464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7" w:type="dxa"/>
            <w:vAlign w:val="bottom"/>
          </w:tcPr>
          <w:p w:rsidR="00D65EA7" w:rsidRPr="00B23250" w:rsidRDefault="00D65EA7" w:rsidP="000B464D">
            <w:pPr>
              <w:pStyle w:val="BodyText"/>
              <w:tabs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821,01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4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D65EA7" w:rsidRPr="00B23250" w:rsidRDefault="00D65EA7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779,093</w:t>
            </w:r>
          </w:p>
        </w:tc>
        <w:tc>
          <w:tcPr>
            <w:tcW w:w="267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D65EA7" w:rsidRPr="00B23250" w:rsidRDefault="00D65EA7" w:rsidP="000B464D">
            <w:pPr>
              <w:pStyle w:val="BodyText"/>
              <w:tabs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767,877</w:t>
            </w:r>
          </w:p>
        </w:tc>
        <w:tc>
          <w:tcPr>
            <w:tcW w:w="273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65EA7" w:rsidRPr="00B23250" w:rsidRDefault="00D65EA7" w:rsidP="000B464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493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,270</w:t>
            </w:r>
          </w:p>
        </w:tc>
        <w:tc>
          <w:tcPr>
            <w:tcW w:w="270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D65EA7" w:rsidRPr="00B23250" w:rsidRDefault="00D65EA7" w:rsidP="000B464D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42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B23250" w:rsidRDefault="00D65EA7" w:rsidP="000B464D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29,843</w:t>
            </w:r>
          </w:p>
        </w:tc>
        <w:tc>
          <w:tcPr>
            <w:tcW w:w="240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65EA7" w:rsidRPr="00B23250" w:rsidRDefault="00D65EA7" w:rsidP="000B464D">
            <w:pPr>
              <w:pStyle w:val="BodyText"/>
              <w:tabs>
                <w:tab w:val="clear" w:pos="454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1,620,311</w:t>
            </w:r>
          </w:p>
        </w:tc>
        <w:tc>
          <w:tcPr>
            <w:tcW w:w="238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65EA7" w:rsidRPr="00B23250" w:rsidRDefault="00D65EA7" w:rsidP="000B464D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1,302,206</w:t>
            </w:r>
          </w:p>
        </w:tc>
        <w:tc>
          <w:tcPr>
            <w:tcW w:w="23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68,485</w:t>
            </w:r>
          </w:p>
        </w:tc>
        <w:tc>
          <w:tcPr>
            <w:tcW w:w="27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5EA7" w:rsidRPr="00B23250" w:rsidRDefault="00D65EA7" w:rsidP="000B464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74,615</w:t>
            </w:r>
          </w:p>
        </w:tc>
        <w:tc>
          <w:tcPr>
            <w:tcW w:w="240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B23250" w:rsidRDefault="00D65EA7" w:rsidP="000B464D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1,688,796</w:t>
            </w:r>
          </w:p>
        </w:tc>
        <w:tc>
          <w:tcPr>
            <w:tcW w:w="23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B23250" w:rsidRDefault="00D65EA7" w:rsidP="000B464D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1,376,821</w:t>
            </w:r>
          </w:p>
        </w:tc>
      </w:tr>
      <w:tr w:rsidR="00D65EA7" w:rsidRPr="004E6416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6177D2" w:rsidRDefault="00D65EA7" w:rsidP="000B464D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16DC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D65EA7" w:rsidRPr="00316DCB" w:rsidRDefault="00D65EA7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16DC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16DC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316DC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16DC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:rsidR="00D65EA7" w:rsidRPr="00316DCB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16DC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7E042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042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:rsidR="00D65EA7" w:rsidRPr="007E042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7E0426" w:rsidRDefault="00316DCB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042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D65EA7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7,075</w:t>
            </w:r>
          </w:p>
        </w:tc>
        <w:tc>
          <w:tcPr>
            <w:tcW w:w="27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D65EA7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9,478</w:t>
            </w:r>
          </w:p>
        </w:tc>
        <w:tc>
          <w:tcPr>
            <w:tcW w:w="240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</w:t>
            </w:r>
            <w:r w:rsidR="00D65EA7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7,075</w:t>
            </w:r>
          </w:p>
        </w:tc>
        <w:tc>
          <w:tcPr>
            <w:tcW w:w="23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B23250" w:rsidRDefault="00D905EE" w:rsidP="000B464D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</w:t>
            </w:r>
            <w:r w:rsidR="00D65EA7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9,478</w:t>
            </w:r>
          </w:p>
        </w:tc>
      </w:tr>
      <w:tr w:rsidR="00D65EA7" w:rsidRPr="004E6416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B23250" w:rsidRDefault="00D65EA7" w:rsidP="000B464D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B23250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821,016</w:t>
            </w:r>
          </w:p>
        </w:tc>
        <w:tc>
          <w:tcPr>
            <w:tcW w:w="246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D65EA7" w:rsidRPr="00B23250" w:rsidRDefault="00D65EA7" w:rsidP="000B464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779,093</w:t>
            </w:r>
          </w:p>
        </w:tc>
        <w:tc>
          <w:tcPr>
            <w:tcW w:w="267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D65EA7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767,877</w:t>
            </w:r>
          </w:p>
        </w:tc>
        <w:tc>
          <w:tcPr>
            <w:tcW w:w="273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493,270</w:t>
            </w:r>
          </w:p>
        </w:tc>
        <w:tc>
          <w:tcPr>
            <w:tcW w:w="270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65EA7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42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29,843</w:t>
            </w:r>
          </w:p>
        </w:tc>
        <w:tc>
          <w:tcPr>
            <w:tcW w:w="240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1,620,311</w:t>
            </w:r>
          </w:p>
        </w:tc>
        <w:tc>
          <w:tcPr>
            <w:tcW w:w="238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1,302,206</w:t>
            </w:r>
          </w:p>
        </w:tc>
        <w:tc>
          <w:tcPr>
            <w:tcW w:w="236" w:type="dxa"/>
            <w:vAlign w:val="bottom"/>
          </w:tcPr>
          <w:p w:rsidR="00D65EA7" w:rsidRPr="004E6416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75,560</w:t>
            </w:r>
          </w:p>
        </w:tc>
        <w:tc>
          <w:tcPr>
            <w:tcW w:w="27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84,093</w:t>
            </w:r>
          </w:p>
        </w:tc>
        <w:tc>
          <w:tcPr>
            <w:tcW w:w="240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1,695,871</w:t>
            </w:r>
          </w:p>
        </w:tc>
        <w:tc>
          <w:tcPr>
            <w:tcW w:w="236" w:type="dxa"/>
            <w:vAlign w:val="bottom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1,386,299</w:t>
            </w:r>
          </w:p>
        </w:tc>
      </w:tr>
      <w:tr w:rsidR="00D65EA7" w:rsidRPr="00050004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6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D65EA7" w:rsidRPr="00050004" w:rsidRDefault="00D65EA7" w:rsidP="000B464D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2784" w:type="dxa"/>
            <w:gridSpan w:val="2"/>
            <w:vAlign w:val="bottom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6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8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0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</w:tcPr>
          <w:p w:rsidR="00D65EA7" w:rsidRPr="00023148" w:rsidRDefault="00D65EA7" w:rsidP="000B464D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F567FB" w:rsidRDefault="00DF2DD0" w:rsidP="00F567FB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(iCNG)</w:t>
            </w:r>
          </w:p>
        </w:tc>
        <w:tc>
          <w:tcPr>
            <w:tcW w:w="807" w:type="dxa"/>
            <w:vAlign w:val="bottom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F2DD0" w:rsidRPr="009D2D28" w:rsidRDefault="00DF2DD0" w:rsidP="000B464D">
            <w:pPr>
              <w:pStyle w:val="NoSpacing"/>
              <w:tabs>
                <w:tab w:val="clear" w:pos="680"/>
                <w:tab w:val="left" w:pos="59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251,605</w:t>
            </w:r>
          </w:p>
        </w:tc>
        <w:tc>
          <w:tcPr>
            <w:tcW w:w="246" w:type="dxa"/>
            <w:vAlign w:val="bottom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213,384</w:t>
            </w:r>
          </w:p>
        </w:tc>
        <w:tc>
          <w:tcPr>
            <w:tcW w:w="267" w:type="dxa"/>
            <w:vAlign w:val="bottom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F2DD0" w:rsidRPr="00B23250" w:rsidRDefault="00DF2DD0" w:rsidP="000B464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251,605</w:t>
            </w:r>
          </w:p>
        </w:tc>
        <w:tc>
          <w:tcPr>
            <w:tcW w:w="238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F2DD0" w:rsidRPr="00B23250" w:rsidRDefault="00DF2DD0" w:rsidP="000B464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213,384</w:t>
            </w:r>
          </w:p>
        </w:tc>
        <w:tc>
          <w:tcPr>
            <w:tcW w:w="236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251,605</w:t>
            </w:r>
          </w:p>
        </w:tc>
        <w:tc>
          <w:tcPr>
            <w:tcW w:w="236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vAlign w:val="bottom"/>
          </w:tcPr>
          <w:p w:rsidR="00DF2DD0" w:rsidRPr="00B23250" w:rsidRDefault="00D905EE" w:rsidP="000B464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F2DD0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213,384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023148" w:rsidRDefault="00DF2DD0" w:rsidP="000B464D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1E5E7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182,949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8141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175,498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195D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182,949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8141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175,498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B1438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182,949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F2DD0" w:rsidRPr="00B1438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175,498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C14C7D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121,142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158,880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48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E51E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121,142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158,880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121,142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F2DD0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158,880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B8098C" w:rsidRDefault="00DF2DD0" w:rsidP="000B464D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น้ำมัน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1E5E74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75</w:t>
            </w:r>
            <w:r w:rsidRPr="001E5E7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E5E74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779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1E5E74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21</w:t>
            </w:r>
            <w:r w:rsidRPr="001E5E7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E5E74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624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48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E51E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195D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75,779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195D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21,624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tabs>
                <w:tab w:val="clear" w:pos="454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B1438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75,779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F2DD0" w:rsidRPr="00B1438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21,624</w:t>
            </w:r>
          </w:p>
        </w:tc>
      </w:tr>
      <w:tr w:rsidR="006720AE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6720AE" w:rsidRDefault="006720AE" w:rsidP="006720AE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7" w:type="dxa"/>
          </w:tcPr>
          <w:p w:rsidR="006720AE" w:rsidRDefault="006720AE" w:rsidP="006720AE">
            <w:pPr>
              <w:pStyle w:val="NoSpacing"/>
              <w:jc w:val="center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69,446</w:t>
            </w:r>
          </w:p>
        </w:tc>
        <w:tc>
          <w:tcPr>
            <w:tcW w:w="246" w:type="dxa"/>
          </w:tcPr>
          <w:p w:rsidR="006720AE" w:rsidRPr="009D2D28" w:rsidRDefault="006720AE" w:rsidP="006720A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6720AE" w:rsidRDefault="006720AE" w:rsidP="006720AE">
            <w:pPr>
              <w:pStyle w:val="NoSpacing"/>
              <w:jc w:val="center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81,895</w:t>
            </w:r>
          </w:p>
        </w:tc>
        <w:tc>
          <w:tcPr>
            <w:tcW w:w="267" w:type="dxa"/>
          </w:tcPr>
          <w:p w:rsidR="006720AE" w:rsidRPr="009D2D28" w:rsidRDefault="006720AE" w:rsidP="006720A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6720AE" w:rsidRPr="004F7D05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6720AE" w:rsidRPr="009D2D28" w:rsidRDefault="006720AE" w:rsidP="006720A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6720AE" w:rsidRPr="004F7D05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6720AE" w:rsidRPr="009D2D28" w:rsidRDefault="006720AE" w:rsidP="006720A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6720AE" w:rsidRPr="005D48A5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48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6720AE" w:rsidRPr="00B23250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6720AE" w:rsidRPr="00E51EBD" w:rsidRDefault="006720AE" w:rsidP="006720AE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E51E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6720AE" w:rsidRPr="00B23250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6720AE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69,446</w:t>
            </w:r>
          </w:p>
        </w:tc>
        <w:tc>
          <w:tcPr>
            <w:tcW w:w="238" w:type="dxa"/>
          </w:tcPr>
          <w:p w:rsidR="006720AE" w:rsidRPr="00B23250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6720AE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81,895</w:t>
            </w:r>
          </w:p>
        </w:tc>
        <w:tc>
          <w:tcPr>
            <w:tcW w:w="236" w:type="dxa"/>
          </w:tcPr>
          <w:p w:rsidR="006720AE" w:rsidRPr="00B23250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6720AE" w:rsidRDefault="006720AE" w:rsidP="006720AE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6720AE" w:rsidRPr="00B23250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6720AE" w:rsidRDefault="006720AE" w:rsidP="006720AE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6720AE" w:rsidRPr="00B23250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6720AE" w:rsidRDefault="006720AE" w:rsidP="006720AE">
            <w:pPr>
              <w:pStyle w:val="BodyText"/>
              <w:tabs>
                <w:tab w:val="clear" w:pos="454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69,446</w:t>
            </w:r>
          </w:p>
        </w:tc>
        <w:tc>
          <w:tcPr>
            <w:tcW w:w="236" w:type="dxa"/>
          </w:tcPr>
          <w:p w:rsidR="006720AE" w:rsidRPr="00B23250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6720AE" w:rsidRDefault="006720AE" w:rsidP="006720A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81,895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C14C7D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64,354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56,92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48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E51E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64,354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56,92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64,354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F2DD0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56,92</w:t>
            </w:r>
            <w:r w:rsidR="00DF2DD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C14C7D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21,174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14,802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4F7D05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7D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48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E51E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21,174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14,802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21,174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F2DD0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14,802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C14C7D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73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48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E51E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F2DD0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C14C7D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357,127</w:t>
            </w:r>
          </w:p>
        </w:tc>
        <w:tc>
          <w:tcPr>
            <w:tcW w:w="273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141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279,764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48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E51EB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Pr="00E51E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357,127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8141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279,764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357,127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F2DD0" w:rsidRPr="00B1438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279,764</w:t>
            </w:r>
          </w:p>
        </w:tc>
      </w:tr>
      <w:tr w:rsidR="00DF2DD0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F2DD0" w:rsidRPr="00C14C7D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7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F2DD0" w:rsidRPr="009D2D28" w:rsidRDefault="00DF2DD0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F2DD0" w:rsidRPr="008C7B2F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C7B2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F2DD0" w:rsidRPr="008C7B2F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F2DD0" w:rsidRPr="008C7B2F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C7B2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F2DD0" w:rsidRPr="009D2D28" w:rsidRDefault="00DF2DD0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42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29,843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38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29,843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36" w:type="dxa"/>
          </w:tcPr>
          <w:p w:rsidR="00DF2DD0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F2DD0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F2DD0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29,843</w:t>
            </w: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C14C7D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D65EA7" w:rsidRPr="009D2D28" w:rsidRDefault="004F7D05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1E5E7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34,567</w:t>
            </w:r>
          </w:p>
        </w:tc>
        <w:tc>
          <w:tcPr>
            <w:tcW w:w="246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D65EA7" w:rsidRPr="009D2D28" w:rsidRDefault="004F7D05" w:rsidP="000B464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56,084</w:t>
            </w:r>
          </w:p>
        </w:tc>
        <w:tc>
          <w:tcPr>
            <w:tcW w:w="267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D65EA7" w:rsidRPr="00B23250" w:rsidRDefault="004F7D05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69,13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73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D65EA7" w:rsidRPr="00B23250" w:rsidRDefault="004F7D05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8141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32,758</w:t>
            </w:r>
          </w:p>
        </w:tc>
        <w:tc>
          <w:tcPr>
            <w:tcW w:w="270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B23250" w:rsidRDefault="004F7D05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4560F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103,704</w:t>
            </w:r>
          </w:p>
        </w:tc>
        <w:tc>
          <w:tcPr>
            <w:tcW w:w="238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B23250" w:rsidRDefault="004F7D05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="00D65EA7" w:rsidRPr="008141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88,842</w:t>
            </w:r>
          </w:p>
        </w:tc>
        <w:tc>
          <w:tcPr>
            <w:tcW w:w="236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75,560</w:t>
            </w:r>
          </w:p>
        </w:tc>
        <w:tc>
          <w:tcPr>
            <w:tcW w:w="276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84,093</w:t>
            </w:r>
          </w:p>
        </w:tc>
        <w:tc>
          <w:tcPr>
            <w:tcW w:w="240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B23250" w:rsidRDefault="00DF2DD0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B1438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179,264</w:t>
            </w:r>
          </w:p>
        </w:tc>
        <w:tc>
          <w:tcPr>
            <w:tcW w:w="236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B23250" w:rsidRDefault="00D905EE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B1438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172,935</w:t>
            </w:r>
          </w:p>
        </w:tc>
      </w:tr>
      <w:tr w:rsidR="00D65EA7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Pr="00023148" w:rsidRDefault="00D65EA7" w:rsidP="000B464D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1E5E74" w:rsidRDefault="00D65EA7" w:rsidP="000B464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E5E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821,016</w:t>
            </w:r>
          </w:p>
        </w:tc>
        <w:tc>
          <w:tcPr>
            <w:tcW w:w="246" w:type="dxa"/>
          </w:tcPr>
          <w:p w:rsidR="00D65EA7" w:rsidRPr="001E5E74" w:rsidRDefault="00D65EA7" w:rsidP="000B464D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1E5E74" w:rsidRDefault="00D65EA7" w:rsidP="000B464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E5E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779,093</w:t>
            </w:r>
          </w:p>
        </w:tc>
        <w:tc>
          <w:tcPr>
            <w:tcW w:w="267" w:type="dxa"/>
          </w:tcPr>
          <w:p w:rsidR="00D65EA7" w:rsidRPr="00B23250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767,877</w:t>
            </w:r>
          </w:p>
        </w:tc>
        <w:tc>
          <w:tcPr>
            <w:tcW w:w="273" w:type="dxa"/>
          </w:tcPr>
          <w:p w:rsidR="00D65EA7" w:rsidRPr="00B23250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493,270</w:t>
            </w:r>
          </w:p>
        </w:tc>
        <w:tc>
          <w:tcPr>
            <w:tcW w:w="270" w:type="dxa"/>
          </w:tcPr>
          <w:p w:rsidR="00D65EA7" w:rsidRPr="00B23250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42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29,843</w:t>
            </w:r>
          </w:p>
        </w:tc>
        <w:tc>
          <w:tcPr>
            <w:tcW w:w="240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1,620,311</w:t>
            </w:r>
          </w:p>
        </w:tc>
        <w:tc>
          <w:tcPr>
            <w:tcW w:w="238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141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1,302,206</w:t>
            </w:r>
          </w:p>
        </w:tc>
        <w:tc>
          <w:tcPr>
            <w:tcW w:w="236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75,560</w:t>
            </w:r>
          </w:p>
        </w:tc>
        <w:tc>
          <w:tcPr>
            <w:tcW w:w="276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84,093</w:t>
            </w:r>
          </w:p>
        </w:tc>
        <w:tc>
          <w:tcPr>
            <w:tcW w:w="240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1,695,871</w:t>
            </w:r>
          </w:p>
        </w:tc>
        <w:tc>
          <w:tcPr>
            <w:tcW w:w="236" w:type="dxa"/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B23250" w:rsidRDefault="00D65EA7" w:rsidP="000B464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2325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1,386,299</w:t>
            </w:r>
          </w:p>
        </w:tc>
      </w:tr>
      <w:tr w:rsidR="00D65EA7" w:rsidRPr="00023148" w:rsidTr="000B464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5EA7" w:rsidRDefault="00D65EA7" w:rsidP="000B464D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D65EA7" w:rsidRPr="009D2D28" w:rsidRDefault="00D65EA7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1932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D61932" w:rsidRDefault="00D61932" w:rsidP="000B464D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1932" w:rsidRPr="009D2D28" w:rsidRDefault="00D61932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F774DB" w:rsidRPr="00023148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F774DB" w:rsidRDefault="00F774DB" w:rsidP="000B464D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F774DB" w:rsidRPr="009D2D28" w:rsidRDefault="00F774DB" w:rsidP="000B464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1C0F4A" w:rsidRPr="006177D2" w:rsidTr="00C8385D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:rsidR="001C0F4A" w:rsidRPr="006177D2" w:rsidRDefault="001C0F4A" w:rsidP="00C8385D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1C0F4A" w:rsidTr="00C8385D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:rsidR="001C0F4A" w:rsidRPr="006177D2" w:rsidRDefault="001C0F4A" w:rsidP="00C8385D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1C0F4A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1C0F4A" w:rsidRPr="006177D2" w:rsidTr="00C8385D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</w:tcPr>
          <w:p w:rsidR="001C0F4A" w:rsidRPr="006177D2" w:rsidRDefault="001C0F4A" w:rsidP="00C8385D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5" w:type="dxa"/>
            <w:gridSpan w:val="3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6" w:type="dxa"/>
            <w:gridSpan w:val="3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0" w:type="dxa"/>
            <w:gridSpan w:val="3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1C0F4A" w:rsidRPr="006177D2" w:rsidTr="00C8385D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  <w:hideMark/>
          </w:tcPr>
          <w:p w:rsidR="001C0F4A" w:rsidRPr="006177D2" w:rsidRDefault="001C0F4A" w:rsidP="00C8385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หก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เดือนสิ้นสุด</w:t>
            </w:r>
          </w:p>
          <w:p w:rsidR="001C0F4A" w:rsidRPr="006177D2" w:rsidRDefault="001C0F4A" w:rsidP="00C8385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7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6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8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1C0F4A" w:rsidRPr="006177D2" w:rsidTr="00C8385D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:rsidR="001C0F4A" w:rsidRPr="006177D2" w:rsidRDefault="001C0F4A" w:rsidP="00C8385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7" w:type="dxa"/>
            <w:gridSpan w:val="24"/>
          </w:tcPr>
          <w:p w:rsidR="001C0F4A" w:rsidRPr="006177D2" w:rsidRDefault="001C0F4A" w:rsidP="00C8385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1C0F4A" w:rsidRPr="006177D2" w:rsidTr="00C8385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:rsidR="001C0F4A" w:rsidRPr="006177D2" w:rsidRDefault="001C0F4A" w:rsidP="001C0F4A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7" w:type="dxa"/>
            <w:vAlign w:val="bottom"/>
          </w:tcPr>
          <w:p w:rsidR="001C0F4A" w:rsidRPr="00254E0E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1C0F4A" w:rsidRPr="00254E0E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1C0F4A" w:rsidRPr="00254E0E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254E0E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254E0E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254E0E" w:rsidRDefault="001C0F4A" w:rsidP="001C0F4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1C0F4A" w:rsidRPr="00254E0E" w:rsidRDefault="001C0F4A" w:rsidP="001C0F4A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1C0F4A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:rsidR="001C0F4A" w:rsidRPr="006177D2" w:rsidRDefault="001C0F4A" w:rsidP="001C0F4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7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533,146</w:t>
            </w:r>
          </w:p>
        </w:tc>
        <w:tc>
          <w:tcPr>
            <w:tcW w:w="24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453,937</w:t>
            </w:r>
          </w:p>
        </w:tc>
        <w:tc>
          <w:tcPr>
            <w:tcW w:w="267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734,969</w:t>
            </w:r>
          </w:p>
        </w:tc>
        <w:tc>
          <w:tcPr>
            <w:tcW w:w="273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489,149</w:t>
            </w:r>
          </w:p>
        </w:tc>
        <w:tc>
          <w:tcPr>
            <w:tcW w:w="27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1,268,115</w:t>
            </w:r>
          </w:p>
        </w:tc>
        <w:tc>
          <w:tcPr>
            <w:tcW w:w="238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943,086</w:t>
            </w: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75,260</w:t>
            </w:r>
          </w:p>
        </w:tc>
        <w:tc>
          <w:tcPr>
            <w:tcW w:w="27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83,977</w:t>
            </w: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1C0F4A" w:rsidRPr="009D2D28" w:rsidRDefault="001C0F4A" w:rsidP="001C0F4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1,343,375</w:t>
            </w: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1C0F4A" w:rsidRPr="009D2D28" w:rsidRDefault="001C0F4A" w:rsidP="001C0F4A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1,027,063</w:t>
            </w:r>
          </w:p>
        </w:tc>
      </w:tr>
      <w:tr w:rsidR="001C0F4A" w:rsidRPr="006177D2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:rsidR="001C0F4A" w:rsidRPr="006177D2" w:rsidRDefault="001C0F4A" w:rsidP="001C0F4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287,870</w:t>
            </w:r>
          </w:p>
        </w:tc>
        <w:tc>
          <w:tcPr>
            <w:tcW w:w="24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325,156</w:t>
            </w:r>
          </w:p>
        </w:tc>
        <w:tc>
          <w:tcPr>
            <w:tcW w:w="267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1C0F4A" w:rsidRPr="009D2D28" w:rsidRDefault="001220E1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1C0F4A"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32,908</w:t>
            </w:r>
          </w:p>
        </w:tc>
        <w:tc>
          <w:tcPr>
            <w:tcW w:w="273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1C0F4A" w:rsidRPr="009D2D28" w:rsidRDefault="001220E1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="001C0F4A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4,121</w:t>
            </w:r>
          </w:p>
        </w:tc>
        <w:tc>
          <w:tcPr>
            <w:tcW w:w="27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42" w:type="dxa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29,843</w:t>
            </w: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C0F4A" w:rsidRPr="009D2D28" w:rsidRDefault="001220E1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1C0F4A"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352,196</w:t>
            </w:r>
          </w:p>
        </w:tc>
        <w:tc>
          <w:tcPr>
            <w:tcW w:w="238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359,120</w:t>
            </w: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1C0F4A" w:rsidRPr="009D2D28" w:rsidRDefault="001220E1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1C0F4A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300</w:t>
            </w:r>
          </w:p>
        </w:tc>
        <w:tc>
          <w:tcPr>
            <w:tcW w:w="27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1C0F4A" w:rsidRPr="009D2D28" w:rsidRDefault="001220E1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="001C0F4A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116</w:t>
            </w: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C0F4A" w:rsidRPr="009D2D28" w:rsidRDefault="001220E1" w:rsidP="001C0F4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1C0F4A"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352,496</w:t>
            </w: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C0F4A" w:rsidRPr="009D2D28" w:rsidRDefault="001220E1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1C0F4A" w:rsidRPr="00254E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359,236</w:t>
            </w:r>
          </w:p>
        </w:tc>
      </w:tr>
      <w:tr w:rsidR="001C0F4A" w:rsidRPr="00023148" w:rsidTr="005715A2">
        <w:trPr>
          <w:gridAfter w:val="1"/>
          <w:wAfter w:w="18" w:type="dxa"/>
          <w:trHeight w:val="192"/>
          <w:jc w:val="center"/>
        </w:trPr>
        <w:tc>
          <w:tcPr>
            <w:tcW w:w="1977" w:type="dxa"/>
            <w:vAlign w:val="bottom"/>
          </w:tcPr>
          <w:p w:rsidR="001C0F4A" w:rsidRPr="00023148" w:rsidRDefault="001C0F4A" w:rsidP="001C0F4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254E0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821,016</w:t>
            </w:r>
          </w:p>
        </w:tc>
        <w:tc>
          <w:tcPr>
            <w:tcW w:w="24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779,093</w:t>
            </w:r>
          </w:p>
        </w:tc>
        <w:tc>
          <w:tcPr>
            <w:tcW w:w="267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767,877</w:t>
            </w:r>
          </w:p>
        </w:tc>
        <w:tc>
          <w:tcPr>
            <w:tcW w:w="273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493,270</w:t>
            </w:r>
          </w:p>
        </w:tc>
        <w:tc>
          <w:tcPr>
            <w:tcW w:w="27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31,418</w:t>
            </w:r>
          </w:p>
        </w:tc>
        <w:tc>
          <w:tcPr>
            <w:tcW w:w="242" w:type="dxa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29,843</w:t>
            </w: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1,620,311</w:t>
            </w:r>
          </w:p>
        </w:tc>
        <w:tc>
          <w:tcPr>
            <w:tcW w:w="238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1,302,206</w:t>
            </w: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75,560</w:t>
            </w:r>
          </w:p>
        </w:tc>
        <w:tc>
          <w:tcPr>
            <w:tcW w:w="27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84,093</w:t>
            </w:r>
          </w:p>
        </w:tc>
        <w:tc>
          <w:tcPr>
            <w:tcW w:w="240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1C0F4A" w:rsidRPr="009D2D28" w:rsidRDefault="001C0F4A" w:rsidP="001C0F4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1,695,871</w:t>
            </w:r>
          </w:p>
        </w:tc>
        <w:tc>
          <w:tcPr>
            <w:tcW w:w="236" w:type="dxa"/>
            <w:vAlign w:val="bottom"/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1C0F4A" w:rsidRPr="009D2D28" w:rsidRDefault="001C0F4A" w:rsidP="001C0F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1,386,299</w:t>
            </w:r>
          </w:p>
        </w:tc>
      </w:tr>
    </w:tbl>
    <w:p w:rsidR="003D4C30" w:rsidRPr="001220E1" w:rsidRDefault="003D4C30" w:rsidP="000C1037">
      <w:pPr>
        <w:rPr>
          <w:sz w:val="24"/>
          <w:szCs w:val="24"/>
        </w:rPr>
      </w:pPr>
    </w:p>
    <w:tbl>
      <w:tblPr>
        <w:tblW w:w="14604" w:type="dxa"/>
        <w:jc w:val="center"/>
        <w:tblLayout w:type="fixed"/>
        <w:tblLook w:val="01E0" w:firstRow="1" w:lastRow="1" w:firstColumn="1" w:lastColumn="1" w:noHBand="0" w:noVBand="0"/>
      </w:tblPr>
      <w:tblGrid>
        <w:gridCol w:w="198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852"/>
        <w:gridCol w:w="18"/>
      </w:tblGrid>
      <w:tr w:rsidR="00D65EA7" w:rsidRPr="006177D2" w:rsidTr="00D65EA7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งบการเงินเฉพาะกิจการ</w:t>
            </w:r>
          </w:p>
        </w:tc>
      </w:tr>
      <w:tr w:rsidR="00D65EA7" w:rsidTr="00D65EA7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D65EA7" w:rsidRPr="006177D2" w:rsidTr="00D65EA7">
        <w:trPr>
          <w:gridAfter w:val="1"/>
          <w:wAfter w:w="18" w:type="dxa"/>
          <w:trHeight w:val="87"/>
          <w:tblHeader/>
          <w:jc w:val="center"/>
        </w:trPr>
        <w:tc>
          <w:tcPr>
            <w:tcW w:w="1980" w:type="dxa"/>
            <w:vAlign w:val="bottom"/>
          </w:tcPr>
          <w:p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8" w:type="dxa"/>
            <w:gridSpan w:val="3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 ๆ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D65EA7" w:rsidRPr="006177D2" w:rsidTr="00D65EA7">
        <w:trPr>
          <w:gridAfter w:val="1"/>
          <w:wAfter w:w="18" w:type="dxa"/>
          <w:trHeight w:val="87"/>
          <w:tblHeader/>
          <w:jc w:val="center"/>
        </w:trPr>
        <w:tc>
          <w:tcPr>
            <w:tcW w:w="1980" w:type="dxa"/>
            <w:vAlign w:val="bottom"/>
            <w:hideMark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หก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เดือนสิ้นสุด</w:t>
            </w:r>
          </w:p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มิถุนายน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D65EA7" w:rsidRPr="006177D2" w:rsidTr="00D65EA7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4" w:type="dxa"/>
            <w:gridSpan w:val="24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9D2D28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9D2D28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D65EA7" w:rsidRPr="006177D2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BodyText"/>
              <w:tabs>
                <w:tab w:val="clear" w:pos="680"/>
                <w:tab w:val="clear" w:pos="6549"/>
                <w:tab w:val="left" w:pos="67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4E6416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4B4DC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675,780</w:t>
            </w:r>
          </w:p>
        </w:tc>
        <w:tc>
          <w:tcPr>
            <w:tcW w:w="24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4B4DCD">
            <w:pPr>
              <w:pStyle w:val="BodyText"/>
              <w:tabs>
                <w:tab w:val="clear" w:pos="680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731,918</w:t>
            </w:r>
          </w:p>
        </w:tc>
        <w:tc>
          <w:tcPr>
            <w:tcW w:w="26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767,904</w:t>
            </w:r>
          </w:p>
        </w:tc>
        <w:tc>
          <w:tcPr>
            <w:tcW w:w="273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493,306</w:t>
            </w:r>
          </w:p>
        </w:tc>
        <w:tc>
          <w:tcPr>
            <w:tcW w:w="270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22,602</w:t>
            </w:r>
          </w:p>
        </w:tc>
        <w:tc>
          <w:tcPr>
            <w:tcW w:w="242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21,735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4B4DC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1,466,286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4B4DCD">
            <w:pPr>
              <w:pStyle w:val="BodyText"/>
              <w:tabs>
                <w:tab w:val="clear" w:pos="680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1,246,959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5,34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11,63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9D2D28" w:rsidRDefault="00D65EA7" w:rsidP="004B4DCD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1,471,628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9D2D28" w:rsidRDefault="00D65EA7" w:rsidP="004B4DC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1,258,596</w:t>
            </w:r>
          </w:p>
        </w:tc>
      </w:tr>
      <w:tr w:rsidR="00D65EA7" w:rsidRPr="00050004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:rsidR="00D65EA7" w:rsidRPr="00050004" w:rsidRDefault="00D65EA7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535562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535562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361014" w:rsidRPr="00023148" w:rsidTr="00C8385D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</w:tcPr>
          <w:p w:rsidR="00361014" w:rsidRPr="009D2D28" w:rsidRDefault="00361014" w:rsidP="0036101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247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361014" w:rsidRPr="009D2D28" w:rsidRDefault="00361014" w:rsidP="004B4DCD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vAlign w:val="bottom"/>
          </w:tcPr>
          <w:p w:rsidR="00361014" w:rsidRPr="009D2D28" w:rsidRDefault="00361014" w:rsidP="004B4DCD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361014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361014" w:rsidRPr="00B8098C" w:rsidRDefault="00361014" w:rsidP="00361014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(iCNG)</w:t>
            </w:r>
          </w:p>
        </w:tc>
        <w:tc>
          <w:tcPr>
            <w:tcW w:w="809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251,605</w:t>
            </w:r>
          </w:p>
        </w:tc>
        <w:tc>
          <w:tcPr>
            <w:tcW w:w="247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213,384</w:t>
            </w:r>
          </w:p>
        </w:tc>
        <w:tc>
          <w:tcPr>
            <w:tcW w:w="267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251,605</w:t>
            </w:r>
          </w:p>
        </w:tc>
        <w:tc>
          <w:tcPr>
            <w:tcW w:w="236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361014" w:rsidRDefault="00361014" w:rsidP="00361014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213,384</w:t>
            </w:r>
          </w:p>
        </w:tc>
        <w:tc>
          <w:tcPr>
            <w:tcW w:w="236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361014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251,605</w:t>
            </w:r>
          </w:p>
        </w:tc>
        <w:tc>
          <w:tcPr>
            <w:tcW w:w="236" w:type="dxa"/>
            <w:vAlign w:val="bottom"/>
          </w:tcPr>
          <w:p w:rsidR="00361014" w:rsidRPr="009D2D28" w:rsidRDefault="00361014" w:rsidP="0036101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vAlign w:val="bottom"/>
          </w:tcPr>
          <w:p w:rsidR="00361014" w:rsidRDefault="00361014" w:rsidP="00361014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213,384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023148" w:rsidRDefault="00D65EA7" w:rsidP="00D65EA7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100,845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101,008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100,845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101,008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100,845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101,008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121,14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158,880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121,14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158,880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121,14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158,880</w:t>
            </w:r>
          </w:p>
        </w:tc>
      </w:tr>
      <w:tr w:rsidR="002667DE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2667DE" w:rsidRPr="00B8098C" w:rsidRDefault="002667DE" w:rsidP="002667DE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:rsidR="002667DE" w:rsidRPr="009D2D28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69,446</w:t>
            </w:r>
          </w:p>
        </w:tc>
        <w:tc>
          <w:tcPr>
            <w:tcW w:w="247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2667DE" w:rsidRPr="009D2D28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81,895</w:t>
            </w:r>
          </w:p>
        </w:tc>
        <w:tc>
          <w:tcPr>
            <w:tcW w:w="267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2667DE" w:rsidRPr="009D2D28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69,446</w:t>
            </w:r>
          </w:p>
        </w:tc>
        <w:tc>
          <w:tcPr>
            <w:tcW w:w="236" w:type="dxa"/>
          </w:tcPr>
          <w:p w:rsidR="002667DE" w:rsidRPr="009D2D28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81,895</w:t>
            </w:r>
          </w:p>
        </w:tc>
        <w:tc>
          <w:tcPr>
            <w:tcW w:w="236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2667DE" w:rsidRPr="009D2D28" w:rsidRDefault="002667DE" w:rsidP="002667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69,446</w:t>
            </w:r>
          </w:p>
        </w:tc>
        <w:tc>
          <w:tcPr>
            <w:tcW w:w="236" w:type="dxa"/>
          </w:tcPr>
          <w:p w:rsidR="002667DE" w:rsidRPr="009D2D28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2667DE" w:rsidRDefault="002667DE" w:rsidP="002667D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81,895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64,176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59,080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64,176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59,080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64,176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4B4DCD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59,080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:rsidR="00D65EA7" w:rsidRPr="009D2D28" w:rsidRDefault="00D03ED5" w:rsidP="00D03ED5">
            <w:pPr>
              <w:pStyle w:val="NoSpacing"/>
              <w:ind w:right="-2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48,708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714BF7" w:rsidP="00714BF7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72,961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714BF7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48,708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72,961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48,708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72,961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357,127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075A6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279,800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357,127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0206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279,800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357,127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36B4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279,800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714BF7">
            <w:pPr>
              <w:pStyle w:val="NoSpacing"/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22,602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D65EA7" w:rsidRPr="009D2D28" w:rsidRDefault="00D65EA7" w:rsidP="00714BF7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21,735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22,602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21,735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22,602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21,735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C14C7D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:rsidR="00D65EA7" w:rsidRPr="009D2D28" w:rsidRDefault="00D03ED5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19,859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44,710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69,164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075A6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32,758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89,023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0206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77,468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D65EA7" w:rsidRPr="009D2D28" w:rsidRDefault="00714BF7" w:rsidP="00714BF7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5,34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11,63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94,36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536B4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89,105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023148" w:rsidRDefault="00D65EA7" w:rsidP="00D65EA7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075A6F" w:rsidRDefault="00D03ED5" w:rsidP="00D03ED5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075A6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675,780</w:t>
            </w: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075A6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075A6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731,918</w:t>
            </w: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075A6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075A6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767,904</w:t>
            </w: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075A6F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075A6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493,306</w:t>
            </w: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8D0F84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D0F8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22,602</w:t>
            </w:r>
          </w:p>
        </w:tc>
        <w:tc>
          <w:tcPr>
            <w:tcW w:w="242" w:type="dxa"/>
          </w:tcPr>
          <w:p w:rsidR="00D65EA7" w:rsidRPr="008D0F84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8D0F84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D0F8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21,735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714BF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="00D65EA7"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1,466,286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1,246,959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36B46" w:rsidRDefault="00714BF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536B4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5,342</w:t>
            </w: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536B46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36B4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11,637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1,471,628</w:t>
            </w: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1,258,596</w:t>
            </w:r>
          </w:p>
        </w:tc>
      </w:tr>
      <w:tr w:rsidR="00D65EA7" w:rsidRPr="00023148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Default="00D65EA7" w:rsidP="00D65EA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6177D2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6177D2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E301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372,308</w:t>
            </w:r>
          </w:p>
        </w:tc>
        <w:tc>
          <w:tcPr>
            <w:tcW w:w="24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E301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359,102</w:t>
            </w:r>
          </w:p>
        </w:tc>
        <w:tc>
          <w:tcPr>
            <w:tcW w:w="26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734,996</w:t>
            </w:r>
          </w:p>
        </w:tc>
        <w:tc>
          <w:tcPr>
            <w:tcW w:w="273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489,185</w:t>
            </w:r>
          </w:p>
        </w:tc>
        <w:tc>
          <w:tcPr>
            <w:tcW w:w="270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1,107,30</w:t>
            </w:r>
            <w:r w:rsidR="001B703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848,28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586</w:t>
            </w:r>
          </w:p>
        </w:tc>
        <w:tc>
          <w:tcPr>
            <w:tcW w:w="27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5,18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65EA7" w:rsidRPr="009D2D28" w:rsidRDefault="00D65EA7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1,107,89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:rsidR="00D65EA7" w:rsidRPr="009D2D28" w:rsidRDefault="00714BF7" w:rsidP="00D65EA7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853,47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</w:tr>
      <w:tr w:rsidR="00D65EA7" w:rsidRPr="006177D2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E301D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303</w:t>
            </w:r>
            <w:r w:rsidRPr="003E301D">
              <w:rPr>
                <w:rFonts w:asciiTheme="majorBidi" w:hAnsiTheme="majorBidi"/>
                <w:sz w:val="21"/>
                <w:szCs w:val="21"/>
                <w:lang w:eastAsia="en-GB"/>
              </w:rPr>
              <w:t>,</w:t>
            </w:r>
            <w:r w:rsidRPr="003E301D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472</w:t>
            </w:r>
          </w:p>
        </w:tc>
        <w:tc>
          <w:tcPr>
            <w:tcW w:w="24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E301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372,816</w:t>
            </w:r>
          </w:p>
        </w:tc>
        <w:tc>
          <w:tcPr>
            <w:tcW w:w="26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32,908</w:t>
            </w:r>
          </w:p>
        </w:tc>
        <w:tc>
          <w:tcPr>
            <w:tcW w:w="273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4,121</w:t>
            </w:r>
          </w:p>
        </w:tc>
        <w:tc>
          <w:tcPr>
            <w:tcW w:w="270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22,602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21,735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358,98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398,67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4,756</w:t>
            </w:r>
          </w:p>
        </w:tc>
        <w:tc>
          <w:tcPr>
            <w:tcW w:w="27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6,452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363,738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405,12</w:t>
            </w:r>
            <w:r w:rsidR="00D65EA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</w:p>
        </w:tc>
      </w:tr>
      <w:tr w:rsidR="00D65EA7" w:rsidRPr="00023148" w:rsidTr="00D65EA7">
        <w:trPr>
          <w:gridAfter w:val="1"/>
          <w:wAfter w:w="18" w:type="dxa"/>
          <w:trHeight w:val="192"/>
          <w:jc w:val="center"/>
        </w:trPr>
        <w:tc>
          <w:tcPr>
            <w:tcW w:w="1980" w:type="dxa"/>
            <w:vAlign w:val="bottom"/>
          </w:tcPr>
          <w:p w:rsidR="00D65EA7" w:rsidRPr="00023148" w:rsidRDefault="00D65EA7" w:rsidP="00D65EA7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E301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675,780</w:t>
            </w:r>
          </w:p>
        </w:tc>
        <w:tc>
          <w:tcPr>
            <w:tcW w:w="24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731,918</w:t>
            </w:r>
          </w:p>
        </w:tc>
        <w:tc>
          <w:tcPr>
            <w:tcW w:w="267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767,904</w:t>
            </w:r>
          </w:p>
        </w:tc>
        <w:tc>
          <w:tcPr>
            <w:tcW w:w="273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493,306</w:t>
            </w:r>
          </w:p>
        </w:tc>
        <w:tc>
          <w:tcPr>
            <w:tcW w:w="270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22,602</w:t>
            </w:r>
          </w:p>
        </w:tc>
        <w:tc>
          <w:tcPr>
            <w:tcW w:w="242" w:type="dxa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21,735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1,466,286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714BF7" w:rsidP="00714BF7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1,246,959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9D2D28" w:rsidRDefault="00714BF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D65EA7"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5,34</w:t>
            </w:r>
            <w:r w:rsidR="00D65EA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11,63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1,471,628</w:t>
            </w:r>
          </w:p>
        </w:tc>
        <w:tc>
          <w:tcPr>
            <w:tcW w:w="236" w:type="dxa"/>
            <w:vAlign w:val="bottom"/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1,258,59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</w:t>
            </w:r>
          </w:p>
        </w:tc>
      </w:tr>
    </w:tbl>
    <w:p w:rsidR="00D65EA7" w:rsidRDefault="00D65EA7" w:rsidP="000C1037"/>
    <w:p w:rsidR="00D65EA7" w:rsidRDefault="00D65EA7" w:rsidP="000C1037"/>
    <w:p w:rsidR="00671876" w:rsidRPr="00596C06" w:rsidRDefault="00671876" w:rsidP="00596C06">
      <w:pPr>
        <w:spacing w:line="240" w:lineRule="auto"/>
        <w:rPr>
          <w:sz w:val="2"/>
          <w:szCs w:val="2"/>
        </w:rPr>
        <w:sectPr w:rsidR="00671876" w:rsidRPr="00596C06" w:rsidSect="006E24EF">
          <w:headerReference w:type="default" r:id="rId16"/>
          <w:pgSz w:w="16834" w:h="11909" w:orient="landscape" w:code="9"/>
          <w:pgMar w:top="1152" w:right="904" w:bottom="1152" w:left="1170" w:header="720" w:footer="720" w:gutter="0"/>
          <w:cols w:space="720"/>
          <w:docGrid w:linePitch="360"/>
        </w:sectPr>
      </w:pPr>
    </w:p>
    <w:p w:rsidR="00FD13CC" w:rsidRDefault="00141FE2" w:rsidP="00F83CA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9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4C74B4" w:rsidRPr="007C2454" w:rsidRDefault="004C74B4" w:rsidP="00A26D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116815" w:rsidRPr="008039F0" w:rsidRDefault="00116815" w:rsidP="0011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8039F0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กำไรต่อหุ้นขั้นพื้นฐานสำหรับงวดสามเดือน</w:t>
      </w:r>
      <w:r w:rsidRPr="008039F0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8039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8039F0">
        <w:rPr>
          <w:rFonts w:ascii="Angsana New" w:hAnsi="Angsana New"/>
          <w:spacing w:val="-4"/>
          <w:sz w:val="30"/>
          <w:szCs w:val="30"/>
        </w:rPr>
        <w:t>3</w:t>
      </w:r>
      <w:r w:rsidRPr="008039F0">
        <w:rPr>
          <w:rFonts w:ascii="Angsana New" w:hAnsi="Angsana New" w:hint="cs"/>
          <w:spacing w:val="-4"/>
          <w:sz w:val="30"/>
          <w:szCs w:val="30"/>
        </w:rPr>
        <w:t>0</w:t>
      </w:r>
      <w:r w:rsidRPr="008039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9F0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8039F0">
        <w:rPr>
          <w:rFonts w:ascii="Angsana New" w:hAnsi="Angsana New"/>
          <w:spacing w:val="-4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คำนวณจากกำไรสำหรับงวดที่เป็นส่วนของผู้ถือหุ้นสามัญบริษัทใหญ่ และจำนวนหุ้นสามัญที่ออกจำหน่ายแล้วระหว่างงวด โดยแสดงการคำนวณ</w:t>
      </w:r>
      <w:r w:rsidR="006727B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039F0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:rsidR="00116815" w:rsidRPr="007C2454" w:rsidRDefault="00116815" w:rsidP="0011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70"/>
        <w:gridCol w:w="1107"/>
        <w:gridCol w:w="236"/>
        <w:gridCol w:w="1093"/>
        <w:gridCol w:w="236"/>
        <w:gridCol w:w="1081"/>
      </w:tblGrid>
      <w:tr w:rsidR="00116815" w:rsidRPr="00D91A27" w:rsidTr="000F759A">
        <w:tc>
          <w:tcPr>
            <w:tcW w:w="4230" w:type="dxa"/>
          </w:tcPr>
          <w:p w:rsidR="00116815" w:rsidRPr="00D91A27" w:rsidRDefault="00116815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sz w:val="29"/>
                <w:szCs w:val="29"/>
              </w:rPr>
              <w:br w:type="page"/>
            </w:r>
          </w:p>
        </w:tc>
        <w:tc>
          <w:tcPr>
            <w:tcW w:w="2484" w:type="dxa"/>
            <w:gridSpan w:val="3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0" w:type="dxa"/>
            <w:gridSpan w:val="3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งบการเงินเฉพาะกิจการ  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F8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สาม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0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107" w:type="dxa"/>
            <w:shd w:val="clear" w:color="auto" w:fill="auto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  <w:shd w:val="clear" w:color="auto" w:fill="auto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shd w:val="clear" w:color="auto" w:fill="auto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F8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30" w:type="dxa"/>
            <w:gridSpan w:val="7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พันหุ้น)</w:t>
            </w:r>
          </w:p>
        </w:tc>
      </w:tr>
      <w:tr w:rsidR="00275596" w:rsidRPr="00D91A27" w:rsidTr="000F759A">
        <w:tc>
          <w:tcPr>
            <w:tcW w:w="4230" w:type="dxa"/>
          </w:tcPr>
          <w:p w:rsidR="00275596" w:rsidRPr="00D91A27" w:rsidRDefault="00275596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กำไรสำหรับงวดที่เป็นส่วนของผู้ถือหุ้นบริษัทใหญ่</w:t>
            </w:r>
          </w:p>
        </w:tc>
        <w:tc>
          <w:tcPr>
            <w:tcW w:w="1107" w:type="dxa"/>
          </w:tcPr>
          <w:p w:rsidR="00275596" w:rsidRPr="00D91A27" w:rsidRDefault="003E0A78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45</w:t>
            </w:r>
            <w:r w:rsidR="00275596" w:rsidRPr="00D91A27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878</w:t>
            </w:r>
          </w:p>
        </w:tc>
        <w:tc>
          <w:tcPr>
            <w:tcW w:w="270" w:type="dxa"/>
          </w:tcPr>
          <w:p w:rsidR="00275596" w:rsidRPr="00D91A27" w:rsidRDefault="00275596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</w:tcPr>
          <w:p w:rsidR="00275596" w:rsidRPr="00D91A27" w:rsidRDefault="00275596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41,003</w:t>
            </w:r>
          </w:p>
        </w:tc>
        <w:tc>
          <w:tcPr>
            <w:tcW w:w="236" w:type="dxa"/>
          </w:tcPr>
          <w:p w:rsidR="00275596" w:rsidRPr="00D91A27" w:rsidRDefault="00275596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</w:tcPr>
          <w:p w:rsidR="00275596" w:rsidRPr="00D91A27" w:rsidRDefault="00275596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39" w:right="-294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Pr="00D91A27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185</w:t>
            </w:r>
          </w:p>
        </w:tc>
        <w:tc>
          <w:tcPr>
            <w:tcW w:w="236" w:type="dxa"/>
          </w:tcPr>
          <w:p w:rsidR="00275596" w:rsidRPr="00D91A27" w:rsidRDefault="00275596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</w:tcPr>
          <w:p w:rsidR="00275596" w:rsidRPr="00D91A27" w:rsidRDefault="00275596" w:rsidP="0027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94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46,395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F8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7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F8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4B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</w:t>
            </w: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ต่อหุ้นขั้นพื้นฐาน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A70C66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0.03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E73E7E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4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0.04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4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84" w:type="dxa"/>
            <w:gridSpan w:val="3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10" w:type="dxa"/>
            <w:gridSpan w:val="3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งบการเงินเฉพาะกิจการ  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62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0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107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62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130" w:type="dxa"/>
            <w:gridSpan w:val="7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พันหุ้น)</w:t>
            </w:r>
          </w:p>
        </w:tc>
      </w:tr>
      <w:tr w:rsidR="003A09C9" w:rsidRPr="00D91A27" w:rsidTr="000F759A">
        <w:tc>
          <w:tcPr>
            <w:tcW w:w="4230" w:type="dxa"/>
          </w:tcPr>
          <w:p w:rsidR="003A09C9" w:rsidRPr="00D91A27" w:rsidRDefault="003A09C9" w:rsidP="003A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กำไรสำหรับงวดที่เป็นส่วนของผู้ถือหุ้นบริษัทใหญ่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3A09C9" w:rsidRPr="00D91A27" w:rsidRDefault="00A70C66" w:rsidP="003A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</w:t>
            </w:r>
            <w:r w:rsidR="003E0A78">
              <w:rPr>
                <w:rFonts w:ascii="Angsana New" w:hAnsi="Angsana New"/>
                <w:sz w:val="29"/>
                <w:szCs w:val="29"/>
              </w:rPr>
              <w:t>8</w:t>
            </w:r>
            <w:r w:rsidR="003A09C9" w:rsidRPr="00D91A27">
              <w:rPr>
                <w:rFonts w:ascii="Angsana New" w:hAnsi="Angsana New"/>
                <w:sz w:val="29"/>
                <w:szCs w:val="29"/>
              </w:rPr>
              <w:t>,</w:t>
            </w:r>
            <w:r w:rsidR="003E0A78">
              <w:rPr>
                <w:rFonts w:ascii="Angsana New" w:hAnsi="Angsana New"/>
                <w:sz w:val="29"/>
                <w:szCs w:val="29"/>
              </w:rPr>
              <w:t>499</w:t>
            </w:r>
          </w:p>
        </w:tc>
        <w:tc>
          <w:tcPr>
            <w:tcW w:w="270" w:type="dxa"/>
          </w:tcPr>
          <w:p w:rsidR="003A09C9" w:rsidRPr="00D91A27" w:rsidRDefault="003A09C9" w:rsidP="003A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3A09C9" w:rsidRPr="00D91A27" w:rsidRDefault="003A09C9" w:rsidP="003A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102,964</w:t>
            </w:r>
          </w:p>
        </w:tc>
        <w:tc>
          <w:tcPr>
            <w:tcW w:w="236" w:type="dxa"/>
          </w:tcPr>
          <w:p w:rsidR="003A09C9" w:rsidRPr="00D91A27" w:rsidRDefault="003A09C9" w:rsidP="003A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3A09C9" w:rsidRPr="00D91A27" w:rsidRDefault="00665017" w:rsidP="003A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108</w:t>
            </w:r>
            <w:r w:rsidR="003A09C9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523</w:t>
            </w:r>
          </w:p>
        </w:tc>
        <w:tc>
          <w:tcPr>
            <w:tcW w:w="236" w:type="dxa"/>
          </w:tcPr>
          <w:p w:rsidR="003A09C9" w:rsidRPr="00D91A27" w:rsidRDefault="003A09C9" w:rsidP="003A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3A09C9" w:rsidRPr="00D91A27" w:rsidRDefault="003A09C9" w:rsidP="003A09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111,244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62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7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116815" w:rsidRPr="00D91A27" w:rsidTr="000F759A">
        <w:tc>
          <w:tcPr>
            <w:tcW w:w="4230" w:type="dxa"/>
          </w:tcPr>
          <w:p w:rsidR="00116815" w:rsidRPr="00D91A27" w:rsidRDefault="00116815" w:rsidP="0062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กำไรต่อหุ้นขั้นพื้นฐาน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</w:t>
            </w:r>
            <w:r w:rsidR="00A70C66">
              <w:rPr>
                <w:rFonts w:ascii="Angsana New" w:hAnsi="Angsana New"/>
                <w:b/>
                <w:bCs/>
                <w:sz w:val="29"/>
                <w:szCs w:val="29"/>
              </w:rPr>
              <w:t>10</w:t>
            </w:r>
          </w:p>
        </w:tc>
        <w:tc>
          <w:tcPr>
            <w:tcW w:w="270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0.09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E73E7E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</w:p>
        </w:tc>
        <w:tc>
          <w:tcPr>
            <w:tcW w:w="236" w:type="dxa"/>
          </w:tcPr>
          <w:p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:rsidR="00116815" w:rsidRPr="00D91A27" w:rsidRDefault="00116815" w:rsidP="000F759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95" w:right="-18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</w:rPr>
              <w:t>0.09</w:t>
            </w:r>
          </w:p>
        </w:tc>
      </w:tr>
    </w:tbl>
    <w:p w:rsidR="00116815" w:rsidRPr="007C2454" w:rsidRDefault="00116815" w:rsidP="00A26D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A77D7D" w:rsidRPr="00111416" w:rsidRDefault="0083591E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2" w:name="_Hlk15564486"/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bookmarkEnd w:id="2"/>
    <w:p w:rsidR="00492A47" w:rsidRPr="007C2454" w:rsidRDefault="00492A47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3591E" w:rsidRPr="00A26D3E" w:rsidRDefault="0083591E" w:rsidP="00835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90"/>
        <w:jc w:val="thaiDistribute"/>
        <w:rPr>
          <w:rFonts w:ascii="Angsana New" w:hAnsi="Angsana New"/>
          <w:b/>
          <w:sz w:val="30"/>
          <w:szCs w:val="30"/>
        </w:rPr>
      </w:pPr>
      <w:r w:rsidRPr="00A26D3E">
        <w:rPr>
          <w:rFonts w:ascii="Angsana New" w:hAnsi="Angsana New"/>
          <w:b/>
          <w:sz w:val="30"/>
          <w:szCs w:val="30"/>
          <w:cs/>
        </w:rPr>
        <w:t>เงินปันผลที่บริษัทจ่ายให้ผู้ถือหุ้น มีดังนี้</w:t>
      </w:r>
    </w:p>
    <w:tbl>
      <w:tblPr>
        <w:tblStyle w:val="TableGrid"/>
        <w:tblW w:w="84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8"/>
        <w:gridCol w:w="1416"/>
        <w:gridCol w:w="236"/>
        <w:gridCol w:w="1280"/>
        <w:gridCol w:w="240"/>
        <w:gridCol w:w="1164"/>
        <w:gridCol w:w="234"/>
        <w:gridCol w:w="1194"/>
      </w:tblGrid>
      <w:tr w:rsidR="0083591E" w:rsidRPr="00D91A27" w:rsidTr="000F759A">
        <w:tc>
          <w:tcPr>
            <w:tcW w:w="2708" w:type="dxa"/>
            <w:vAlign w:val="bottom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16" w:type="dxa"/>
            <w:vAlign w:val="bottom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  <w:vAlign w:val="bottom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กำหนดจ่าย</w:t>
            </w:r>
          </w:p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24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4" w:type="dxa"/>
            <w:vAlign w:val="bottom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94" w:type="dxa"/>
            <w:vAlign w:val="bottom"/>
          </w:tcPr>
          <w:p w:rsidR="0083591E" w:rsidRPr="00D91A27" w:rsidDel="00D43E7A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จำนวนเงิน</w:t>
            </w:r>
          </w:p>
        </w:tc>
      </w:tr>
      <w:tr w:rsidR="0083591E" w:rsidRPr="00D91A27" w:rsidTr="000F759A">
        <w:tc>
          <w:tcPr>
            <w:tcW w:w="2708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41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6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23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9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83591E" w:rsidRPr="00D91A27" w:rsidTr="000F759A">
        <w:tc>
          <w:tcPr>
            <w:tcW w:w="2708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ปี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</w:rPr>
              <w:t>2562</w:t>
            </w:r>
          </w:p>
        </w:tc>
        <w:tc>
          <w:tcPr>
            <w:tcW w:w="141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3591E" w:rsidRPr="00D91A27" w:rsidTr="000F759A">
        <w:tc>
          <w:tcPr>
            <w:tcW w:w="2708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 xml:space="preserve">22 </w:t>
            </w: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เมษายน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พฤษภาคม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4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0.10</w:t>
            </w:r>
          </w:p>
        </w:tc>
        <w:tc>
          <w:tcPr>
            <w:tcW w:w="23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120</w:t>
            </w:r>
          </w:p>
        </w:tc>
      </w:tr>
      <w:tr w:rsidR="0083591E" w:rsidRPr="00D91A27" w:rsidTr="000F759A">
        <w:tc>
          <w:tcPr>
            <w:tcW w:w="2708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3591E" w:rsidRPr="00D91A27" w:rsidTr="000F759A">
        <w:tc>
          <w:tcPr>
            <w:tcW w:w="2708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ปี 2561</w:t>
            </w:r>
          </w:p>
        </w:tc>
        <w:tc>
          <w:tcPr>
            <w:tcW w:w="141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3591E" w:rsidRPr="00D91A27" w:rsidTr="000F759A">
        <w:tc>
          <w:tcPr>
            <w:tcW w:w="2708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 xml:space="preserve">27 </w:t>
            </w: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เมษายน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พฤษภาคม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40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0.10</w:t>
            </w:r>
          </w:p>
        </w:tc>
        <w:tc>
          <w:tcPr>
            <w:tcW w:w="234" w:type="dxa"/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7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120</w:t>
            </w:r>
          </w:p>
        </w:tc>
      </w:tr>
    </w:tbl>
    <w:p w:rsidR="00BC295D" w:rsidRDefault="00BC295D" w:rsidP="00BC29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OLE_LINK4"/>
    </w:p>
    <w:p w:rsidR="00BC295D" w:rsidRDefault="00BC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:rsidR="000F6000" w:rsidRPr="000F6000" w:rsidRDefault="000F6000" w:rsidP="005D2C3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F6000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:rsidR="000F6000" w:rsidRPr="000F6000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0F6000" w:rsidRPr="000F6000" w:rsidRDefault="000F600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0F600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0F6000" w:rsidRPr="000F6000" w:rsidRDefault="000F600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i/>
          <w:iCs/>
          <w:sz w:val="30"/>
          <w:szCs w:val="30"/>
        </w:rPr>
      </w:pPr>
    </w:p>
    <w:p w:rsidR="000F6000" w:rsidRDefault="000F600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0F6000">
        <w:rPr>
          <w:rFonts w:ascii="Angsana New" w:hAnsi="Angsana New"/>
          <w:sz w:val="30"/>
          <w:szCs w:val="30"/>
          <w:cs/>
        </w:rPr>
        <w:t>ตารางดังต่อไปนี้</w:t>
      </w:r>
      <w:r w:rsidRPr="00DA1F7C">
        <w:rPr>
          <w:rFonts w:ascii="Angsana New" w:hAnsi="Angsana New"/>
          <w:sz w:val="30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DA1F7C">
        <w:rPr>
          <w:rFonts w:ascii="Angsana New" w:hAnsi="Angsana New"/>
          <w:sz w:val="30"/>
          <w:szCs w:val="30"/>
          <w:cs/>
        </w:rPr>
        <w:t>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721820" w:rsidRPr="00DA1F7C" w:rsidRDefault="0072182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62"/>
        <w:gridCol w:w="236"/>
        <w:gridCol w:w="949"/>
        <w:gridCol w:w="236"/>
        <w:gridCol w:w="1072"/>
        <w:gridCol w:w="236"/>
        <w:gridCol w:w="878"/>
        <w:gridCol w:w="236"/>
        <w:gridCol w:w="1107"/>
      </w:tblGrid>
      <w:tr w:rsidR="000F6000" w:rsidRPr="00721820" w:rsidTr="00C50F5A">
        <w:tc>
          <w:tcPr>
            <w:tcW w:w="3510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2" w:type="dxa"/>
            <w:gridSpan w:val="9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6000" w:rsidRPr="00721820" w:rsidTr="00C50F5A">
        <w:tc>
          <w:tcPr>
            <w:tcW w:w="3510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F6000" w:rsidRPr="00721820" w:rsidTr="00C50F5A">
        <w:tc>
          <w:tcPr>
            <w:tcW w:w="3510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2182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2182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2182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F6000" w:rsidRPr="00721820" w:rsidTr="00C50F5A">
        <w:tc>
          <w:tcPr>
            <w:tcW w:w="3510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12" w:type="dxa"/>
            <w:gridSpan w:val="9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21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21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F6000" w:rsidRPr="00721820" w:rsidTr="00C50F5A">
        <w:tc>
          <w:tcPr>
            <w:tcW w:w="3510" w:type="dxa"/>
            <w:shd w:val="clear" w:color="auto" w:fill="auto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721820" w:rsidTr="00C50F5A">
        <w:tc>
          <w:tcPr>
            <w:tcW w:w="3510" w:type="dxa"/>
            <w:shd w:val="clear" w:color="auto" w:fill="auto"/>
          </w:tcPr>
          <w:p w:rsidR="000F6000" w:rsidRPr="00721820" w:rsidRDefault="00D22041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21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143,95</w:t>
            </w:r>
            <w:r w:rsidR="00D97C14" w:rsidRPr="0072182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143,95</w:t>
            </w:r>
            <w:r w:rsidR="00D97C14" w:rsidRPr="0072182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68,141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68,141</w:t>
            </w: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(865)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(865)</w:t>
            </w: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(2,51</w:t>
            </w:r>
            <w:r w:rsidR="00DA2E48" w:rsidRPr="00721820">
              <w:rPr>
                <w:rFonts w:ascii="Angsana New" w:hAnsi="Angsana New"/>
                <w:sz w:val="30"/>
                <w:szCs w:val="30"/>
              </w:rPr>
              <w:t>9</w:t>
            </w:r>
            <w:r w:rsidRPr="007218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(2,51</w:t>
            </w:r>
            <w:r w:rsidR="00DA2E48" w:rsidRPr="00721820">
              <w:rPr>
                <w:rFonts w:ascii="Angsana New" w:hAnsi="Angsana New"/>
                <w:sz w:val="30"/>
                <w:szCs w:val="30"/>
              </w:rPr>
              <w:t>9</w:t>
            </w:r>
            <w:r w:rsidRPr="007218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D4C30"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21820">
              <w:rPr>
                <w:rFonts w:ascii="Angsana New" w:hAnsi="Angsana New"/>
                <w:sz w:val="30"/>
                <w:szCs w:val="30"/>
              </w:rPr>
              <w:t>10,890</w:t>
            </w: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21820">
              <w:rPr>
                <w:rFonts w:ascii="Angsana New" w:hAnsi="Angsana New"/>
                <w:sz w:val="30"/>
                <w:szCs w:val="30"/>
              </w:rPr>
              <w:t>10,890</w:t>
            </w: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C7B0D" w:rsidRPr="00721820" w:rsidTr="00C50F5A">
        <w:tc>
          <w:tcPr>
            <w:tcW w:w="3510" w:type="dxa"/>
            <w:shd w:val="clear" w:color="auto" w:fill="auto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(2,125)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5C7B0D" w:rsidRPr="00721820" w:rsidRDefault="005C7B0D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(2,125)</w:t>
            </w:r>
          </w:p>
        </w:tc>
      </w:tr>
    </w:tbl>
    <w:p w:rsidR="00362490" w:rsidRDefault="00362490">
      <w:pPr>
        <w:rPr>
          <w:rFonts w:ascii="Angsana New" w:hAnsi="Angsana New"/>
          <w:sz w:val="20"/>
          <w:szCs w:val="20"/>
        </w:rPr>
      </w:pPr>
    </w:p>
    <w:p w:rsidR="000F6000" w:rsidRPr="004F3814" w:rsidRDefault="00362490" w:rsidP="0036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Style w:val="TableGrid"/>
        <w:tblW w:w="94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962"/>
        <w:gridCol w:w="236"/>
        <w:gridCol w:w="949"/>
        <w:gridCol w:w="236"/>
        <w:gridCol w:w="10"/>
        <w:gridCol w:w="1062"/>
        <w:gridCol w:w="10"/>
        <w:gridCol w:w="226"/>
        <w:gridCol w:w="11"/>
        <w:gridCol w:w="867"/>
        <w:gridCol w:w="16"/>
        <w:gridCol w:w="220"/>
        <w:gridCol w:w="17"/>
        <w:gridCol w:w="1090"/>
      </w:tblGrid>
      <w:tr w:rsidR="000F6000" w:rsidRPr="005176F7" w:rsidTr="00C50F5A">
        <w:trPr>
          <w:trHeight w:val="254"/>
          <w:tblHeader/>
        </w:trPr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2" w:type="dxa"/>
            <w:gridSpan w:val="14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176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F6000" w:rsidRPr="005176F7" w:rsidTr="007535C1">
        <w:trPr>
          <w:trHeight w:val="254"/>
          <w:tblHeader/>
        </w:trPr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F6000" w:rsidRPr="005176F7" w:rsidTr="00C50F5A">
        <w:trPr>
          <w:trHeight w:val="254"/>
          <w:tblHeader/>
        </w:trPr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176F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176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176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F6000" w:rsidRPr="005176F7" w:rsidTr="00C50F5A">
        <w:trPr>
          <w:trHeight w:val="254"/>
          <w:tblHeader/>
        </w:trPr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2" w:type="dxa"/>
            <w:gridSpan w:val="14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176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176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F6000" w:rsidRPr="005176F7" w:rsidTr="00C50F5A"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5176F7" w:rsidTr="00C50F5A">
        <w:tc>
          <w:tcPr>
            <w:tcW w:w="3510" w:type="dxa"/>
            <w:shd w:val="clear" w:color="auto" w:fill="auto"/>
          </w:tcPr>
          <w:p w:rsidR="000F6000" w:rsidRPr="005176F7" w:rsidRDefault="00D22041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176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0F6000"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F6000" w:rsidRPr="005176F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E0B" w:rsidRPr="005176F7" w:rsidTr="00D65EA7">
        <w:tc>
          <w:tcPr>
            <w:tcW w:w="3510" w:type="dxa"/>
            <w:shd w:val="clear" w:color="auto" w:fill="auto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143,95</w:t>
            </w:r>
            <w:r w:rsidR="00D97C14" w:rsidRPr="005176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143,95</w:t>
            </w:r>
            <w:r w:rsidR="00D97C14" w:rsidRPr="005176F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C3E0B" w:rsidRPr="005176F7" w:rsidTr="00C50F5A">
        <w:tc>
          <w:tcPr>
            <w:tcW w:w="3510" w:type="dxa"/>
            <w:shd w:val="clear" w:color="auto" w:fill="auto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68,141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68,141</w:t>
            </w:r>
          </w:p>
        </w:tc>
      </w:tr>
      <w:tr w:rsidR="000C3E0B" w:rsidRPr="005176F7" w:rsidTr="00C50F5A">
        <w:tc>
          <w:tcPr>
            <w:tcW w:w="3510" w:type="dxa"/>
            <w:shd w:val="clear" w:color="auto" w:fill="auto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(865)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(865)</w:t>
            </w:r>
          </w:p>
        </w:tc>
      </w:tr>
      <w:tr w:rsidR="000C3E0B" w:rsidRPr="005176F7" w:rsidTr="00C50F5A">
        <w:tc>
          <w:tcPr>
            <w:tcW w:w="3510" w:type="dxa"/>
            <w:shd w:val="clear" w:color="auto" w:fill="auto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(1,490)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(1,490)</w:t>
            </w:r>
          </w:p>
        </w:tc>
      </w:tr>
      <w:tr w:rsidR="004F3814" w:rsidRPr="005176F7" w:rsidTr="00C50F5A">
        <w:tc>
          <w:tcPr>
            <w:tcW w:w="3510" w:type="dxa"/>
            <w:shd w:val="clear" w:color="auto" w:fill="auto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5176F7" w:rsidTr="00C50F5A"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D4C30"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76F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5176F7" w:rsidTr="00C50F5A"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0F6000" w:rsidRPr="005176F7" w:rsidTr="00C50F5A">
        <w:tc>
          <w:tcPr>
            <w:tcW w:w="3510" w:type="dxa"/>
            <w:shd w:val="clear" w:color="auto" w:fill="auto"/>
          </w:tcPr>
          <w:p w:rsidR="000F6000" w:rsidRPr="005176F7" w:rsidRDefault="000F6000" w:rsidP="00C5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</w:tr>
      <w:tr w:rsidR="000F6000" w:rsidRPr="005176F7" w:rsidTr="00C50F5A"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176F7">
              <w:rPr>
                <w:rFonts w:ascii="Angsana New" w:hAnsi="Angsana New"/>
                <w:sz w:val="30"/>
                <w:szCs w:val="30"/>
              </w:rPr>
              <w:t>10,890</w:t>
            </w: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F6000" w:rsidRPr="005176F7" w:rsidRDefault="000F6000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176F7">
              <w:rPr>
                <w:rFonts w:ascii="Angsana New" w:hAnsi="Angsana New"/>
                <w:sz w:val="30"/>
                <w:szCs w:val="30"/>
              </w:rPr>
              <w:t>10,890</w:t>
            </w: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F6000" w:rsidRPr="005176F7" w:rsidTr="00C50F5A">
        <w:tc>
          <w:tcPr>
            <w:tcW w:w="3510" w:type="dxa"/>
            <w:shd w:val="clear" w:color="auto" w:fill="auto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(1,249)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(1,249)</w:t>
            </w:r>
          </w:p>
        </w:tc>
      </w:tr>
    </w:tbl>
    <w:p w:rsidR="00892007" w:rsidRDefault="00892007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22041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:rsidR="000F6000" w:rsidRPr="00741DDE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22041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  <w:r w:rsidRPr="00D22041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0F6000" w:rsidRPr="00741DDE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22041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ในตลาดที่ใช้คิดลดกระแสเงินสดในอนาคตของเงินต้นและดอกเบี้ยเป็นมูลค่าปัจจุบัน ณ วันที่บันทึกบัญชีไม่แตกต่างจากอัตราดอกเบี้ย ณ วันที่รายงานอย่างมีสาระสำคัญ</w:t>
      </w:r>
      <w:r w:rsidRPr="00D22041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0F6000" w:rsidRPr="00741DDE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2041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:rsidR="000F6000" w:rsidRDefault="000F6000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7"/>
          <w:szCs w:val="27"/>
        </w:rPr>
      </w:pPr>
    </w:p>
    <w:p w:rsidR="00892007" w:rsidRDefault="00892007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7"/>
          <w:szCs w:val="27"/>
        </w:rPr>
      </w:pPr>
    </w:p>
    <w:p w:rsidR="00892007" w:rsidRDefault="00892007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7"/>
          <w:szCs w:val="27"/>
        </w:rPr>
      </w:pPr>
    </w:p>
    <w:p w:rsidR="00FF30DF" w:rsidRPr="00AE481B" w:rsidRDefault="00BF37A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04BAB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404BAB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AE481B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F90C20" w:rsidRPr="0079315F" w:rsidRDefault="00F90C20" w:rsidP="0079315F">
      <w:pPr>
        <w:tabs>
          <w:tab w:val="left" w:pos="540"/>
        </w:tabs>
        <w:jc w:val="thaiDistribute"/>
        <w:rPr>
          <w:rFonts w:ascii="Angsana New" w:hAnsi="Angsana New"/>
          <w:sz w:val="27"/>
          <w:szCs w:val="27"/>
        </w:rPr>
      </w:pPr>
    </w:p>
    <w:p w:rsidR="00E965F9" w:rsidRPr="00724905" w:rsidRDefault="00E965F9" w:rsidP="00AE481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E481B">
        <w:rPr>
          <w:rFonts w:ascii="Angsana New" w:hAnsi="Angsana New"/>
          <w:sz w:val="30"/>
          <w:szCs w:val="30"/>
          <w:cs/>
        </w:rPr>
        <w:t>กลุ่ม</w:t>
      </w:r>
      <w:r w:rsidRPr="00AE481B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/>
          <w:sz w:val="30"/>
          <w:szCs w:val="30"/>
          <w:cs/>
        </w:rPr>
        <w:t>และบริษ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ท มีภาระผ</w:t>
      </w:r>
      <w:r w:rsidRPr="00724905">
        <w:rPr>
          <w:rFonts w:ascii="Angsana New" w:hAnsi="Angsana New" w:hint="cs"/>
          <w:sz w:val="30"/>
          <w:szCs w:val="30"/>
          <w:cs/>
        </w:rPr>
        <w:t>ู</w:t>
      </w:r>
      <w:r w:rsidRPr="00724905">
        <w:rPr>
          <w:rFonts w:ascii="Angsana New" w:hAnsi="Angsana New"/>
          <w:sz w:val="30"/>
          <w:szCs w:val="30"/>
          <w:cs/>
        </w:rPr>
        <w:t>กพันตามส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ญญาเช่าดำเนินงานสำหรับ</w:t>
      </w:r>
      <w:r w:rsidR="00B6316F">
        <w:rPr>
          <w:rFonts w:ascii="Angsana New" w:hAnsi="Angsana New" w:hint="cs"/>
          <w:sz w:val="30"/>
          <w:szCs w:val="30"/>
          <w:cs/>
        </w:rPr>
        <w:t>ที่ดิน</w:t>
      </w:r>
      <w:r w:rsidR="00AE563C">
        <w:rPr>
          <w:rFonts w:ascii="Angsana New" w:hAnsi="Angsana New" w:hint="cs"/>
          <w:sz w:val="30"/>
          <w:szCs w:val="30"/>
          <w:cs/>
        </w:rPr>
        <w:t>และ</w:t>
      </w:r>
      <w:r w:rsidRPr="00724905">
        <w:rPr>
          <w:rFonts w:ascii="Angsana New" w:hAnsi="Angsana New"/>
          <w:sz w:val="30"/>
          <w:szCs w:val="30"/>
          <w:cs/>
        </w:rPr>
        <w:t>เครื่องจ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กรอุปกรณ์</w:t>
      </w:r>
      <w:r w:rsidRPr="00724905">
        <w:rPr>
          <w:rFonts w:ascii="Angsana New" w:hAnsi="Angsana New" w:hint="cs"/>
          <w:sz w:val="30"/>
          <w:szCs w:val="30"/>
          <w:cs/>
        </w:rPr>
        <w:t xml:space="preserve"> </w:t>
      </w:r>
      <w:r w:rsidRPr="00724905">
        <w:rPr>
          <w:rFonts w:ascii="Angsana New" w:hAnsi="Angsana New"/>
          <w:sz w:val="30"/>
          <w:szCs w:val="30"/>
          <w:cs/>
        </w:rPr>
        <w:t>ดังนี้</w:t>
      </w:r>
    </w:p>
    <w:p w:rsidR="00E965F9" w:rsidRPr="0079315F" w:rsidRDefault="00E965F9" w:rsidP="00E965F9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406DFF" w:rsidTr="00404636">
        <w:tc>
          <w:tcPr>
            <w:tcW w:w="2197" w:type="pct"/>
          </w:tcPr>
          <w:p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pacing w:val="-4"/>
                <w:sz w:val="29"/>
                <w:szCs w:val="29"/>
                <w:cs/>
              </w:rPr>
              <w:br w:type="page"/>
            </w:r>
            <w:r w:rsidRPr="00406DFF">
              <w:rPr>
                <w:rFonts w:ascii="Angsana New" w:hAnsi="Angsana New"/>
                <w:sz w:val="29"/>
                <w:szCs w:val="29"/>
              </w:rPr>
              <w:br w:type="page"/>
            </w:r>
            <w:r w:rsidRPr="00406DFF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1342" w:type="pct"/>
            <w:gridSpan w:val="3"/>
          </w:tcPr>
          <w:p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16" w:type="pct"/>
            <w:gridSpan w:val="3"/>
          </w:tcPr>
          <w:p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65F9" w:rsidRPr="00406DFF" w:rsidTr="00404636">
        <w:tc>
          <w:tcPr>
            <w:tcW w:w="2197" w:type="pct"/>
          </w:tcPr>
          <w:p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604" w:type="pct"/>
          </w:tcPr>
          <w:p w:rsidR="00E965F9" w:rsidRPr="00406DFF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31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83" w:type="pct"/>
          </w:tcPr>
          <w:p w:rsidR="00E965F9" w:rsidRPr="00406DFF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36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31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E965F9" w:rsidRPr="00406DFF" w:rsidTr="00404636">
        <w:tc>
          <w:tcPr>
            <w:tcW w:w="2197" w:type="pct"/>
          </w:tcPr>
          <w:p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604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83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36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E965F9" w:rsidRPr="00406DFF" w:rsidTr="00404636">
        <w:trPr>
          <w:trHeight w:val="362"/>
        </w:trPr>
        <w:tc>
          <w:tcPr>
            <w:tcW w:w="2197" w:type="pct"/>
          </w:tcPr>
          <w:p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3" w:type="pct"/>
            <w:gridSpan w:val="7"/>
          </w:tcPr>
          <w:p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06DFF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965F9" w:rsidRPr="00406DFF" w:rsidTr="00404636">
        <w:trPr>
          <w:trHeight w:val="164"/>
        </w:trPr>
        <w:tc>
          <w:tcPr>
            <w:tcW w:w="2197" w:type="pct"/>
          </w:tcPr>
          <w:p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>ครบกำหนดภ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า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ยใน </w:t>
            </w:r>
            <w:r w:rsidRPr="00406DFF">
              <w:rPr>
                <w:rFonts w:ascii="Angsana New" w:hAnsi="Angsana New"/>
                <w:sz w:val="29"/>
                <w:szCs w:val="29"/>
              </w:rPr>
              <w:t>1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604" w:type="pct"/>
            <w:shd w:val="clear" w:color="auto" w:fill="auto"/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="00C827F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021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="00E965F9"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882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3" w:type="pct"/>
          </w:tcPr>
          <w:p w:rsidR="00E965F9" w:rsidRPr="00406DFF" w:rsidRDefault="00C95595" w:rsidP="00C9559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 w:rsidR="00C827F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310</w:t>
            </w:r>
          </w:p>
        </w:tc>
        <w:tc>
          <w:tcPr>
            <w:tcW w:w="136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:rsidR="00E965F9" w:rsidRPr="00406DFF" w:rsidRDefault="00C95595" w:rsidP="00C9559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4,893</w:t>
            </w:r>
          </w:p>
        </w:tc>
      </w:tr>
      <w:tr w:rsidR="00E965F9" w:rsidRPr="00406DFF" w:rsidTr="00404636">
        <w:tc>
          <w:tcPr>
            <w:tcW w:w="2197" w:type="pct"/>
          </w:tcPr>
          <w:p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ครบกำหนดเกิน </w:t>
            </w:r>
            <w:r w:rsidRPr="00406DFF">
              <w:rPr>
                <w:rFonts w:ascii="Angsana New" w:hAnsi="Angsana New"/>
                <w:sz w:val="29"/>
                <w:szCs w:val="29"/>
              </w:rPr>
              <w:t>1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ปีแต่ไม่เกิน </w:t>
            </w:r>
            <w:r w:rsidRPr="00406DFF">
              <w:rPr>
                <w:rFonts w:ascii="Angsana New" w:hAnsi="Angsana New"/>
                <w:sz w:val="29"/>
                <w:szCs w:val="29"/>
              </w:rPr>
              <w:t>5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ี</w:t>
            </w:r>
          </w:p>
        </w:tc>
        <w:tc>
          <w:tcPr>
            <w:tcW w:w="604" w:type="pct"/>
            <w:shd w:val="clear" w:color="auto" w:fill="auto"/>
          </w:tcPr>
          <w:p w:rsidR="00E965F9" w:rsidRPr="00406DFF" w:rsidRDefault="006C7F62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C95595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C827F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95595">
              <w:rPr>
                <w:rFonts w:ascii="Angsana New" w:hAnsi="Angsana New"/>
                <w:sz w:val="29"/>
                <w:szCs w:val="29"/>
                <w:lang w:val="en-US" w:bidi="th-TH"/>
              </w:rPr>
              <w:t>572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C95595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95595">
              <w:rPr>
                <w:rFonts w:ascii="Angsana New" w:hAnsi="Angsana New"/>
                <w:sz w:val="29"/>
                <w:szCs w:val="29"/>
                <w:lang w:val="en-US" w:bidi="th-TH"/>
              </w:rPr>
              <w:t>930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3" w:type="pct"/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C827F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678</w:t>
            </w:r>
          </w:p>
        </w:tc>
        <w:tc>
          <w:tcPr>
            <w:tcW w:w="136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8</w:t>
            </w:r>
            <w:r w:rsidR="00E965F9" w:rsidRPr="00406DF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010</w:t>
            </w:r>
          </w:p>
        </w:tc>
      </w:tr>
      <w:tr w:rsidR="00E965F9" w:rsidRPr="00406DFF" w:rsidTr="00404636">
        <w:tc>
          <w:tcPr>
            <w:tcW w:w="2197" w:type="pct"/>
          </w:tcPr>
          <w:p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>ครบกำหนดหล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ั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งจาก </w:t>
            </w:r>
            <w:r w:rsidRPr="00406DFF">
              <w:rPr>
                <w:rFonts w:ascii="Angsana New" w:hAnsi="Angsana New"/>
                <w:sz w:val="29"/>
                <w:szCs w:val="29"/>
              </w:rPr>
              <w:t>5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8</w:t>
            </w:r>
            <w:r w:rsidR="00C827F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132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10</w:t>
            </w:r>
            <w:r w:rsidR="00E965F9" w:rsidRPr="00406DF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138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E965F9" w:rsidRPr="00406DFF" w:rsidRDefault="00C95595" w:rsidP="00C9559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4,311</w:t>
            </w:r>
          </w:p>
        </w:tc>
        <w:tc>
          <w:tcPr>
            <w:tcW w:w="136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E965F9" w:rsidRPr="00406DFF" w:rsidRDefault="00C95595" w:rsidP="00C9559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4,927</w:t>
            </w:r>
          </w:p>
        </w:tc>
      </w:tr>
      <w:tr w:rsidR="00E965F9" w:rsidRPr="00406DFF" w:rsidTr="00404636">
        <w:trPr>
          <w:trHeight w:val="289"/>
        </w:trPr>
        <w:tc>
          <w:tcPr>
            <w:tcW w:w="2197" w:type="pct"/>
          </w:tcPr>
          <w:p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6DFF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</w:t>
            </w:r>
            <w:r w:rsidR="00C827F2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725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47</w:t>
            </w:r>
            <w:r w:rsidR="00E965F9"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950</w:t>
            </w:r>
          </w:p>
        </w:tc>
        <w:tc>
          <w:tcPr>
            <w:tcW w:w="145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E965F9" w:rsidRPr="00406DFF" w:rsidRDefault="00BE7EB6" w:rsidP="00AE481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15</w:t>
            </w:r>
            <w:r w:rsidR="00C827F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299</w:t>
            </w:r>
          </w:p>
        </w:tc>
        <w:tc>
          <w:tcPr>
            <w:tcW w:w="136" w:type="pct"/>
          </w:tcPr>
          <w:p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E965F9" w:rsidRPr="00406DFF" w:rsidRDefault="00C95595" w:rsidP="00AE48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17</w:t>
            </w:r>
            <w:r w:rsidR="00E965F9" w:rsidRPr="00406DFF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830</w:t>
            </w:r>
          </w:p>
        </w:tc>
      </w:tr>
    </w:tbl>
    <w:p w:rsidR="00E965F9" w:rsidRPr="00AE481B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7"/>
          <w:szCs w:val="27"/>
        </w:rPr>
      </w:pPr>
    </w:p>
    <w:p w:rsidR="00E965F9" w:rsidRPr="00A41A9B" w:rsidRDefault="00E965F9" w:rsidP="009F46C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  <w:tab w:val="left" w:pos="9270"/>
        </w:tabs>
        <w:ind w:left="1170" w:right="335" w:hanging="630"/>
        <w:jc w:val="thaiDistribute"/>
        <w:rPr>
          <w:rFonts w:ascii="Angsana New" w:hAnsi="Angsana New"/>
          <w:spacing w:val="-8"/>
          <w:sz w:val="30"/>
          <w:szCs w:val="30"/>
        </w:rPr>
      </w:pPr>
      <w:r w:rsidRPr="00A41A9B">
        <w:rPr>
          <w:rFonts w:ascii="Angsana New" w:hAnsi="Angsana New"/>
          <w:spacing w:val="-8"/>
          <w:sz w:val="30"/>
          <w:szCs w:val="30"/>
          <w:cs/>
        </w:rPr>
        <w:t>กลุ่ม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Pr="00A41A9B">
        <w:rPr>
          <w:rFonts w:ascii="Angsana New" w:hAnsi="Angsana New"/>
          <w:spacing w:val="-8"/>
          <w:sz w:val="30"/>
          <w:szCs w:val="30"/>
          <w:cs/>
        </w:rPr>
        <w:t>และบริษ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ั</w:t>
      </w:r>
      <w:r w:rsidRPr="00A41A9B">
        <w:rPr>
          <w:rFonts w:ascii="Angsana New" w:hAnsi="Angsana New"/>
          <w:spacing w:val="-8"/>
          <w:sz w:val="30"/>
          <w:szCs w:val="30"/>
          <w:cs/>
        </w:rPr>
        <w:t>ท มีภาระผ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ู</w:t>
      </w:r>
      <w:r w:rsidRPr="00A41A9B">
        <w:rPr>
          <w:rFonts w:ascii="Angsana New" w:hAnsi="Angsana New"/>
          <w:spacing w:val="-8"/>
          <w:sz w:val="30"/>
          <w:szCs w:val="30"/>
          <w:cs/>
        </w:rPr>
        <w:t>กพัน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ที่เป็นรายจ่ายฝ่ายทุน ณ วันที่ในงบแสดงฐานะการเงินแต่ไม่ได้รับรู</w:t>
      </w:r>
      <w:r w:rsidR="00473E33" w:rsidRPr="00A41A9B">
        <w:rPr>
          <w:rFonts w:ascii="Angsana New" w:hAnsi="Angsana New" w:hint="cs"/>
          <w:spacing w:val="-8"/>
          <w:sz w:val="30"/>
          <w:szCs w:val="30"/>
          <w:cs/>
        </w:rPr>
        <w:t>้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ใน</w:t>
      </w:r>
      <w:r w:rsidR="00FE766F">
        <w:rPr>
          <w:rFonts w:ascii="Angsana New" w:hAnsi="Angsana New"/>
          <w:spacing w:val="-8"/>
          <w:sz w:val="30"/>
          <w:szCs w:val="30"/>
        </w:rPr>
        <w:t xml:space="preserve">         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งบการเงิน ดังนี้</w:t>
      </w:r>
    </w:p>
    <w:p w:rsidR="00E965F9" w:rsidRPr="00FF0769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13"/>
        <w:gridCol w:w="267"/>
        <w:gridCol w:w="1093"/>
        <w:gridCol w:w="267"/>
        <w:gridCol w:w="1074"/>
        <w:gridCol w:w="249"/>
        <w:gridCol w:w="1100"/>
      </w:tblGrid>
      <w:tr w:rsidR="00E965F9" w:rsidRPr="00950759" w:rsidTr="00404636">
        <w:tc>
          <w:tcPr>
            <w:tcW w:w="2198" w:type="pct"/>
          </w:tcPr>
          <w:p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950759">
              <w:rPr>
                <w:rFonts w:ascii="Angsana New" w:hAnsi="Angsana New"/>
                <w:sz w:val="30"/>
                <w:szCs w:val="30"/>
              </w:rPr>
              <w:br w:type="page"/>
            </w:r>
            <w:r w:rsidRPr="0095075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7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7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950759" w:rsidTr="00404636">
        <w:tc>
          <w:tcPr>
            <w:tcW w:w="2198" w:type="pct"/>
          </w:tcPr>
          <w:p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950759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E965F9" w:rsidRPr="00950759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950759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950759" w:rsidTr="00404636">
        <w:tc>
          <w:tcPr>
            <w:tcW w:w="2198" w:type="pct"/>
          </w:tcPr>
          <w:p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965F9" w:rsidRPr="00950759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950759" w:rsidTr="00404636">
        <w:tc>
          <w:tcPr>
            <w:tcW w:w="2198" w:type="pct"/>
          </w:tcPr>
          <w:p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pct"/>
            <w:gridSpan w:val="7"/>
          </w:tcPr>
          <w:p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7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950759" w:rsidTr="00404636">
        <w:tc>
          <w:tcPr>
            <w:tcW w:w="2198" w:type="pct"/>
          </w:tcPr>
          <w:p w:rsidR="00E965F9" w:rsidRPr="00950759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:rsidR="00E965F9" w:rsidRPr="00950759" w:rsidRDefault="003D4C30" w:rsidP="00AE481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4C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45" w:type="pct"/>
            <w:shd w:val="clear" w:color="auto" w:fill="auto"/>
          </w:tcPr>
          <w:p w:rsidR="00E965F9" w:rsidRPr="00950759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E965F9" w:rsidRPr="00950759" w:rsidRDefault="00E965F9" w:rsidP="00AE481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45" w:type="pct"/>
          </w:tcPr>
          <w:p w:rsidR="00E965F9" w:rsidRPr="00950759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E965F9" w:rsidRPr="00950759" w:rsidRDefault="00D5484F" w:rsidP="00AE481B">
            <w:pPr>
              <w:pStyle w:val="acctfourfigures"/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35" w:type="pct"/>
          </w:tcPr>
          <w:p w:rsidR="00E965F9" w:rsidRPr="00950759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E965F9" w:rsidRPr="00950759" w:rsidRDefault="00E965F9" w:rsidP="00AE48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Pr="0095075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</w:tbl>
    <w:p w:rsidR="002C76C3" w:rsidRPr="0079315F" w:rsidRDefault="002C76C3" w:rsidP="002C7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2"/>
          <w:szCs w:val="32"/>
        </w:rPr>
      </w:pPr>
    </w:p>
    <w:p w:rsidR="00E965F9" w:rsidRPr="00D661D8" w:rsidRDefault="00E965F9" w:rsidP="00E965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4E2F83">
        <w:rPr>
          <w:rFonts w:ascii="Angsana New" w:hAnsi="Angsana New"/>
          <w:sz w:val="30"/>
          <w:szCs w:val="30"/>
          <w:cs/>
        </w:rPr>
        <w:t>กลุ่ม</w:t>
      </w:r>
      <w:r w:rsidRPr="004E2F83">
        <w:rPr>
          <w:rFonts w:ascii="Angsana New" w:hAnsi="Angsana New" w:hint="cs"/>
          <w:sz w:val="30"/>
          <w:szCs w:val="30"/>
          <w:cs/>
        </w:rPr>
        <w:t>บริษัท</w:t>
      </w:r>
      <w:r w:rsidRPr="004E2F83">
        <w:rPr>
          <w:rFonts w:ascii="Angsana New" w:hAnsi="Angsana New"/>
          <w:sz w:val="30"/>
          <w:szCs w:val="30"/>
          <w:cs/>
        </w:rPr>
        <w:t>และบริษ</w:t>
      </w:r>
      <w:r w:rsidRPr="004E2F83">
        <w:rPr>
          <w:rFonts w:ascii="Angsana New" w:hAnsi="Angsana New" w:hint="cs"/>
          <w:sz w:val="30"/>
          <w:szCs w:val="30"/>
          <w:cs/>
        </w:rPr>
        <w:t>ั</w:t>
      </w:r>
      <w:r w:rsidRPr="004E2F83">
        <w:rPr>
          <w:rFonts w:ascii="Angsana New" w:hAnsi="Angsana New"/>
          <w:sz w:val="30"/>
          <w:szCs w:val="30"/>
          <w:cs/>
        </w:rPr>
        <w:t>ท มีภาระผ</w:t>
      </w:r>
      <w:r w:rsidRPr="004E2F83">
        <w:rPr>
          <w:rFonts w:ascii="Angsana New" w:hAnsi="Angsana New" w:hint="cs"/>
          <w:sz w:val="30"/>
          <w:szCs w:val="30"/>
          <w:cs/>
        </w:rPr>
        <w:t>ู</w:t>
      </w:r>
      <w:r w:rsidRPr="004E2F83">
        <w:rPr>
          <w:rFonts w:ascii="Angsana New" w:hAnsi="Angsana New"/>
          <w:sz w:val="30"/>
          <w:szCs w:val="30"/>
          <w:cs/>
        </w:rPr>
        <w:t>กพัน</w:t>
      </w:r>
      <w:r w:rsidRPr="004E2F83">
        <w:rPr>
          <w:rFonts w:ascii="Angsana New" w:hAnsi="Angsana New" w:hint="cs"/>
          <w:sz w:val="30"/>
          <w:szCs w:val="30"/>
          <w:cs/>
        </w:rPr>
        <w:t>จากคำสั่งซื้อที่ผู้ขายสินค้าตกลงแล้ว ณ วันที่ในงบแสดงฐานะ</w:t>
      </w:r>
      <w:r w:rsidRPr="00D661D8">
        <w:rPr>
          <w:rFonts w:ascii="Angsana New" w:hAnsi="Angsana New" w:hint="cs"/>
          <w:sz w:val="30"/>
          <w:szCs w:val="30"/>
          <w:cs/>
        </w:rPr>
        <w:t>การเงินแต่ไม่ได้รับรู้ในงบการเงิน ดังนี้</w:t>
      </w:r>
    </w:p>
    <w:p w:rsidR="00E965F9" w:rsidRPr="00FF0769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D661D8" w:rsidTr="00EC1D40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D661D8" w:rsidTr="00EC1D40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D661D8" w:rsidTr="00EC1D40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D661D8" w:rsidTr="00EC1D40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D661D8" w:rsidTr="00EC1D40">
        <w:tc>
          <w:tcPr>
            <w:tcW w:w="2197" w:type="pct"/>
          </w:tcPr>
          <w:p w:rsidR="00E965F9" w:rsidRPr="00D661D8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:rsidR="00E965F9" w:rsidRPr="00D661D8" w:rsidRDefault="0073590B" w:rsidP="00B975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416D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416DC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45" w:type="pct"/>
            <w:shd w:val="clear" w:color="auto" w:fill="auto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:rsidR="00E965F9" w:rsidRPr="00D661D8" w:rsidRDefault="00E965F9" w:rsidP="00B9752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16,931</w:t>
            </w:r>
          </w:p>
        </w:tc>
        <w:tc>
          <w:tcPr>
            <w:tcW w:w="145" w:type="pct"/>
            <w:shd w:val="clear" w:color="auto" w:fill="auto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E965F9" w:rsidRPr="00D661D8" w:rsidRDefault="00D5484F" w:rsidP="00AE481B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2,359</w:t>
            </w:r>
          </w:p>
        </w:tc>
        <w:tc>
          <w:tcPr>
            <w:tcW w:w="136" w:type="pct"/>
            <w:shd w:val="clear" w:color="auto" w:fill="auto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E965F9" w:rsidRPr="00D661D8" w:rsidRDefault="00E965F9" w:rsidP="00B9752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15,853</w:t>
            </w:r>
          </w:p>
        </w:tc>
      </w:tr>
    </w:tbl>
    <w:p w:rsidR="00386018" w:rsidRDefault="00386018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86018" w:rsidRDefault="00386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965F9" w:rsidRPr="00D661D8" w:rsidRDefault="00E965F9" w:rsidP="00E965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sz w:val="30"/>
          <w:szCs w:val="30"/>
          <w:cs/>
        </w:rPr>
        <w:t>กลุ่มบริษัทและบริษัท มีภาระผูกพันจากหนังสือค้ำประกันจากธนาคาร ณ วันที่ในงบแสดงฐานะการเงินแต่ไม่ได้รับรู้ในงบการเงิน ดังนี้</w:t>
      </w:r>
    </w:p>
    <w:p w:rsidR="00E965F9" w:rsidRPr="001C6728" w:rsidRDefault="00E965F9" w:rsidP="00E965F9">
      <w:pPr>
        <w:tabs>
          <w:tab w:val="left" w:pos="540"/>
        </w:tabs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54319D">
            <w:pPr>
              <w:spacing w:line="240" w:lineRule="auto"/>
              <w:ind w:firstLine="610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E965F9" w:rsidRPr="00D661D8" w:rsidRDefault="00B97529" w:rsidP="006E78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441,475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446,181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E965F9" w:rsidRPr="00D661D8" w:rsidRDefault="00B97529" w:rsidP="00B9752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336,236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364,707</w:t>
            </w:r>
          </w:p>
        </w:tc>
      </w:tr>
    </w:tbl>
    <w:p w:rsidR="00E965F9" w:rsidRPr="00D661D8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p w:rsidR="00E965F9" w:rsidRPr="00D661D8" w:rsidRDefault="00E965F9" w:rsidP="00E965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sz w:val="30"/>
          <w:szCs w:val="30"/>
          <w:cs/>
        </w:rPr>
        <w:t>กลุ่มบริษัทและบริษัท มีภาระผูกพันจากเลตเตอร์ออฟเครดิตจากการสั่งซื้อสินค้าและวัสดุที่ยังไม่ได้ใช้</w:t>
      </w:r>
      <w:r w:rsidR="003A3242">
        <w:rPr>
          <w:rFonts w:ascii="Angsana New" w:hAnsi="Angsana New" w:hint="cs"/>
          <w:sz w:val="30"/>
          <w:szCs w:val="30"/>
          <w:cs/>
        </w:rPr>
        <w:t xml:space="preserve">      </w:t>
      </w:r>
      <w:r w:rsidRPr="00D661D8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:rsidR="00E965F9" w:rsidRPr="001C6728" w:rsidRDefault="00E965F9" w:rsidP="00E965F9">
      <w:pPr>
        <w:tabs>
          <w:tab w:val="left" w:pos="540"/>
        </w:tabs>
        <w:ind w:left="90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D661D8" w:rsidTr="00775E53">
        <w:tc>
          <w:tcPr>
            <w:tcW w:w="2197" w:type="pct"/>
          </w:tcPr>
          <w:p w:rsidR="00E965F9" w:rsidRPr="00D661D8" w:rsidRDefault="00E965F9" w:rsidP="00AE481B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sz w:val="30"/>
                <w:szCs w:val="30"/>
                <w:cs/>
              </w:rPr>
              <w:t xml:space="preserve">เลตเตอร์ออฟเครดิต 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E965F9" w:rsidRPr="00D661D8" w:rsidRDefault="00AC3B54" w:rsidP="00AE481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E965F9" w:rsidRPr="00D661D8" w:rsidRDefault="00AC3B54" w:rsidP="006E781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243,977</w:t>
            </w:r>
          </w:p>
        </w:tc>
        <w:tc>
          <w:tcPr>
            <w:tcW w:w="145" w:type="pct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E965F9" w:rsidRPr="00D661D8" w:rsidRDefault="00AC3B54" w:rsidP="006E781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36" w:type="pct"/>
          </w:tcPr>
          <w:p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E965F9" w:rsidRPr="00D661D8" w:rsidRDefault="00AC3B54" w:rsidP="00AE48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243,977</w:t>
            </w:r>
          </w:p>
        </w:tc>
      </w:tr>
    </w:tbl>
    <w:p w:rsidR="00E965F9" w:rsidRPr="003F5BAA" w:rsidRDefault="00E965F9" w:rsidP="00E96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7364B8" w:rsidRPr="007364B8" w:rsidRDefault="007364B8" w:rsidP="007364B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364B8" w:rsidRPr="001C6728" w:rsidRDefault="007364B8" w:rsidP="007364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EF1D2F" w:rsidRPr="00D661D8" w:rsidRDefault="00EF1D2F" w:rsidP="00EF1D2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661D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</w:t>
      </w:r>
      <w:r w:rsidR="002406AB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เกี่ยวกับการดำเนินงานของกลุ่มบริษัทและบริษัท </w:t>
      </w:r>
      <w:r w:rsidR="002406AB">
        <w:rPr>
          <w:rFonts w:ascii="Angsana New" w:hAnsi="Angsana New" w:hint="cs"/>
          <w:sz w:val="30"/>
          <w:szCs w:val="30"/>
          <w:cs/>
          <w:lang w:bidi="th-TH"/>
        </w:rPr>
        <w:t xml:space="preserve">           และ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D661D8">
        <w:rPr>
          <w:rFonts w:ascii="Angsana New" w:hAnsi="Angsana New"/>
          <w:sz w:val="30"/>
          <w:szCs w:val="30"/>
          <w:lang w:bidi="th-TH"/>
        </w:rPr>
        <w:t xml:space="preserve"> </w:t>
      </w:r>
      <w:r w:rsidR="00567FD5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D661D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ดังกล่าวกำหนดให้ถือ</w:t>
      </w:r>
      <w:r w:rsidRPr="00D661D8">
        <w:rPr>
          <w:rFonts w:ascii="Angsana New" w:hAnsi="Angsana New" w:hint="cs"/>
          <w:sz w:val="30"/>
          <w:szCs w:val="30"/>
          <w:cs/>
          <w:lang w:val="en-US" w:bidi="th-TH"/>
        </w:rPr>
        <w:t>ปฏิบัติกับงบการเงิน</w:t>
      </w:r>
      <w:r w:rsidRPr="00D661D8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661D8">
        <w:rPr>
          <w:rFonts w:ascii="Angsana New" w:hAnsi="Angsana New"/>
          <w:sz w:val="30"/>
          <w:szCs w:val="30"/>
        </w:rPr>
        <w:t>1</w:t>
      </w:r>
      <w:r w:rsidRPr="00D661D8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D661D8">
        <w:rPr>
          <w:rFonts w:ascii="Angsana New" w:hAnsi="Angsana New"/>
          <w:sz w:val="30"/>
          <w:szCs w:val="30"/>
          <w:lang w:val="en-US" w:bidi="th-TH"/>
        </w:rPr>
        <w:t>2563</w:t>
      </w:r>
      <w:r w:rsidR="003D4C3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661D8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EF1D2F" w:rsidRPr="001C6728" w:rsidRDefault="00EF1D2F" w:rsidP="00EF1D2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tbl>
      <w:tblPr>
        <w:tblW w:w="9275" w:type="dxa"/>
        <w:tblInd w:w="450" w:type="dxa"/>
        <w:tblLook w:val="04A0" w:firstRow="1" w:lastRow="0" w:firstColumn="1" w:lastColumn="0" w:noHBand="0" w:noVBand="1"/>
      </w:tblPr>
      <w:tblGrid>
        <w:gridCol w:w="4320"/>
        <w:gridCol w:w="4955"/>
      </w:tblGrid>
      <w:tr w:rsidR="00EF1D2F" w:rsidRPr="00D661D8" w:rsidTr="0067072B">
        <w:trPr>
          <w:tblHeader/>
        </w:trPr>
        <w:tc>
          <w:tcPr>
            <w:tcW w:w="4320" w:type="dxa"/>
            <w:vAlign w:val="bottom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F1D2F" w:rsidRPr="00D661D8" w:rsidTr="0067072B">
        <w:tc>
          <w:tcPr>
            <w:tcW w:w="4320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F1D2F" w:rsidRPr="00D661D8" w:rsidTr="0067072B">
        <w:tc>
          <w:tcPr>
            <w:tcW w:w="4320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F1D2F" w:rsidRPr="00D661D8" w:rsidTr="0067072B">
        <w:tc>
          <w:tcPr>
            <w:tcW w:w="4320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="003D4C30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F1D2F" w:rsidRPr="00D661D8" w:rsidTr="0067072B">
        <w:tc>
          <w:tcPr>
            <w:tcW w:w="4320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D661D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D661D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EF1D2F" w:rsidRPr="001C6728" w:rsidRDefault="00EF1D2F" w:rsidP="00EF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:rsidR="00EF1D2F" w:rsidRDefault="00EF1D2F" w:rsidP="00EF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61D8">
        <w:rPr>
          <w:rFonts w:ascii="Angsana New" w:hAnsi="Angsana New"/>
          <w:i/>
          <w:iCs/>
          <w:sz w:val="30"/>
          <w:szCs w:val="30"/>
        </w:rPr>
        <w:t>*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661D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853153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D661D8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1C6728" w:rsidRPr="00D661D8" w:rsidRDefault="001C6728" w:rsidP="00EF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F1D2F" w:rsidRPr="00D661D8" w:rsidRDefault="00EF1D2F" w:rsidP="000C6A64">
      <w:pPr>
        <w:pStyle w:val="ListParagraph"/>
        <w:numPr>
          <w:ilvl w:val="0"/>
          <w:numId w:val="23"/>
        </w:numPr>
        <w:tabs>
          <w:tab w:val="clear" w:pos="454"/>
          <w:tab w:val="clear" w:pos="907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661D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F1D2F" w:rsidRPr="00B472FD" w:rsidRDefault="00EF1D2F" w:rsidP="00EF1D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B562C8" w:rsidRDefault="00B562C8" w:rsidP="000C6A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562C8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EF1D2F" w:rsidRDefault="00EF1D2F" w:rsidP="001D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cs/>
        </w:rPr>
      </w:pPr>
    </w:p>
    <w:p w:rsidR="00EF1D2F" w:rsidRPr="0092537A" w:rsidRDefault="00EF1D2F" w:rsidP="000C6A64">
      <w:pPr>
        <w:pStyle w:val="ListParagraph"/>
        <w:numPr>
          <w:ilvl w:val="0"/>
          <w:numId w:val="23"/>
        </w:num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EF1D2F" w:rsidRDefault="00EF1D2F" w:rsidP="00EF1D2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D90001" w:rsidRDefault="00D90001" w:rsidP="000C6A64">
      <w:pPr>
        <w:tabs>
          <w:tab w:val="clear" w:pos="454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90001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90001">
        <w:rPr>
          <w:rFonts w:ascii="Angsana New" w:hAnsi="Angsana New"/>
          <w:color w:val="000000"/>
          <w:sz w:val="30"/>
          <w:szCs w:val="30"/>
        </w:rPr>
        <w:t xml:space="preserve">16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</w:t>
      </w:r>
      <w:r w:rsidR="00D50218">
        <w:rPr>
          <w:rFonts w:ascii="Angsana New" w:hAnsi="Angsana New"/>
          <w:color w:val="000000"/>
          <w:sz w:val="30"/>
          <w:szCs w:val="30"/>
        </w:rPr>
        <w:t xml:space="preserve"> 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="009E7C00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2F1B12" w:rsidRDefault="002F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0A75D2" w:rsidRDefault="00743D62" w:rsidP="000C6A64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3D62">
        <w:rPr>
          <w:rFonts w:asciiTheme="majorBidi" w:hAnsi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743D62" w:rsidRDefault="00743D62" w:rsidP="00EF1D2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36BE6" w:rsidRPr="00E7784B" w:rsidRDefault="00936BE6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การจัดประเภทรายการใหม่</w:t>
      </w:r>
    </w:p>
    <w:p w:rsidR="00936BE6" w:rsidRDefault="00936BE6" w:rsidP="00BA0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B53F1" w:rsidRDefault="00BB53F1" w:rsidP="00BB5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5A39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 w:rsidRPr="00135A3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135A39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ได้มีการจัดประเภทรายการใหม่เพื่อให้สอดคล้องกับการนำเสนอใน</w:t>
      </w:r>
      <w:r w:rsidR="009D362B">
        <w:rPr>
          <w:rFonts w:ascii="Angsana New" w:hAnsi="Angsana New"/>
          <w:sz w:val="30"/>
          <w:szCs w:val="30"/>
        </w:rPr>
        <w:br/>
      </w:r>
      <w:r w:rsidRPr="00135A39">
        <w:rPr>
          <w:rFonts w:ascii="Angsana New" w:hAnsi="Angsana New"/>
          <w:sz w:val="30"/>
          <w:szCs w:val="30"/>
          <w:cs/>
        </w:rPr>
        <w:t>งบการเงิน</w:t>
      </w:r>
      <w:r w:rsidR="0061079A">
        <w:rPr>
          <w:rFonts w:ascii="Angsana New" w:hAnsi="Angsana New" w:hint="cs"/>
          <w:sz w:val="30"/>
          <w:szCs w:val="30"/>
          <w:cs/>
        </w:rPr>
        <w:t>ระหว่างกาลแบบย่อปี</w:t>
      </w:r>
      <w:r w:rsidRPr="00135A39">
        <w:rPr>
          <w:rFonts w:ascii="Angsana New" w:hAnsi="Angsana New"/>
          <w:sz w:val="30"/>
          <w:szCs w:val="30"/>
          <w:cs/>
        </w:rPr>
        <w:t xml:space="preserve"> </w:t>
      </w:r>
      <w:r w:rsidRPr="00135A3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135A39">
        <w:rPr>
          <w:rFonts w:ascii="Angsana New" w:hAnsi="Angsana New"/>
          <w:sz w:val="30"/>
          <w:szCs w:val="30"/>
          <w:cs/>
        </w:rPr>
        <w:t>ดังนี้</w:t>
      </w:r>
    </w:p>
    <w:p w:rsidR="0007039B" w:rsidRDefault="0007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BB53F1" w:rsidRPr="0054079F" w:rsidTr="005D1B98">
        <w:trPr>
          <w:tblHeader/>
        </w:trPr>
        <w:tc>
          <w:tcPr>
            <w:tcW w:w="20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6F3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BB53F1" w:rsidRPr="0054079F" w:rsidTr="005D1B98">
        <w:trPr>
          <w:tblHeader/>
        </w:trPr>
        <w:tc>
          <w:tcPr>
            <w:tcW w:w="20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B53F1" w:rsidRPr="0054079F" w:rsidTr="005D1B98">
        <w:trPr>
          <w:trHeight w:val="70"/>
          <w:tblHeader/>
        </w:trPr>
        <w:tc>
          <w:tcPr>
            <w:tcW w:w="20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:rsidR="00BB53F1" w:rsidRPr="007F6F32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B53F1" w:rsidRPr="0054079F" w:rsidTr="005D1B98">
        <w:trPr>
          <w:tblHeader/>
        </w:trPr>
        <w:tc>
          <w:tcPr>
            <w:tcW w:w="20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hideMark/>
          </w:tcPr>
          <w:p w:rsidR="00BB53F1" w:rsidRPr="007F6F32" w:rsidRDefault="00BB53F1" w:rsidP="0067072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6F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7F6F3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7F6F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B53F1" w:rsidRPr="0054079F" w:rsidTr="005D1B98">
        <w:tc>
          <w:tcPr>
            <w:tcW w:w="2070" w:type="dxa"/>
            <w:hideMark/>
          </w:tcPr>
          <w:p w:rsidR="00BB53F1" w:rsidRPr="007F6F32" w:rsidRDefault="00BB53F1" w:rsidP="007F6F32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6F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B53F1" w:rsidRPr="007F6F32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53F1" w:rsidRPr="0054079F" w:rsidTr="005D1B98">
        <w:tc>
          <w:tcPr>
            <w:tcW w:w="2070" w:type="dxa"/>
          </w:tcPr>
          <w:p w:rsidR="00BB53F1" w:rsidRPr="007F6F32" w:rsidRDefault="00BB53F1" w:rsidP="007F6F32">
            <w:pPr>
              <w:pStyle w:val="BodyText"/>
              <w:spacing w:after="0"/>
              <w:ind w:left="-20" w:right="-405" w:firstLine="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</w:p>
          <w:p w:rsidR="00BB53F1" w:rsidRPr="007F6F32" w:rsidRDefault="003D4C30" w:rsidP="007F6F32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BB53F1" w:rsidRPr="007F6F32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457,915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(20,554)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437,361</w:t>
            </w: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B53F1" w:rsidRPr="0054079F" w:rsidTr="005D1B98">
        <w:tc>
          <w:tcPr>
            <w:tcW w:w="2070" w:type="dxa"/>
          </w:tcPr>
          <w:p w:rsidR="00BB53F1" w:rsidRPr="007F6F32" w:rsidRDefault="00BB53F1" w:rsidP="007F6F32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6F3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2,131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20,554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22,685</w:t>
            </w: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B53F1" w:rsidRPr="0054079F" w:rsidTr="005D1B98">
        <w:tc>
          <w:tcPr>
            <w:tcW w:w="2070" w:type="dxa"/>
          </w:tcPr>
          <w:p w:rsidR="00BB53F1" w:rsidRPr="007F6F32" w:rsidRDefault="00BB53F1" w:rsidP="007F6F32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6F3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BB53F1" w:rsidRPr="007F6F32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B53F1" w:rsidRPr="007F6F32" w:rsidRDefault="00BB53F1" w:rsidP="0067072B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</w:tbl>
    <w:p w:rsidR="00BB53F1" w:rsidRDefault="00BB53F1" w:rsidP="00BB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B53F1" w:rsidRPr="00135A39" w:rsidRDefault="00BB53F1" w:rsidP="00BB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การจัดประเภทใหม่นี้เนื่องจากผู้บริหารเห็นว่ามีความเหมาะสมกับธุรกิจของกลุ่มบริษัทมากกว่า</w:t>
      </w:r>
    </w:p>
    <w:p w:rsidR="003B51B3" w:rsidRPr="001C711F" w:rsidRDefault="003B51B3" w:rsidP="00BB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sectPr w:rsidR="003B51B3" w:rsidRPr="001C711F" w:rsidSect="00017166">
      <w:headerReference w:type="default" r:id="rId17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AD7" w:rsidRDefault="00D73AD7">
      <w:r>
        <w:separator/>
      </w:r>
    </w:p>
  </w:endnote>
  <w:endnote w:type="continuationSeparator" w:id="0">
    <w:p w:rsidR="00D73AD7" w:rsidRDefault="00D7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4932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B35BA1" w:rsidRPr="00136FE4" w:rsidRDefault="00B35BA1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990D4E">
          <w:rPr>
            <w:rFonts w:ascii="Angsana New" w:hAnsi="Angsana New"/>
            <w:noProof/>
            <w:sz w:val="30"/>
            <w:szCs w:val="30"/>
            <w:lang w:val="en-US"/>
          </w:rPr>
          <w:t>33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87251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B35BA1" w:rsidRPr="00136FE4" w:rsidRDefault="00B35BA1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990D4E">
          <w:rPr>
            <w:rFonts w:ascii="Angsana New" w:hAnsi="Angsana New"/>
            <w:noProof/>
            <w:sz w:val="30"/>
            <w:szCs w:val="30"/>
            <w:lang w:val="en-US"/>
          </w:rPr>
          <w:t>36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989440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B35BA1" w:rsidRPr="00136FE4" w:rsidRDefault="00B35BA1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990D4E">
          <w:rPr>
            <w:rFonts w:ascii="Angsana New" w:hAnsi="Angsana New"/>
            <w:noProof/>
            <w:sz w:val="30"/>
            <w:szCs w:val="30"/>
            <w:lang w:val="en-US"/>
          </w:rPr>
          <w:t>37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136FE4" w:rsidRDefault="00B35BA1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990D4E">
      <w:rPr>
        <w:rFonts w:ascii="Angsana New" w:hAnsi="Angsana New"/>
        <w:noProof/>
        <w:sz w:val="30"/>
        <w:szCs w:val="30"/>
        <w:lang w:val="en-US"/>
      </w:rPr>
      <w:t>42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6D2137" w:rsidRDefault="00B35BA1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C3894">
      <w:rPr>
        <w:rFonts w:ascii="Angsana New" w:hAnsi="Angsana New"/>
        <w:i/>
        <w:iCs/>
        <w:noProof/>
        <w:sz w:val="30"/>
        <w:szCs w:val="30"/>
      </w:rPr>
      <w:t>SCN Q2-2019 TH V.11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AD7" w:rsidRDefault="00D73AD7">
      <w:r>
        <w:separator/>
      </w:r>
    </w:p>
  </w:footnote>
  <w:footnote w:type="continuationSeparator" w:id="0">
    <w:p w:rsidR="00D73AD7" w:rsidRDefault="00D73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B35BA1" w:rsidRPr="002C284C" w:rsidRDefault="00B35BA1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ab/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35BA1" w:rsidRPr="002C284C" w:rsidRDefault="00B35BA1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F9367B" w:rsidRDefault="00B35BA1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B35BA1" w:rsidRPr="00F9367B" w:rsidRDefault="00B35BA1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35BA1" w:rsidRPr="00F9367B" w:rsidRDefault="00B35BA1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:rsidR="00B35BA1" w:rsidRPr="00F9367B" w:rsidRDefault="00B35BA1" w:rsidP="00A02394">
    <w:pPr>
      <w:pStyle w:val="Header"/>
      <w:rPr>
        <w:sz w:val="16"/>
        <w:szCs w:val="16"/>
      </w:rPr>
    </w:pPr>
  </w:p>
  <w:p w:rsidR="00B35BA1" w:rsidRPr="00F9367B" w:rsidRDefault="00B35BA1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35BA1" w:rsidRPr="002C284C" w:rsidRDefault="00B35BA1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35BA1" w:rsidRPr="002C284C" w:rsidRDefault="00B35BA1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B35BA1" w:rsidRPr="002C284C" w:rsidRDefault="00B35BA1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756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5"/>
  </w:num>
  <w:num w:numId="15">
    <w:abstractNumId w:val="27"/>
  </w:num>
  <w:num w:numId="16">
    <w:abstractNumId w:val="33"/>
  </w:num>
  <w:num w:numId="17">
    <w:abstractNumId w:val="34"/>
  </w:num>
  <w:num w:numId="18">
    <w:abstractNumId w:val="30"/>
  </w:num>
  <w:num w:numId="19">
    <w:abstractNumId w:val="28"/>
  </w:num>
  <w:num w:numId="20">
    <w:abstractNumId w:val="31"/>
  </w:num>
  <w:num w:numId="21">
    <w:abstractNumId w:val="16"/>
  </w:num>
  <w:num w:numId="22">
    <w:abstractNumId w:val="11"/>
  </w:num>
  <w:num w:numId="23">
    <w:abstractNumId w:val="13"/>
  </w:num>
  <w:num w:numId="24">
    <w:abstractNumId w:val="21"/>
  </w:num>
  <w:num w:numId="25">
    <w:abstractNumId w:val="20"/>
  </w:num>
  <w:num w:numId="26">
    <w:abstractNumId w:val="22"/>
  </w:num>
  <w:num w:numId="27">
    <w:abstractNumId w:val="24"/>
  </w:num>
  <w:num w:numId="28">
    <w:abstractNumId w:val="29"/>
  </w:num>
  <w:num w:numId="29">
    <w:abstractNumId w:val="14"/>
  </w:num>
  <w:num w:numId="30">
    <w:abstractNumId w:val="12"/>
  </w:num>
  <w:num w:numId="31">
    <w:abstractNumId w:val="18"/>
  </w:num>
  <w:num w:numId="32">
    <w:abstractNumId w:val="10"/>
  </w:num>
  <w:num w:numId="33">
    <w:abstractNumId w:val="23"/>
  </w:num>
  <w:num w:numId="34">
    <w:abstractNumId w:val="15"/>
  </w:num>
  <w:num w:numId="35">
    <w:abstractNumId w:val="35"/>
  </w:num>
  <w:num w:numId="3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04D"/>
    <w:rsid w:val="00003EC0"/>
    <w:rsid w:val="0000414B"/>
    <w:rsid w:val="0000481B"/>
    <w:rsid w:val="00004CDA"/>
    <w:rsid w:val="0000505B"/>
    <w:rsid w:val="00005144"/>
    <w:rsid w:val="0000518E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96E"/>
    <w:rsid w:val="00007EB9"/>
    <w:rsid w:val="00010063"/>
    <w:rsid w:val="00010482"/>
    <w:rsid w:val="00010826"/>
    <w:rsid w:val="00010A76"/>
    <w:rsid w:val="00010C8C"/>
    <w:rsid w:val="00010E04"/>
    <w:rsid w:val="000111BD"/>
    <w:rsid w:val="000113DC"/>
    <w:rsid w:val="000131EC"/>
    <w:rsid w:val="0001330E"/>
    <w:rsid w:val="00013D36"/>
    <w:rsid w:val="00013D4F"/>
    <w:rsid w:val="0001448B"/>
    <w:rsid w:val="00014A55"/>
    <w:rsid w:val="00014ED6"/>
    <w:rsid w:val="0001516F"/>
    <w:rsid w:val="0001523D"/>
    <w:rsid w:val="000154DE"/>
    <w:rsid w:val="000155C3"/>
    <w:rsid w:val="000156A3"/>
    <w:rsid w:val="00015766"/>
    <w:rsid w:val="00015DF2"/>
    <w:rsid w:val="00015E0E"/>
    <w:rsid w:val="00016235"/>
    <w:rsid w:val="00017166"/>
    <w:rsid w:val="000171A8"/>
    <w:rsid w:val="0001721D"/>
    <w:rsid w:val="00017243"/>
    <w:rsid w:val="00017314"/>
    <w:rsid w:val="00017C5A"/>
    <w:rsid w:val="000205E4"/>
    <w:rsid w:val="0002085B"/>
    <w:rsid w:val="00020CB7"/>
    <w:rsid w:val="00020D51"/>
    <w:rsid w:val="000212FC"/>
    <w:rsid w:val="00021365"/>
    <w:rsid w:val="00021412"/>
    <w:rsid w:val="00023148"/>
    <w:rsid w:val="000233EE"/>
    <w:rsid w:val="00023407"/>
    <w:rsid w:val="00023688"/>
    <w:rsid w:val="0002370E"/>
    <w:rsid w:val="00023A10"/>
    <w:rsid w:val="00023A77"/>
    <w:rsid w:val="00023AEC"/>
    <w:rsid w:val="000242C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A0B"/>
    <w:rsid w:val="00032E07"/>
    <w:rsid w:val="0003363B"/>
    <w:rsid w:val="000336F0"/>
    <w:rsid w:val="000338E7"/>
    <w:rsid w:val="00033BDA"/>
    <w:rsid w:val="00034DDD"/>
    <w:rsid w:val="000350F8"/>
    <w:rsid w:val="000351C3"/>
    <w:rsid w:val="00035427"/>
    <w:rsid w:val="0003582A"/>
    <w:rsid w:val="00035930"/>
    <w:rsid w:val="000366A2"/>
    <w:rsid w:val="00036F17"/>
    <w:rsid w:val="000372BE"/>
    <w:rsid w:val="00037B3A"/>
    <w:rsid w:val="00037DC8"/>
    <w:rsid w:val="00037EA5"/>
    <w:rsid w:val="0004021C"/>
    <w:rsid w:val="00040229"/>
    <w:rsid w:val="0004048C"/>
    <w:rsid w:val="00040512"/>
    <w:rsid w:val="0004072C"/>
    <w:rsid w:val="00040CB2"/>
    <w:rsid w:val="00041697"/>
    <w:rsid w:val="00041C99"/>
    <w:rsid w:val="00041EBF"/>
    <w:rsid w:val="000424F2"/>
    <w:rsid w:val="0004277E"/>
    <w:rsid w:val="000428FE"/>
    <w:rsid w:val="00043561"/>
    <w:rsid w:val="0004379D"/>
    <w:rsid w:val="000439F7"/>
    <w:rsid w:val="00043D2E"/>
    <w:rsid w:val="000447B8"/>
    <w:rsid w:val="000448E4"/>
    <w:rsid w:val="00044BEA"/>
    <w:rsid w:val="00044DE9"/>
    <w:rsid w:val="00045126"/>
    <w:rsid w:val="0004518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83A"/>
    <w:rsid w:val="00046899"/>
    <w:rsid w:val="00046ABE"/>
    <w:rsid w:val="00046CD4"/>
    <w:rsid w:val="00047962"/>
    <w:rsid w:val="00047D34"/>
    <w:rsid w:val="00050004"/>
    <w:rsid w:val="00050015"/>
    <w:rsid w:val="00050760"/>
    <w:rsid w:val="000507AA"/>
    <w:rsid w:val="00050A87"/>
    <w:rsid w:val="00050AE9"/>
    <w:rsid w:val="00051079"/>
    <w:rsid w:val="0005109F"/>
    <w:rsid w:val="00052AAE"/>
    <w:rsid w:val="00052D2C"/>
    <w:rsid w:val="00052DC7"/>
    <w:rsid w:val="00052F3E"/>
    <w:rsid w:val="00053064"/>
    <w:rsid w:val="000537B4"/>
    <w:rsid w:val="000539B9"/>
    <w:rsid w:val="00053AEE"/>
    <w:rsid w:val="000543AC"/>
    <w:rsid w:val="00054E9A"/>
    <w:rsid w:val="00054FB7"/>
    <w:rsid w:val="00055276"/>
    <w:rsid w:val="0005591D"/>
    <w:rsid w:val="000559A0"/>
    <w:rsid w:val="00055FE1"/>
    <w:rsid w:val="000563A1"/>
    <w:rsid w:val="00056815"/>
    <w:rsid w:val="00057245"/>
    <w:rsid w:val="0005762A"/>
    <w:rsid w:val="00057B67"/>
    <w:rsid w:val="00060600"/>
    <w:rsid w:val="0006060D"/>
    <w:rsid w:val="00060AA7"/>
    <w:rsid w:val="00060AD0"/>
    <w:rsid w:val="00060E6E"/>
    <w:rsid w:val="00061302"/>
    <w:rsid w:val="00061503"/>
    <w:rsid w:val="00061738"/>
    <w:rsid w:val="0006189A"/>
    <w:rsid w:val="00061DD2"/>
    <w:rsid w:val="00061DFD"/>
    <w:rsid w:val="00061EB7"/>
    <w:rsid w:val="0006242A"/>
    <w:rsid w:val="00062B9E"/>
    <w:rsid w:val="00063026"/>
    <w:rsid w:val="000630B6"/>
    <w:rsid w:val="00063AE7"/>
    <w:rsid w:val="00063CB4"/>
    <w:rsid w:val="00063CF4"/>
    <w:rsid w:val="0006444B"/>
    <w:rsid w:val="00064784"/>
    <w:rsid w:val="00064ABA"/>
    <w:rsid w:val="00064B8B"/>
    <w:rsid w:val="00064FCF"/>
    <w:rsid w:val="000651B1"/>
    <w:rsid w:val="000653B7"/>
    <w:rsid w:val="00066B57"/>
    <w:rsid w:val="00066EAF"/>
    <w:rsid w:val="00067363"/>
    <w:rsid w:val="00067739"/>
    <w:rsid w:val="00067B75"/>
    <w:rsid w:val="0007039B"/>
    <w:rsid w:val="00070792"/>
    <w:rsid w:val="00070C00"/>
    <w:rsid w:val="0007191E"/>
    <w:rsid w:val="00071EBE"/>
    <w:rsid w:val="000721CA"/>
    <w:rsid w:val="0007255C"/>
    <w:rsid w:val="00072CBA"/>
    <w:rsid w:val="0007346C"/>
    <w:rsid w:val="00073B38"/>
    <w:rsid w:val="00074C22"/>
    <w:rsid w:val="00074FF3"/>
    <w:rsid w:val="000751A2"/>
    <w:rsid w:val="00075675"/>
    <w:rsid w:val="00075ABC"/>
    <w:rsid w:val="0007601E"/>
    <w:rsid w:val="00076391"/>
    <w:rsid w:val="000763DA"/>
    <w:rsid w:val="00077205"/>
    <w:rsid w:val="000774D8"/>
    <w:rsid w:val="000778C5"/>
    <w:rsid w:val="000779B6"/>
    <w:rsid w:val="000779C5"/>
    <w:rsid w:val="00077D2D"/>
    <w:rsid w:val="00080EF3"/>
    <w:rsid w:val="0008123C"/>
    <w:rsid w:val="00081567"/>
    <w:rsid w:val="00081618"/>
    <w:rsid w:val="000824E7"/>
    <w:rsid w:val="000825CB"/>
    <w:rsid w:val="00082CB4"/>
    <w:rsid w:val="00082D49"/>
    <w:rsid w:val="00083356"/>
    <w:rsid w:val="000838CE"/>
    <w:rsid w:val="000839F7"/>
    <w:rsid w:val="00083E5A"/>
    <w:rsid w:val="00084254"/>
    <w:rsid w:val="00084C07"/>
    <w:rsid w:val="00084EC4"/>
    <w:rsid w:val="00084F64"/>
    <w:rsid w:val="00085AFC"/>
    <w:rsid w:val="00085BCA"/>
    <w:rsid w:val="00086094"/>
    <w:rsid w:val="00086C66"/>
    <w:rsid w:val="00086DF9"/>
    <w:rsid w:val="00086E2D"/>
    <w:rsid w:val="0008702A"/>
    <w:rsid w:val="00087698"/>
    <w:rsid w:val="00087771"/>
    <w:rsid w:val="00087AAB"/>
    <w:rsid w:val="00087CF8"/>
    <w:rsid w:val="00087DB5"/>
    <w:rsid w:val="00087E02"/>
    <w:rsid w:val="00087EA8"/>
    <w:rsid w:val="00087FD1"/>
    <w:rsid w:val="0009010F"/>
    <w:rsid w:val="00090466"/>
    <w:rsid w:val="0009061F"/>
    <w:rsid w:val="0009089C"/>
    <w:rsid w:val="00090C71"/>
    <w:rsid w:val="00091293"/>
    <w:rsid w:val="0009191D"/>
    <w:rsid w:val="00091CF4"/>
    <w:rsid w:val="00091E98"/>
    <w:rsid w:val="000920DC"/>
    <w:rsid w:val="00092397"/>
    <w:rsid w:val="0009242E"/>
    <w:rsid w:val="00092593"/>
    <w:rsid w:val="00092C44"/>
    <w:rsid w:val="00092E3F"/>
    <w:rsid w:val="0009325E"/>
    <w:rsid w:val="0009327F"/>
    <w:rsid w:val="000934A0"/>
    <w:rsid w:val="00093881"/>
    <w:rsid w:val="000944F9"/>
    <w:rsid w:val="00095BE5"/>
    <w:rsid w:val="00095CD4"/>
    <w:rsid w:val="000960D5"/>
    <w:rsid w:val="00096333"/>
    <w:rsid w:val="00096528"/>
    <w:rsid w:val="00096692"/>
    <w:rsid w:val="00096824"/>
    <w:rsid w:val="000969D5"/>
    <w:rsid w:val="00096BD0"/>
    <w:rsid w:val="00096E15"/>
    <w:rsid w:val="000970D5"/>
    <w:rsid w:val="00097421"/>
    <w:rsid w:val="00097A59"/>
    <w:rsid w:val="00097F05"/>
    <w:rsid w:val="000A0584"/>
    <w:rsid w:val="000A0947"/>
    <w:rsid w:val="000A099D"/>
    <w:rsid w:val="000A0BEC"/>
    <w:rsid w:val="000A13B7"/>
    <w:rsid w:val="000A18E6"/>
    <w:rsid w:val="000A198C"/>
    <w:rsid w:val="000A1BE0"/>
    <w:rsid w:val="000A2350"/>
    <w:rsid w:val="000A2C0D"/>
    <w:rsid w:val="000A2DA2"/>
    <w:rsid w:val="000A2DC1"/>
    <w:rsid w:val="000A2FC6"/>
    <w:rsid w:val="000A3A4C"/>
    <w:rsid w:val="000A3D77"/>
    <w:rsid w:val="000A3F11"/>
    <w:rsid w:val="000A435D"/>
    <w:rsid w:val="000A45E8"/>
    <w:rsid w:val="000A4C33"/>
    <w:rsid w:val="000A5192"/>
    <w:rsid w:val="000A5261"/>
    <w:rsid w:val="000A5FA5"/>
    <w:rsid w:val="000A65BC"/>
    <w:rsid w:val="000A7164"/>
    <w:rsid w:val="000A73FF"/>
    <w:rsid w:val="000A75C3"/>
    <w:rsid w:val="000A75D2"/>
    <w:rsid w:val="000A7946"/>
    <w:rsid w:val="000A7E06"/>
    <w:rsid w:val="000B054E"/>
    <w:rsid w:val="000B0631"/>
    <w:rsid w:val="000B0D72"/>
    <w:rsid w:val="000B1188"/>
    <w:rsid w:val="000B1BCF"/>
    <w:rsid w:val="000B1D42"/>
    <w:rsid w:val="000B28CF"/>
    <w:rsid w:val="000B2BED"/>
    <w:rsid w:val="000B31B8"/>
    <w:rsid w:val="000B3287"/>
    <w:rsid w:val="000B3549"/>
    <w:rsid w:val="000B35BC"/>
    <w:rsid w:val="000B36AC"/>
    <w:rsid w:val="000B3794"/>
    <w:rsid w:val="000B3945"/>
    <w:rsid w:val="000B3ACB"/>
    <w:rsid w:val="000B3B42"/>
    <w:rsid w:val="000B407D"/>
    <w:rsid w:val="000B464D"/>
    <w:rsid w:val="000B46F9"/>
    <w:rsid w:val="000B47E1"/>
    <w:rsid w:val="000B4B53"/>
    <w:rsid w:val="000B4CEA"/>
    <w:rsid w:val="000B4D91"/>
    <w:rsid w:val="000B5390"/>
    <w:rsid w:val="000B5568"/>
    <w:rsid w:val="000B59AD"/>
    <w:rsid w:val="000B5C77"/>
    <w:rsid w:val="000B65F7"/>
    <w:rsid w:val="000B6699"/>
    <w:rsid w:val="000B6B71"/>
    <w:rsid w:val="000B7127"/>
    <w:rsid w:val="000B78F7"/>
    <w:rsid w:val="000B7CAE"/>
    <w:rsid w:val="000C021D"/>
    <w:rsid w:val="000C04B5"/>
    <w:rsid w:val="000C0B73"/>
    <w:rsid w:val="000C0C35"/>
    <w:rsid w:val="000C0E8E"/>
    <w:rsid w:val="000C1037"/>
    <w:rsid w:val="000C11BF"/>
    <w:rsid w:val="000C1261"/>
    <w:rsid w:val="000C13D5"/>
    <w:rsid w:val="000C1434"/>
    <w:rsid w:val="000C148D"/>
    <w:rsid w:val="000C1C6C"/>
    <w:rsid w:val="000C260D"/>
    <w:rsid w:val="000C2855"/>
    <w:rsid w:val="000C2965"/>
    <w:rsid w:val="000C3306"/>
    <w:rsid w:val="000C361C"/>
    <w:rsid w:val="000C3816"/>
    <w:rsid w:val="000C38BD"/>
    <w:rsid w:val="000C3B0A"/>
    <w:rsid w:val="000C3E0B"/>
    <w:rsid w:val="000C44F5"/>
    <w:rsid w:val="000C524B"/>
    <w:rsid w:val="000C52F3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A"/>
    <w:rsid w:val="000C6363"/>
    <w:rsid w:val="000C648A"/>
    <w:rsid w:val="000C6A64"/>
    <w:rsid w:val="000C78AF"/>
    <w:rsid w:val="000D0159"/>
    <w:rsid w:val="000D0EDF"/>
    <w:rsid w:val="000D1463"/>
    <w:rsid w:val="000D1782"/>
    <w:rsid w:val="000D1925"/>
    <w:rsid w:val="000D252E"/>
    <w:rsid w:val="000D28A3"/>
    <w:rsid w:val="000D2BAB"/>
    <w:rsid w:val="000D3019"/>
    <w:rsid w:val="000D3189"/>
    <w:rsid w:val="000D3B36"/>
    <w:rsid w:val="000D3C8D"/>
    <w:rsid w:val="000D3DDE"/>
    <w:rsid w:val="000D430F"/>
    <w:rsid w:val="000D45DD"/>
    <w:rsid w:val="000D46B0"/>
    <w:rsid w:val="000D4EA8"/>
    <w:rsid w:val="000D538F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9A"/>
    <w:rsid w:val="000E0AF5"/>
    <w:rsid w:val="000E12CF"/>
    <w:rsid w:val="000E20F7"/>
    <w:rsid w:val="000E255A"/>
    <w:rsid w:val="000E2EBC"/>
    <w:rsid w:val="000E3706"/>
    <w:rsid w:val="000E3A23"/>
    <w:rsid w:val="000E3EE5"/>
    <w:rsid w:val="000E42C3"/>
    <w:rsid w:val="000E4618"/>
    <w:rsid w:val="000E4751"/>
    <w:rsid w:val="000E483C"/>
    <w:rsid w:val="000E48A5"/>
    <w:rsid w:val="000E4DF1"/>
    <w:rsid w:val="000E5601"/>
    <w:rsid w:val="000E5BAA"/>
    <w:rsid w:val="000E6117"/>
    <w:rsid w:val="000E6210"/>
    <w:rsid w:val="000E720A"/>
    <w:rsid w:val="000E73B6"/>
    <w:rsid w:val="000E786B"/>
    <w:rsid w:val="000E7D75"/>
    <w:rsid w:val="000F0F93"/>
    <w:rsid w:val="000F13D7"/>
    <w:rsid w:val="000F16E1"/>
    <w:rsid w:val="000F1E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4A1"/>
    <w:rsid w:val="000F5522"/>
    <w:rsid w:val="000F55BE"/>
    <w:rsid w:val="000F56CF"/>
    <w:rsid w:val="000F579D"/>
    <w:rsid w:val="000F5816"/>
    <w:rsid w:val="000F58E7"/>
    <w:rsid w:val="000F5E15"/>
    <w:rsid w:val="000F6000"/>
    <w:rsid w:val="000F609E"/>
    <w:rsid w:val="000F6405"/>
    <w:rsid w:val="000F6A64"/>
    <w:rsid w:val="000F6C17"/>
    <w:rsid w:val="000F759A"/>
    <w:rsid w:val="000F7A31"/>
    <w:rsid w:val="000F7C1F"/>
    <w:rsid w:val="001000D4"/>
    <w:rsid w:val="001003D0"/>
    <w:rsid w:val="00101352"/>
    <w:rsid w:val="00101481"/>
    <w:rsid w:val="0010150D"/>
    <w:rsid w:val="00101534"/>
    <w:rsid w:val="00101576"/>
    <w:rsid w:val="001017E1"/>
    <w:rsid w:val="001018AD"/>
    <w:rsid w:val="00101E73"/>
    <w:rsid w:val="001022B4"/>
    <w:rsid w:val="001022EC"/>
    <w:rsid w:val="00102777"/>
    <w:rsid w:val="00102BE5"/>
    <w:rsid w:val="0010326D"/>
    <w:rsid w:val="0010363D"/>
    <w:rsid w:val="00103861"/>
    <w:rsid w:val="0010386E"/>
    <w:rsid w:val="00103AD6"/>
    <w:rsid w:val="00103F59"/>
    <w:rsid w:val="001042F3"/>
    <w:rsid w:val="00104377"/>
    <w:rsid w:val="0010463A"/>
    <w:rsid w:val="00104CF2"/>
    <w:rsid w:val="00104DE9"/>
    <w:rsid w:val="00105617"/>
    <w:rsid w:val="00105B52"/>
    <w:rsid w:val="00105C87"/>
    <w:rsid w:val="00106174"/>
    <w:rsid w:val="001067C2"/>
    <w:rsid w:val="00106AB1"/>
    <w:rsid w:val="00106B31"/>
    <w:rsid w:val="00107118"/>
    <w:rsid w:val="0010774E"/>
    <w:rsid w:val="00107DF5"/>
    <w:rsid w:val="00107EC0"/>
    <w:rsid w:val="001101F3"/>
    <w:rsid w:val="00110253"/>
    <w:rsid w:val="001103BB"/>
    <w:rsid w:val="0011062F"/>
    <w:rsid w:val="00110712"/>
    <w:rsid w:val="00111416"/>
    <w:rsid w:val="00111614"/>
    <w:rsid w:val="0011197B"/>
    <w:rsid w:val="00111B28"/>
    <w:rsid w:val="00112916"/>
    <w:rsid w:val="00112CFD"/>
    <w:rsid w:val="00112D97"/>
    <w:rsid w:val="00112F85"/>
    <w:rsid w:val="00113044"/>
    <w:rsid w:val="0011329F"/>
    <w:rsid w:val="00113F8D"/>
    <w:rsid w:val="0011460E"/>
    <w:rsid w:val="00114C40"/>
    <w:rsid w:val="001159AB"/>
    <w:rsid w:val="00115A10"/>
    <w:rsid w:val="00115D81"/>
    <w:rsid w:val="00116284"/>
    <w:rsid w:val="0011660D"/>
    <w:rsid w:val="00116815"/>
    <w:rsid w:val="001169FA"/>
    <w:rsid w:val="00117303"/>
    <w:rsid w:val="001174A8"/>
    <w:rsid w:val="00117C00"/>
    <w:rsid w:val="001201C4"/>
    <w:rsid w:val="00120921"/>
    <w:rsid w:val="00120DED"/>
    <w:rsid w:val="00121AAD"/>
    <w:rsid w:val="001220E1"/>
    <w:rsid w:val="0012210C"/>
    <w:rsid w:val="001229C5"/>
    <w:rsid w:val="00122C75"/>
    <w:rsid w:val="00123177"/>
    <w:rsid w:val="001232BD"/>
    <w:rsid w:val="00123433"/>
    <w:rsid w:val="001238B0"/>
    <w:rsid w:val="00123947"/>
    <w:rsid w:val="00123AF7"/>
    <w:rsid w:val="001247DD"/>
    <w:rsid w:val="0012493A"/>
    <w:rsid w:val="00124DF3"/>
    <w:rsid w:val="001255ED"/>
    <w:rsid w:val="00125673"/>
    <w:rsid w:val="00125696"/>
    <w:rsid w:val="00126155"/>
    <w:rsid w:val="001266D2"/>
    <w:rsid w:val="00126722"/>
    <w:rsid w:val="00126B4F"/>
    <w:rsid w:val="00127586"/>
    <w:rsid w:val="00127697"/>
    <w:rsid w:val="00127EB0"/>
    <w:rsid w:val="00127FA0"/>
    <w:rsid w:val="0013027C"/>
    <w:rsid w:val="00130487"/>
    <w:rsid w:val="0013075F"/>
    <w:rsid w:val="00130FF9"/>
    <w:rsid w:val="0013101C"/>
    <w:rsid w:val="001313BB"/>
    <w:rsid w:val="00131689"/>
    <w:rsid w:val="00131E2C"/>
    <w:rsid w:val="001324D5"/>
    <w:rsid w:val="001326A6"/>
    <w:rsid w:val="001330D0"/>
    <w:rsid w:val="00133523"/>
    <w:rsid w:val="00133759"/>
    <w:rsid w:val="00133AC7"/>
    <w:rsid w:val="001345F0"/>
    <w:rsid w:val="0013467C"/>
    <w:rsid w:val="00134D08"/>
    <w:rsid w:val="00134E8C"/>
    <w:rsid w:val="00134F04"/>
    <w:rsid w:val="001358B1"/>
    <w:rsid w:val="00135D11"/>
    <w:rsid w:val="00136469"/>
    <w:rsid w:val="00136482"/>
    <w:rsid w:val="001365A3"/>
    <w:rsid w:val="001368DD"/>
    <w:rsid w:val="00136E62"/>
    <w:rsid w:val="00136FE4"/>
    <w:rsid w:val="001374D1"/>
    <w:rsid w:val="0013755A"/>
    <w:rsid w:val="00137748"/>
    <w:rsid w:val="00137777"/>
    <w:rsid w:val="0013799A"/>
    <w:rsid w:val="00137DE9"/>
    <w:rsid w:val="00137EA8"/>
    <w:rsid w:val="001402ED"/>
    <w:rsid w:val="0014041E"/>
    <w:rsid w:val="00140513"/>
    <w:rsid w:val="00140A29"/>
    <w:rsid w:val="00141102"/>
    <w:rsid w:val="0014164B"/>
    <w:rsid w:val="00141A51"/>
    <w:rsid w:val="00141BB6"/>
    <w:rsid w:val="00141FE2"/>
    <w:rsid w:val="00142168"/>
    <w:rsid w:val="0014301C"/>
    <w:rsid w:val="00143466"/>
    <w:rsid w:val="001435EA"/>
    <w:rsid w:val="00143F59"/>
    <w:rsid w:val="00144239"/>
    <w:rsid w:val="00144504"/>
    <w:rsid w:val="00144883"/>
    <w:rsid w:val="00144B4D"/>
    <w:rsid w:val="00144FEE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B4"/>
    <w:rsid w:val="001512F9"/>
    <w:rsid w:val="001514ED"/>
    <w:rsid w:val="00151A28"/>
    <w:rsid w:val="00151C04"/>
    <w:rsid w:val="00151DCE"/>
    <w:rsid w:val="00151FFF"/>
    <w:rsid w:val="0015273A"/>
    <w:rsid w:val="00152A56"/>
    <w:rsid w:val="00152ACF"/>
    <w:rsid w:val="00152B13"/>
    <w:rsid w:val="00153394"/>
    <w:rsid w:val="001533DA"/>
    <w:rsid w:val="0015368B"/>
    <w:rsid w:val="00153772"/>
    <w:rsid w:val="00154B5C"/>
    <w:rsid w:val="00155015"/>
    <w:rsid w:val="00155053"/>
    <w:rsid w:val="0015535B"/>
    <w:rsid w:val="00155721"/>
    <w:rsid w:val="00155F6D"/>
    <w:rsid w:val="001562C6"/>
    <w:rsid w:val="00156714"/>
    <w:rsid w:val="00156A89"/>
    <w:rsid w:val="00156BCE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533"/>
    <w:rsid w:val="0016272D"/>
    <w:rsid w:val="0016295B"/>
    <w:rsid w:val="001631C1"/>
    <w:rsid w:val="00163995"/>
    <w:rsid w:val="00164E07"/>
    <w:rsid w:val="001654E9"/>
    <w:rsid w:val="00165672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847"/>
    <w:rsid w:val="00166923"/>
    <w:rsid w:val="00166E4C"/>
    <w:rsid w:val="0016714D"/>
    <w:rsid w:val="0016757D"/>
    <w:rsid w:val="001676AF"/>
    <w:rsid w:val="001677EB"/>
    <w:rsid w:val="0016792D"/>
    <w:rsid w:val="0017018D"/>
    <w:rsid w:val="0017026D"/>
    <w:rsid w:val="00170279"/>
    <w:rsid w:val="001705DE"/>
    <w:rsid w:val="00170617"/>
    <w:rsid w:val="001706FA"/>
    <w:rsid w:val="00170D0D"/>
    <w:rsid w:val="00170D3B"/>
    <w:rsid w:val="00170EFD"/>
    <w:rsid w:val="0017139C"/>
    <w:rsid w:val="001713CE"/>
    <w:rsid w:val="001714A2"/>
    <w:rsid w:val="0017162A"/>
    <w:rsid w:val="00171803"/>
    <w:rsid w:val="00171BBA"/>
    <w:rsid w:val="00171F19"/>
    <w:rsid w:val="001721F5"/>
    <w:rsid w:val="001727E6"/>
    <w:rsid w:val="00172BF0"/>
    <w:rsid w:val="0017314A"/>
    <w:rsid w:val="0017436B"/>
    <w:rsid w:val="00175132"/>
    <w:rsid w:val="001753DF"/>
    <w:rsid w:val="00175B6C"/>
    <w:rsid w:val="00175EC3"/>
    <w:rsid w:val="00176023"/>
    <w:rsid w:val="00177382"/>
    <w:rsid w:val="00177CEB"/>
    <w:rsid w:val="00181159"/>
    <w:rsid w:val="001815B4"/>
    <w:rsid w:val="0018181A"/>
    <w:rsid w:val="00181A6F"/>
    <w:rsid w:val="001821F7"/>
    <w:rsid w:val="00182EC6"/>
    <w:rsid w:val="0018311F"/>
    <w:rsid w:val="0018372C"/>
    <w:rsid w:val="00184166"/>
    <w:rsid w:val="0018434C"/>
    <w:rsid w:val="00184831"/>
    <w:rsid w:val="0018571B"/>
    <w:rsid w:val="00185813"/>
    <w:rsid w:val="00185A57"/>
    <w:rsid w:val="00186501"/>
    <w:rsid w:val="00186575"/>
    <w:rsid w:val="001868CC"/>
    <w:rsid w:val="00186AB1"/>
    <w:rsid w:val="0018727D"/>
    <w:rsid w:val="00187A0D"/>
    <w:rsid w:val="00190598"/>
    <w:rsid w:val="001914DC"/>
    <w:rsid w:val="00191547"/>
    <w:rsid w:val="00191AF1"/>
    <w:rsid w:val="00192054"/>
    <w:rsid w:val="0019210E"/>
    <w:rsid w:val="00192366"/>
    <w:rsid w:val="0019264D"/>
    <w:rsid w:val="0019279A"/>
    <w:rsid w:val="00192F3F"/>
    <w:rsid w:val="001933C2"/>
    <w:rsid w:val="0019345E"/>
    <w:rsid w:val="0019384A"/>
    <w:rsid w:val="0019407A"/>
    <w:rsid w:val="001940B5"/>
    <w:rsid w:val="001949A1"/>
    <w:rsid w:val="00194C38"/>
    <w:rsid w:val="00195252"/>
    <w:rsid w:val="00195644"/>
    <w:rsid w:val="001956B8"/>
    <w:rsid w:val="00195B69"/>
    <w:rsid w:val="00195E36"/>
    <w:rsid w:val="00195E58"/>
    <w:rsid w:val="001962AA"/>
    <w:rsid w:val="001967E5"/>
    <w:rsid w:val="00196974"/>
    <w:rsid w:val="00196E59"/>
    <w:rsid w:val="00197874"/>
    <w:rsid w:val="00197EB4"/>
    <w:rsid w:val="00197FD6"/>
    <w:rsid w:val="001A0082"/>
    <w:rsid w:val="001A0202"/>
    <w:rsid w:val="001A0B0C"/>
    <w:rsid w:val="001A0F79"/>
    <w:rsid w:val="001A1238"/>
    <w:rsid w:val="001A1475"/>
    <w:rsid w:val="001A1C98"/>
    <w:rsid w:val="001A1D83"/>
    <w:rsid w:val="001A1FDC"/>
    <w:rsid w:val="001A1FFF"/>
    <w:rsid w:val="001A2D0E"/>
    <w:rsid w:val="001A2E16"/>
    <w:rsid w:val="001A2F00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571"/>
    <w:rsid w:val="001A55D6"/>
    <w:rsid w:val="001A5626"/>
    <w:rsid w:val="001A593B"/>
    <w:rsid w:val="001A59E9"/>
    <w:rsid w:val="001A5F5B"/>
    <w:rsid w:val="001A5FC2"/>
    <w:rsid w:val="001A60D2"/>
    <w:rsid w:val="001A6439"/>
    <w:rsid w:val="001A65C9"/>
    <w:rsid w:val="001A678D"/>
    <w:rsid w:val="001A6CF4"/>
    <w:rsid w:val="001A735A"/>
    <w:rsid w:val="001A77D7"/>
    <w:rsid w:val="001A7A85"/>
    <w:rsid w:val="001A7F83"/>
    <w:rsid w:val="001B0392"/>
    <w:rsid w:val="001B09E7"/>
    <w:rsid w:val="001B09FD"/>
    <w:rsid w:val="001B0CC2"/>
    <w:rsid w:val="001B1697"/>
    <w:rsid w:val="001B1A81"/>
    <w:rsid w:val="001B1B05"/>
    <w:rsid w:val="001B2382"/>
    <w:rsid w:val="001B2741"/>
    <w:rsid w:val="001B3178"/>
    <w:rsid w:val="001B3916"/>
    <w:rsid w:val="001B3E16"/>
    <w:rsid w:val="001B446B"/>
    <w:rsid w:val="001B44BD"/>
    <w:rsid w:val="001B4BA2"/>
    <w:rsid w:val="001B4FCF"/>
    <w:rsid w:val="001B5AED"/>
    <w:rsid w:val="001B5F79"/>
    <w:rsid w:val="001B62FE"/>
    <w:rsid w:val="001B7031"/>
    <w:rsid w:val="001B72FB"/>
    <w:rsid w:val="001B74AD"/>
    <w:rsid w:val="001B7847"/>
    <w:rsid w:val="001B7944"/>
    <w:rsid w:val="001B7C8F"/>
    <w:rsid w:val="001B7F17"/>
    <w:rsid w:val="001C0619"/>
    <w:rsid w:val="001C0B2C"/>
    <w:rsid w:val="001C0F4A"/>
    <w:rsid w:val="001C10FA"/>
    <w:rsid w:val="001C2020"/>
    <w:rsid w:val="001C2283"/>
    <w:rsid w:val="001C23FF"/>
    <w:rsid w:val="001C2527"/>
    <w:rsid w:val="001C28CF"/>
    <w:rsid w:val="001C29EA"/>
    <w:rsid w:val="001C3525"/>
    <w:rsid w:val="001C3769"/>
    <w:rsid w:val="001C3B3F"/>
    <w:rsid w:val="001C3D06"/>
    <w:rsid w:val="001C4FBC"/>
    <w:rsid w:val="001C5256"/>
    <w:rsid w:val="001C5742"/>
    <w:rsid w:val="001C58CA"/>
    <w:rsid w:val="001C5A02"/>
    <w:rsid w:val="001C5A1B"/>
    <w:rsid w:val="001C6680"/>
    <w:rsid w:val="001C6728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770"/>
    <w:rsid w:val="001C78D6"/>
    <w:rsid w:val="001C7DAE"/>
    <w:rsid w:val="001C7E97"/>
    <w:rsid w:val="001D01A1"/>
    <w:rsid w:val="001D02F9"/>
    <w:rsid w:val="001D0B95"/>
    <w:rsid w:val="001D15D7"/>
    <w:rsid w:val="001D1A1B"/>
    <w:rsid w:val="001D1D2D"/>
    <w:rsid w:val="001D2017"/>
    <w:rsid w:val="001D213E"/>
    <w:rsid w:val="001D21CA"/>
    <w:rsid w:val="001D29BC"/>
    <w:rsid w:val="001D2F4A"/>
    <w:rsid w:val="001D311E"/>
    <w:rsid w:val="001D3E1F"/>
    <w:rsid w:val="001D49CC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4EC"/>
    <w:rsid w:val="001D7645"/>
    <w:rsid w:val="001D7775"/>
    <w:rsid w:val="001D78F4"/>
    <w:rsid w:val="001D7AB1"/>
    <w:rsid w:val="001D7D35"/>
    <w:rsid w:val="001D7DFA"/>
    <w:rsid w:val="001E036B"/>
    <w:rsid w:val="001E044E"/>
    <w:rsid w:val="001E0C2D"/>
    <w:rsid w:val="001E1113"/>
    <w:rsid w:val="001E1B56"/>
    <w:rsid w:val="001E21C4"/>
    <w:rsid w:val="001E234F"/>
    <w:rsid w:val="001E25AC"/>
    <w:rsid w:val="001E2A3C"/>
    <w:rsid w:val="001E2A7F"/>
    <w:rsid w:val="001E2DBD"/>
    <w:rsid w:val="001E341F"/>
    <w:rsid w:val="001E3510"/>
    <w:rsid w:val="001E3A07"/>
    <w:rsid w:val="001E40B9"/>
    <w:rsid w:val="001E49F3"/>
    <w:rsid w:val="001E52AE"/>
    <w:rsid w:val="001E536A"/>
    <w:rsid w:val="001E537F"/>
    <w:rsid w:val="001E588B"/>
    <w:rsid w:val="001E5E85"/>
    <w:rsid w:val="001E6690"/>
    <w:rsid w:val="001E6E89"/>
    <w:rsid w:val="001E6FFD"/>
    <w:rsid w:val="001E76CA"/>
    <w:rsid w:val="001F0276"/>
    <w:rsid w:val="001F05F8"/>
    <w:rsid w:val="001F0A31"/>
    <w:rsid w:val="001F0CBD"/>
    <w:rsid w:val="001F13D4"/>
    <w:rsid w:val="001F16B0"/>
    <w:rsid w:val="001F1B69"/>
    <w:rsid w:val="001F1F48"/>
    <w:rsid w:val="001F2446"/>
    <w:rsid w:val="001F26BF"/>
    <w:rsid w:val="001F2717"/>
    <w:rsid w:val="001F28ED"/>
    <w:rsid w:val="001F2DBE"/>
    <w:rsid w:val="001F3889"/>
    <w:rsid w:val="001F3C29"/>
    <w:rsid w:val="001F3CDD"/>
    <w:rsid w:val="001F40EB"/>
    <w:rsid w:val="001F44C6"/>
    <w:rsid w:val="001F4A02"/>
    <w:rsid w:val="001F4D40"/>
    <w:rsid w:val="001F555C"/>
    <w:rsid w:val="001F5B63"/>
    <w:rsid w:val="001F5E02"/>
    <w:rsid w:val="001F63DA"/>
    <w:rsid w:val="001F6BA2"/>
    <w:rsid w:val="001F71AF"/>
    <w:rsid w:val="001F7311"/>
    <w:rsid w:val="001F75EB"/>
    <w:rsid w:val="001F7E2D"/>
    <w:rsid w:val="001F7FB4"/>
    <w:rsid w:val="0020022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F87"/>
    <w:rsid w:val="00203290"/>
    <w:rsid w:val="002032AE"/>
    <w:rsid w:val="0020399E"/>
    <w:rsid w:val="00203AA1"/>
    <w:rsid w:val="00203AF5"/>
    <w:rsid w:val="00203CA9"/>
    <w:rsid w:val="0020455B"/>
    <w:rsid w:val="002046A1"/>
    <w:rsid w:val="00204B0C"/>
    <w:rsid w:val="00204BCD"/>
    <w:rsid w:val="00205132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272"/>
    <w:rsid w:val="0020796B"/>
    <w:rsid w:val="00207CB8"/>
    <w:rsid w:val="00207DBC"/>
    <w:rsid w:val="002103FA"/>
    <w:rsid w:val="00210599"/>
    <w:rsid w:val="0021065B"/>
    <w:rsid w:val="00210A49"/>
    <w:rsid w:val="00210BD9"/>
    <w:rsid w:val="00211E6A"/>
    <w:rsid w:val="00211FCE"/>
    <w:rsid w:val="002123A2"/>
    <w:rsid w:val="0021288D"/>
    <w:rsid w:val="00212A50"/>
    <w:rsid w:val="00212BB0"/>
    <w:rsid w:val="00213245"/>
    <w:rsid w:val="00213C37"/>
    <w:rsid w:val="00213E67"/>
    <w:rsid w:val="00213F76"/>
    <w:rsid w:val="002141FF"/>
    <w:rsid w:val="00214318"/>
    <w:rsid w:val="00214809"/>
    <w:rsid w:val="002148E9"/>
    <w:rsid w:val="00214C6C"/>
    <w:rsid w:val="00214EE7"/>
    <w:rsid w:val="00214FD9"/>
    <w:rsid w:val="0021551A"/>
    <w:rsid w:val="0021580A"/>
    <w:rsid w:val="0021580C"/>
    <w:rsid w:val="00215BD0"/>
    <w:rsid w:val="00215FA9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215C"/>
    <w:rsid w:val="002222E4"/>
    <w:rsid w:val="002227BF"/>
    <w:rsid w:val="00223BAD"/>
    <w:rsid w:val="00225EC1"/>
    <w:rsid w:val="00225ED4"/>
    <w:rsid w:val="00226137"/>
    <w:rsid w:val="002265F1"/>
    <w:rsid w:val="002269C3"/>
    <w:rsid w:val="002270A6"/>
    <w:rsid w:val="002274E3"/>
    <w:rsid w:val="00227CAE"/>
    <w:rsid w:val="002302EF"/>
    <w:rsid w:val="00230DF0"/>
    <w:rsid w:val="002318B1"/>
    <w:rsid w:val="00231A71"/>
    <w:rsid w:val="00232181"/>
    <w:rsid w:val="002324A3"/>
    <w:rsid w:val="00232568"/>
    <w:rsid w:val="0023265A"/>
    <w:rsid w:val="00232AA5"/>
    <w:rsid w:val="00232AA8"/>
    <w:rsid w:val="00232F11"/>
    <w:rsid w:val="00233586"/>
    <w:rsid w:val="002337A5"/>
    <w:rsid w:val="00233A8F"/>
    <w:rsid w:val="00233AD5"/>
    <w:rsid w:val="00233C2F"/>
    <w:rsid w:val="002342C0"/>
    <w:rsid w:val="002342D9"/>
    <w:rsid w:val="002343FF"/>
    <w:rsid w:val="00234822"/>
    <w:rsid w:val="00234A6F"/>
    <w:rsid w:val="00234F4A"/>
    <w:rsid w:val="00235903"/>
    <w:rsid w:val="00235EED"/>
    <w:rsid w:val="0023640F"/>
    <w:rsid w:val="002365DF"/>
    <w:rsid w:val="0023794F"/>
    <w:rsid w:val="00237BE0"/>
    <w:rsid w:val="00237EBC"/>
    <w:rsid w:val="00237EF0"/>
    <w:rsid w:val="00240062"/>
    <w:rsid w:val="002401AC"/>
    <w:rsid w:val="00240564"/>
    <w:rsid w:val="002406AB"/>
    <w:rsid w:val="0024074F"/>
    <w:rsid w:val="00241E0F"/>
    <w:rsid w:val="002420F6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4499"/>
    <w:rsid w:val="00244741"/>
    <w:rsid w:val="00245146"/>
    <w:rsid w:val="00245E95"/>
    <w:rsid w:val="00245EDE"/>
    <w:rsid w:val="00246281"/>
    <w:rsid w:val="00246708"/>
    <w:rsid w:val="00246E67"/>
    <w:rsid w:val="00247310"/>
    <w:rsid w:val="00247C48"/>
    <w:rsid w:val="00247C8F"/>
    <w:rsid w:val="00247F5D"/>
    <w:rsid w:val="00247FEE"/>
    <w:rsid w:val="002502CE"/>
    <w:rsid w:val="00250943"/>
    <w:rsid w:val="002509D6"/>
    <w:rsid w:val="0025127C"/>
    <w:rsid w:val="00251362"/>
    <w:rsid w:val="002515A4"/>
    <w:rsid w:val="002518CC"/>
    <w:rsid w:val="002520FA"/>
    <w:rsid w:val="002521AE"/>
    <w:rsid w:val="002523BA"/>
    <w:rsid w:val="00252456"/>
    <w:rsid w:val="002531A2"/>
    <w:rsid w:val="002535D2"/>
    <w:rsid w:val="00253635"/>
    <w:rsid w:val="00253780"/>
    <w:rsid w:val="00253B9B"/>
    <w:rsid w:val="00253EA8"/>
    <w:rsid w:val="002543A0"/>
    <w:rsid w:val="0025449C"/>
    <w:rsid w:val="002548A1"/>
    <w:rsid w:val="00254CB2"/>
    <w:rsid w:val="00256709"/>
    <w:rsid w:val="00256B10"/>
    <w:rsid w:val="00256F35"/>
    <w:rsid w:val="00256F8E"/>
    <w:rsid w:val="00257186"/>
    <w:rsid w:val="00257229"/>
    <w:rsid w:val="002576E1"/>
    <w:rsid w:val="00257F3E"/>
    <w:rsid w:val="00260155"/>
    <w:rsid w:val="00260EAA"/>
    <w:rsid w:val="0026183B"/>
    <w:rsid w:val="00261C35"/>
    <w:rsid w:val="002622D7"/>
    <w:rsid w:val="002623C2"/>
    <w:rsid w:val="00262A55"/>
    <w:rsid w:val="00263117"/>
    <w:rsid w:val="00263337"/>
    <w:rsid w:val="002639A0"/>
    <w:rsid w:val="00263E45"/>
    <w:rsid w:val="0026417E"/>
    <w:rsid w:val="002649CC"/>
    <w:rsid w:val="00265F27"/>
    <w:rsid w:val="00265FCE"/>
    <w:rsid w:val="002667DE"/>
    <w:rsid w:val="00266CCF"/>
    <w:rsid w:val="00266F28"/>
    <w:rsid w:val="00267970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C14"/>
    <w:rsid w:val="00271F27"/>
    <w:rsid w:val="00271FD3"/>
    <w:rsid w:val="0027295D"/>
    <w:rsid w:val="0027311A"/>
    <w:rsid w:val="002741BE"/>
    <w:rsid w:val="00274FC5"/>
    <w:rsid w:val="002752D6"/>
    <w:rsid w:val="002753DF"/>
    <w:rsid w:val="00275424"/>
    <w:rsid w:val="0027546F"/>
    <w:rsid w:val="00275505"/>
    <w:rsid w:val="00275596"/>
    <w:rsid w:val="0027565E"/>
    <w:rsid w:val="002756D3"/>
    <w:rsid w:val="00275A96"/>
    <w:rsid w:val="00275F61"/>
    <w:rsid w:val="002760D3"/>
    <w:rsid w:val="0027616E"/>
    <w:rsid w:val="0027635B"/>
    <w:rsid w:val="00277064"/>
    <w:rsid w:val="00277387"/>
    <w:rsid w:val="0027765B"/>
    <w:rsid w:val="00277D13"/>
    <w:rsid w:val="00280462"/>
    <w:rsid w:val="00280807"/>
    <w:rsid w:val="00280A69"/>
    <w:rsid w:val="00280E3B"/>
    <w:rsid w:val="0028104B"/>
    <w:rsid w:val="00281581"/>
    <w:rsid w:val="0028209A"/>
    <w:rsid w:val="0028236E"/>
    <w:rsid w:val="002826C4"/>
    <w:rsid w:val="00282831"/>
    <w:rsid w:val="00282CE1"/>
    <w:rsid w:val="00282E54"/>
    <w:rsid w:val="002835BA"/>
    <w:rsid w:val="00283B03"/>
    <w:rsid w:val="00283FB8"/>
    <w:rsid w:val="00284000"/>
    <w:rsid w:val="0028520D"/>
    <w:rsid w:val="00285725"/>
    <w:rsid w:val="002858EF"/>
    <w:rsid w:val="00285AF1"/>
    <w:rsid w:val="00285ECD"/>
    <w:rsid w:val="00286159"/>
    <w:rsid w:val="002864C5"/>
    <w:rsid w:val="002865DF"/>
    <w:rsid w:val="00286708"/>
    <w:rsid w:val="002873AB"/>
    <w:rsid w:val="002879EE"/>
    <w:rsid w:val="00287CAB"/>
    <w:rsid w:val="002904EE"/>
    <w:rsid w:val="002904EF"/>
    <w:rsid w:val="002905F1"/>
    <w:rsid w:val="00290881"/>
    <w:rsid w:val="00290BA4"/>
    <w:rsid w:val="00290C70"/>
    <w:rsid w:val="00290D62"/>
    <w:rsid w:val="00290FA3"/>
    <w:rsid w:val="002913F1"/>
    <w:rsid w:val="002914F6"/>
    <w:rsid w:val="00291516"/>
    <w:rsid w:val="00291A6D"/>
    <w:rsid w:val="002920FC"/>
    <w:rsid w:val="002925CB"/>
    <w:rsid w:val="002927F2"/>
    <w:rsid w:val="0029282D"/>
    <w:rsid w:val="00292C76"/>
    <w:rsid w:val="00292F19"/>
    <w:rsid w:val="00293129"/>
    <w:rsid w:val="00293227"/>
    <w:rsid w:val="00293E62"/>
    <w:rsid w:val="00293EA4"/>
    <w:rsid w:val="002941ED"/>
    <w:rsid w:val="00294518"/>
    <w:rsid w:val="002948B1"/>
    <w:rsid w:val="00295C7E"/>
    <w:rsid w:val="0029602D"/>
    <w:rsid w:val="002962F0"/>
    <w:rsid w:val="00296D32"/>
    <w:rsid w:val="00296E70"/>
    <w:rsid w:val="0029731F"/>
    <w:rsid w:val="00297A37"/>
    <w:rsid w:val="002A03BF"/>
    <w:rsid w:val="002A0952"/>
    <w:rsid w:val="002A099D"/>
    <w:rsid w:val="002A1019"/>
    <w:rsid w:val="002A1567"/>
    <w:rsid w:val="002A161C"/>
    <w:rsid w:val="002A16D4"/>
    <w:rsid w:val="002A1808"/>
    <w:rsid w:val="002A2548"/>
    <w:rsid w:val="002A28CB"/>
    <w:rsid w:val="002A2BAC"/>
    <w:rsid w:val="002A2D56"/>
    <w:rsid w:val="002A2D9D"/>
    <w:rsid w:val="002A33C7"/>
    <w:rsid w:val="002A3556"/>
    <w:rsid w:val="002A3836"/>
    <w:rsid w:val="002A3E53"/>
    <w:rsid w:val="002A41ED"/>
    <w:rsid w:val="002A493B"/>
    <w:rsid w:val="002A4AC5"/>
    <w:rsid w:val="002A4C4A"/>
    <w:rsid w:val="002A5327"/>
    <w:rsid w:val="002A536A"/>
    <w:rsid w:val="002A6429"/>
    <w:rsid w:val="002A6506"/>
    <w:rsid w:val="002A6CCC"/>
    <w:rsid w:val="002A768A"/>
    <w:rsid w:val="002A7C81"/>
    <w:rsid w:val="002B011F"/>
    <w:rsid w:val="002B04F6"/>
    <w:rsid w:val="002B0A5D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468C"/>
    <w:rsid w:val="002B5568"/>
    <w:rsid w:val="002B589F"/>
    <w:rsid w:val="002B5AF1"/>
    <w:rsid w:val="002B5D59"/>
    <w:rsid w:val="002B6CA8"/>
    <w:rsid w:val="002B6D08"/>
    <w:rsid w:val="002B6D7D"/>
    <w:rsid w:val="002B717F"/>
    <w:rsid w:val="002B72A3"/>
    <w:rsid w:val="002B768F"/>
    <w:rsid w:val="002B7A60"/>
    <w:rsid w:val="002C11B9"/>
    <w:rsid w:val="002C1D25"/>
    <w:rsid w:val="002C2031"/>
    <w:rsid w:val="002C2748"/>
    <w:rsid w:val="002C284C"/>
    <w:rsid w:val="002C351B"/>
    <w:rsid w:val="002C3809"/>
    <w:rsid w:val="002C3B9F"/>
    <w:rsid w:val="002C3EB3"/>
    <w:rsid w:val="002C3EE9"/>
    <w:rsid w:val="002C44D5"/>
    <w:rsid w:val="002C4C10"/>
    <w:rsid w:val="002C4D7A"/>
    <w:rsid w:val="002C4DEE"/>
    <w:rsid w:val="002C4FD6"/>
    <w:rsid w:val="002C5163"/>
    <w:rsid w:val="002C55E6"/>
    <w:rsid w:val="002C55F5"/>
    <w:rsid w:val="002C61DB"/>
    <w:rsid w:val="002C64A8"/>
    <w:rsid w:val="002C6A16"/>
    <w:rsid w:val="002C6F0A"/>
    <w:rsid w:val="002C70DA"/>
    <w:rsid w:val="002C70F4"/>
    <w:rsid w:val="002C76C3"/>
    <w:rsid w:val="002C7FD1"/>
    <w:rsid w:val="002D0135"/>
    <w:rsid w:val="002D1610"/>
    <w:rsid w:val="002D1804"/>
    <w:rsid w:val="002D1BE9"/>
    <w:rsid w:val="002D1D51"/>
    <w:rsid w:val="002D2003"/>
    <w:rsid w:val="002D22D2"/>
    <w:rsid w:val="002D2BC7"/>
    <w:rsid w:val="002D2CB3"/>
    <w:rsid w:val="002D3265"/>
    <w:rsid w:val="002D3724"/>
    <w:rsid w:val="002D45D7"/>
    <w:rsid w:val="002D4A06"/>
    <w:rsid w:val="002D4B79"/>
    <w:rsid w:val="002D4EF1"/>
    <w:rsid w:val="002D5D17"/>
    <w:rsid w:val="002D5D18"/>
    <w:rsid w:val="002D60F2"/>
    <w:rsid w:val="002D6909"/>
    <w:rsid w:val="002D7611"/>
    <w:rsid w:val="002E0630"/>
    <w:rsid w:val="002E0852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999"/>
    <w:rsid w:val="002E5B07"/>
    <w:rsid w:val="002E5F8C"/>
    <w:rsid w:val="002E6486"/>
    <w:rsid w:val="002E675A"/>
    <w:rsid w:val="002E67C8"/>
    <w:rsid w:val="002E6902"/>
    <w:rsid w:val="002E69F6"/>
    <w:rsid w:val="002E6CAE"/>
    <w:rsid w:val="002E6CE2"/>
    <w:rsid w:val="002E6D40"/>
    <w:rsid w:val="002E7247"/>
    <w:rsid w:val="002E7A83"/>
    <w:rsid w:val="002E7BE1"/>
    <w:rsid w:val="002F030B"/>
    <w:rsid w:val="002F0999"/>
    <w:rsid w:val="002F11B8"/>
    <w:rsid w:val="002F1B12"/>
    <w:rsid w:val="002F2027"/>
    <w:rsid w:val="002F2033"/>
    <w:rsid w:val="002F2209"/>
    <w:rsid w:val="002F24E4"/>
    <w:rsid w:val="002F25B9"/>
    <w:rsid w:val="002F29E7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D94"/>
    <w:rsid w:val="002F6ECF"/>
    <w:rsid w:val="002F7CEE"/>
    <w:rsid w:val="00300129"/>
    <w:rsid w:val="0030059F"/>
    <w:rsid w:val="00300822"/>
    <w:rsid w:val="003009CD"/>
    <w:rsid w:val="00301082"/>
    <w:rsid w:val="00301215"/>
    <w:rsid w:val="00301630"/>
    <w:rsid w:val="003017AA"/>
    <w:rsid w:val="00301A5E"/>
    <w:rsid w:val="00301CC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0B3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C5B"/>
    <w:rsid w:val="00311026"/>
    <w:rsid w:val="0031141B"/>
    <w:rsid w:val="00311432"/>
    <w:rsid w:val="003118FC"/>
    <w:rsid w:val="00312D02"/>
    <w:rsid w:val="00312F2D"/>
    <w:rsid w:val="003138D3"/>
    <w:rsid w:val="00313A3C"/>
    <w:rsid w:val="00314116"/>
    <w:rsid w:val="0031455E"/>
    <w:rsid w:val="00314678"/>
    <w:rsid w:val="00314986"/>
    <w:rsid w:val="00314A16"/>
    <w:rsid w:val="00314F53"/>
    <w:rsid w:val="003167C6"/>
    <w:rsid w:val="003168F1"/>
    <w:rsid w:val="00316925"/>
    <w:rsid w:val="00316BA3"/>
    <w:rsid w:val="00316CE3"/>
    <w:rsid w:val="00316DCB"/>
    <w:rsid w:val="003170A4"/>
    <w:rsid w:val="003173ED"/>
    <w:rsid w:val="0031768E"/>
    <w:rsid w:val="0032021D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E5C"/>
    <w:rsid w:val="00323EE8"/>
    <w:rsid w:val="003243B6"/>
    <w:rsid w:val="003247D9"/>
    <w:rsid w:val="003249AE"/>
    <w:rsid w:val="00325171"/>
    <w:rsid w:val="00325351"/>
    <w:rsid w:val="00325601"/>
    <w:rsid w:val="00325C97"/>
    <w:rsid w:val="003269EB"/>
    <w:rsid w:val="00326F36"/>
    <w:rsid w:val="003279E0"/>
    <w:rsid w:val="00327F50"/>
    <w:rsid w:val="00330C19"/>
    <w:rsid w:val="00330D56"/>
    <w:rsid w:val="003311F9"/>
    <w:rsid w:val="00331213"/>
    <w:rsid w:val="003318AF"/>
    <w:rsid w:val="003321BB"/>
    <w:rsid w:val="003324D0"/>
    <w:rsid w:val="00332B2B"/>
    <w:rsid w:val="00333BC9"/>
    <w:rsid w:val="00333CF5"/>
    <w:rsid w:val="00333D08"/>
    <w:rsid w:val="00333F66"/>
    <w:rsid w:val="00334D6E"/>
    <w:rsid w:val="00334D99"/>
    <w:rsid w:val="00335846"/>
    <w:rsid w:val="00336F77"/>
    <w:rsid w:val="0033733C"/>
    <w:rsid w:val="00337519"/>
    <w:rsid w:val="0033759A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91B"/>
    <w:rsid w:val="003421CE"/>
    <w:rsid w:val="00342644"/>
    <w:rsid w:val="0034272A"/>
    <w:rsid w:val="00343876"/>
    <w:rsid w:val="00343E75"/>
    <w:rsid w:val="00344873"/>
    <w:rsid w:val="00344EB9"/>
    <w:rsid w:val="0034574C"/>
    <w:rsid w:val="00345973"/>
    <w:rsid w:val="00345E67"/>
    <w:rsid w:val="00346E38"/>
    <w:rsid w:val="00346EB5"/>
    <w:rsid w:val="00346FF4"/>
    <w:rsid w:val="00347051"/>
    <w:rsid w:val="0034732C"/>
    <w:rsid w:val="00347B51"/>
    <w:rsid w:val="0035039A"/>
    <w:rsid w:val="003508E6"/>
    <w:rsid w:val="00350958"/>
    <w:rsid w:val="00350BFB"/>
    <w:rsid w:val="00351A87"/>
    <w:rsid w:val="00352778"/>
    <w:rsid w:val="00352947"/>
    <w:rsid w:val="003529D6"/>
    <w:rsid w:val="00353285"/>
    <w:rsid w:val="0035330B"/>
    <w:rsid w:val="003533F0"/>
    <w:rsid w:val="003535F7"/>
    <w:rsid w:val="0035475C"/>
    <w:rsid w:val="00354CA0"/>
    <w:rsid w:val="0035519D"/>
    <w:rsid w:val="0035529A"/>
    <w:rsid w:val="00355524"/>
    <w:rsid w:val="0035711B"/>
    <w:rsid w:val="0035759D"/>
    <w:rsid w:val="0035765A"/>
    <w:rsid w:val="003577C0"/>
    <w:rsid w:val="00357E93"/>
    <w:rsid w:val="00357F84"/>
    <w:rsid w:val="00360E91"/>
    <w:rsid w:val="00361014"/>
    <w:rsid w:val="0036128C"/>
    <w:rsid w:val="00361778"/>
    <w:rsid w:val="00361A97"/>
    <w:rsid w:val="00361C42"/>
    <w:rsid w:val="00362490"/>
    <w:rsid w:val="00362CDB"/>
    <w:rsid w:val="0036378F"/>
    <w:rsid w:val="0036421F"/>
    <w:rsid w:val="0036444B"/>
    <w:rsid w:val="003645EF"/>
    <w:rsid w:val="003647CD"/>
    <w:rsid w:val="00364870"/>
    <w:rsid w:val="00364ADD"/>
    <w:rsid w:val="00365045"/>
    <w:rsid w:val="00365384"/>
    <w:rsid w:val="003657B8"/>
    <w:rsid w:val="00365AB9"/>
    <w:rsid w:val="00365D46"/>
    <w:rsid w:val="00365E85"/>
    <w:rsid w:val="00366040"/>
    <w:rsid w:val="003662A5"/>
    <w:rsid w:val="003663FA"/>
    <w:rsid w:val="00366E59"/>
    <w:rsid w:val="003676AD"/>
    <w:rsid w:val="00367974"/>
    <w:rsid w:val="00367A66"/>
    <w:rsid w:val="0037064D"/>
    <w:rsid w:val="00370723"/>
    <w:rsid w:val="0037199E"/>
    <w:rsid w:val="00371F78"/>
    <w:rsid w:val="00372067"/>
    <w:rsid w:val="0037231B"/>
    <w:rsid w:val="0037287D"/>
    <w:rsid w:val="0037297D"/>
    <w:rsid w:val="00373ABD"/>
    <w:rsid w:val="00373F04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17B"/>
    <w:rsid w:val="00376679"/>
    <w:rsid w:val="00377795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19"/>
    <w:rsid w:val="003831CE"/>
    <w:rsid w:val="00383FB7"/>
    <w:rsid w:val="00384775"/>
    <w:rsid w:val="0038518F"/>
    <w:rsid w:val="00386018"/>
    <w:rsid w:val="00386865"/>
    <w:rsid w:val="00386975"/>
    <w:rsid w:val="003876B9"/>
    <w:rsid w:val="00387830"/>
    <w:rsid w:val="00387856"/>
    <w:rsid w:val="0038787A"/>
    <w:rsid w:val="00387B1B"/>
    <w:rsid w:val="00387F7C"/>
    <w:rsid w:val="00390381"/>
    <w:rsid w:val="003904F8"/>
    <w:rsid w:val="003905F7"/>
    <w:rsid w:val="00390922"/>
    <w:rsid w:val="003914A2"/>
    <w:rsid w:val="003916AF"/>
    <w:rsid w:val="00391A7F"/>
    <w:rsid w:val="00391AF5"/>
    <w:rsid w:val="003921A6"/>
    <w:rsid w:val="00392376"/>
    <w:rsid w:val="00392629"/>
    <w:rsid w:val="00392EE0"/>
    <w:rsid w:val="00393108"/>
    <w:rsid w:val="00393219"/>
    <w:rsid w:val="0039332D"/>
    <w:rsid w:val="00393897"/>
    <w:rsid w:val="00393E22"/>
    <w:rsid w:val="003940BF"/>
    <w:rsid w:val="00394D10"/>
    <w:rsid w:val="00395250"/>
    <w:rsid w:val="003954C7"/>
    <w:rsid w:val="00395733"/>
    <w:rsid w:val="003957D3"/>
    <w:rsid w:val="003958EE"/>
    <w:rsid w:val="00395E5F"/>
    <w:rsid w:val="00397473"/>
    <w:rsid w:val="00397A9E"/>
    <w:rsid w:val="00397AF7"/>
    <w:rsid w:val="003A08F5"/>
    <w:rsid w:val="003A09C9"/>
    <w:rsid w:val="003A125D"/>
    <w:rsid w:val="003A1613"/>
    <w:rsid w:val="003A2BE1"/>
    <w:rsid w:val="003A2C25"/>
    <w:rsid w:val="003A3058"/>
    <w:rsid w:val="003A319B"/>
    <w:rsid w:val="003A3242"/>
    <w:rsid w:val="003A3366"/>
    <w:rsid w:val="003A348B"/>
    <w:rsid w:val="003A3FD2"/>
    <w:rsid w:val="003A440C"/>
    <w:rsid w:val="003A47A0"/>
    <w:rsid w:val="003A4A49"/>
    <w:rsid w:val="003A4AE7"/>
    <w:rsid w:val="003A4D78"/>
    <w:rsid w:val="003A4E9E"/>
    <w:rsid w:val="003A5C30"/>
    <w:rsid w:val="003A64D6"/>
    <w:rsid w:val="003A6CD2"/>
    <w:rsid w:val="003A6E67"/>
    <w:rsid w:val="003A74AE"/>
    <w:rsid w:val="003A7DCF"/>
    <w:rsid w:val="003B0876"/>
    <w:rsid w:val="003B0A9F"/>
    <w:rsid w:val="003B166B"/>
    <w:rsid w:val="003B25C5"/>
    <w:rsid w:val="003B2683"/>
    <w:rsid w:val="003B2844"/>
    <w:rsid w:val="003B28FD"/>
    <w:rsid w:val="003B2905"/>
    <w:rsid w:val="003B2907"/>
    <w:rsid w:val="003B2EF8"/>
    <w:rsid w:val="003B33EE"/>
    <w:rsid w:val="003B4F77"/>
    <w:rsid w:val="003B51B3"/>
    <w:rsid w:val="003B51F1"/>
    <w:rsid w:val="003B57C0"/>
    <w:rsid w:val="003B5C8F"/>
    <w:rsid w:val="003B5E44"/>
    <w:rsid w:val="003B5F2A"/>
    <w:rsid w:val="003B65AD"/>
    <w:rsid w:val="003B6775"/>
    <w:rsid w:val="003B68C6"/>
    <w:rsid w:val="003B6D6D"/>
    <w:rsid w:val="003B72FD"/>
    <w:rsid w:val="003B751D"/>
    <w:rsid w:val="003B7C01"/>
    <w:rsid w:val="003C04AF"/>
    <w:rsid w:val="003C073A"/>
    <w:rsid w:val="003C0CE6"/>
    <w:rsid w:val="003C13A2"/>
    <w:rsid w:val="003C19CD"/>
    <w:rsid w:val="003C28B6"/>
    <w:rsid w:val="003C2A23"/>
    <w:rsid w:val="003C2B79"/>
    <w:rsid w:val="003C2CB0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6C7B"/>
    <w:rsid w:val="003C7289"/>
    <w:rsid w:val="003C7565"/>
    <w:rsid w:val="003C778E"/>
    <w:rsid w:val="003C7AB7"/>
    <w:rsid w:val="003C7D8E"/>
    <w:rsid w:val="003D02A1"/>
    <w:rsid w:val="003D0463"/>
    <w:rsid w:val="003D0540"/>
    <w:rsid w:val="003D0AB9"/>
    <w:rsid w:val="003D0EAE"/>
    <w:rsid w:val="003D13AE"/>
    <w:rsid w:val="003D1464"/>
    <w:rsid w:val="003D167A"/>
    <w:rsid w:val="003D2108"/>
    <w:rsid w:val="003D29BF"/>
    <w:rsid w:val="003D2B6A"/>
    <w:rsid w:val="003D2DB4"/>
    <w:rsid w:val="003D3007"/>
    <w:rsid w:val="003D34B8"/>
    <w:rsid w:val="003D35F4"/>
    <w:rsid w:val="003D3606"/>
    <w:rsid w:val="003D3E6B"/>
    <w:rsid w:val="003D43A8"/>
    <w:rsid w:val="003D4448"/>
    <w:rsid w:val="003D4A64"/>
    <w:rsid w:val="003D4BCB"/>
    <w:rsid w:val="003D4C30"/>
    <w:rsid w:val="003D4EB7"/>
    <w:rsid w:val="003D523E"/>
    <w:rsid w:val="003D5327"/>
    <w:rsid w:val="003D5691"/>
    <w:rsid w:val="003D58D8"/>
    <w:rsid w:val="003D59C0"/>
    <w:rsid w:val="003D5A85"/>
    <w:rsid w:val="003D5AA0"/>
    <w:rsid w:val="003D5EF6"/>
    <w:rsid w:val="003D5F42"/>
    <w:rsid w:val="003D5F89"/>
    <w:rsid w:val="003D626F"/>
    <w:rsid w:val="003D6B6E"/>
    <w:rsid w:val="003D6F1F"/>
    <w:rsid w:val="003D7C8E"/>
    <w:rsid w:val="003E012A"/>
    <w:rsid w:val="003E0777"/>
    <w:rsid w:val="003E085D"/>
    <w:rsid w:val="003E0A78"/>
    <w:rsid w:val="003E0AE0"/>
    <w:rsid w:val="003E1003"/>
    <w:rsid w:val="003E1609"/>
    <w:rsid w:val="003E20E4"/>
    <w:rsid w:val="003E21B6"/>
    <w:rsid w:val="003E2253"/>
    <w:rsid w:val="003E2729"/>
    <w:rsid w:val="003E286A"/>
    <w:rsid w:val="003E295F"/>
    <w:rsid w:val="003E2C86"/>
    <w:rsid w:val="003E2E4A"/>
    <w:rsid w:val="003E3020"/>
    <w:rsid w:val="003E319B"/>
    <w:rsid w:val="003E35FD"/>
    <w:rsid w:val="003E3919"/>
    <w:rsid w:val="003E3DDE"/>
    <w:rsid w:val="003E3F15"/>
    <w:rsid w:val="003E4674"/>
    <w:rsid w:val="003E4CF3"/>
    <w:rsid w:val="003E4F84"/>
    <w:rsid w:val="003E51C4"/>
    <w:rsid w:val="003E5434"/>
    <w:rsid w:val="003E5A42"/>
    <w:rsid w:val="003E5DDE"/>
    <w:rsid w:val="003E60D7"/>
    <w:rsid w:val="003E6821"/>
    <w:rsid w:val="003E6E38"/>
    <w:rsid w:val="003E6F1E"/>
    <w:rsid w:val="003E71F2"/>
    <w:rsid w:val="003E786D"/>
    <w:rsid w:val="003E7AAE"/>
    <w:rsid w:val="003E7B65"/>
    <w:rsid w:val="003E7EF0"/>
    <w:rsid w:val="003E7FC8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3E22"/>
    <w:rsid w:val="003F43FE"/>
    <w:rsid w:val="003F5BAA"/>
    <w:rsid w:val="003F5BCF"/>
    <w:rsid w:val="003F5EBA"/>
    <w:rsid w:val="003F6486"/>
    <w:rsid w:val="003F6CE4"/>
    <w:rsid w:val="003F6D5E"/>
    <w:rsid w:val="003F7236"/>
    <w:rsid w:val="003F72CE"/>
    <w:rsid w:val="003F7438"/>
    <w:rsid w:val="003F773A"/>
    <w:rsid w:val="003F78B7"/>
    <w:rsid w:val="003F7B0E"/>
    <w:rsid w:val="003F7F8C"/>
    <w:rsid w:val="00400043"/>
    <w:rsid w:val="00400154"/>
    <w:rsid w:val="004002B0"/>
    <w:rsid w:val="004003B0"/>
    <w:rsid w:val="00400435"/>
    <w:rsid w:val="004004C1"/>
    <w:rsid w:val="00400D12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636"/>
    <w:rsid w:val="00404A52"/>
    <w:rsid w:val="00404B80"/>
    <w:rsid w:val="00404BAB"/>
    <w:rsid w:val="00404CFC"/>
    <w:rsid w:val="0040515F"/>
    <w:rsid w:val="00405723"/>
    <w:rsid w:val="00405A86"/>
    <w:rsid w:val="00405E05"/>
    <w:rsid w:val="004064EF"/>
    <w:rsid w:val="00406509"/>
    <w:rsid w:val="004069AA"/>
    <w:rsid w:val="00406E4C"/>
    <w:rsid w:val="00407010"/>
    <w:rsid w:val="004077EF"/>
    <w:rsid w:val="00407C74"/>
    <w:rsid w:val="00407C75"/>
    <w:rsid w:val="00407F67"/>
    <w:rsid w:val="004100CE"/>
    <w:rsid w:val="004104A8"/>
    <w:rsid w:val="00410B4C"/>
    <w:rsid w:val="00410E69"/>
    <w:rsid w:val="00411206"/>
    <w:rsid w:val="00411568"/>
    <w:rsid w:val="00411FE5"/>
    <w:rsid w:val="00412018"/>
    <w:rsid w:val="0041223E"/>
    <w:rsid w:val="0041307B"/>
    <w:rsid w:val="00413468"/>
    <w:rsid w:val="00413A8B"/>
    <w:rsid w:val="00413C29"/>
    <w:rsid w:val="00413F4B"/>
    <w:rsid w:val="004140B1"/>
    <w:rsid w:val="004141D1"/>
    <w:rsid w:val="00414690"/>
    <w:rsid w:val="00414819"/>
    <w:rsid w:val="00414CC8"/>
    <w:rsid w:val="00415061"/>
    <w:rsid w:val="0041582E"/>
    <w:rsid w:val="00415C3B"/>
    <w:rsid w:val="00415EEA"/>
    <w:rsid w:val="004164FB"/>
    <w:rsid w:val="004166F8"/>
    <w:rsid w:val="0041699A"/>
    <w:rsid w:val="00416BFA"/>
    <w:rsid w:val="0041700E"/>
    <w:rsid w:val="0041770F"/>
    <w:rsid w:val="004177C0"/>
    <w:rsid w:val="004177D9"/>
    <w:rsid w:val="00417C45"/>
    <w:rsid w:val="00417CD6"/>
    <w:rsid w:val="004202D9"/>
    <w:rsid w:val="0042036F"/>
    <w:rsid w:val="004204CB"/>
    <w:rsid w:val="004209FE"/>
    <w:rsid w:val="004218A6"/>
    <w:rsid w:val="00421B96"/>
    <w:rsid w:val="00421B9D"/>
    <w:rsid w:val="00421EDE"/>
    <w:rsid w:val="00422664"/>
    <w:rsid w:val="004227AB"/>
    <w:rsid w:val="0042330F"/>
    <w:rsid w:val="004236AB"/>
    <w:rsid w:val="004238DD"/>
    <w:rsid w:val="00423E86"/>
    <w:rsid w:val="0042477D"/>
    <w:rsid w:val="0042487B"/>
    <w:rsid w:val="0042499C"/>
    <w:rsid w:val="00424CF8"/>
    <w:rsid w:val="00424EB0"/>
    <w:rsid w:val="004251CD"/>
    <w:rsid w:val="0042533D"/>
    <w:rsid w:val="00425BAA"/>
    <w:rsid w:val="0042616F"/>
    <w:rsid w:val="004269F3"/>
    <w:rsid w:val="0042717E"/>
    <w:rsid w:val="0042728C"/>
    <w:rsid w:val="004274D7"/>
    <w:rsid w:val="00427B5B"/>
    <w:rsid w:val="00427D0F"/>
    <w:rsid w:val="00427F92"/>
    <w:rsid w:val="004301F5"/>
    <w:rsid w:val="0043024B"/>
    <w:rsid w:val="00430554"/>
    <w:rsid w:val="004305BA"/>
    <w:rsid w:val="0043069B"/>
    <w:rsid w:val="00431054"/>
    <w:rsid w:val="004319B5"/>
    <w:rsid w:val="00431EDE"/>
    <w:rsid w:val="00431F34"/>
    <w:rsid w:val="00432A01"/>
    <w:rsid w:val="00432BEE"/>
    <w:rsid w:val="0043311A"/>
    <w:rsid w:val="00433379"/>
    <w:rsid w:val="0043341C"/>
    <w:rsid w:val="00433C86"/>
    <w:rsid w:val="00433DEB"/>
    <w:rsid w:val="004341C8"/>
    <w:rsid w:val="00434A03"/>
    <w:rsid w:val="00434D57"/>
    <w:rsid w:val="004356F4"/>
    <w:rsid w:val="0043585E"/>
    <w:rsid w:val="00435B06"/>
    <w:rsid w:val="00436224"/>
    <w:rsid w:val="004373A2"/>
    <w:rsid w:val="0043796B"/>
    <w:rsid w:val="00437C77"/>
    <w:rsid w:val="00437D55"/>
    <w:rsid w:val="004402F0"/>
    <w:rsid w:val="004406E0"/>
    <w:rsid w:val="0044085B"/>
    <w:rsid w:val="00440989"/>
    <w:rsid w:val="00440CBF"/>
    <w:rsid w:val="00440FB6"/>
    <w:rsid w:val="00441219"/>
    <w:rsid w:val="00441233"/>
    <w:rsid w:val="0044153D"/>
    <w:rsid w:val="004418A7"/>
    <w:rsid w:val="00441DED"/>
    <w:rsid w:val="0044225D"/>
    <w:rsid w:val="004424D3"/>
    <w:rsid w:val="00442894"/>
    <w:rsid w:val="00442C3F"/>
    <w:rsid w:val="00442DB9"/>
    <w:rsid w:val="00442DE4"/>
    <w:rsid w:val="0044335E"/>
    <w:rsid w:val="004435EC"/>
    <w:rsid w:val="004437BF"/>
    <w:rsid w:val="00443BF7"/>
    <w:rsid w:val="00443ECC"/>
    <w:rsid w:val="00444131"/>
    <w:rsid w:val="0044469F"/>
    <w:rsid w:val="004450BB"/>
    <w:rsid w:val="00445380"/>
    <w:rsid w:val="004457E8"/>
    <w:rsid w:val="00445912"/>
    <w:rsid w:val="00445CF0"/>
    <w:rsid w:val="00445E50"/>
    <w:rsid w:val="0044682F"/>
    <w:rsid w:val="00446830"/>
    <w:rsid w:val="00446DC8"/>
    <w:rsid w:val="00446E91"/>
    <w:rsid w:val="00446FB1"/>
    <w:rsid w:val="004477AD"/>
    <w:rsid w:val="00447F89"/>
    <w:rsid w:val="0045077B"/>
    <w:rsid w:val="00450950"/>
    <w:rsid w:val="00450EE7"/>
    <w:rsid w:val="004512D4"/>
    <w:rsid w:val="004513BF"/>
    <w:rsid w:val="00451460"/>
    <w:rsid w:val="00451E38"/>
    <w:rsid w:val="00452071"/>
    <w:rsid w:val="004521B0"/>
    <w:rsid w:val="0045291C"/>
    <w:rsid w:val="00453E48"/>
    <w:rsid w:val="00453FC4"/>
    <w:rsid w:val="0045435A"/>
    <w:rsid w:val="00454777"/>
    <w:rsid w:val="00454FFC"/>
    <w:rsid w:val="004555CE"/>
    <w:rsid w:val="0045585E"/>
    <w:rsid w:val="00455CEF"/>
    <w:rsid w:val="004563AF"/>
    <w:rsid w:val="0045670E"/>
    <w:rsid w:val="0045771C"/>
    <w:rsid w:val="004579EF"/>
    <w:rsid w:val="0046020B"/>
    <w:rsid w:val="00460447"/>
    <w:rsid w:val="0046058F"/>
    <w:rsid w:val="00460C99"/>
    <w:rsid w:val="0046102B"/>
    <w:rsid w:val="004614B8"/>
    <w:rsid w:val="00461A33"/>
    <w:rsid w:val="00461BB7"/>
    <w:rsid w:val="004620B8"/>
    <w:rsid w:val="0046252B"/>
    <w:rsid w:val="004628AD"/>
    <w:rsid w:val="00462B98"/>
    <w:rsid w:val="00462BBA"/>
    <w:rsid w:val="00462E56"/>
    <w:rsid w:val="00462EDC"/>
    <w:rsid w:val="00462FA7"/>
    <w:rsid w:val="00463459"/>
    <w:rsid w:val="0046351B"/>
    <w:rsid w:val="004638E0"/>
    <w:rsid w:val="00463DFA"/>
    <w:rsid w:val="004648BA"/>
    <w:rsid w:val="0046562D"/>
    <w:rsid w:val="0046582C"/>
    <w:rsid w:val="00465DBB"/>
    <w:rsid w:val="004668EF"/>
    <w:rsid w:val="0046704C"/>
    <w:rsid w:val="004670EB"/>
    <w:rsid w:val="004672D6"/>
    <w:rsid w:val="004674E4"/>
    <w:rsid w:val="00467958"/>
    <w:rsid w:val="00467C42"/>
    <w:rsid w:val="00467CBB"/>
    <w:rsid w:val="00470238"/>
    <w:rsid w:val="004703CD"/>
    <w:rsid w:val="004704A6"/>
    <w:rsid w:val="004704EF"/>
    <w:rsid w:val="00470655"/>
    <w:rsid w:val="0047097E"/>
    <w:rsid w:val="00470ACE"/>
    <w:rsid w:val="00471001"/>
    <w:rsid w:val="00471946"/>
    <w:rsid w:val="004719B8"/>
    <w:rsid w:val="00471A84"/>
    <w:rsid w:val="00471C0F"/>
    <w:rsid w:val="004721CC"/>
    <w:rsid w:val="00472CBA"/>
    <w:rsid w:val="00473734"/>
    <w:rsid w:val="0047399F"/>
    <w:rsid w:val="00473E33"/>
    <w:rsid w:val="004746C4"/>
    <w:rsid w:val="00474910"/>
    <w:rsid w:val="00474943"/>
    <w:rsid w:val="00474D67"/>
    <w:rsid w:val="00475244"/>
    <w:rsid w:val="00475625"/>
    <w:rsid w:val="00475AC8"/>
    <w:rsid w:val="00475ACF"/>
    <w:rsid w:val="00475B19"/>
    <w:rsid w:val="00475FF7"/>
    <w:rsid w:val="004767C4"/>
    <w:rsid w:val="00476B64"/>
    <w:rsid w:val="004779CF"/>
    <w:rsid w:val="00477CFD"/>
    <w:rsid w:val="004808AF"/>
    <w:rsid w:val="00480A70"/>
    <w:rsid w:val="00481084"/>
    <w:rsid w:val="00481231"/>
    <w:rsid w:val="00481617"/>
    <w:rsid w:val="004819E1"/>
    <w:rsid w:val="00481BD1"/>
    <w:rsid w:val="00481CFE"/>
    <w:rsid w:val="00482AEE"/>
    <w:rsid w:val="00482B97"/>
    <w:rsid w:val="00483026"/>
    <w:rsid w:val="004831A8"/>
    <w:rsid w:val="004835F4"/>
    <w:rsid w:val="00483C15"/>
    <w:rsid w:val="00483CDD"/>
    <w:rsid w:val="00483D71"/>
    <w:rsid w:val="00484C3D"/>
    <w:rsid w:val="00484EF3"/>
    <w:rsid w:val="00484FA5"/>
    <w:rsid w:val="004850BC"/>
    <w:rsid w:val="00485256"/>
    <w:rsid w:val="004853A3"/>
    <w:rsid w:val="00485A8C"/>
    <w:rsid w:val="00485CA6"/>
    <w:rsid w:val="00485E50"/>
    <w:rsid w:val="004862A7"/>
    <w:rsid w:val="00486816"/>
    <w:rsid w:val="00486D51"/>
    <w:rsid w:val="004872C7"/>
    <w:rsid w:val="004872FF"/>
    <w:rsid w:val="00487449"/>
    <w:rsid w:val="004876BC"/>
    <w:rsid w:val="0048786E"/>
    <w:rsid w:val="00487A31"/>
    <w:rsid w:val="00487A72"/>
    <w:rsid w:val="00487AF9"/>
    <w:rsid w:val="00487B08"/>
    <w:rsid w:val="0049050F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4FF8"/>
    <w:rsid w:val="004952CE"/>
    <w:rsid w:val="0049531C"/>
    <w:rsid w:val="004954B8"/>
    <w:rsid w:val="004956F7"/>
    <w:rsid w:val="004957EE"/>
    <w:rsid w:val="00496B25"/>
    <w:rsid w:val="00496BC0"/>
    <w:rsid w:val="00496F38"/>
    <w:rsid w:val="004974B7"/>
    <w:rsid w:val="00497F12"/>
    <w:rsid w:val="004A08B8"/>
    <w:rsid w:val="004A08F9"/>
    <w:rsid w:val="004A0930"/>
    <w:rsid w:val="004A0968"/>
    <w:rsid w:val="004A09EF"/>
    <w:rsid w:val="004A0D6E"/>
    <w:rsid w:val="004A0F3F"/>
    <w:rsid w:val="004A1353"/>
    <w:rsid w:val="004A145C"/>
    <w:rsid w:val="004A15DE"/>
    <w:rsid w:val="004A1930"/>
    <w:rsid w:val="004A23BA"/>
    <w:rsid w:val="004A2704"/>
    <w:rsid w:val="004A2B23"/>
    <w:rsid w:val="004A362C"/>
    <w:rsid w:val="004A3935"/>
    <w:rsid w:val="004A3CB2"/>
    <w:rsid w:val="004A45E1"/>
    <w:rsid w:val="004A467E"/>
    <w:rsid w:val="004A59C0"/>
    <w:rsid w:val="004A5DDF"/>
    <w:rsid w:val="004A5F47"/>
    <w:rsid w:val="004A64DC"/>
    <w:rsid w:val="004A6B5F"/>
    <w:rsid w:val="004A75AC"/>
    <w:rsid w:val="004B1171"/>
    <w:rsid w:val="004B157B"/>
    <w:rsid w:val="004B16DD"/>
    <w:rsid w:val="004B1F1A"/>
    <w:rsid w:val="004B21BE"/>
    <w:rsid w:val="004B2430"/>
    <w:rsid w:val="004B2967"/>
    <w:rsid w:val="004B2FE9"/>
    <w:rsid w:val="004B3202"/>
    <w:rsid w:val="004B3926"/>
    <w:rsid w:val="004B3AC6"/>
    <w:rsid w:val="004B3B9F"/>
    <w:rsid w:val="004B3C1E"/>
    <w:rsid w:val="004B3E44"/>
    <w:rsid w:val="004B3F82"/>
    <w:rsid w:val="004B4028"/>
    <w:rsid w:val="004B4A78"/>
    <w:rsid w:val="004B4DCD"/>
    <w:rsid w:val="004B5144"/>
    <w:rsid w:val="004B526A"/>
    <w:rsid w:val="004B5299"/>
    <w:rsid w:val="004B5555"/>
    <w:rsid w:val="004B5630"/>
    <w:rsid w:val="004B5961"/>
    <w:rsid w:val="004B5C4F"/>
    <w:rsid w:val="004B6591"/>
    <w:rsid w:val="004B6872"/>
    <w:rsid w:val="004B6F2C"/>
    <w:rsid w:val="004B6FCD"/>
    <w:rsid w:val="004B7F8D"/>
    <w:rsid w:val="004C075F"/>
    <w:rsid w:val="004C0E5B"/>
    <w:rsid w:val="004C12C5"/>
    <w:rsid w:val="004C1E8E"/>
    <w:rsid w:val="004C25C6"/>
    <w:rsid w:val="004C2630"/>
    <w:rsid w:val="004C2964"/>
    <w:rsid w:val="004C2A06"/>
    <w:rsid w:val="004C2B73"/>
    <w:rsid w:val="004C2F61"/>
    <w:rsid w:val="004C3226"/>
    <w:rsid w:val="004C3368"/>
    <w:rsid w:val="004C41CE"/>
    <w:rsid w:val="004C4366"/>
    <w:rsid w:val="004C452F"/>
    <w:rsid w:val="004C4632"/>
    <w:rsid w:val="004C4670"/>
    <w:rsid w:val="004C484F"/>
    <w:rsid w:val="004C4A77"/>
    <w:rsid w:val="004C4AE6"/>
    <w:rsid w:val="004C4C01"/>
    <w:rsid w:val="004C5154"/>
    <w:rsid w:val="004C5468"/>
    <w:rsid w:val="004C5672"/>
    <w:rsid w:val="004C584E"/>
    <w:rsid w:val="004C588B"/>
    <w:rsid w:val="004C5C9B"/>
    <w:rsid w:val="004C632D"/>
    <w:rsid w:val="004C74B4"/>
    <w:rsid w:val="004C791D"/>
    <w:rsid w:val="004D077C"/>
    <w:rsid w:val="004D09DB"/>
    <w:rsid w:val="004D108A"/>
    <w:rsid w:val="004D1462"/>
    <w:rsid w:val="004D1642"/>
    <w:rsid w:val="004D1F15"/>
    <w:rsid w:val="004D2478"/>
    <w:rsid w:val="004D2B90"/>
    <w:rsid w:val="004D3279"/>
    <w:rsid w:val="004D3341"/>
    <w:rsid w:val="004D34BE"/>
    <w:rsid w:val="004D3878"/>
    <w:rsid w:val="004D3966"/>
    <w:rsid w:val="004D3B9B"/>
    <w:rsid w:val="004D4CDC"/>
    <w:rsid w:val="004D4E01"/>
    <w:rsid w:val="004D544B"/>
    <w:rsid w:val="004D59FC"/>
    <w:rsid w:val="004D5DCF"/>
    <w:rsid w:val="004D64D4"/>
    <w:rsid w:val="004D651E"/>
    <w:rsid w:val="004D6B23"/>
    <w:rsid w:val="004D71A4"/>
    <w:rsid w:val="004D7FB1"/>
    <w:rsid w:val="004E016B"/>
    <w:rsid w:val="004E0BBF"/>
    <w:rsid w:val="004E0D6D"/>
    <w:rsid w:val="004E101C"/>
    <w:rsid w:val="004E1A66"/>
    <w:rsid w:val="004E1F73"/>
    <w:rsid w:val="004E230D"/>
    <w:rsid w:val="004E2676"/>
    <w:rsid w:val="004E2B44"/>
    <w:rsid w:val="004E30D4"/>
    <w:rsid w:val="004E32E5"/>
    <w:rsid w:val="004E35DF"/>
    <w:rsid w:val="004E3AAF"/>
    <w:rsid w:val="004E3DC5"/>
    <w:rsid w:val="004E4961"/>
    <w:rsid w:val="004E5264"/>
    <w:rsid w:val="004E52FC"/>
    <w:rsid w:val="004E537B"/>
    <w:rsid w:val="004E54B1"/>
    <w:rsid w:val="004E54B7"/>
    <w:rsid w:val="004E60CC"/>
    <w:rsid w:val="004E649A"/>
    <w:rsid w:val="004E6AF8"/>
    <w:rsid w:val="004E6C19"/>
    <w:rsid w:val="004E6D71"/>
    <w:rsid w:val="004E6D85"/>
    <w:rsid w:val="004E7094"/>
    <w:rsid w:val="004E715D"/>
    <w:rsid w:val="004E75A9"/>
    <w:rsid w:val="004E75D5"/>
    <w:rsid w:val="004E77C8"/>
    <w:rsid w:val="004F0068"/>
    <w:rsid w:val="004F05F6"/>
    <w:rsid w:val="004F08A3"/>
    <w:rsid w:val="004F11AC"/>
    <w:rsid w:val="004F1428"/>
    <w:rsid w:val="004F162E"/>
    <w:rsid w:val="004F1AA9"/>
    <w:rsid w:val="004F2DAB"/>
    <w:rsid w:val="004F32E2"/>
    <w:rsid w:val="004F3814"/>
    <w:rsid w:val="004F388E"/>
    <w:rsid w:val="004F40A5"/>
    <w:rsid w:val="004F4531"/>
    <w:rsid w:val="004F45D7"/>
    <w:rsid w:val="004F4682"/>
    <w:rsid w:val="004F49BD"/>
    <w:rsid w:val="004F4AE4"/>
    <w:rsid w:val="004F4AF1"/>
    <w:rsid w:val="004F4F75"/>
    <w:rsid w:val="004F523B"/>
    <w:rsid w:val="004F652B"/>
    <w:rsid w:val="004F65EE"/>
    <w:rsid w:val="004F68B8"/>
    <w:rsid w:val="004F6C42"/>
    <w:rsid w:val="004F6CDB"/>
    <w:rsid w:val="004F6ECC"/>
    <w:rsid w:val="004F7055"/>
    <w:rsid w:val="004F7360"/>
    <w:rsid w:val="004F7441"/>
    <w:rsid w:val="004F7D00"/>
    <w:rsid w:val="004F7D05"/>
    <w:rsid w:val="005006EE"/>
    <w:rsid w:val="0050174F"/>
    <w:rsid w:val="0050178E"/>
    <w:rsid w:val="005019BA"/>
    <w:rsid w:val="00501E5B"/>
    <w:rsid w:val="00502514"/>
    <w:rsid w:val="00502528"/>
    <w:rsid w:val="0050281E"/>
    <w:rsid w:val="00502C50"/>
    <w:rsid w:val="00503017"/>
    <w:rsid w:val="0050322F"/>
    <w:rsid w:val="005037FB"/>
    <w:rsid w:val="005038EB"/>
    <w:rsid w:val="005039E5"/>
    <w:rsid w:val="00503BD6"/>
    <w:rsid w:val="00503E85"/>
    <w:rsid w:val="00504673"/>
    <w:rsid w:val="00504832"/>
    <w:rsid w:val="005048C6"/>
    <w:rsid w:val="00504A1D"/>
    <w:rsid w:val="005052DB"/>
    <w:rsid w:val="00505578"/>
    <w:rsid w:val="00505A93"/>
    <w:rsid w:val="00506C92"/>
    <w:rsid w:val="0050781F"/>
    <w:rsid w:val="0050787E"/>
    <w:rsid w:val="00507A49"/>
    <w:rsid w:val="00507B1C"/>
    <w:rsid w:val="00507B6E"/>
    <w:rsid w:val="005100B0"/>
    <w:rsid w:val="005100F5"/>
    <w:rsid w:val="005109E8"/>
    <w:rsid w:val="005113C5"/>
    <w:rsid w:val="0051147D"/>
    <w:rsid w:val="0051156F"/>
    <w:rsid w:val="005116AF"/>
    <w:rsid w:val="00511810"/>
    <w:rsid w:val="00511AFD"/>
    <w:rsid w:val="00511B02"/>
    <w:rsid w:val="00511F50"/>
    <w:rsid w:val="00512721"/>
    <w:rsid w:val="00512D25"/>
    <w:rsid w:val="00513332"/>
    <w:rsid w:val="005134E1"/>
    <w:rsid w:val="005137AB"/>
    <w:rsid w:val="005138FC"/>
    <w:rsid w:val="00513A7E"/>
    <w:rsid w:val="00514234"/>
    <w:rsid w:val="0051442E"/>
    <w:rsid w:val="00514CFA"/>
    <w:rsid w:val="00515372"/>
    <w:rsid w:val="0051567C"/>
    <w:rsid w:val="005157DA"/>
    <w:rsid w:val="005159B0"/>
    <w:rsid w:val="00515DFA"/>
    <w:rsid w:val="005161BC"/>
    <w:rsid w:val="00516BA8"/>
    <w:rsid w:val="005171B8"/>
    <w:rsid w:val="005176F7"/>
    <w:rsid w:val="00517967"/>
    <w:rsid w:val="00517BAB"/>
    <w:rsid w:val="00520682"/>
    <w:rsid w:val="0052145B"/>
    <w:rsid w:val="005216D7"/>
    <w:rsid w:val="005225E0"/>
    <w:rsid w:val="00522C97"/>
    <w:rsid w:val="00522CD2"/>
    <w:rsid w:val="00522FD2"/>
    <w:rsid w:val="0052315E"/>
    <w:rsid w:val="005232FE"/>
    <w:rsid w:val="0052370C"/>
    <w:rsid w:val="0052387D"/>
    <w:rsid w:val="00523AA7"/>
    <w:rsid w:val="00524976"/>
    <w:rsid w:val="00524B38"/>
    <w:rsid w:val="00524E3C"/>
    <w:rsid w:val="005250B4"/>
    <w:rsid w:val="005251DE"/>
    <w:rsid w:val="00525335"/>
    <w:rsid w:val="00525528"/>
    <w:rsid w:val="00525AE3"/>
    <w:rsid w:val="00525BBA"/>
    <w:rsid w:val="00525FEA"/>
    <w:rsid w:val="00526479"/>
    <w:rsid w:val="00526C3A"/>
    <w:rsid w:val="00527091"/>
    <w:rsid w:val="005272C2"/>
    <w:rsid w:val="005272DF"/>
    <w:rsid w:val="0052744F"/>
    <w:rsid w:val="005274E5"/>
    <w:rsid w:val="005275F2"/>
    <w:rsid w:val="0052766D"/>
    <w:rsid w:val="005305EC"/>
    <w:rsid w:val="00530AC8"/>
    <w:rsid w:val="00530C60"/>
    <w:rsid w:val="0053133F"/>
    <w:rsid w:val="00531E3C"/>
    <w:rsid w:val="005325D6"/>
    <w:rsid w:val="0053323A"/>
    <w:rsid w:val="005334DA"/>
    <w:rsid w:val="00533763"/>
    <w:rsid w:val="005337A4"/>
    <w:rsid w:val="0053418D"/>
    <w:rsid w:val="00534718"/>
    <w:rsid w:val="00534F94"/>
    <w:rsid w:val="00535383"/>
    <w:rsid w:val="00535494"/>
    <w:rsid w:val="00535562"/>
    <w:rsid w:val="0053573A"/>
    <w:rsid w:val="00536399"/>
    <w:rsid w:val="0053668B"/>
    <w:rsid w:val="00536690"/>
    <w:rsid w:val="0053678E"/>
    <w:rsid w:val="00536AE4"/>
    <w:rsid w:val="00536D35"/>
    <w:rsid w:val="00536DEF"/>
    <w:rsid w:val="005371A3"/>
    <w:rsid w:val="00537420"/>
    <w:rsid w:val="0053754E"/>
    <w:rsid w:val="00537845"/>
    <w:rsid w:val="00537F5A"/>
    <w:rsid w:val="0054001E"/>
    <w:rsid w:val="00540CE9"/>
    <w:rsid w:val="0054110C"/>
    <w:rsid w:val="00541FC2"/>
    <w:rsid w:val="00542266"/>
    <w:rsid w:val="00542E70"/>
    <w:rsid w:val="0054319D"/>
    <w:rsid w:val="0054354D"/>
    <w:rsid w:val="00543C74"/>
    <w:rsid w:val="00543CCF"/>
    <w:rsid w:val="005441C7"/>
    <w:rsid w:val="005443F1"/>
    <w:rsid w:val="0054440A"/>
    <w:rsid w:val="00544506"/>
    <w:rsid w:val="00545235"/>
    <w:rsid w:val="005452D5"/>
    <w:rsid w:val="005457D3"/>
    <w:rsid w:val="00545C28"/>
    <w:rsid w:val="00545DEE"/>
    <w:rsid w:val="00545DF3"/>
    <w:rsid w:val="0054665D"/>
    <w:rsid w:val="00546DB1"/>
    <w:rsid w:val="0054776B"/>
    <w:rsid w:val="00547E15"/>
    <w:rsid w:val="00547EEF"/>
    <w:rsid w:val="00547F27"/>
    <w:rsid w:val="005500CD"/>
    <w:rsid w:val="00550816"/>
    <w:rsid w:val="00550AE8"/>
    <w:rsid w:val="005510E5"/>
    <w:rsid w:val="00551307"/>
    <w:rsid w:val="0055190D"/>
    <w:rsid w:val="00551B81"/>
    <w:rsid w:val="0055221F"/>
    <w:rsid w:val="005524B7"/>
    <w:rsid w:val="005526FB"/>
    <w:rsid w:val="00552CEA"/>
    <w:rsid w:val="00552F24"/>
    <w:rsid w:val="00553392"/>
    <w:rsid w:val="005533D9"/>
    <w:rsid w:val="00553864"/>
    <w:rsid w:val="005546D2"/>
    <w:rsid w:val="00554D3B"/>
    <w:rsid w:val="00554D82"/>
    <w:rsid w:val="005555C2"/>
    <w:rsid w:val="005558F4"/>
    <w:rsid w:val="0055617D"/>
    <w:rsid w:val="005562DB"/>
    <w:rsid w:val="00556DEC"/>
    <w:rsid w:val="0055753C"/>
    <w:rsid w:val="005576DD"/>
    <w:rsid w:val="00560234"/>
    <w:rsid w:val="0056033C"/>
    <w:rsid w:val="00560E64"/>
    <w:rsid w:val="00560ED2"/>
    <w:rsid w:val="00561969"/>
    <w:rsid w:val="005619B0"/>
    <w:rsid w:val="00561B70"/>
    <w:rsid w:val="00561B75"/>
    <w:rsid w:val="00561C50"/>
    <w:rsid w:val="00562088"/>
    <w:rsid w:val="00562124"/>
    <w:rsid w:val="00562534"/>
    <w:rsid w:val="0056480C"/>
    <w:rsid w:val="005648C4"/>
    <w:rsid w:val="00564E8A"/>
    <w:rsid w:val="00565115"/>
    <w:rsid w:val="005651CA"/>
    <w:rsid w:val="0056564B"/>
    <w:rsid w:val="005662CD"/>
    <w:rsid w:val="00566899"/>
    <w:rsid w:val="00566BC2"/>
    <w:rsid w:val="00566EDA"/>
    <w:rsid w:val="005678F1"/>
    <w:rsid w:val="00567FD5"/>
    <w:rsid w:val="005703A3"/>
    <w:rsid w:val="005715A2"/>
    <w:rsid w:val="005717B0"/>
    <w:rsid w:val="0057208B"/>
    <w:rsid w:val="00572143"/>
    <w:rsid w:val="00572380"/>
    <w:rsid w:val="00572E15"/>
    <w:rsid w:val="005731AF"/>
    <w:rsid w:val="005735B3"/>
    <w:rsid w:val="0057397B"/>
    <w:rsid w:val="00573CA1"/>
    <w:rsid w:val="005740D3"/>
    <w:rsid w:val="00574352"/>
    <w:rsid w:val="00574F79"/>
    <w:rsid w:val="00574FA0"/>
    <w:rsid w:val="00575143"/>
    <w:rsid w:val="005758C2"/>
    <w:rsid w:val="00575A00"/>
    <w:rsid w:val="00575FF5"/>
    <w:rsid w:val="005767A0"/>
    <w:rsid w:val="005769A8"/>
    <w:rsid w:val="005769B7"/>
    <w:rsid w:val="00576BB7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352"/>
    <w:rsid w:val="00581517"/>
    <w:rsid w:val="0058191D"/>
    <w:rsid w:val="005825CF"/>
    <w:rsid w:val="00582641"/>
    <w:rsid w:val="00582671"/>
    <w:rsid w:val="005827CA"/>
    <w:rsid w:val="00582820"/>
    <w:rsid w:val="0058341D"/>
    <w:rsid w:val="00583C67"/>
    <w:rsid w:val="00583D19"/>
    <w:rsid w:val="00584634"/>
    <w:rsid w:val="0058465A"/>
    <w:rsid w:val="005847E8"/>
    <w:rsid w:val="00584B21"/>
    <w:rsid w:val="00584DB5"/>
    <w:rsid w:val="00585565"/>
    <w:rsid w:val="00585642"/>
    <w:rsid w:val="00585FE8"/>
    <w:rsid w:val="00586266"/>
    <w:rsid w:val="00586787"/>
    <w:rsid w:val="005867A4"/>
    <w:rsid w:val="00586835"/>
    <w:rsid w:val="00586A95"/>
    <w:rsid w:val="00586AF2"/>
    <w:rsid w:val="00586DD9"/>
    <w:rsid w:val="0058723F"/>
    <w:rsid w:val="00587635"/>
    <w:rsid w:val="00587BB9"/>
    <w:rsid w:val="00590507"/>
    <w:rsid w:val="00591221"/>
    <w:rsid w:val="00592F0D"/>
    <w:rsid w:val="005930C7"/>
    <w:rsid w:val="005933CF"/>
    <w:rsid w:val="00593E45"/>
    <w:rsid w:val="005940C2"/>
    <w:rsid w:val="005943D2"/>
    <w:rsid w:val="0059496B"/>
    <w:rsid w:val="00594A15"/>
    <w:rsid w:val="00594EF1"/>
    <w:rsid w:val="005951F4"/>
    <w:rsid w:val="005952D1"/>
    <w:rsid w:val="0059566A"/>
    <w:rsid w:val="005958A1"/>
    <w:rsid w:val="00595CD7"/>
    <w:rsid w:val="00596209"/>
    <w:rsid w:val="00596C06"/>
    <w:rsid w:val="00596DBD"/>
    <w:rsid w:val="00596EF4"/>
    <w:rsid w:val="00596FE6"/>
    <w:rsid w:val="005971F4"/>
    <w:rsid w:val="005974B8"/>
    <w:rsid w:val="00597760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8DE"/>
    <w:rsid w:val="005A295D"/>
    <w:rsid w:val="005A2A7D"/>
    <w:rsid w:val="005A2FF8"/>
    <w:rsid w:val="005A3E6D"/>
    <w:rsid w:val="005A41A1"/>
    <w:rsid w:val="005A4205"/>
    <w:rsid w:val="005A4B60"/>
    <w:rsid w:val="005A4E50"/>
    <w:rsid w:val="005A4F1E"/>
    <w:rsid w:val="005A5046"/>
    <w:rsid w:val="005A5319"/>
    <w:rsid w:val="005A54CB"/>
    <w:rsid w:val="005A5722"/>
    <w:rsid w:val="005A5845"/>
    <w:rsid w:val="005A5F7A"/>
    <w:rsid w:val="005A6353"/>
    <w:rsid w:val="005A6609"/>
    <w:rsid w:val="005A736E"/>
    <w:rsid w:val="005A74D3"/>
    <w:rsid w:val="005A7E67"/>
    <w:rsid w:val="005B0471"/>
    <w:rsid w:val="005B04A7"/>
    <w:rsid w:val="005B0CC2"/>
    <w:rsid w:val="005B0F26"/>
    <w:rsid w:val="005B1314"/>
    <w:rsid w:val="005B16AB"/>
    <w:rsid w:val="005B16C7"/>
    <w:rsid w:val="005B22A9"/>
    <w:rsid w:val="005B2C1D"/>
    <w:rsid w:val="005B3074"/>
    <w:rsid w:val="005B311A"/>
    <w:rsid w:val="005B3192"/>
    <w:rsid w:val="005B3475"/>
    <w:rsid w:val="005B39F6"/>
    <w:rsid w:val="005B3AD7"/>
    <w:rsid w:val="005B3BBE"/>
    <w:rsid w:val="005B416D"/>
    <w:rsid w:val="005B46DA"/>
    <w:rsid w:val="005B4F0D"/>
    <w:rsid w:val="005B55B4"/>
    <w:rsid w:val="005B5F5E"/>
    <w:rsid w:val="005B66CA"/>
    <w:rsid w:val="005B68D4"/>
    <w:rsid w:val="005B6926"/>
    <w:rsid w:val="005B6B49"/>
    <w:rsid w:val="005B6B95"/>
    <w:rsid w:val="005B7C74"/>
    <w:rsid w:val="005B7CF7"/>
    <w:rsid w:val="005B7E65"/>
    <w:rsid w:val="005C0342"/>
    <w:rsid w:val="005C05C3"/>
    <w:rsid w:val="005C0874"/>
    <w:rsid w:val="005C0E86"/>
    <w:rsid w:val="005C10D0"/>
    <w:rsid w:val="005C1661"/>
    <w:rsid w:val="005C1A5A"/>
    <w:rsid w:val="005C1FB4"/>
    <w:rsid w:val="005C2C19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DA"/>
    <w:rsid w:val="005C6432"/>
    <w:rsid w:val="005C6630"/>
    <w:rsid w:val="005C678A"/>
    <w:rsid w:val="005C69AC"/>
    <w:rsid w:val="005C6FA4"/>
    <w:rsid w:val="005C701D"/>
    <w:rsid w:val="005C7796"/>
    <w:rsid w:val="005C7B0D"/>
    <w:rsid w:val="005C7B72"/>
    <w:rsid w:val="005C7F43"/>
    <w:rsid w:val="005D0C77"/>
    <w:rsid w:val="005D0F73"/>
    <w:rsid w:val="005D115D"/>
    <w:rsid w:val="005D1966"/>
    <w:rsid w:val="005D1B98"/>
    <w:rsid w:val="005D1BBF"/>
    <w:rsid w:val="005D1D4D"/>
    <w:rsid w:val="005D2369"/>
    <w:rsid w:val="005D2855"/>
    <w:rsid w:val="005D2C3F"/>
    <w:rsid w:val="005D2ECF"/>
    <w:rsid w:val="005D32A0"/>
    <w:rsid w:val="005D3C29"/>
    <w:rsid w:val="005D3E27"/>
    <w:rsid w:val="005D4244"/>
    <w:rsid w:val="005D44C9"/>
    <w:rsid w:val="005D450A"/>
    <w:rsid w:val="005D4FE4"/>
    <w:rsid w:val="005D51E7"/>
    <w:rsid w:val="005D5472"/>
    <w:rsid w:val="005D5855"/>
    <w:rsid w:val="005D5917"/>
    <w:rsid w:val="005D5C64"/>
    <w:rsid w:val="005D5E5F"/>
    <w:rsid w:val="005D6B55"/>
    <w:rsid w:val="005D707A"/>
    <w:rsid w:val="005D7262"/>
    <w:rsid w:val="005D7575"/>
    <w:rsid w:val="005D7727"/>
    <w:rsid w:val="005D7DA6"/>
    <w:rsid w:val="005E0A55"/>
    <w:rsid w:val="005E1339"/>
    <w:rsid w:val="005E1AD4"/>
    <w:rsid w:val="005E1CB9"/>
    <w:rsid w:val="005E2679"/>
    <w:rsid w:val="005E288D"/>
    <w:rsid w:val="005E2D0F"/>
    <w:rsid w:val="005E35D2"/>
    <w:rsid w:val="005E3A69"/>
    <w:rsid w:val="005E3DAC"/>
    <w:rsid w:val="005E4873"/>
    <w:rsid w:val="005E4956"/>
    <w:rsid w:val="005E4C0E"/>
    <w:rsid w:val="005E4D92"/>
    <w:rsid w:val="005E53EC"/>
    <w:rsid w:val="005E5BA5"/>
    <w:rsid w:val="005E5ED8"/>
    <w:rsid w:val="005E5F99"/>
    <w:rsid w:val="005E704D"/>
    <w:rsid w:val="005E731A"/>
    <w:rsid w:val="005E73C5"/>
    <w:rsid w:val="005E7BC4"/>
    <w:rsid w:val="005F00EF"/>
    <w:rsid w:val="005F07A9"/>
    <w:rsid w:val="005F0816"/>
    <w:rsid w:val="005F12A1"/>
    <w:rsid w:val="005F2712"/>
    <w:rsid w:val="005F2B0C"/>
    <w:rsid w:val="005F2D54"/>
    <w:rsid w:val="005F2E13"/>
    <w:rsid w:val="005F2EF5"/>
    <w:rsid w:val="005F2F6F"/>
    <w:rsid w:val="005F3016"/>
    <w:rsid w:val="005F3024"/>
    <w:rsid w:val="005F3170"/>
    <w:rsid w:val="005F3804"/>
    <w:rsid w:val="005F3973"/>
    <w:rsid w:val="005F3A88"/>
    <w:rsid w:val="005F3DB5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1B8"/>
    <w:rsid w:val="006005F2"/>
    <w:rsid w:val="00600670"/>
    <w:rsid w:val="00601D10"/>
    <w:rsid w:val="00602A13"/>
    <w:rsid w:val="00602B07"/>
    <w:rsid w:val="00603756"/>
    <w:rsid w:val="006037B2"/>
    <w:rsid w:val="00603883"/>
    <w:rsid w:val="00603ADF"/>
    <w:rsid w:val="00603E0B"/>
    <w:rsid w:val="00603EDF"/>
    <w:rsid w:val="00604421"/>
    <w:rsid w:val="00605014"/>
    <w:rsid w:val="00605087"/>
    <w:rsid w:val="00605139"/>
    <w:rsid w:val="00605BC1"/>
    <w:rsid w:val="00605C7D"/>
    <w:rsid w:val="00605E05"/>
    <w:rsid w:val="00605FBD"/>
    <w:rsid w:val="00606191"/>
    <w:rsid w:val="00607B20"/>
    <w:rsid w:val="00607FA5"/>
    <w:rsid w:val="00610216"/>
    <w:rsid w:val="006102DD"/>
    <w:rsid w:val="0061031B"/>
    <w:rsid w:val="00610443"/>
    <w:rsid w:val="0061079A"/>
    <w:rsid w:val="0061079F"/>
    <w:rsid w:val="00610A2B"/>
    <w:rsid w:val="0061135D"/>
    <w:rsid w:val="006116E5"/>
    <w:rsid w:val="00611B18"/>
    <w:rsid w:val="00611B74"/>
    <w:rsid w:val="00611D04"/>
    <w:rsid w:val="0061220A"/>
    <w:rsid w:val="0061241F"/>
    <w:rsid w:val="00612535"/>
    <w:rsid w:val="00612B23"/>
    <w:rsid w:val="00612DA1"/>
    <w:rsid w:val="00612E09"/>
    <w:rsid w:val="006130F1"/>
    <w:rsid w:val="00613788"/>
    <w:rsid w:val="00613B97"/>
    <w:rsid w:val="0061442C"/>
    <w:rsid w:val="00615157"/>
    <w:rsid w:val="006155EE"/>
    <w:rsid w:val="00615E91"/>
    <w:rsid w:val="00615EAB"/>
    <w:rsid w:val="0061629D"/>
    <w:rsid w:val="006167B9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355"/>
    <w:rsid w:val="006225CA"/>
    <w:rsid w:val="0062276E"/>
    <w:rsid w:val="006229B8"/>
    <w:rsid w:val="00622BFC"/>
    <w:rsid w:val="00622F2B"/>
    <w:rsid w:val="00622F46"/>
    <w:rsid w:val="00622FF8"/>
    <w:rsid w:val="0062323A"/>
    <w:rsid w:val="006233FD"/>
    <w:rsid w:val="00623436"/>
    <w:rsid w:val="00623627"/>
    <w:rsid w:val="00623A9E"/>
    <w:rsid w:val="006247E4"/>
    <w:rsid w:val="006249A6"/>
    <w:rsid w:val="00624F6A"/>
    <w:rsid w:val="006258F1"/>
    <w:rsid w:val="0062609E"/>
    <w:rsid w:val="006262CF"/>
    <w:rsid w:val="00626721"/>
    <w:rsid w:val="00626730"/>
    <w:rsid w:val="0062694D"/>
    <w:rsid w:val="00626AEE"/>
    <w:rsid w:val="006270A3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3F2A"/>
    <w:rsid w:val="00633F5F"/>
    <w:rsid w:val="006341BA"/>
    <w:rsid w:val="00634607"/>
    <w:rsid w:val="0063488B"/>
    <w:rsid w:val="00634980"/>
    <w:rsid w:val="0063503E"/>
    <w:rsid w:val="006353B0"/>
    <w:rsid w:val="00635525"/>
    <w:rsid w:val="006356DA"/>
    <w:rsid w:val="00635A7B"/>
    <w:rsid w:val="00636223"/>
    <w:rsid w:val="00636488"/>
    <w:rsid w:val="006364ED"/>
    <w:rsid w:val="006367E4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6DC"/>
    <w:rsid w:val="0064183F"/>
    <w:rsid w:val="006418E2"/>
    <w:rsid w:val="00641C5F"/>
    <w:rsid w:val="00642693"/>
    <w:rsid w:val="00642D31"/>
    <w:rsid w:val="00642ECF"/>
    <w:rsid w:val="006439BC"/>
    <w:rsid w:val="00643BA2"/>
    <w:rsid w:val="00644D7F"/>
    <w:rsid w:val="006454EA"/>
    <w:rsid w:val="00645A14"/>
    <w:rsid w:val="00646118"/>
    <w:rsid w:val="00646574"/>
    <w:rsid w:val="006475CB"/>
    <w:rsid w:val="006477A3"/>
    <w:rsid w:val="00647B07"/>
    <w:rsid w:val="00647BC6"/>
    <w:rsid w:val="00647DE8"/>
    <w:rsid w:val="006503C8"/>
    <w:rsid w:val="006504B0"/>
    <w:rsid w:val="006506DB"/>
    <w:rsid w:val="00650C75"/>
    <w:rsid w:val="00650DA3"/>
    <w:rsid w:val="0065124E"/>
    <w:rsid w:val="00651DC0"/>
    <w:rsid w:val="006524B9"/>
    <w:rsid w:val="006524CA"/>
    <w:rsid w:val="00652C7A"/>
    <w:rsid w:val="00652F36"/>
    <w:rsid w:val="00653092"/>
    <w:rsid w:val="0065346C"/>
    <w:rsid w:val="00653D18"/>
    <w:rsid w:val="00653F47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1E4"/>
    <w:rsid w:val="006603B1"/>
    <w:rsid w:val="006608F1"/>
    <w:rsid w:val="00660A59"/>
    <w:rsid w:val="00660AF3"/>
    <w:rsid w:val="00660C93"/>
    <w:rsid w:val="00661618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499D"/>
    <w:rsid w:val="00665017"/>
    <w:rsid w:val="006654FA"/>
    <w:rsid w:val="00665A67"/>
    <w:rsid w:val="00665B4B"/>
    <w:rsid w:val="0066625D"/>
    <w:rsid w:val="00666A7D"/>
    <w:rsid w:val="00666AC3"/>
    <w:rsid w:val="00667303"/>
    <w:rsid w:val="0066799A"/>
    <w:rsid w:val="00667C3D"/>
    <w:rsid w:val="00667DE6"/>
    <w:rsid w:val="006701EA"/>
    <w:rsid w:val="0067072B"/>
    <w:rsid w:val="00670B6E"/>
    <w:rsid w:val="00671041"/>
    <w:rsid w:val="00671876"/>
    <w:rsid w:val="00671D28"/>
    <w:rsid w:val="006720AE"/>
    <w:rsid w:val="00672716"/>
    <w:rsid w:val="006727BC"/>
    <w:rsid w:val="00672C95"/>
    <w:rsid w:val="00672E38"/>
    <w:rsid w:val="00673084"/>
    <w:rsid w:val="00673871"/>
    <w:rsid w:val="00673FCB"/>
    <w:rsid w:val="0067407E"/>
    <w:rsid w:val="00674355"/>
    <w:rsid w:val="006748FB"/>
    <w:rsid w:val="00674B12"/>
    <w:rsid w:val="00674B66"/>
    <w:rsid w:val="00674EA3"/>
    <w:rsid w:val="00676414"/>
    <w:rsid w:val="006769B7"/>
    <w:rsid w:val="00676B89"/>
    <w:rsid w:val="006770AD"/>
    <w:rsid w:val="006770C5"/>
    <w:rsid w:val="006771A1"/>
    <w:rsid w:val="006774E2"/>
    <w:rsid w:val="00677778"/>
    <w:rsid w:val="00677DE4"/>
    <w:rsid w:val="006803C6"/>
    <w:rsid w:val="006803E0"/>
    <w:rsid w:val="00680C61"/>
    <w:rsid w:val="00680E37"/>
    <w:rsid w:val="00681054"/>
    <w:rsid w:val="00681774"/>
    <w:rsid w:val="00681962"/>
    <w:rsid w:val="00681AC3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A6D"/>
    <w:rsid w:val="00684AED"/>
    <w:rsid w:val="00684B36"/>
    <w:rsid w:val="0068532A"/>
    <w:rsid w:val="00685E79"/>
    <w:rsid w:val="00686743"/>
    <w:rsid w:val="00686C9B"/>
    <w:rsid w:val="0068700C"/>
    <w:rsid w:val="006871AC"/>
    <w:rsid w:val="00687685"/>
    <w:rsid w:val="00687D56"/>
    <w:rsid w:val="0069021C"/>
    <w:rsid w:val="00690514"/>
    <w:rsid w:val="00690920"/>
    <w:rsid w:val="00691270"/>
    <w:rsid w:val="006918E2"/>
    <w:rsid w:val="00692582"/>
    <w:rsid w:val="00692869"/>
    <w:rsid w:val="00692D99"/>
    <w:rsid w:val="00693496"/>
    <w:rsid w:val="00693E53"/>
    <w:rsid w:val="006940A0"/>
    <w:rsid w:val="00694245"/>
    <w:rsid w:val="006946ED"/>
    <w:rsid w:val="006949F1"/>
    <w:rsid w:val="00695240"/>
    <w:rsid w:val="00696AED"/>
    <w:rsid w:val="00696B0D"/>
    <w:rsid w:val="00697449"/>
    <w:rsid w:val="006977EE"/>
    <w:rsid w:val="006A0026"/>
    <w:rsid w:val="006A0603"/>
    <w:rsid w:val="006A0724"/>
    <w:rsid w:val="006A073F"/>
    <w:rsid w:val="006A0A00"/>
    <w:rsid w:val="006A0E25"/>
    <w:rsid w:val="006A1230"/>
    <w:rsid w:val="006A239B"/>
    <w:rsid w:val="006A25DE"/>
    <w:rsid w:val="006A29CD"/>
    <w:rsid w:val="006A2C86"/>
    <w:rsid w:val="006A2FF9"/>
    <w:rsid w:val="006A339F"/>
    <w:rsid w:val="006A39F4"/>
    <w:rsid w:val="006A480A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6F01"/>
    <w:rsid w:val="006A743D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805"/>
    <w:rsid w:val="006B1A87"/>
    <w:rsid w:val="006B1C1A"/>
    <w:rsid w:val="006B2FBC"/>
    <w:rsid w:val="006B3AFB"/>
    <w:rsid w:val="006B4043"/>
    <w:rsid w:val="006B43A2"/>
    <w:rsid w:val="006B47AF"/>
    <w:rsid w:val="006B4D2B"/>
    <w:rsid w:val="006B4E4F"/>
    <w:rsid w:val="006B53FA"/>
    <w:rsid w:val="006B62A2"/>
    <w:rsid w:val="006B645C"/>
    <w:rsid w:val="006B6576"/>
    <w:rsid w:val="006B66E2"/>
    <w:rsid w:val="006B6ACB"/>
    <w:rsid w:val="006B6E0E"/>
    <w:rsid w:val="006B7994"/>
    <w:rsid w:val="006B7C4A"/>
    <w:rsid w:val="006C1481"/>
    <w:rsid w:val="006C16C4"/>
    <w:rsid w:val="006C171C"/>
    <w:rsid w:val="006C1A77"/>
    <w:rsid w:val="006C1B65"/>
    <w:rsid w:val="006C1FA1"/>
    <w:rsid w:val="006C21BE"/>
    <w:rsid w:val="006C2BD3"/>
    <w:rsid w:val="006C2CCC"/>
    <w:rsid w:val="006C2F63"/>
    <w:rsid w:val="006C3119"/>
    <w:rsid w:val="006C3597"/>
    <w:rsid w:val="006C382C"/>
    <w:rsid w:val="006C3F68"/>
    <w:rsid w:val="006C4904"/>
    <w:rsid w:val="006C4D90"/>
    <w:rsid w:val="006C5357"/>
    <w:rsid w:val="006C538E"/>
    <w:rsid w:val="006C568A"/>
    <w:rsid w:val="006C5FF4"/>
    <w:rsid w:val="006C6138"/>
    <w:rsid w:val="006C616F"/>
    <w:rsid w:val="006C66B7"/>
    <w:rsid w:val="006C777B"/>
    <w:rsid w:val="006C7910"/>
    <w:rsid w:val="006C798A"/>
    <w:rsid w:val="006C7CA2"/>
    <w:rsid w:val="006C7D17"/>
    <w:rsid w:val="006C7F62"/>
    <w:rsid w:val="006D06C8"/>
    <w:rsid w:val="006D07EE"/>
    <w:rsid w:val="006D08C2"/>
    <w:rsid w:val="006D0C9C"/>
    <w:rsid w:val="006D0CCC"/>
    <w:rsid w:val="006D107C"/>
    <w:rsid w:val="006D15FE"/>
    <w:rsid w:val="006D1712"/>
    <w:rsid w:val="006D19F2"/>
    <w:rsid w:val="006D1C4E"/>
    <w:rsid w:val="006D2137"/>
    <w:rsid w:val="006D287C"/>
    <w:rsid w:val="006D32F7"/>
    <w:rsid w:val="006D3381"/>
    <w:rsid w:val="006D3C69"/>
    <w:rsid w:val="006D48C7"/>
    <w:rsid w:val="006D4925"/>
    <w:rsid w:val="006D4DA4"/>
    <w:rsid w:val="006D4E5C"/>
    <w:rsid w:val="006D4E82"/>
    <w:rsid w:val="006D545A"/>
    <w:rsid w:val="006D56A9"/>
    <w:rsid w:val="006D5D53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D7B5C"/>
    <w:rsid w:val="006D7D6D"/>
    <w:rsid w:val="006E0589"/>
    <w:rsid w:val="006E06F3"/>
    <w:rsid w:val="006E1395"/>
    <w:rsid w:val="006E1407"/>
    <w:rsid w:val="006E1428"/>
    <w:rsid w:val="006E14BB"/>
    <w:rsid w:val="006E14F2"/>
    <w:rsid w:val="006E1786"/>
    <w:rsid w:val="006E1818"/>
    <w:rsid w:val="006E1892"/>
    <w:rsid w:val="006E196B"/>
    <w:rsid w:val="006E19E8"/>
    <w:rsid w:val="006E1F99"/>
    <w:rsid w:val="006E21CC"/>
    <w:rsid w:val="006E21E8"/>
    <w:rsid w:val="006E2397"/>
    <w:rsid w:val="006E24EF"/>
    <w:rsid w:val="006E27DC"/>
    <w:rsid w:val="006E295A"/>
    <w:rsid w:val="006E2B45"/>
    <w:rsid w:val="006E2D30"/>
    <w:rsid w:val="006E2E1A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35B"/>
    <w:rsid w:val="006E64A4"/>
    <w:rsid w:val="006E6997"/>
    <w:rsid w:val="006E6A16"/>
    <w:rsid w:val="006E6B19"/>
    <w:rsid w:val="006E6E03"/>
    <w:rsid w:val="006E76C7"/>
    <w:rsid w:val="006E7813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06F9"/>
    <w:rsid w:val="006F1792"/>
    <w:rsid w:val="006F1A05"/>
    <w:rsid w:val="006F2147"/>
    <w:rsid w:val="006F25F5"/>
    <w:rsid w:val="006F26AE"/>
    <w:rsid w:val="006F2D51"/>
    <w:rsid w:val="006F3840"/>
    <w:rsid w:val="006F390D"/>
    <w:rsid w:val="006F3C4F"/>
    <w:rsid w:val="006F3D91"/>
    <w:rsid w:val="006F4079"/>
    <w:rsid w:val="006F43A2"/>
    <w:rsid w:val="006F4455"/>
    <w:rsid w:val="006F4981"/>
    <w:rsid w:val="006F4C5D"/>
    <w:rsid w:val="006F51CA"/>
    <w:rsid w:val="006F58BC"/>
    <w:rsid w:val="006F5CCF"/>
    <w:rsid w:val="006F64BD"/>
    <w:rsid w:val="006F693D"/>
    <w:rsid w:val="006F6F1B"/>
    <w:rsid w:val="006F702E"/>
    <w:rsid w:val="006F71D4"/>
    <w:rsid w:val="006F7498"/>
    <w:rsid w:val="006F7506"/>
    <w:rsid w:val="006F7E76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A65"/>
    <w:rsid w:val="0070321D"/>
    <w:rsid w:val="00703318"/>
    <w:rsid w:val="0070337B"/>
    <w:rsid w:val="00703464"/>
    <w:rsid w:val="00703934"/>
    <w:rsid w:val="00703D04"/>
    <w:rsid w:val="00704637"/>
    <w:rsid w:val="00704742"/>
    <w:rsid w:val="00704C0B"/>
    <w:rsid w:val="00705869"/>
    <w:rsid w:val="0070622E"/>
    <w:rsid w:val="007070D3"/>
    <w:rsid w:val="007072D5"/>
    <w:rsid w:val="0070755D"/>
    <w:rsid w:val="00707CF4"/>
    <w:rsid w:val="007106B1"/>
    <w:rsid w:val="00710725"/>
    <w:rsid w:val="007109BF"/>
    <w:rsid w:val="00711252"/>
    <w:rsid w:val="00711806"/>
    <w:rsid w:val="0071195A"/>
    <w:rsid w:val="007136C3"/>
    <w:rsid w:val="00713929"/>
    <w:rsid w:val="00714114"/>
    <w:rsid w:val="007141E5"/>
    <w:rsid w:val="007143A1"/>
    <w:rsid w:val="007143D1"/>
    <w:rsid w:val="0071466D"/>
    <w:rsid w:val="0071482A"/>
    <w:rsid w:val="00714A37"/>
    <w:rsid w:val="00714BF7"/>
    <w:rsid w:val="00715820"/>
    <w:rsid w:val="00716403"/>
    <w:rsid w:val="007165A4"/>
    <w:rsid w:val="00716607"/>
    <w:rsid w:val="00716F48"/>
    <w:rsid w:val="00717045"/>
    <w:rsid w:val="00717A05"/>
    <w:rsid w:val="00717B1D"/>
    <w:rsid w:val="00717C43"/>
    <w:rsid w:val="00717C69"/>
    <w:rsid w:val="00717CCD"/>
    <w:rsid w:val="00717FAD"/>
    <w:rsid w:val="0072066A"/>
    <w:rsid w:val="00720E97"/>
    <w:rsid w:val="00720EED"/>
    <w:rsid w:val="007211EC"/>
    <w:rsid w:val="00721820"/>
    <w:rsid w:val="00721A2D"/>
    <w:rsid w:val="00721B3F"/>
    <w:rsid w:val="00721D51"/>
    <w:rsid w:val="00721F83"/>
    <w:rsid w:val="00721FFA"/>
    <w:rsid w:val="007224D9"/>
    <w:rsid w:val="00722AEB"/>
    <w:rsid w:val="00722B49"/>
    <w:rsid w:val="00723471"/>
    <w:rsid w:val="00723638"/>
    <w:rsid w:val="007236C2"/>
    <w:rsid w:val="00723FA0"/>
    <w:rsid w:val="00724250"/>
    <w:rsid w:val="00724389"/>
    <w:rsid w:val="007249E2"/>
    <w:rsid w:val="00724AF3"/>
    <w:rsid w:val="00724F8E"/>
    <w:rsid w:val="00724FC2"/>
    <w:rsid w:val="0072505F"/>
    <w:rsid w:val="00725126"/>
    <w:rsid w:val="007253D0"/>
    <w:rsid w:val="007259CA"/>
    <w:rsid w:val="00725AA7"/>
    <w:rsid w:val="00725B25"/>
    <w:rsid w:val="0072618F"/>
    <w:rsid w:val="007262F6"/>
    <w:rsid w:val="00726576"/>
    <w:rsid w:val="0072660A"/>
    <w:rsid w:val="0072678B"/>
    <w:rsid w:val="00726AF2"/>
    <w:rsid w:val="007276E0"/>
    <w:rsid w:val="00727868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378"/>
    <w:rsid w:val="0073384F"/>
    <w:rsid w:val="00733A2D"/>
    <w:rsid w:val="00733D65"/>
    <w:rsid w:val="007340B3"/>
    <w:rsid w:val="007346FA"/>
    <w:rsid w:val="00734C59"/>
    <w:rsid w:val="00734ED8"/>
    <w:rsid w:val="00735566"/>
    <w:rsid w:val="0073571F"/>
    <w:rsid w:val="007357FC"/>
    <w:rsid w:val="0073584F"/>
    <w:rsid w:val="0073590B"/>
    <w:rsid w:val="00735958"/>
    <w:rsid w:val="00735A60"/>
    <w:rsid w:val="007364B8"/>
    <w:rsid w:val="00736653"/>
    <w:rsid w:val="007370FF"/>
    <w:rsid w:val="00737123"/>
    <w:rsid w:val="007375B3"/>
    <w:rsid w:val="007377C7"/>
    <w:rsid w:val="007378FC"/>
    <w:rsid w:val="00737EC6"/>
    <w:rsid w:val="00740456"/>
    <w:rsid w:val="007405E7"/>
    <w:rsid w:val="0074063A"/>
    <w:rsid w:val="00740B75"/>
    <w:rsid w:val="00741075"/>
    <w:rsid w:val="00741540"/>
    <w:rsid w:val="00741DDE"/>
    <w:rsid w:val="00742593"/>
    <w:rsid w:val="00742CC1"/>
    <w:rsid w:val="0074301B"/>
    <w:rsid w:val="007434BB"/>
    <w:rsid w:val="00743995"/>
    <w:rsid w:val="00743C62"/>
    <w:rsid w:val="00743D62"/>
    <w:rsid w:val="00743DEF"/>
    <w:rsid w:val="00744083"/>
    <w:rsid w:val="0074464D"/>
    <w:rsid w:val="00745003"/>
    <w:rsid w:val="00745281"/>
    <w:rsid w:val="0074531B"/>
    <w:rsid w:val="007453F4"/>
    <w:rsid w:val="00745A03"/>
    <w:rsid w:val="00746013"/>
    <w:rsid w:val="007460A6"/>
    <w:rsid w:val="0074663F"/>
    <w:rsid w:val="0074742D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1AD7"/>
    <w:rsid w:val="00751C6C"/>
    <w:rsid w:val="00751EB8"/>
    <w:rsid w:val="00752776"/>
    <w:rsid w:val="007528E7"/>
    <w:rsid w:val="0075296A"/>
    <w:rsid w:val="007529A6"/>
    <w:rsid w:val="00752A35"/>
    <w:rsid w:val="007535C1"/>
    <w:rsid w:val="007537A6"/>
    <w:rsid w:val="00753FB6"/>
    <w:rsid w:val="00754388"/>
    <w:rsid w:val="00754913"/>
    <w:rsid w:val="00754BF7"/>
    <w:rsid w:val="00754F09"/>
    <w:rsid w:val="00755106"/>
    <w:rsid w:val="007553DB"/>
    <w:rsid w:val="007558C2"/>
    <w:rsid w:val="00756BCE"/>
    <w:rsid w:val="0075717D"/>
    <w:rsid w:val="007572FB"/>
    <w:rsid w:val="0075770A"/>
    <w:rsid w:val="00757764"/>
    <w:rsid w:val="00760429"/>
    <w:rsid w:val="007605A8"/>
    <w:rsid w:val="00760AEA"/>
    <w:rsid w:val="00760CBE"/>
    <w:rsid w:val="00760E1D"/>
    <w:rsid w:val="007616E4"/>
    <w:rsid w:val="0076178D"/>
    <w:rsid w:val="00761B3B"/>
    <w:rsid w:val="007620CD"/>
    <w:rsid w:val="00762252"/>
    <w:rsid w:val="00762BA5"/>
    <w:rsid w:val="0076306E"/>
    <w:rsid w:val="0076321F"/>
    <w:rsid w:val="0076377E"/>
    <w:rsid w:val="00763948"/>
    <w:rsid w:val="0076472F"/>
    <w:rsid w:val="00764D86"/>
    <w:rsid w:val="0076547A"/>
    <w:rsid w:val="00765A3F"/>
    <w:rsid w:val="00766A97"/>
    <w:rsid w:val="00766E67"/>
    <w:rsid w:val="00767138"/>
    <w:rsid w:val="0076757B"/>
    <w:rsid w:val="00767BA1"/>
    <w:rsid w:val="007706C9"/>
    <w:rsid w:val="00770881"/>
    <w:rsid w:val="00770A49"/>
    <w:rsid w:val="00770B72"/>
    <w:rsid w:val="00770BF2"/>
    <w:rsid w:val="007717BA"/>
    <w:rsid w:val="007718F9"/>
    <w:rsid w:val="0077263D"/>
    <w:rsid w:val="00772A6B"/>
    <w:rsid w:val="00772E3B"/>
    <w:rsid w:val="00773184"/>
    <w:rsid w:val="0077364A"/>
    <w:rsid w:val="0077370D"/>
    <w:rsid w:val="00773908"/>
    <w:rsid w:val="0077417D"/>
    <w:rsid w:val="0077426C"/>
    <w:rsid w:val="00774380"/>
    <w:rsid w:val="00774EA8"/>
    <w:rsid w:val="00775363"/>
    <w:rsid w:val="007754D7"/>
    <w:rsid w:val="007757FD"/>
    <w:rsid w:val="00775BDD"/>
    <w:rsid w:val="00775E53"/>
    <w:rsid w:val="007768BB"/>
    <w:rsid w:val="00776F26"/>
    <w:rsid w:val="0077749C"/>
    <w:rsid w:val="007777D5"/>
    <w:rsid w:val="00777D8B"/>
    <w:rsid w:val="0078020C"/>
    <w:rsid w:val="00780A27"/>
    <w:rsid w:val="00780A38"/>
    <w:rsid w:val="007810DE"/>
    <w:rsid w:val="00781257"/>
    <w:rsid w:val="00781499"/>
    <w:rsid w:val="00781BD8"/>
    <w:rsid w:val="00781D1D"/>
    <w:rsid w:val="007822BB"/>
    <w:rsid w:val="007822F0"/>
    <w:rsid w:val="00782729"/>
    <w:rsid w:val="00782D5F"/>
    <w:rsid w:val="00782F89"/>
    <w:rsid w:val="0078315A"/>
    <w:rsid w:val="00783445"/>
    <w:rsid w:val="0078389F"/>
    <w:rsid w:val="007840FA"/>
    <w:rsid w:val="00784582"/>
    <w:rsid w:val="00784AA9"/>
    <w:rsid w:val="00784E4F"/>
    <w:rsid w:val="00785552"/>
    <w:rsid w:val="007856AE"/>
    <w:rsid w:val="00786796"/>
    <w:rsid w:val="00786F99"/>
    <w:rsid w:val="007871B5"/>
    <w:rsid w:val="007872E6"/>
    <w:rsid w:val="00787620"/>
    <w:rsid w:val="0078764B"/>
    <w:rsid w:val="007876EB"/>
    <w:rsid w:val="00787888"/>
    <w:rsid w:val="00790421"/>
    <w:rsid w:val="00790721"/>
    <w:rsid w:val="007907DB"/>
    <w:rsid w:val="007909FE"/>
    <w:rsid w:val="00790E2E"/>
    <w:rsid w:val="00790F27"/>
    <w:rsid w:val="0079127E"/>
    <w:rsid w:val="007920E1"/>
    <w:rsid w:val="00792719"/>
    <w:rsid w:val="007927E9"/>
    <w:rsid w:val="0079295D"/>
    <w:rsid w:val="00792F75"/>
    <w:rsid w:val="0079301E"/>
    <w:rsid w:val="007930EC"/>
    <w:rsid w:val="0079315F"/>
    <w:rsid w:val="007931BD"/>
    <w:rsid w:val="00793242"/>
    <w:rsid w:val="00793341"/>
    <w:rsid w:val="00793999"/>
    <w:rsid w:val="00793C25"/>
    <w:rsid w:val="00793E91"/>
    <w:rsid w:val="00794A4B"/>
    <w:rsid w:val="00794E0E"/>
    <w:rsid w:val="007953ED"/>
    <w:rsid w:val="0079576E"/>
    <w:rsid w:val="00795FFE"/>
    <w:rsid w:val="007977F8"/>
    <w:rsid w:val="007A02E3"/>
    <w:rsid w:val="007A0960"/>
    <w:rsid w:val="007A0C7C"/>
    <w:rsid w:val="007A113C"/>
    <w:rsid w:val="007A1194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87"/>
    <w:rsid w:val="007A35BC"/>
    <w:rsid w:val="007A38BE"/>
    <w:rsid w:val="007A3949"/>
    <w:rsid w:val="007A3D22"/>
    <w:rsid w:val="007A54DF"/>
    <w:rsid w:val="007A5CE9"/>
    <w:rsid w:val="007A60FD"/>
    <w:rsid w:val="007A612B"/>
    <w:rsid w:val="007A6654"/>
    <w:rsid w:val="007A701C"/>
    <w:rsid w:val="007A76C8"/>
    <w:rsid w:val="007B02F5"/>
    <w:rsid w:val="007B0A51"/>
    <w:rsid w:val="007B1402"/>
    <w:rsid w:val="007B1457"/>
    <w:rsid w:val="007B15F2"/>
    <w:rsid w:val="007B1DFC"/>
    <w:rsid w:val="007B1FA0"/>
    <w:rsid w:val="007B1FB3"/>
    <w:rsid w:val="007B202D"/>
    <w:rsid w:val="007B21FA"/>
    <w:rsid w:val="007B264D"/>
    <w:rsid w:val="007B2B75"/>
    <w:rsid w:val="007B324A"/>
    <w:rsid w:val="007B327D"/>
    <w:rsid w:val="007B3351"/>
    <w:rsid w:val="007B3485"/>
    <w:rsid w:val="007B3F27"/>
    <w:rsid w:val="007B405D"/>
    <w:rsid w:val="007B44F5"/>
    <w:rsid w:val="007B47D5"/>
    <w:rsid w:val="007B4BF1"/>
    <w:rsid w:val="007B5375"/>
    <w:rsid w:val="007B550C"/>
    <w:rsid w:val="007B5E88"/>
    <w:rsid w:val="007B7E0E"/>
    <w:rsid w:val="007C02B1"/>
    <w:rsid w:val="007C036D"/>
    <w:rsid w:val="007C06A2"/>
    <w:rsid w:val="007C0C22"/>
    <w:rsid w:val="007C1CF0"/>
    <w:rsid w:val="007C1EC5"/>
    <w:rsid w:val="007C2454"/>
    <w:rsid w:val="007C2B78"/>
    <w:rsid w:val="007C2E90"/>
    <w:rsid w:val="007C2E94"/>
    <w:rsid w:val="007C30AF"/>
    <w:rsid w:val="007C3295"/>
    <w:rsid w:val="007C3346"/>
    <w:rsid w:val="007C35F9"/>
    <w:rsid w:val="007C3BF1"/>
    <w:rsid w:val="007C3E8A"/>
    <w:rsid w:val="007C4506"/>
    <w:rsid w:val="007C48D5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AB7"/>
    <w:rsid w:val="007C6BBD"/>
    <w:rsid w:val="007C6CD9"/>
    <w:rsid w:val="007C70D9"/>
    <w:rsid w:val="007C71ED"/>
    <w:rsid w:val="007C7B5C"/>
    <w:rsid w:val="007C7B5D"/>
    <w:rsid w:val="007C7BF7"/>
    <w:rsid w:val="007C7D8C"/>
    <w:rsid w:val="007D07E9"/>
    <w:rsid w:val="007D0927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669"/>
    <w:rsid w:val="007D5944"/>
    <w:rsid w:val="007D6859"/>
    <w:rsid w:val="007D6FD3"/>
    <w:rsid w:val="007D70C6"/>
    <w:rsid w:val="007D759C"/>
    <w:rsid w:val="007D7759"/>
    <w:rsid w:val="007D7A66"/>
    <w:rsid w:val="007E0426"/>
    <w:rsid w:val="007E0603"/>
    <w:rsid w:val="007E0F95"/>
    <w:rsid w:val="007E1317"/>
    <w:rsid w:val="007E2CEB"/>
    <w:rsid w:val="007E2E54"/>
    <w:rsid w:val="007E332C"/>
    <w:rsid w:val="007E3859"/>
    <w:rsid w:val="007E3D21"/>
    <w:rsid w:val="007E3DA5"/>
    <w:rsid w:val="007E4128"/>
    <w:rsid w:val="007E4133"/>
    <w:rsid w:val="007E4431"/>
    <w:rsid w:val="007E448D"/>
    <w:rsid w:val="007E473D"/>
    <w:rsid w:val="007E4741"/>
    <w:rsid w:val="007E488B"/>
    <w:rsid w:val="007E50AD"/>
    <w:rsid w:val="007E583A"/>
    <w:rsid w:val="007E6E92"/>
    <w:rsid w:val="007E7017"/>
    <w:rsid w:val="007E7CCE"/>
    <w:rsid w:val="007E7D66"/>
    <w:rsid w:val="007F0147"/>
    <w:rsid w:val="007F0F89"/>
    <w:rsid w:val="007F15CC"/>
    <w:rsid w:val="007F15FD"/>
    <w:rsid w:val="007F18DC"/>
    <w:rsid w:val="007F1A2C"/>
    <w:rsid w:val="007F1E7B"/>
    <w:rsid w:val="007F2375"/>
    <w:rsid w:val="007F2C36"/>
    <w:rsid w:val="007F329F"/>
    <w:rsid w:val="007F3873"/>
    <w:rsid w:val="007F427E"/>
    <w:rsid w:val="007F4BDE"/>
    <w:rsid w:val="007F4CDF"/>
    <w:rsid w:val="007F549A"/>
    <w:rsid w:val="007F5679"/>
    <w:rsid w:val="007F586B"/>
    <w:rsid w:val="007F5971"/>
    <w:rsid w:val="007F5EE8"/>
    <w:rsid w:val="007F615A"/>
    <w:rsid w:val="007F6329"/>
    <w:rsid w:val="007F682D"/>
    <w:rsid w:val="007F6F32"/>
    <w:rsid w:val="007F6FCE"/>
    <w:rsid w:val="007F708A"/>
    <w:rsid w:val="007F74E0"/>
    <w:rsid w:val="007F75E2"/>
    <w:rsid w:val="007F7679"/>
    <w:rsid w:val="007F78C4"/>
    <w:rsid w:val="007F791A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3240"/>
    <w:rsid w:val="008035EC"/>
    <w:rsid w:val="00803659"/>
    <w:rsid w:val="008038CC"/>
    <w:rsid w:val="008039F0"/>
    <w:rsid w:val="00803A2E"/>
    <w:rsid w:val="00803CBD"/>
    <w:rsid w:val="00803D25"/>
    <w:rsid w:val="00804D49"/>
    <w:rsid w:val="0080550C"/>
    <w:rsid w:val="0080577F"/>
    <w:rsid w:val="008058F8"/>
    <w:rsid w:val="00805D0E"/>
    <w:rsid w:val="0080653F"/>
    <w:rsid w:val="008067E3"/>
    <w:rsid w:val="00807093"/>
    <w:rsid w:val="00807111"/>
    <w:rsid w:val="008073FA"/>
    <w:rsid w:val="0080780E"/>
    <w:rsid w:val="008105D1"/>
    <w:rsid w:val="008107D4"/>
    <w:rsid w:val="00810920"/>
    <w:rsid w:val="00810E6E"/>
    <w:rsid w:val="00810EFD"/>
    <w:rsid w:val="0081193C"/>
    <w:rsid w:val="00811CA5"/>
    <w:rsid w:val="0081203E"/>
    <w:rsid w:val="0081241C"/>
    <w:rsid w:val="00812734"/>
    <w:rsid w:val="00812A02"/>
    <w:rsid w:val="00812E5B"/>
    <w:rsid w:val="008134CE"/>
    <w:rsid w:val="008135FA"/>
    <w:rsid w:val="00813773"/>
    <w:rsid w:val="00813F35"/>
    <w:rsid w:val="0081414E"/>
    <w:rsid w:val="00814FA6"/>
    <w:rsid w:val="00814FF5"/>
    <w:rsid w:val="008150FF"/>
    <w:rsid w:val="0081545F"/>
    <w:rsid w:val="00815508"/>
    <w:rsid w:val="0081564F"/>
    <w:rsid w:val="00815A2C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E64"/>
    <w:rsid w:val="0081721E"/>
    <w:rsid w:val="00817288"/>
    <w:rsid w:val="00817308"/>
    <w:rsid w:val="008175BE"/>
    <w:rsid w:val="0081768A"/>
    <w:rsid w:val="0081776C"/>
    <w:rsid w:val="00820235"/>
    <w:rsid w:val="00820835"/>
    <w:rsid w:val="00820AE6"/>
    <w:rsid w:val="008211CE"/>
    <w:rsid w:val="00821428"/>
    <w:rsid w:val="008216D8"/>
    <w:rsid w:val="0082175C"/>
    <w:rsid w:val="00821E95"/>
    <w:rsid w:val="00822105"/>
    <w:rsid w:val="0082216B"/>
    <w:rsid w:val="008223B3"/>
    <w:rsid w:val="00822B38"/>
    <w:rsid w:val="00822FE3"/>
    <w:rsid w:val="0082308B"/>
    <w:rsid w:val="00823094"/>
    <w:rsid w:val="00823865"/>
    <w:rsid w:val="008240C7"/>
    <w:rsid w:val="00824768"/>
    <w:rsid w:val="00824A1A"/>
    <w:rsid w:val="00824D5B"/>
    <w:rsid w:val="00825025"/>
    <w:rsid w:val="00825173"/>
    <w:rsid w:val="00825442"/>
    <w:rsid w:val="00825AAD"/>
    <w:rsid w:val="00825B0B"/>
    <w:rsid w:val="00825B26"/>
    <w:rsid w:val="00825B6A"/>
    <w:rsid w:val="00826358"/>
    <w:rsid w:val="00826400"/>
    <w:rsid w:val="00826408"/>
    <w:rsid w:val="0082655B"/>
    <w:rsid w:val="00826626"/>
    <w:rsid w:val="00826967"/>
    <w:rsid w:val="00826B71"/>
    <w:rsid w:val="008271A1"/>
    <w:rsid w:val="00827489"/>
    <w:rsid w:val="00827687"/>
    <w:rsid w:val="00827D39"/>
    <w:rsid w:val="00827E57"/>
    <w:rsid w:val="00830212"/>
    <w:rsid w:val="008303CF"/>
    <w:rsid w:val="00830781"/>
    <w:rsid w:val="00830820"/>
    <w:rsid w:val="00830B61"/>
    <w:rsid w:val="00830BFB"/>
    <w:rsid w:val="008313BF"/>
    <w:rsid w:val="008319E2"/>
    <w:rsid w:val="00831BE2"/>
    <w:rsid w:val="00831D90"/>
    <w:rsid w:val="0083261F"/>
    <w:rsid w:val="008329A2"/>
    <w:rsid w:val="00832D76"/>
    <w:rsid w:val="00833304"/>
    <w:rsid w:val="008333E4"/>
    <w:rsid w:val="008336E3"/>
    <w:rsid w:val="00833FC1"/>
    <w:rsid w:val="00834009"/>
    <w:rsid w:val="008344D2"/>
    <w:rsid w:val="00835728"/>
    <w:rsid w:val="0083591E"/>
    <w:rsid w:val="00835963"/>
    <w:rsid w:val="00835984"/>
    <w:rsid w:val="00835B27"/>
    <w:rsid w:val="00835F60"/>
    <w:rsid w:val="00835F75"/>
    <w:rsid w:val="00836374"/>
    <w:rsid w:val="00836456"/>
    <w:rsid w:val="008364C8"/>
    <w:rsid w:val="00836566"/>
    <w:rsid w:val="008366BD"/>
    <w:rsid w:val="008368D6"/>
    <w:rsid w:val="00837028"/>
    <w:rsid w:val="0083747F"/>
    <w:rsid w:val="008377A4"/>
    <w:rsid w:val="00837C55"/>
    <w:rsid w:val="00837E5E"/>
    <w:rsid w:val="00840681"/>
    <w:rsid w:val="0084074A"/>
    <w:rsid w:val="00840882"/>
    <w:rsid w:val="008410CC"/>
    <w:rsid w:val="00841F0D"/>
    <w:rsid w:val="0084213B"/>
    <w:rsid w:val="0084224B"/>
    <w:rsid w:val="00842DCE"/>
    <w:rsid w:val="0084331F"/>
    <w:rsid w:val="0084392E"/>
    <w:rsid w:val="00843BFB"/>
    <w:rsid w:val="008441A3"/>
    <w:rsid w:val="0084441E"/>
    <w:rsid w:val="0084460B"/>
    <w:rsid w:val="00844728"/>
    <w:rsid w:val="00844D55"/>
    <w:rsid w:val="00846A8C"/>
    <w:rsid w:val="00846C84"/>
    <w:rsid w:val="00846D43"/>
    <w:rsid w:val="00847288"/>
    <w:rsid w:val="008473B7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153"/>
    <w:rsid w:val="00853669"/>
    <w:rsid w:val="008538FC"/>
    <w:rsid w:val="00853BA6"/>
    <w:rsid w:val="00853BB4"/>
    <w:rsid w:val="00853D86"/>
    <w:rsid w:val="00854906"/>
    <w:rsid w:val="0085490F"/>
    <w:rsid w:val="00854AF9"/>
    <w:rsid w:val="00854B0C"/>
    <w:rsid w:val="008559F9"/>
    <w:rsid w:val="00855DE8"/>
    <w:rsid w:val="008560FF"/>
    <w:rsid w:val="00856153"/>
    <w:rsid w:val="0085621C"/>
    <w:rsid w:val="008563BB"/>
    <w:rsid w:val="008563BE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C61"/>
    <w:rsid w:val="00857F71"/>
    <w:rsid w:val="00860774"/>
    <w:rsid w:val="00860958"/>
    <w:rsid w:val="00860EEB"/>
    <w:rsid w:val="0086112B"/>
    <w:rsid w:val="00861557"/>
    <w:rsid w:val="008620B8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10B"/>
    <w:rsid w:val="008703BE"/>
    <w:rsid w:val="008703FA"/>
    <w:rsid w:val="008704F5"/>
    <w:rsid w:val="00870B4E"/>
    <w:rsid w:val="00870DAE"/>
    <w:rsid w:val="00870E5D"/>
    <w:rsid w:val="00870E80"/>
    <w:rsid w:val="0087174B"/>
    <w:rsid w:val="00871BCD"/>
    <w:rsid w:val="00871DCB"/>
    <w:rsid w:val="00872405"/>
    <w:rsid w:val="00872893"/>
    <w:rsid w:val="0087325B"/>
    <w:rsid w:val="008735AB"/>
    <w:rsid w:val="008735D2"/>
    <w:rsid w:val="008737B0"/>
    <w:rsid w:val="00873833"/>
    <w:rsid w:val="00873971"/>
    <w:rsid w:val="00873C71"/>
    <w:rsid w:val="00875085"/>
    <w:rsid w:val="0087579C"/>
    <w:rsid w:val="00876597"/>
    <w:rsid w:val="00876928"/>
    <w:rsid w:val="00876FE3"/>
    <w:rsid w:val="00877121"/>
    <w:rsid w:val="00877502"/>
    <w:rsid w:val="00877A07"/>
    <w:rsid w:val="00877F94"/>
    <w:rsid w:val="0088029A"/>
    <w:rsid w:val="00881116"/>
    <w:rsid w:val="00881218"/>
    <w:rsid w:val="0088127D"/>
    <w:rsid w:val="008815EA"/>
    <w:rsid w:val="00881FD5"/>
    <w:rsid w:val="008820B9"/>
    <w:rsid w:val="00882519"/>
    <w:rsid w:val="00882FFD"/>
    <w:rsid w:val="00883A1D"/>
    <w:rsid w:val="00883FDD"/>
    <w:rsid w:val="00884089"/>
    <w:rsid w:val="008848C5"/>
    <w:rsid w:val="008849AE"/>
    <w:rsid w:val="008849C2"/>
    <w:rsid w:val="00884AC9"/>
    <w:rsid w:val="0088527C"/>
    <w:rsid w:val="0088562A"/>
    <w:rsid w:val="00885E5E"/>
    <w:rsid w:val="00885E9A"/>
    <w:rsid w:val="00885F0D"/>
    <w:rsid w:val="00886177"/>
    <w:rsid w:val="008862E0"/>
    <w:rsid w:val="00886502"/>
    <w:rsid w:val="0088699D"/>
    <w:rsid w:val="00886BA2"/>
    <w:rsid w:val="00886F71"/>
    <w:rsid w:val="00887E40"/>
    <w:rsid w:val="008908B8"/>
    <w:rsid w:val="00890A98"/>
    <w:rsid w:val="00890C20"/>
    <w:rsid w:val="008910F4"/>
    <w:rsid w:val="0089126C"/>
    <w:rsid w:val="00891B9C"/>
    <w:rsid w:val="00891D58"/>
    <w:rsid w:val="00891F9C"/>
    <w:rsid w:val="00892007"/>
    <w:rsid w:val="008923EC"/>
    <w:rsid w:val="00892789"/>
    <w:rsid w:val="00892CE0"/>
    <w:rsid w:val="0089317C"/>
    <w:rsid w:val="008938F8"/>
    <w:rsid w:val="00893DEA"/>
    <w:rsid w:val="008944B2"/>
    <w:rsid w:val="00894563"/>
    <w:rsid w:val="00894C7D"/>
    <w:rsid w:val="00894E83"/>
    <w:rsid w:val="00894EC3"/>
    <w:rsid w:val="00894FF6"/>
    <w:rsid w:val="00895396"/>
    <w:rsid w:val="00895C73"/>
    <w:rsid w:val="00895E35"/>
    <w:rsid w:val="008967CB"/>
    <w:rsid w:val="0089701E"/>
    <w:rsid w:val="008972EC"/>
    <w:rsid w:val="00897A68"/>
    <w:rsid w:val="008A07D0"/>
    <w:rsid w:val="008A0A40"/>
    <w:rsid w:val="008A0E1A"/>
    <w:rsid w:val="008A0F30"/>
    <w:rsid w:val="008A115A"/>
    <w:rsid w:val="008A1629"/>
    <w:rsid w:val="008A17FA"/>
    <w:rsid w:val="008A1E93"/>
    <w:rsid w:val="008A248A"/>
    <w:rsid w:val="008A2662"/>
    <w:rsid w:val="008A2671"/>
    <w:rsid w:val="008A2E5F"/>
    <w:rsid w:val="008A2EBC"/>
    <w:rsid w:val="008A31C9"/>
    <w:rsid w:val="008A3CAC"/>
    <w:rsid w:val="008A3D85"/>
    <w:rsid w:val="008A3DF3"/>
    <w:rsid w:val="008A5043"/>
    <w:rsid w:val="008A5FEF"/>
    <w:rsid w:val="008A63C0"/>
    <w:rsid w:val="008A6ADA"/>
    <w:rsid w:val="008A6CC8"/>
    <w:rsid w:val="008A6E11"/>
    <w:rsid w:val="008A713B"/>
    <w:rsid w:val="008A781B"/>
    <w:rsid w:val="008B013C"/>
    <w:rsid w:val="008B0F8E"/>
    <w:rsid w:val="008B143F"/>
    <w:rsid w:val="008B1477"/>
    <w:rsid w:val="008B188F"/>
    <w:rsid w:val="008B1BB7"/>
    <w:rsid w:val="008B1F88"/>
    <w:rsid w:val="008B20B9"/>
    <w:rsid w:val="008B221C"/>
    <w:rsid w:val="008B2274"/>
    <w:rsid w:val="008B22A5"/>
    <w:rsid w:val="008B29E4"/>
    <w:rsid w:val="008B2BC9"/>
    <w:rsid w:val="008B3210"/>
    <w:rsid w:val="008B3334"/>
    <w:rsid w:val="008B34F6"/>
    <w:rsid w:val="008B4180"/>
    <w:rsid w:val="008B45EE"/>
    <w:rsid w:val="008B467B"/>
    <w:rsid w:val="008B5074"/>
    <w:rsid w:val="008B5076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37E"/>
    <w:rsid w:val="008C049C"/>
    <w:rsid w:val="008C052C"/>
    <w:rsid w:val="008C05B2"/>
    <w:rsid w:val="008C0834"/>
    <w:rsid w:val="008C095A"/>
    <w:rsid w:val="008C0AB3"/>
    <w:rsid w:val="008C163A"/>
    <w:rsid w:val="008C1B3D"/>
    <w:rsid w:val="008C1C55"/>
    <w:rsid w:val="008C1E70"/>
    <w:rsid w:val="008C23F0"/>
    <w:rsid w:val="008C291F"/>
    <w:rsid w:val="008C2F2C"/>
    <w:rsid w:val="008C312C"/>
    <w:rsid w:val="008C34F0"/>
    <w:rsid w:val="008C3843"/>
    <w:rsid w:val="008C3D7F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5C4E"/>
    <w:rsid w:val="008C6241"/>
    <w:rsid w:val="008C68BD"/>
    <w:rsid w:val="008C6953"/>
    <w:rsid w:val="008C6E65"/>
    <w:rsid w:val="008C6EDD"/>
    <w:rsid w:val="008C6FFE"/>
    <w:rsid w:val="008C7272"/>
    <w:rsid w:val="008C7395"/>
    <w:rsid w:val="008C7687"/>
    <w:rsid w:val="008C783F"/>
    <w:rsid w:val="008C7B2F"/>
    <w:rsid w:val="008D0239"/>
    <w:rsid w:val="008D0940"/>
    <w:rsid w:val="008D0A33"/>
    <w:rsid w:val="008D0D21"/>
    <w:rsid w:val="008D0EC9"/>
    <w:rsid w:val="008D0FB1"/>
    <w:rsid w:val="008D14B3"/>
    <w:rsid w:val="008D1959"/>
    <w:rsid w:val="008D254B"/>
    <w:rsid w:val="008D25CB"/>
    <w:rsid w:val="008D2D04"/>
    <w:rsid w:val="008D2D2D"/>
    <w:rsid w:val="008D2E96"/>
    <w:rsid w:val="008D3436"/>
    <w:rsid w:val="008D3905"/>
    <w:rsid w:val="008D3E55"/>
    <w:rsid w:val="008D48B6"/>
    <w:rsid w:val="008D4B5B"/>
    <w:rsid w:val="008D5085"/>
    <w:rsid w:val="008D5095"/>
    <w:rsid w:val="008D627E"/>
    <w:rsid w:val="008D62F8"/>
    <w:rsid w:val="008D714C"/>
    <w:rsid w:val="008D75CA"/>
    <w:rsid w:val="008D78F1"/>
    <w:rsid w:val="008D7CB2"/>
    <w:rsid w:val="008E106B"/>
    <w:rsid w:val="008E1097"/>
    <w:rsid w:val="008E12EB"/>
    <w:rsid w:val="008E17A4"/>
    <w:rsid w:val="008E1B10"/>
    <w:rsid w:val="008E1DD6"/>
    <w:rsid w:val="008E2083"/>
    <w:rsid w:val="008E2A29"/>
    <w:rsid w:val="008E2E35"/>
    <w:rsid w:val="008E2EC1"/>
    <w:rsid w:val="008E3482"/>
    <w:rsid w:val="008E354D"/>
    <w:rsid w:val="008E3894"/>
    <w:rsid w:val="008E38C5"/>
    <w:rsid w:val="008E41F3"/>
    <w:rsid w:val="008E4259"/>
    <w:rsid w:val="008E4498"/>
    <w:rsid w:val="008E44EE"/>
    <w:rsid w:val="008E4B53"/>
    <w:rsid w:val="008E52F5"/>
    <w:rsid w:val="008E59CB"/>
    <w:rsid w:val="008E63FB"/>
    <w:rsid w:val="008E7CB0"/>
    <w:rsid w:val="008E7D71"/>
    <w:rsid w:val="008E7F30"/>
    <w:rsid w:val="008F03EA"/>
    <w:rsid w:val="008F04C7"/>
    <w:rsid w:val="008F073E"/>
    <w:rsid w:val="008F1336"/>
    <w:rsid w:val="008F1422"/>
    <w:rsid w:val="008F1828"/>
    <w:rsid w:val="008F196A"/>
    <w:rsid w:val="008F1E99"/>
    <w:rsid w:val="008F207B"/>
    <w:rsid w:val="008F215C"/>
    <w:rsid w:val="008F21EB"/>
    <w:rsid w:val="008F23B2"/>
    <w:rsid w:val="008F26C0"/>
    <w:rsid w:val="008F28C9"/>
    <w:rsid w:val="008F28EA"/>
    <w:rsid w:val="008F3059"/>
    <w:rsid w:val="008F337D"/>
    <w:rsid w:val="008F362A"/>
    <w:rsid w:val="008F3A93"/>
    <w:rsid w:val="008F3E05"/>
    <w:rsid w:val="008F3F29"/>
    <w:rsid w:val="008F3FAC"/>
    <w:rsid w:val="008F418E"/>
    <w:rsid w:val="008F5118"/>
    <w:rsid w:val="008F531F"/>
    <w:rsid w:val="008F5476"/>
    <w:rsid w:val="008F576F"/>
    <w:rsid w:val="008F5940"/>
    <w:rsid w:val="008F5ACC"/>
    <w:rsid w:val="008F5AEA"/>
    <w:rsid w:val="008F5BAA"/>
    <w:rsid w:val="008F5E4F"/>
    <w:rsid w:val="008F5FE3"/>
    <w:rsid w:val="008F63D4"/>
    <w:rsid w:val="008F6982"/>
    <w:rsid w:val="008F6B7A"/>
    <w:rsid w:val="008F7916"/>
    <w:rsid w:val="0090031A"/>
    <w:rsid w:val="0090037E"/>
    <w:rsid w:val="009005E3"/>
    <w:rsid w:val="009006E0"/>
    <w:rsid w:val="00900EB0"/>
    <w:rsid w:val="00900F42"/>
    <w:rsid w:val="00901302"/>
    <w:rsid w:val="009016B2"/>
    <w:rsid w:val="0090189D"/>
    <w:rsid w:val="00901C79"/>
    <w:rsid w:val="00901DAF"/>
    <w:rsid w:val="0090201A"/>
    <w:rsid w:val="0090231D"/>
    <w:rsid w:val="00902D4C"/>
    <w:rsid w:val="0090316B"/>
    <w:rsid w:val="00904183"/>
    <w:rsid w:val="0090452D"/>
    <w:rsid w:val="009047EC"/>
    <w:rsid w:val="00905243"/>
    <w:rsid w:val="0090553E"/>
    <w:rsid w:val="00905558"/>
    <w:rsid w:val="00905E86"/>
    <w:rsid w:val="0090606C"/>
    <w:rsid w:val="009060E4"/>
    <w:rsid w:val="00906210"/>
    <w:rsid w:val="00906C99"/>
    <w:rsid w:val="0090761A"/>
    <w:rsid w:val="009077C0"/>
    <w:rsid w:val="00907DE8"/>
    <w:rsid w:val="00910487"/>
    <w:rsid w:val="00910B4B"/>
    <w:rsid w:val="00910DAA"/>
    <w:rsid w:val="00910E83"/>
    <w:rsid w:val="00910FCD"/>
    <w:rsid w:val="009119DD"/>
    <w:rsid w:val="00911C1F"/>
    <w:rsid w:val="00911C97"/>
    <w:rsid w:val="0091208A"/>
    <w:rsid w:val="00912152"/>
    <w:rsid w:val="009121AD"/>
    <w:rsid w:val="0091253D"/>
    <w:rsid w:val="009131AD"/>
    <w:rsid w:val="00913B5B"/>
    <w:rsid w:val="00913D8D"/>
    <w:rsid w:val="00913EC1"/>
    <w:rsid w:val="00913FD3"/>
    <w:rsid w:val="0091406E"/>
    <w:rsid w:val="0091422C"/>
    <w:rsid w:val="00914C9E"/>
    <w:rsid w:val="009150CB"/>
    <w:rsid w:val="00915295"/>
    <w:rsid w:val="009153F8"/>
    <w:rsid w:val="009156A8"/>
    <w:rsid w:val="00915825"/>
    <w:rsid w:val="00915927"/>
    <w:rsid w:val="00915C92"/>
    <w:rsid w:val="00915DD4"/>
    <w:rsid w:val="00915FD7"/>
    <w:rsid w:val="0091607A"/>
    <w:rsid w:val="00916147"/>
    <w:rsid w:val="00916411"/>
    <w:rsid w:val="00916773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575"/>
    <w:rsid w:val="00921AE9"/>
    <w:rsid w:val="00922684"/>
    <w:rsid w:val="009226AE"/>
    <w:rsid w:val="009227B1"/>
    <w:rsid w:val="00922C45"/>
    <w:rsid w:val="00922FB0"/>
    <w:rsid w:val="009231BE"/>
    <w:rsid w:val="00923664"/>
    <w:rsid w:val="0092380F"/>
    <w:rsid w:val="00923AE6"/>
    <w:rsid w:val="009242F8"/>
    <w:rsid w:val="0092482E"/>
    <w:rsid w:val="00924864"/>
    <w:rsid w:val="00924C6F"/>
    <w:rsid w:val="00924CBC"/>
    <w:rsid w:val="00924F1E"/>
    <w:rsid w:val="00924FEF"/>
    <w:rsid w:val="00925430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4FE"/>
    <w:rsid w:val="0092791E"/>
    <w:rsid w:val="00927C37"/>
    <w:rsid w:val="00927DDB"/>
    <w:rsid w:val="00927E12"/>
    <w:rsid w:val="00927ED7"/>
    <w:rsid w:val="00927FFC"/>
    <w:rsid w:val="00930468"/>
    <w:rsid w:val="009306AD"/>
    <w:rsid w:val="00930908"/>
    <w:rsid w:val="0093096D"/>
    <w:rsid w:val="00930BFE"/>
    <w:rsid w:val="00931222"/>
    <w:rsid w:val="00931424"/>
    <w:rsid w:val="0093170A"/>
    <w:rsid w:val="00931AC2"/>
    <w:rsid w:val="0093234E"/>
    <w:rsid w:val="00932370"/>
    <w:rsid w:val="00932D51"/>
    <w:rsid w:val="00932E40"/>
    <w:rsid w:val="0093308D"/>
    <w:rsid w:val="009335F1"/>
    <w:rsid w:val="00933994"/>
    <w:rsid w:val="00933E85"/>
    <w:rsid w:val="00934A62"/>
    <w:rsid w:val="00934B75"/>
    <w:rsid w:val="00935052"/>
    <w:rsid w:val="009355A3"/>
    <w:rsid w:val="00935B00"/>
    <w:rsid w:val="00936ACD"/>
    <w:rsid w:val="00936BE6"/>
    <w:rsid w:val="00936FA4"/>
    <w:rsid w:val="00937A67"/>
    <w:rsid w:val="00937ECB"/>
    <w:rsid w:val="00940060"/>
    <w:rsid w:val="0094027E"/>
    <w:rsid w:val="00940A9F"/>
    <w:rsid w:val="009413A0"/>
    <w:rsid w:val="00941408"/>
    <w:rsid w:val="0094141D"/>
    <w:rsid w:val="00941640"/>
    <w:rsid w:val="00942139"/>
    <w:rsid w:val="00943237"/>
    <w:rsid w:val="00943332"/>
    <w:rsid w:val="009433D2"/>
    <w:rsid w:val="00943FF9"/>
    <w:rsid w:val="009442EA"/>
    <w:rsid w:val="009445E7"/>
    <w:rsid w:val="00944820"/>
    <w:rsid w:val="00944D71"/>
    <w:rsid w:val="0094551E"/>
    <w:rsid w:val="0094552A"/>
    <w:rsid w:val="00945A50"/>
    <w:rsid w:val="00945CA9"/>
    <w:rsid w:val="00945DC6"/>
    <w:rsid w:val="00945F21"/>
    <w:rsid w:val="00945FFE"/>
    <w:rsid w:val="00946064"/>
    <w:rsid w:val="009460A6"/>
    <w:rsid w:val="009460E8"/>
    <w:rsid w:val="00946897"/>
    <w:rsid w:val="00946949"/>
    <w:rsid w:val="0094720E"/>
    <w:rsid w:val="00947364"/>
    <w:rsid w:val="00947788"/>
    <w:rsid w:val="009479AD"/>
    <w:rsid w:val="009500DE"/>
    <w:rsid w:val="00950E27"/>
    <w:rsid w:val="00950F78"/>
    <w:rsid w:val="00950FA7"/>
    <w:rsid w:val="00950FAC"/>
    <w:rsid w:val="00951988"/>
    <w:rsid w:val="00951B00"/>
    <w:rsid w:val="00951DEF"/>
    <w:rsid w:val="00951F1F"/>
    <w:rsid w:val="009521EE"/>
    <w:rsid w:val="00952EC3"/>
    <w:rsid w:val="00953357"/>
    <w:rsid w:val="00953BB3"/>
    <w:rsid w:val="00953D7B"/>
    <w:rsid w:val="0095486D"/>
    <w:rsid w:val="00954A66"/>
    <w:rsid w:val="0095540E"/>
    <w:rsid w:val="00955760"/>
    <w:rsid w:val="00955D74"/>
    <w:rsid w:val="009563B9"/>
    <w:rsid w:val="009564E3"/>
    <w:rsid w:val="00956687"/>
    <w:rsid w:val="00956AE7"/>
    <w:rsid w:val="00956D61"/>
    <w:rsid w:val="00956EC5"/>
    <w:rsid w:val="009570D5"/>
    <w:rsid w:val="00957983"/>
    <w:rsid w:val="00957F14"/>
    <w:rsid w:val="00960064"/>
    <w:rsid w:val="00960277"/>
    <w:rsid w:val="009606CE"/>
    <w:rsid w:val="0096096A"/>
    <w:rsid w:val="00960AC4"/>
    <w:rsid w:val="00960ED7"/>
    <w:rsid w:val="009615DE"/>
    <w:rsid w:val="00962060"/>
    <w:rsid w:val="0096212C"/>
    <w:rsid w:val="00962453"/>
    <w:rsid w:val="00962A56"/>
    <w:rsid w:val="00962D86"/>
    <w:rsid w:val="00963C4D"/>
    <w:rsid w:val="009646CC"/>
    <w:rsid w:val="009648D0"/>
    <w:rsid w:val="00964C7C"/>
    <w:rsid w:val="009651A9"/>
    <w:rsid w:val="0096560A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578"/>
    <w:rsid w:val="009716DA"/>
    <w:rsid w:val="00971A53"/>
    <w:rsid w:val="0097221F"/>
    <w:rsid w:val="0097275D"/>
    <w:rsid w:val="0097297D"/>
    <w:rsid w:val="00972BE8"/>
    <w:rsid w:val="009731FE"/>
    <w:rsid w:val="00973316"/>
    <w:rsid w:val="00973C9E"/>
    <w:rsid w:val="00973D9F"/>
    <w:rsid w:val="00973E96"/>
    <w:rsid w:val="00974A10"/>
    <w:rsid w:val="00975787"/>
    <w:rsid w:val="00975892"/>
    <w:rsid w:val="009759DE"/>
    <w:rsid w:val="00976000"/>
    <w:rsid w:val="0097626B"/>
    <w:rsid w:val="00976619"/>
    <w:rsid w:val="00976620"/>
    <w:rsid w:val="00976825"/>
    <w:rsid w:val="00976C85"/>
    <w:rsid w:val="00976E3A"/>
    <w:rsid w:val="00977280"/>
    <w:rsid w:val="009777CB"/>
    <w:rsid w:val="00977BBB"/>
    <w:rsid w:val="00977D3E"/>
    <w:rsid w:val="00977D42"/>
    <w:rsid w:val="009804E8"/>
    <w:rsid w:val="00980A5C"/>
    <w:rsid w:val="00980ED2"/>
    <w:rsid w:val="009811F7"/>
    <w:rsid w:val="00981356"/>
    <w:rsid w:val="009813BD"/>
    <w:rsid w:val="00981C06"/>
    <w:rsid w:val="0098217B"/>
    <w:rsid w:val="00982806"/>
    <w:rsid w:val="00982EC9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49AF"/>
    <w:rsid w:val="009854C3"/>
    <w:rsid w:val="009856D4"/>
    <w:rsid w:val="00985942"/>
    <w:rsid w:val="00985F8F"/>
    <w:rsid w:val="00986267"/>
    <w:rsid w:val="009869C2"/>
    <w:rsid w:val="00986DB3"/>
    <w:rsid w:val="009875A2"/>
    <w:rsid w:val="00990D4E"/>
    <w:rsid w:val="0099104A"/>
    <w:rsid w:val="00991206"/>
    <w:rsid w:val="00991961"/>
    <w:rsid w:val="009919CC"/>
    <w:rsid w:val="00991F34"/>
    <w:rsid w:val="00992028"/>
    <w:rsid w:val="009926D0"/>
    <w:rsid w:val="00992769"/>
    <w:rsid w:val="009927F7"/>
    <w:rsid w:val="009929B4"/>
    <w:rsid w:val="00993373"/>
    <w:rsid w:val="00993B50"/>
    <w:rsid w:val="00993C5C"/>
    <w:rsid w:val="00994AAA"/>
    <w:rsid w:val="0099504A"/>
    <w:rsid w:val="00995392"/>
    <w:rsid w:val="00995796"/>
    <w:rsid w:val="009957FB"/>
    <w:rsid w:val="0099581C"/>
    <w:rsid w:val="00995F7E"/>
    <w:rsid w:val="00996CC8"/>
    <w:rsid w:val="00996DB5"/>
    <w:rsid w:val="00997737"/>
    <w:rsid w:val="00997B73"/>
    <w:rsid w:val="009A02D7"/>
    <w:rsid w:val="009A0825"/>
    <w:rsid w:val="009A1F06"/>
    <w:rsid w:val="009A226B"/>
    <w:rsid w:val="009A330E"/>
    <w:rsid w:val="009A3402"/>
    <w:rsid w:val="009A352C"/>
    <w:rsid w:val="009A360E"/>
    <w:rsid w:val="009A3B3E"/>
    <w:rsid w:val="009A4132"/>
    <w:rsid w:val="009A441D"/>
    <w:rsid w:val="009A4AB3"/>
    <w:rsid w:val="009A53A1"/>
    <w:rsid w:val="009A5A46"/>
    <w:rsid w:val="009A5B87"/>
    <w:rsid w:val="009A60BA"/>
    <w:rsid w:val="009A6519"/>
    <w:rsid w:val="009A68A6"/>
    <w:rsid w:val="009A6AB8"/>
    <w:rsid w:val="009A6CEF"/>
    <w:rsid w:val="009A7172"/>
    <w:rsid w:val="009A76CA"/>
    <w:rsid w:val="009A77ED"/>
    <w:rsid w:val="009A78DF"/>
    <w:rsid w:val="009A7C79"/>
    <w:rsid w:val="009B038D"/>
    <w:rsid w:val="009B0A11"/>
    <w:rsid w:val="009B0B77"/>
    <w:rsid w:val="009B15D8"/>
    <w:rsid w:val="009B16A8"/>
    <w:rsid w:val="009B18ED"/>
    <w:rsid w:val="009B2392"/>
    <w:rsid w:val="009B27AE"/>
    <w:rsid w:val="009B2EFB"/>
    <w:rsid w:val="009B31F1"/>
    <w:rsid w:val="009B3929"/>
    <w:rsid w:val="009B3B6A"/>
    <w:rsid w:val="009B3DE8"/>
    <w:rsid w:val="009B4835"/>
    <w:rsid w:val="009B4878"/>
    <w:rsid w:val="009B4A14"/>
    <w:rsid w:val="009B50D2"/>
    <w:rsid w:val="009B53F8"/>
    <w:rsid w:val="009B5665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6BA9"/>
    <w:rsid w:val="009B71B2"/>
    <w:rsid w:val="009B786E"/>
    <w:rsid w:val="009B7A36"/>
    <w:rsid w:val="009B7C35"/>
    <w:rsid w:val="009C033D"/>
    <w:rsid w:val="009C05B7"/>
    <w:rsid w:val="009C0A16"/>
    <w:rsid w:val="009C0CAD"/>
    <w:rsid w:val="009C1252"/>
    <w:rsid w:val="009C18EA"/>
    <w:rsid w:val="009C1E11"/>
    <w:rsid w:val="009C20F5"/>
    <w:rsid w:val="009C277B"/>
    <w:rsid w:val="009C3C6C"/>
    <w:rsid w:val="009C3D23"/>
    <w:rsid w:val="009C4931"/>
    <w:rsid w:val="009C58EF"/>
    <w:rsid w:val="009C5C02"/>
    <w:rsid w:val="009C5F84"/>
    <w:rsid w:val="009C691E"/>
    <w:rsid w:val="009C6C8F"/>
    <w:rsid w:val="009C6CED"/>
    <w:rsid w:val="009C6F46"/>
    <w:rsid w:val="009C6F6F"/>
    <w:rsid w:val="009C70AF"/>
    <w:rsid w:val="009C7571"/>
    <w:rsid w:val="009C75A0"/>
    <w:rsid w:val="009C77F6"/>
    <w:rsid w:val="009C79B6"/>
    <w:rsid w:val="009D0358"/>
    <w:rsid w:val="009D0815"/>
    <w:rsid w:val="009D14B7"/>
    <w:rsid w:val="009D1ED7"/>
    <w:rsid w:val="009D2830"/>
    <w:rsid w:val="009D2B54"/>
    <w:rsid w:val="009D2E98"/>
    <w:rsid w:val="009D331D"/>
    <w:rsid w:val="009D362B"/>
    <w:rsid w:val="009D362F"/>
    <w:rsid w:val="009D373C"/>
    <w:rsid w:val="009D3842"/>
    <w:rsid w:val="009D3853"/>
    <w:rsid w:val="009D3EA6"/>
    <w:rsid w:val="009D42A3"/>
    <w:rsid w:val="009D442B"/>
    <w:rsid w:val="009D44F8"/>
    <w:rsid w:val="009D4663"/>
    <w:rsid w:val="009D5954"/>
    <w:rsid w:val="009D6175"/>
    <w:rsid w:val="009D674A"/>
    <w:rsid w:val="009D6F72"/>
    <w:rsid w:val="009D75BE"/>
    <w:rsid w:val="009D75E6"/>
    <w:rsid w:val="009D783A"/>
    <w:rsid w:val="009D7C00"/>
    <w:rsid w:val="009E09A7"/>
    <w:rsid w:val="009E0C03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37E2"/>
    <w:rsid w:val="009E4213"/>
    <w:rsid w:val="009E43A5"/>
    <w:rsid w:val="009E4FE1"/>
    <w:rsid w:val="009E528D"/>
    <w:rsid w:val="009E5AC5"/>
    <w:rsid w:val="009E5BAE"/>
    <w:rsid w:val="009E5D6A"/>
    <w:rsid w:val="009E61D3"/>
    <w:rsid w:val="009E62EA"/>
    <w:rsid w:val="009E64D6"/>
    <w:rsid w:val="009E6C41"/>
    <w:rsid w:val="009E6F6B"/>
    <w:rsid w:val="009E74D2"/>
    <w:rsid w:val="009E7C00"/>
    <w:rsid w:val="009E7F68"/>
    <w:rsid w:val="009F0348"/>
    <w:rsid w:val="009F0A90"/>
    <w:rsid w:val="009F1C7C"/>
    <w:rsid w:val="009F1D44"/>
    <w:rsid w:val="009F206E"/>
    <w:rsid w:val="009F2713"/>
    <w:rsid w:val="009F27EE"/>
    <w:rsid w:val="009F31E4"/>
    <w:rsid w:val="009F344D"/>
    <w:rsid w:val="009F382A"/>
    <w:rsid w:val="009F3D67"/>
    <w:rsid w:val="009F419F"/>
    <w:rsid w:val="009F42E6"/>
    <w:rsid w:val="009F44AF"/>
    <w:rsid w:val="009F46A9"/>
    <w:rsid w:val="009F46CD"/>
    <w:rsid w:val="009F478A"/>
    <w:rsid w:val="009F49B0"/>
    <w:rsid w:val="009F4E7A"/>
    <w:rsid w:val="009F4E93"/>
    <w:rsid w:val="009F4F54"/>
    <w:rsid w:val="009F5FF9"/>
    <w:rsid w:val="009F6346"/>
    <w:rsid w:val="009F6629"/>
    <w:rsid w:val="009F69DE"/>
    <w:rsid w:val="009F6BC9"/>
    <w:rsid w:val="009F6E27"/>
    <w:rsid w:val="009F73EE"/>
    <w:rsid w:val="009F7626"/>
    <w:rsid w:val="009F7800"/>
    <w:rsid w:val="009F7966"/>
    <w:rsid w:val="009F7C3E"/>
    <w:rsid w:val="00A00770"/>
    <w:rsid w:val="00A00893"/>
    <w:rsid w:val="00A0170A"/>
    <w:rsid w:val="00A017DC"/>
    <w:rsid w:val="00A02394"/>
    <w:rsid w:val="00A02D3B"/>
    <w:rsid w:val="00A03A39"/>
    <w:rsid w:val="00A03E1D"/>
    <w:rsid w:val="00A04BF3"/>
    <w:rsid w:val="00A05142"/>
    <w:rsid w:val="00A055E9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A9"/>
    <w:rsid w:val="00A07AE1"/>
    <w:rsid w:val="00A07D2C"/>
    <w:rsid w:val="00A07D8E"/>
    <w:rsid w:val="00A1055A"/>
    <w:rsid w:val="00A10871"/>
    <w:rsid w:val="00A108B0"/>
    <w:rsid w:val="00A10E10"/>
    <w:rsid w:val="00A11017"/>
    <w:rsid w:val="00A1142C"/>
    <w:rsid w:val="00A11F85"/>
    <w:rsid w:val="00A13137"/>
    <w:rsid w:val="00A13625"/>
    <w:rsid w:val="00A136E7"/>
    <w:rsid w:val="00A147D2"/>
    <w:rsid w:val="00A14857"/>
    <w:rsid w:val="00A14F9D"/>
    <w:rsid w:val="00A15269"/>
    <w:rsid w:val="00A153EB"/>
    <w:rsid w:val="00A1577D"/>
    <w:rsid w:val="00A15A10"/>
    <w:rsid w:val="00A15B5D"/>
    <w:rsid w:val="00A15C68"/>
    <w:rsid w:val="00A1636F"/>
    <w:rsid w:val="00A1663A"/>
    <w:rsid w:val="00A16D56"/>
    <w:rsid w:val="00A16F5F"/>
    <w:rsid w:val="00A176DA"/>
    <w:rsid w:val="00A17995"/>
    <w:rsid w:val="00A206A3"/>
    <w:rsid w:val="00A210B9"/>
    <w:rsid w:val="00A21400"/>
    <w:rsid w:val="00A214E4"/>
    <w:rsid w:val="00A2171F"/>
    <w:rsid w:val="00A21833"/>
    <w:rsid w:val="00A220ED"/>
    <w:rsid w:val="00A236D9"/>
    <w:rsid w:val="00A23A84"/>
    <w:rsid w:val="00A23C89"/>
    <w:rsid w:val="00A23F1E"/>
    <w:rsid w:val="00A23F79"/>
    <w:rsid w:val="00A23FF5"/>
    <w:rsid w:val="00A24210"/>
    <w:rsid w:val="00A2486D"/>
    <w:rsid w:val="00A257C6"/>
    <w:rsid w:val="00A2674D"/>
    <w:rsid w:val="00A26D3E"/>
    <w:rsid w:val="00A27135"/>
    <w:rsid w:val="00A277B0"/>
    <w:rsid w:val="00A278AB"/>
    <w:rsid w:val="00A27C39"/>
    <w:rsid w:val="00A30550"/>
    <w:rsid w:val="00A30838"/>
    <w:rsid w:val="00A3117C"/>
    <w:rsid w:val="00A3185A"/>
    <w:rsid w:val="00A31E96"/>
    <w:rsid w:val="00A31ECA"/>
    <w:rsid w:val="00A32455"/>
    <w:rsid w:val="00A326E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487"/>
    <w:rsid w:val="00A37519"/>
    <w:rsid w:val="00A376D5"/>
    <w:rsid w:val="00A378C5"/>
    <w:rsid w:val="00A37A04"/>
    <w:rsid w:val="00A40396"/>
    <w:rsid w:val="00A407B8"/>
    <w:rsid w:val="00A409C5"/>
    <w:rsid w:val="00A40A1F"/>
    <w:rsid w:val="00A40AB9"/>
    <w:rsid w:val="00A410D7"/>
    <w:rsid w:val="00A413F4"/>
    <w:rsid w:val="00A4196B"/>
    <w:rsid w:val="00A41A9B"/>
    <w:rsid w:val="00A41C1A"/>
    <w:rsid w:val="00A41F9A"/>
    <w:rsid w:val="00A4203C"/>
    <w:rsid w:val="00A4271B"/>
    <w:rsid w:val="00A42E55"/>
    <w:rsid w:val="00A43305"/>
    <w:rsid w:val="00A435D0"/>
    <w:rsid w:val="00A439C5"/>
    <w:rsid w:val="00A43A24"/>
    <w:rsid w:val="00A44065"/>
    <w:rsid w:val="00A445BE"/>
    <w:rsid w:val="00A445E9"/>
    <w:rsid w:val="00A44A23"/>
    <w:rsid w:val="00A44A81"/>
    <w:rsid w:val="00A44C56"/>
    <w:rsid w:val="00A44CA3"/>
    <w:rsid w:val="00A44D5D"/>
    <w:rsid w:val="00A45401"/>
    <w:rsid w:val="00A458B0"/>
    <w:rsid w:val="00A45BFC"/>
    <w:rsid w:val="00A45DC6"/>
    <w:rsid w:val="00A462C2"/>
    <w:rsid w:val="00A46BB9"/>
    <w:rsid w:val="00A46E3D"/>
    <w:rsid w:val="00A4714D"/>
    <w:rsid w:val="00A47876"/>
    <w:rsid w:val="00A47A82"/>
    <w:rsid w:val="00A47C36"/>
    <w:rsid w:val="00A504ED"/>
    <w:rsid w:val="00A50CEB"/>
    <w:rsid w:val="00A51195"/>
    <w:rsid w:val="00A51243"/>
    <w:rsid w:val="00A5139C"/>
    <w:rsid w:val="00A51693"/>
    <w:rsid w:val="00A51756"/>
    <w:rsid w:val="00A52156"/>
    <w:rsid w:val="00A52424"/>
    <w:rsid w:val="00A527B8"/>
    <w:rsid w:val="00A52DD6"/>
    <w:rsid w:val="00A532D9"/>
    <w:rsid w:val="00A5372B"/>
    <w:rsid w:val="00A538B4"/>
    <w:rsid w:val="00A53B3B"/>
    <w:rsid w:val="00A5425C"/>
    <w:rsid w:val="00A54B70"/>
    <w:rsid w:val="00A55412"/>
    <w:rsid w:val="00A5592F"/>
    <w:rsid w:val="00A5593A"/>
    <w:rsid w:val="00A55EF1"/>
    <w:rsid w:val="00A5650C"/>
    <w:rsid w:val="00A56F96"/>
    <w:rsid w:val="00A5712E"/>
    <w:rsid w:val="00A574E8"/>
    <w:rsid w:val="00A57965"/>
    <w:rsid w:val="00A579A5"/>
    <w:rsid w:val="00A602C6"/>
    <w:rsid w:val="00A60325"/>
    <w:rsid w:val="00A6119C"/>
    <w:rsid w:val="00A6148E"/>
    <w:rsid w:val="00A61DDC"/>
    <w:rsid w:val="00A61FEA"/>
    <w:rsid w:val="00A6265F"/>
    <w:rsid w:val="00A635A2"/>
    <w:rsid w:val="00A6360A"/>
    <w:rsid w:val="00A63615"/>
    <w:rsid w:val="00A6382A"/>
    <w:rsid w:val="00A648C1"/>
    <w:rsid w:val="00A649F3"/>
    <w:rsid w:val="00A6575B"/>
    <w:rsid w:val="00A65820"/>
    <w:rsid w:val="00A65A6B"/>
    <w:rsid w:val="00A664BB"/>
    <w:rsid w:val="00A67565"/>
    <w:rsid w:val="00A678C5"/>
    <w:rsid w:val="00A67EFC"/>
    <w:rsid w:val="00A67FF4"/>
    <w:rsid w:val="00A7030F"/>
    <w:rsid w:val="00A7046C"/>
    <w:rsid w:val="00A707B1"/>
    <w:rsid w:val="00A7084F"/>
    <w:rsid w:val="00A70C66"/>
    <w:rsid w:val="00A70FFB"/>
    <w:rsid w:val="00A718D9"/>
    <w:rsid w:val="00A71B28"/>
    <w:rsid w:val="00A71B89"/>
    <w:rsid w:val="00A7239E"/>
    <w:rsid w:val="00A723F1"/>
    <w:rsid w:val="00A72563"/>
    <w:rsid w:val="00A72920"/>
    <w:rsid w:val="00A72DD1"/>
    <w:rsid w:val="00A73DA8"/>
    <w:rsid w:val="00A7414A"/>
    <w:rsid w:val="00A748D0"/>
    <w:rsid w:val="00A757B6"/>
    <w:rsid w:val="00A75BD3"/>
    <w:rsid w:val="00A75FD3"/>
    <w:rsid w:val="00A760AC"/>
    <w:rsid w:val="00A768E0"/>
    <w:rsid w:val="00A769A2"/>
    <w:rsid w:val="00A76B8E"/>
    <w:rsid w:val="00A7789E"/>
    <w:rsid w:val="00A77BF8"/>
    <w:rsid w:val="00A77C6C"/>
    <w:rsid w:val="00A77D34"/>
    <w:rsid w:val="00A77D7D"/>
    <w:rsid w:val="00A8001E"/>
    <w:rsid w:val="00A80454"/>
    <w:rsid w:val="00A804E2"/>
    <w:rsid w:val="00A812C2"/>
    <w:rsid w:val="00A8177D"/>
    <w:rsid w:val="00A81CBF"/>
    <w:rsid w:val="00A81CF2"/>
    <w:rsid w:val="00A81E09"/>
    <w:rsid w:val="00A83219"/>
    <w:rsid w:val="00A83727"/>
    <w:rsid w:val="00A84737"/>
    <w:rsid w:val="00A8496E"/>
    <w:rsid w:val="00A84F33"/>
    <w:rsid w:val="00A85A58"/>
    <w:rsid w:val="00A85AEE"/>
    <w:rsid w:val="00A867DE"/>
    <w:rsid w:val="00A87395"/>
    <w:rsid w:val="00A877A8"/>
    <w:rsid w:val="00A87CDC"/>
    <w:rsid w:val="00A90110"/>
    <w:rsid w:val="00A90126"/>
    <w:rsid w:val="00A90170"/>
    <w:rsid w:val="00A908A7"/>
    <w:rsid w:val="00A90BDB"/>
    <w:rsid w:val="00A90FF9"/>
    <w:rsid w:val="00A9107A"/>
    <w:rsid w:val="00A91AAD"/>
    <w:rsid w:val="00A91D70"/>
    <w:rsid w:val="00A9208C"/>
    <w:rsid w:val="00A920FA"/>
    <w:rsid w:val="00A9294E"/>
    <w:rsid w:val="00A92A2B"/>
    <w:rsid w:val="00A92C97"/>
    <w:rsid w:val="00A92E07"/>
    <w:rsid w:val="00A92E81"/>
    <w:rsid w:val="00A93065"/>
    <w:rsid w:val="00A934C4"/>
    <w:rsid w:val="00A93812"/>
    <w:rsid w:val="00A9387A"/>
    <w:rsid w:val="00A93C00"/>
    <w:rsid w:val="00A94C76"/>
    <w:rsid w:val="00A95723"/>
    <w:rsid w:val="00A95AC6"/>
    <w:rsid w:val="00A95FA5"/>
    <w:rsid w:val="00A961C9"/>
    <w:rsid w:val="00A96315"/>
    <w:rsid w:val="00A96A75"/>
    <w:rsid w:val="00A96EB6"/>
    <w:rsid w:val="00A97F5E"/>
    <w:rsid w:val="00AA05C4"/>
    <w:rsid w:val="00AA07E5"/>
    <w:rsid w:val="00AA081C"/>
    <w:rsid w:val="00AA08FD"/>
    <w:rsid w:val="00AA0DFE"/>
    <w:rsid w:val="00AA1957"/>
    <w:rsid w:val="00AA2464"/>
    <w:rsid w:val="00AA2A46"/>
    <w:rsid w:val="00AA2E90"/>
    <w:rsid w:val="00AA301E"/>
    <w:rsid w:val="00AA38A7"/>
    <w:rsid w:val="00AA3A97"/>
    <w:rsid w:val="00AA3CC2"/>
    <w:rsid w:val="00AA3F5A"/>
    <w:rsid w:val="00AA4072"/>
    <w:rsid w:val="00AA4237"/>
    <w:rsid w:val="00AA4B6A"/>
    <w:rsid w:val="00AA4C4D"/>
    <w:rsid w:val="00AA4F5E"/>
    <w:rsid w:val="00AA52DE"/>
    <w:rsid w:val="00AA5896"/>
    <w:rsid w:val="00AA5F3C"/>
    <w:rsid w:val="00AA5F7C"/>
    <w:rsid w:val="00AA5FDF"/>
    <w:rsid w:val="00AA6382"/>
    <w:rsid w:val="00AA652A"/>
    <w:rsid w:val="00AA6FE3"/>
    <w:rsid w:val="00AA70D4"/>
    <w:rsid w:val="00AA71EA"/>
    <w:rsid w:val="00AA7681"/>
    <w:rsid w:val="00AA7FC4"/>
    <w:rsid w:val="00AB0607"/>
    <w:rsid w:val="00AB0F7F"/>
    <w:rsid w:val="00AB1820"/>
    <w:rsid w:val="00AB21A8"/>
    <w:rsid w:val="00AB22C9"/>
    <w:rsid w:val="00AB2432"/>
    <w:rsid w:val="00AB24FA"/>
    <w:rsid w:val="00AB2553"/>
    <w:rsid w:val="00AB2DB2"/>
    <w:rsid w:val="00AB30D9"/>
    <w:rsid w:val="00AB313E"/>
    <w:rsid w:val="00AB3A09"/>
    <w:rsid w:val="00AB4007"/>
    <w:rsid w:val="00AB413D"/>
    <w:rsid w:val="00AB41D8"/>
    <w:rsid w:val="00AB46D4"/>
    <w:rsid w:val="00AB4BB7"/>
    <w:rsid w:val="00AB5400"/>
    <w:rsid w:val="00AB54FD"/>
    <w:rsid w:val="00AB5871"/>
    <w:rsid w:val="00AB5D12"/>
    <w:rsid w:val="00AB676F"/>
    <w:rsid w:val="00AB6C0D"/>
    <w:rsid w:val="00AB7470"/>
    <w:rsid w:val="00AB7B82"/>
    <w:rsid w:val="00AB7CC0"/>
    <w:rsid w:val="00AC00BE"/>
    <w:rsid w:val="00AC04FA"/>
    <w:rsid w:val="00AC0AF4"/>
    <w:rsid w:val="00AC0BC2"/>
    <w:rsid w:val="00AC0E50"/>
    <w:rsid w:val="00AC17BD"/>
    <w:rsid w:val="00AC1D25"/>
    <w:rsid w:val="00AC1F0A"/>
    <w:rsid w:val="00AC1FCD"/>
    <w:rsid w:val="00AC20C6"/>
    <w:rsid w:val="00AC30DF"/>
    <w:rsid w:val="00AC3659"/>
    <w:rsid w:val="00AC3B54"/>
    <w:rsid w:val="00AC4573"/>
    <w:rsid w:val="00AC4A70"/>
    <w:rsid w:val="00AC4CF4"/>
    <w:rsid w:val="00AC4E4E"/>
    <w:rsid w:val="00AC5045"/>
    <w:rsid w:val="00AC5080"/>
    <w:rsid w:val="00AC5614"/>
    <w:rsid w:val="00AC56C5"/>
    <w:rsid w:val="00AC62A8"/>
    <w:rsid w:val="00AC6879"/>
    <w:rsid w:val="00AC72AD"/>
    <w:rsid w:val="00AC7403"/>
    <w:rsid w:val="00AC7933"/>
    <w:rsid w:val="00AD08CB"/>
    <w:rsid w:val="00AD093E"/>
    <w:rsid w:val="00AD18A1"/>
    <w:rsid w:val="00AD1DB0"/>
    <w:rsid w:val="00AD25D2"/>
    <w:rsid w:val="00AD2806"/>
    <w:rsid w:val="00AD2D22"/>
    <w:rsid w:val="00AD4150"/>
    <w:rsid w:val="00AD45C3"/>
    <w:rsid w:val="00AD5258"/>
    <w:rsid w:val="00AD526B"/>
    <w:rsid w:val="00AD52AE"/>
    <w:rsid w:val="00AD641A"/>
    <w:rsid w:val="00AD651C"/>
    <w:rsid w:val="00AD6637"/>
    <w:rsid w:val="00AD66BD"/>
    <w:rsid w:val="00AD67C8"/>
    <w:rsid w:val="00AD6903"/>
    <w:rsid w:val="00AD6B08"/>
    <w:rsid w:val="00AD6BAE"/>
    <w:rsid w:val="00AD6E00"/>
    <w:rsid w:val="00AD732C"/>
    <w:rsid w:val="00AD7352"/>
    <w:rsid w:val="00AD7416"/>
    <w:rsid w:val="00AD7D34"/>
    <w:rsid w:val="00AD7F6D"/>
    <w:rsid w:val="00AE0244"/>
    <w:rsid w:val="00AE0494"/>
    <w:rsid w:val="00AE0641"/>
    <w:rsid w:val="00AE0CD4"/>
    <w:rsid w:val="00AE18FD"/>
    <w:rsid w:val="00AE1F4A"/>
    <w:rsid w:val="00AE203C"/>
    <w:rsid w:val="00AE22DC"/>
    <w:rsid w:val="00AE23A4"/>
    <w:rsid w:val="00AE23E0"/>
    <w:rsid w:val="00AE2765"/>
    <w:rsid w:val="00AE28EF"/>
    <w:rsid w:val="00AE2959"/>
    <w:rsid w:val="00AE30C3"/>
    <w:rsid w:val="00AE319C"/>
    <w:rsid w:val="00AE36A0"/>
    <w:rsid w:val="00AE36A6"/>
    <w:rsid w:val="00AE3D78"/>
    <w:rsid w:val="00AE3F10"/>
    <w:rsid w:val="00AE481B"/>
    <w:rsid w:val="00AE486D"/>
    <w:rsid w:val="00AE4D86"/>
    <w:rsid w:val="00AE4F16"/>
    <w:rsid w:val="00AE5091"/>
    <w:rsid w:val="00AE524B"/>
    <w:rsid w:val="00AE53F5"/>
    <w:rsid w:val="00AE55B7"/>
    <w:rsid w:val="00AE5636"/>
    <w:rsid w:val="00AE563C"/>
    <w:rsid w:val="00AE570B"/>
    <w:rsid w:val="00AE5743"/>
    <w:rsid w:val="00AE5B2C"/>
    <w:rsid w:val="00AE67AD"/>
    <w:rsid w:val="00AE69C1"/>
    <w:rsid w:val="00AE7F39"/>
    <w:rsid w:val="00AF0309"/>
    <w:rsid w:val="00AF03BE"/>
    <w:rsid w:val="00AF0578"/>
    <w:rsid w:val="00AF058D"/>
    <w:rsid w:val="00AF0905"/>
    <w:rsid w:val="00AF0AB4"/>
    <w:rsid w:val="00AF0C14"/>
    <w:rsid w:val="00AF0F2C"/>
    <w:rsid w:val="00AF10DC"/>
    <w:rsid w:val="00AF1229"/>
    <w:rsid w:val="00AF1BD8"/>
    <w:rsid w:val="00AF2087"/>
    <w:rsid w:val="00AF2312"/>
    <w:rsid w:val="00AF2444"/>
    <w:rsid w:val="00AF289A"/>
    <w:rsid w:val="00AF3EDD"/>
    <w:rsid w:val="00AF4834"/>
    <w:rsid w:val="00AF48ED"/>
    <w:rsid w:val="00AF4D05"/>
    <w:rsid w:val="00AF5340"/>
    <w:rsid w:val="00AF5500"/>
    <w:rsid w:val="00AF612E"/>
    <w:rsid w:val="00AF62FD"/>
    <w:rsid w:val="00AF6620"/>
    <w:rsid w:val="00AF6777"/>
    <w:rsid w:val="00AF6907"/>
    <w:rsid w:val="00AF69C1"/>
    <w:rsid w:val="00AF6B32"/>
    <w:rsid w:val="00AF725D"/>
    <w:rsid w:val="00AF7C2E"/>
    <w:rsid w:val="00AF7F05"/>
    <w:rsid w:val="00AF7F09"/>
    <w:rsid w:val="00B0014E"/>
    <w:rsid w:val="00B002D5"/>
    <w:rsid w:val="00B00368"/>
    <w:rsid w:val="00B00A3C"/>
    <w:rsid w:val="00B00EC2"/>
    <w:rsid w:val="00B014F0"/>
    <w:rsid w:val="00B016F5"/>
    <w:rsid w:val="00B01716"/>
    <w:rsid w:val="00B01BE4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1C1"/>
    <w:rsid w:val="00B0423D"/>
    <w:rsid w:val="00B043EE"/>
    <w:rsid w:val="00B04B8A"/>
    <w:rsid w:val="00B04C96"/>
    <w:rsid w:val="00B04EEC"/>
    <w:rsid w:val="00B051D4"/>
    <w:rsid w:val="00B0570A"/>
    <w:rsid w:val="00B0571B"/>
    <w:rsid w:val="00B05A19"/>
    <w:rsid w:val="00B05CBE"/>
    <w:rsid w:val="00B0693A"/>
    <w:rsid w:val="00B06A40"/>
    <w:rsid w:val="00B072F7"/>
    <w:rsid w:val="00B0749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2D31"/>
    <w:rsid w:val="00B13016"/>
    <w:rsid w:val="00B13069"/>
    <w:rsid w:val="00B13267"/>
    <w:rsid w:val="00B1335F"/>
    <w:rsid w:val="00B13558"/>
    <w:rsid w:val="00B13D76"/>
    <w:rsid w:val="00B13E82"/>
    <w:rsid w:val="00B13FF9"/>
    <w:rsid w:val="00B14134"/>
    <w:rsid w:val="00B141FA"/>
    <w:rsid w:val="00B14228"/>
    <w:rsid w:val="00B14E51"/>
    <w:rsid w:val="00B15416"/>
    <w:rsid w:val="00B1612B"/>
    <w:rsid w:val="00B1643C"/>
    <w:rsid w:val="00B1643E"/>
    <w:rsid w:val="00B168A6"/>
    <w:rsid w:val="00B16A1F"/>
    <w:rsid w:val="00B16BFE"/>
    <w:rsid w:val="00B1746B"/>
    <w:rsid w:val="00B17A20"/>
    <w:rsid w:val="00B20DFA"/>
    <w:rsid w:val="00B2108B"/>
    <w:rsid w:val="00B218DE"/>
    <w:rsid w:val="00B2199E"/>
    <w:rsid w:val="00B21B7C"/>
    <w:rsid w:val="00B23296"/>
    <w:rsid w:val="00B235C7"/>
    <w:rsid w:val="00B23826"/>
    <w:rsid w:val="00B23E1E"/>
    <w:rsid w:val="00B2523F"/>
    <w:rsid w:val="00B253D8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6D9"/>
    <w:rsid w:val="00B2673B"/>
    <w:rsid w:val="00B26F0D"/>
    <w:rsid w:val="00B27DD9"/>
    <w:rsid w:val="00B27EB2"/>
    <w:rsid w:val="00B27F63"/>
    <w:rsid w:val="00B30135"/>
    <w:rsid w:val="00B313A1"/>
    <w:rsid w:val="00B316D5"/>
    <w:rsid w:val="00B31EC2"/>
    <w:rsid w:val="00B320BB"/>
    <w:rsid w:val="00B32220"/>
    <w:rsid w:val="00B322E2"/>
    <w:rsid w:val="00B3288C"/>
    <w:rsid w:val="00B32C5A"/>
    <w:rsid w:val="00B32FCC"/>
    <w:rsid w:val="00B333D5"/>
    <w:rsid w:val="00B343B4"/>
    <w:rsid w:val="00B34573"/>
    <w:rsid w:val="00B34A62"/>
    <w:rsid w:val="00B34AA7"/>
    <w:rsid w:val="00B34B38"/>
    <w:rsid w:val="00B34C3A"/>
    <w:rsid w:val="00B34F22"/>
    <w:rsid w:val="00B35495"/>
    <w:rsid w:val="00B358F7"/>
    <w:rsid w:val="00B35BA1"/>
    <w:rsid w:val="00B35F36"/>
    <w:rsid w:val="00B35FBF"/>
    <w:rsid w:val="00B36140"/>
    <w:rsid w:val="00B3647F"/>
    <w:rsid w:val="00B3650F"/>
    <w:rsid w:val="00B36DAF"/>
    <w:rsid w:val="00B374EF"/>
    <w:rsid w:val="00B375F0"/>
    <w:rsid w:val="00B37708"/>
    <w:rsid w:val="00B3786C"/>
    <w:rsid w:val="00B379A1"/>
    <w:rsid w:val="00B37D2A"/>
    <w:rsid w:val="00B4021B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808"/>
    <w:rsid w:val="00B44936"/>
    <w:rsid w:val="00B44AB9"/>
    <w:rsid w:val="00B44C75"/>
    <w:rsid w:val="00B44F1F"/>
    <w:rsid w:val="00B452CB"/>
    <w:rsid w:val="00B4546B"/>
    <w:rsid w:val="00B45A8C"/>
    <w:rsid w:val="00B45F49"/>
    <w:rsid w:val="00B4694E"/>
    <w:rsid w:val="00B472FD"/>
    <w:rsid w:val="00B47405"/>
    <w:rsid w:val="00B47B71"/>
    <w:rsid w:val="00B47D07"/>
    <w:rsid w:val="00B5010E"/>
    <w:rsid w:val="00B50376"/>
    <w:rsid w:val="00B503E8"/>
    <w:rsid w:val="00B50593"/>
    <w:rsid w:val="00B508F4"/>
    <w:rsid w:val="00B50D49"/>
    <w:rsid w:val="00B50E2D"/>
    <w:rsid w:val="00B50E86"/>
    <w:rsid w:val="00B510C2"/>
    <w:rsid w:val="00B51456"/>
    <w:rsid w:val="00B51B62"/>
    <w:rsid w:val="00B51CD8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41A"/>
    <w:rsid w:val="00B54543"/>
    <w:rsid w:val="00B5499A"/>
    <w:rsid w:val="00B54F48"/>
    <w:rsid w:val="00B54FEE"/>
    <w:rsid w:val="00B55ACD"/>
    <w:rsid w:val="00B55D67"/>
    <w:rsid w:val="00B562C8"/>
    <w:rsid w:val="00B564CF"/>
    <w:rsid w:val="00B56742"/>
    <w:rsid w:val="00B56999"/>
    <w:rsid w:val="00B571DA"/>
    <w:rsid w:val="00B5742A"/>
    <w:rsid w:val="00B57F9C"/>
    <w:rsid w:val="00B6028E"/>
    <w:rsid w:val="00B607B3"/>
    <w:rsid w:val="00B60AC7"/>
    <w:rsid w:val="00B61C26"/>
    <w:rsid w:val="00B61D01"/>
    <w:rsid w:val="00B61EED"/>
    <w:rsid w:val="00B6316F"/>
    <w:rsid w:val="00B63982"/>
    <w:rsid w:val="00B63F62"/>
    <w:rsid w:val="00B6465D"/>
    <w:rsid w:val="00B648DF"/>
    <w:rsid w:val="00B65047"/>
    <w:rsid w:val="00B652DA"/>
    <w:rsid w:val="00B6539C"/>
    <w:rsid w:val="00B65B1B"/>
    <w:rsid w:val="00B65D32"/>
    <w:rsid w:val="00B65DFA"/>
    <w:rsid w:val="00B65DFB"/>
    <w:rsid w:val="00B66005"/>
    <w:rsid w:val="00B6633F"/>
    <w:rsid w:val="00B67264"/>
    <w:rsid w:val="00B71240"/>
    <w:rsid w:val="00B714C8"/>
    <w:rsid w:val="00B7170E"/>
    <w:rsid w:val="00B71A3D"/>
    <w:rsid w:val="00B71CAB"/>
    <w:rsid w:val="00B71D0F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6F4"/>
    <w:rsid w:val="00B7479C"/>
    <w:rsid w:val="00B74E75"/>
    <w:rsid w:val="00B74EFF"/>
    <w:rsid w:val="00B75061"/>
    <w:rsid w:val="00B75377"/>
    <w:rsid w:val="00B75931"/>
    <w:rsid w:val="00B75DFF"/>
    <w:rsid w:val="00B75F3E"/>
    <w:rsid w:val="00B7634F"/>
    <w:rsid w:val="00B7637E"/>
    <w:rsid w:val="00B768A4"/>
    <w:rsid w:val="00B76B44"/>
    <w:rsid w:val="00B76B5E"/>
    <w:rsid w:val="00B76BBD"/>
    <w:rsid w:val="00B77621"/>
    <w:rsid w:val="00B77E25"/>
    <w:rsid w:val="00B80222"/>
    <w:rsid w:val="00B80342"/>
    <w:rsid w:val="00B8096A"/>
    <w:rsid w:val="00B80A05"/>
    <w:rsid w:val="00B81586"/>
    <w:rsid w:val="00B81D13"/>
    <w:rsid w:val="00B82258"/>
    <w:rsid w:val="00B82562"/>
    <w:rsid w:val="00B830E3"/>
    <w:rsid w:val="00B83AB4"/>
    <w:rsid w:val="00B83F04"/>
    <w:rsid w:val="00B84E78"/>
    <w:rsid w:val="00B856E7"/>
    <w:rsid w:val="00B85B06"/>
    <w:rsid w:val="00B85D0D"/>
    <w:rsid w:val="00B85EC3"/>
    <w:rsid w:val="00B85FD4"/>
    <w:rsid w:val="00B86DDB"/>
    <w:rsid w:val="00B87CBF"/>
    <w:rsid w:val="00B905CF"/>
    <w:rsid w:val="00B908E3"/>
    <w:rsid w:val="00B908E5"/>
    <w:rsid w:val="00B90D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14D"/>
    <w:rsid w:val="00B94870"/>
    <w:rsid w:val="00B953E6"/>
    <w:rsid w:val="00B95604"/>
    <w:rsid w:val="00B960F1"/>
    <w:rsid w:val="00B961F0"/>
    <w:rsid w:val="00B965DB"/>
    <w:rsid w:val="00B96F0B"/>
    <w:rsid w:val="00B97151"/>
    <w:rsid w:val="00B97199"/>
    <w:rsid w:val="00B973FB"/>
    <w:rsid w:val="00B9746E"/>
    <w:rsid w:val="00B97529"/>
    <w:rsid w:val="00B97793"/>
    <w:rsid w:val="00BA02DA"/>
    <w:rsid w:val="00BA0AE9"/>
    <w:rsid w:val="00BA14DA"/>
    <w:rsid w:val="00BA1510"/>
    <w:rsid w:val="00BA1918"/>
    <w:rsid w:val="00BA1937"/>
    <w:rsid w:val="00BA1BDA"/>
    <w:rsid w:val="00BA1C58"/>
    <w:rsid w:val="00BA20F6"/>
    <w:rsid w:val="00BA263E"/>
    <w:rsid w:val="00BA26E8"/>
    <w:rsid w:val="00BA2D81"/>
    <w:rsid w:val="00BA317E"/>
    <w:rsid w:val="00BA329E"/>
    <w:rsid w:val="00BA32CA"/>
    <w:rsid w:val="00BA3B87"/>
    <w:rsid w:val="00BA3BF8"/>
    <w:rsid w:val="00BA3CE9"/>
    <w:rsid w:val="00BA41BB"/>
    <w:rsid w:val="00BA44CF"/>
    <w:rsid w:val="00BA4BA6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1DC"/>
    <w:rsid w:val="00BA7773"/>
    <w:rsid w:val="00BA7B65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3F1"/>
    <w:rsid w:val="00BB55A7"/>
    <w:rsid w:val="00BB5C6E"/>
    <w:rsid w:val="00BB5D72"/>
    <w:rsid w:val="00BB60ED"/>
    <w:rsid w:val="00BB64FA"/>
    <w:rsid w:val="00BB6657"/>
    <w:rsid w:val="00BB66AB"/>
    <w:rsid w:val="00BB6CDB"/>
    <w:rsid w:val="00BB709B"/>
    <w:rsid w:val="00BB7292"/>
    <w:rsid w:val="00BB7547"/>
    <w:rsid w:val="00BB790E"/>
    <w:rsid w:val="00BB7A72"/>
    <w:rsid w:val="00BC0242"/>
    <w:rsid w:val="00BC04C5"/>
    <w:rsid w:val="00BC0536"/>
    <w:rsid w:val="00BC1420"/>
    <w:rsid w:val="00BC1442"/>
    <w:rsid w:val="00BC1B48"/>
    <w:rsid w:val="00BC1B50"/>
    <w:rsid w:val="00BC1E82"/>
    <w:rsid w:val="00BC208D"/>
    <w:rsid w:val="00BC2187"/>
    <w:rsid w:val="00BC2359"/>
    <w:rsid w:val="00BC2851"/>
    <w:rsid w:val="00BC2922"/>
    <w:rsid w:val="00BC295D"/>
    <w:rsid w:val="00BC2C5B"/>
    <w:rsid w:val="00BC2CD6"/>
    <w:rsid w:val="00BC2CE5"/>
    <w:rsid w:val="00BC2F7A"/>
    <w:rsid w:val="00BC3084"/>
    <w:rsid w:val="00BC371F"/>
    <w:rsid w:val="00BC3CDA"/>
    <w:rsid w:val="00BC3E98"/>
    <w:rsid w:val="00BC3F46"/>
    <w:rsid w:val="00BC4298"/>
    <w:rsid w:val="00BC4658"/>
    <w:rsid w:val="00BC48A3"/>
    <w:rsid w:val="00BC497A"/>
    <w:rsid w:val="00BC49E4"/>
    <w:rsid w:val="00BC4D27"/>
    <w:rsid w:val="00BC4DF5"/>
    <w:rsid w:val="00BC54B4"/>
    <w:rsid w:val="00BC5761"/>
    <w:rsid w:val="00BC5B5B"/>
    <w:rsid w:val="00BC623D"/>
    <w:rsid w:val="00BC6525"/>
    <w:rsid w:val="00BC66AB"/>
    <w:rsid w:val="00BC723F"/>
    <w:rsid w:val="00BC761D"/>
    <w:rsid w:val="00BD0098"/>
    <w:rsid w:val="00BD03A8"/>
    <w:rsid w:val="00BD060C"/>
    <w:rsid w:val="00BD066C"/>
    <w:rsid w:val="00BD1494"/>
    <w:rsid w:val="00BD1C9A"/>
    <w:rsid w:val="00BD23D8"/>
    <w:rsid w:val="00BD2709"/>
    <w:rsid w:val="00BD2AFD"/>
    <w:rsid w:val="00BD32B9"/>
    <w:rsid w:val="00BD3455"/>
    <w:rsid w:val="00BD39A3"/>
    <w:rsid w:val="00BD3D44"/>
    <w:rsid w:val="00BD3E58"/>
    <w:rsid w:val="00BD4906"/>
    <w:rsid w:val="00BD53BE"/>
    <w:rsid w:val="00BD5555"/>
    <w:rsid w:val="00BD570A"/>
    <w:rsid w:val="00BD5911"/>
    <w:rsid w:val="00BD602B"/>
    <w:rsid w:val="00BD60FD"/>
    <w:rsid w:val="00BD6263"/>
    <w:rsid w:val="00BD6621"/>
    <w:rsid w:val="00BD6832"/>
    <w:rsid w:val="00BD6F26"/>
    <w:rsid w:val="00BD6F8B"/>
    <w:rsid w:val="00BD7134"/>
    <w:rsid w:val="00BD7511"/>
    <w:rsid w:val="00BD753D"/>
    <w:rsid w:val="00BD78BD"/>
    <w:rsid w:val="00BD7933"/>
    <w:rsid w:val="00BD7A85"/>
    <w:rsid w:val="00BD7EE3"/>
    <w:rsid w:val="00BE0387"/>
    <w:rsid w:val="00BE0C5F"/>
    <w:rsid w:val="00BE0CBE"/>
    <w:rsid w:val="00BE116A"/>
    <w:rsid w:val="00BE12EC"/>
    <w:rsid w:val="00BE1741"/>
    <w:rsid w:val="00BE1D2C"/>
    <w:rsid w:val="00BE3154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397"/>
    <w:rsid w:val="00BE6EBB"/>
    <w:rsid w:val="00BE719C"/>
    <w:rsid w:val="00BE7347"/>
    <w:rsid w:val="00BE735A"/>
    <w:rsid w:val="00BE74B7"/>
    <w:rsid w:val="00BE7EB6"/>
    <w:rsid w:val="00BF00E7"/>
    <w:rsid w:val="00BF010F"/>
    <w:rsid w:val="00BF018F"/>
    <w:rsid w:val="00BF0572"/>
    <w:rsid w:val="00BF084A"/>
    <w:rsid w:val="00BF0A24"/>
    <w:rsid w:val="00BF139D"/>
    <w:rsid w:val="00BF1A0E"/>
    <w:rsid w:val="00BF1A90"/>
    <w:rsid w:val="00BF1B4A"/>
    <w:rsid w:val="00BF2018"/>
    <w:rsid w:val="00BF2365"/>
    <w:rsid w:val="00BF2416"/>
    <w:rsid w:val="00BF3343"/>
    <w:rsid w:val="00BF36BF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B91"/>
    <w:rsid w:val="00BF5CC7"/>
    <w:rsid w:val="00BF5E22"/>
    <w:rsid w:val="00BF657A"/>
    <w:rsid w:val="00BF6BB6"/>
    <w:rsid w:val="00BF6BE4"/>
    <w:rsid w:val="00BF6D2E"/>
    <w:rsid w:val="00BF79D5"/>
    <w:rsid w:val="00BF7EB7"/>
    <w:rsid w:val="00C00023"/>
    <w:rsid w:val="00C004EE"/>
    <w:rsid w:val="00C00872"/>
    <w:rsid w:val="00C00A4D"/>
    <w:rsid w:val="00C00CF8"/>
    <w:rsid w:val="00C01188"/>
    <w:rsid w:val="00C013D8"/>
    <w:rsid w:val="00C013E6"/>
    <w:rsid w:val="00C01E4F"/>
    <w:rsid w:val="00C02201"/>
    <w:rsid w:val="00C02231"/>
    <w:rsid w:val="00C023C2"/>
    <w:rsid w:val="00C02747"/>
    <w:rsid w:val="00C02836"/>
    <w:rsid w:val="00C02E1E"/>
    <w:rsid w:val="00C0330A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840"/>
    <w:rsid w:val="00C06C7D"/>
    <w:rsid w:val="00C06DF8"/>
    <w:rsid w:val="00C07090"/>
    <w:rsid w:val="00C070C6"/>
    <w:rsid w:val="00C07AC8"/>
    <w:rsid w:val="00C07C8B"/>
    <w:rsid w:val="00C1073A"/>
    <w:rsid w:val="00C1076C"/>
    <w:rsid w:val="00C108FC"/>
    <w:rsid w:val="00C1094C"/>
    <w:rsid w:val="00C10A39"/>
    <w:rsid w:val="00C11106"/>
    <w:rsid w:val="00C116F1"/>
    <w:rsid w:val="00C11CE8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D5"/>
    <w:rsid w:val="00C13806"/>
    <w:rsid w:val="00C13A72"/>
    <w:rsid w:val="00C14069"/>
    <w:rsid w:val="00C1416C"/>
    <w:rsid w:val="00C142E0"/>
    <w:rsid w:val="00C14552"/>
    <w:rsid w:val="00C14E5C"/>
    <w:rsid w:val="00C154DB"/>
    <w:rsid w:val="00C155F5"/>
    <w:rsid w:val="00C15942"/>
    <w:rsid w:val="00C159BF"/>
    <w:rsid w:val="00C15EA2"/>
    <w:rsid w:val="00C15ED5"/>
    <w:rsid w:val="00C168F3"/>
    <w:rsid w:val="00C16B3E"/>
    <w:rsid w:val="00C16E1D"/>
    <w:rsid w:val="00C178FC"/>
    <w:rsid w:val="00C179FD"/>
    <w:rsid w:val="00C17F47"/>
    <w:rsid w:val="00C201C4"/>
    <w:rsid w:val="00C20B90"/>
    <w:rsid w:val="00C20C90"/>
    <w:rsid w:val="00C20DB5"/>
    <w:rsid w:val="00C21951"/>
    <w:rsid w:val="00C220DF"/>
    <w:rsid w:val="00C2225D"/>
    <w:rsid w:val="00C225A6"/>
    <w:rsid w:val="00C23085"/>
    <w:rsid w:val="00C231C3"/>
    <w:rsid w:val="00C2367D"/>
    <w:rsid w:val="00C240B0"/>
    <w:rsid w:val="00C249DA"/>
    <w:rsid w:val="00C25025"/>
    <w:rsid w:val="00C25406"/>
    <w:rsid w:val="00C25757"/>
    <w:rsid w:val="00C267E8"/>
    <w:rsid w:val="00C26B0F"/>
    <w:rsid w:val="00C26EED"/>
    <w:rsid w:val="00C27135"/>
    <w:rsid w:val="00C27993"/>
    <w:rsid w:val="00C30023"/>
    <w:rsid w:val="00C3047C"/>
    <w:rsid w:val="00C3055A"/>
    <w:rsid w:val="00C305BF"/>
    <w:rsid w:val="00C30827"/>
    <w:rsid w:val="00C30DAE"/>
    <w:rsid w:val="00C30E2E"/>
    <w:rsid w:val="00C310F1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421B"/>
    <w:rsid w:val="00C354A3"/>
    <w:rsid w:val="00C3552C"/>
    <w:rsid w:val="00C359AC"/>
    <w:rsid w:val="00C35A9D"/>
    <w:rsid w:val="00C3652F"/>
    <w:rsid w:val="00C366D8"/>
    <w:rsid w:val="00C36E12"/>
    <w:rsid w:val="00C37CC6"/>
    <w:rsid w:val="00C37F32"/>
    <w:rsid w:val="00C40ED7"/>
    <w:rsid w:val="00C41498"/>
    <w:rsid w:val="00C415B1"/>
    <w:rsid w:val="00C41679"/>
    <w:rsid w:val="00C41AEE"/>
    <w:rsid w:val="00C41EA7"/>
    <w:rsid w:val="00C42431"/>
    <w:rsid w:val="00C424BB"/>
    <w:rsid w:val="00C42C0C"/>
    <w:rsid w:val="00C42F07"/>
    <w:rsid w:val="00C4335F"/>
    <w:rsid w:val="00C44955"/>
    <w:rsid w:val="00C4536F"/>
    <w:rsid w:val="00C4542F"/>
    <w:rsid w:val="00C4563C"/>
    <w:rsid w:val="00C45756"/>
    <w:rsid w:val="00C45972"/>
    <w:rsid w:val="00C45BCC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BBB"/>
    <w:rsid w:val="00C50E0F"/>
    <w:rsid w:val="00C50F5A"/>
    <w:rsid w:val="00C5107B"/>
    <w:rsid w:val="00C512E1"/>
    <w:rsid w:val="00C5134A"/>
    <w:rsid w:val="00C517BA"/>
    <w:rsid w:val="00C526BD"/>
    <w:rsid w:val="00C52859"/>
    <w:rsid w:val="00C537E1"/>
    <w:rsid w:val="00C53826"/>
    <w:rsid w:val="00C54892"/>
    <w:rsid w:val="00C54BC4"/>
    <w:rsid w:val="00C54D51"/>
    <w:rsid w:val="00C558E6"/>
    <w:rsid w:val="00C55CF4"/>
    <w:rsid w:val="00C55F2B"/>
    <w:rsid w:val="00C56062"/>
    <w:rsid w:val="00C561BE"/>
    <w:rsid w:val="00C5691E"/>
    <w:rsid w:val="00C5692C"/>
    <w:rsid w:val="00C577B3"/>
    <w:rsid w:val="00C57C40"/>
    <w:rsid w:val="00C57CEF"/>
    <w:rsid w:val="00C57D43"/>
    <w:rsid w:val="00C6096A"/>
    <w:rsid w:val="00C60D7A"/>
    <w:rsid w:val="00C61564"/>
    <w:rsid w:val="00C615EA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2F97"/>
    <w:rsid w:val="00C63A46"/>
    <w:rsid w:val="00C63E04"/>
    <w:rsid w:val="00C6415C"/>
    <w:rsid w:val="00C64582"/>
    <w:rsid w:val="00C64856"/>
    <w:rsid w:val="00C648E4"/>
    <w:rsid w:val="00C64F7D"/>
    <w:rsid w:val="00C6503C"/>
    <w:rsid w:val="00C65423"/>
    <w:rsid w:val="00C65A79"/>
    <w:rsid w:val="00C65C1C"/>
    <w:rsid w:val="00C6688C"/>
    <w:rsid w:val="00C66A30"/>
    <w:rsid w:val="00C66B75"/>
    <w:rsid w:val="00C67528"/>
    <w:rsid w:val="00C7027D"/>
    <w:rsid w:val="00C702C9"/>
    <w:rsid w:val="00C703A7"/>
    <w:rsid w:val="00C705C7"/>
    <w:rsid w:val="00C70881"/>
    <w:rsid w:val="00C70901"/>
    <w:rsid w:val="00C70B0B"/>
    <w:rsid w:val="00C70CC9"/>
    <w:rsid w:val="00C70F92"/>
    <w:rsid w:val="00C720B7"/>
    <w:rsid w:val="00C72708"/>
    <w:rsid w:val="00C72E2A"/>
    <w:rsid w:val="00C73232"/>
    <w:rsid w:val="00C73424"/>
    <w:rsid w:val="00C73A9C"/>
    <w:rsid w:val="00C73C64"/>
    <w:rsid w:val="00C73E23"/>
    <w:rsid w:val="00C74067"/>
    <w:rsid w:val="00C742C8"/>
    <w:rsid w:val="00C74370"/>
    <w:rsid w:val="00C746D8"/>
    <w:rsid w:val="00C74922"/>
    <w:rsid w:val="00C7525D"/>
    <w:rsid w:val="00C760A2"/>
    <w:rsid w:val="00C76254"/>
    <w:rsid w:val="00C7657F"/>
    <w:rsid w:val="00C765B5"/>
    <w:rsid w:val="00C76709"/>
    <w:rsid w:val="00C76841"/>
    <w:rsid w:val="00C770A2"/>
    <w:rsid w:val="00C80A06"/>
    <w:rsid w:val="00C810E4"/>
    <w:rsid w:val="00C815C4"/>
    <w:rsid w:val="00C81BEC"/>
    <w:rsid w:val="00C81E64"/>
    <w:rsid w:val="00C827F2"/>
    <w:rsid w:val="00C829E4"/>
    <w:rsid w:val="00C82A2A"/>
    <w:rsid w:val="00C82C5F"/>
    <w:rsid w:val="00C82E0F"/>
    <w:rsid w:val="00C8385D"/>
    <w:rsid w:val="00C83F6C"/>
    <w:rsid w:val="00C84122"/>
    <w:rsid w:val="00C8435B"/>
    <w:rsid w:val="00C84368"/>
    <w:rsid w:val="00C8468D"/>
    <w:rsid w:val="00C8501D"/>
    <w:rsid w:val="00C85024"/>
    <w:rsid w:val="00C850F7"/>
    <w:rsid w:val="00C858C2"/>
    <w:rsid w:val="00C85ACD"/>
    <w:rsid w:val="00C85ED8"/>
    <w:rsid w:val="00C86114"/>
    <w:rsid w:val="00C8617D"/>
    <w:rsid w:val="00C86227"/>
    <w:rsid w:val="00C86357"/>
    <w:rsid w:val="00C86379"/>
    <w:rsid w:val="00C864C0"/>
    <w:rsid w:val="00C869BE"/>
    <w:rsid w:val="00C86B1E"/>
    <w:rsid w:val="00C86C1E"/>
    <w:rsid w:val="00C86E09"/>
    <w:rsid w:val="00C876F8"/>
    <w:rsid w:val="00C87744"/>
    <w:rsid w:val="00C87CFF"/>
    <w:rsid w:val="00C87F2B"/>
    <w:rsid w:val="00C90205"/>
    <w:rsid w:val="00C90213"/>
    <w:rsid w:val="00C90617"/>
    <w:rsid w:val="00C91857"/>
    <w:rsid w:val="00C91B84"/>
    <w:rsid w:val="00C921A2"/>
    <w:rsid w:val="00C925CE"/>
    <w:rsid w:val="00C926EA"/>
    <w:rsid w:val="00C92BCF"/>
    <w:rsid w:val="00C92DD7"/>
    <w:rsid w:val="00C93FD7"/>
    <w:rsid w:val="00C93FF7"/>
    <w:rsid w:val="00C94CE4"/>
    <w:rsid w:val="00C95014"/>
    <w:rsid w:val="00C95595"/>
    <w:rsid w:val="00C955E4"/>
    <w:rsid w:val="00C956DD"/>
    <w:rsid w:val="00C95EB2"/>
    <w:rsid w:val="00C95F43"/>
    <w:rsid w:val="00C964FA"/>
    <w:rsid w:val="00C96725"/>
    <w:rsid w:val="00C971CA"/>
    <w:rsid w:val="00C9745F"/>
    <w:rsid w:val="00C975FE"/>
    <w:rsid w:val="00C97729"/>
    <w:rsid w:val="00C978A7"/>
    <w:rsid w:val="00CA041C"/>
    <w:rsid w:val="00CA0597"/>
    <w:rsid w:val="00CA0815"/>
    <w:rsid w:val="00CA0CCC"/>
    <w:rsid w:val="00CA10C0"/>
    <w:rsid w:val="00CA1193"/>
    <w:rsid w:val="00CA1422"/>
    <w:rsid w:val="00CA1930"/>
    <w:rsid w:val="00CA194B"/>
    <w:rsid w:val="00CA1997"/>
    <w:rsid w:val="00CA1E53"/>
    <w:rsid w:val="00CA21E5"/>
    <w:rsid w:val="00CA2572"/>
    <w:rsid w:val="00CA2BEE"/>
    <w:rsid w:val="00CA3583"/>
    <w:rsid w:val="00CA375F"/>
    <w:rsid w:val="00CA391C"/>
    <w:rsid w:val="00CA3A92"/>
    <w:rsid w:val="00CA44B0"/>
    <w:rsid w:val="00CA4E95"/>
    <w:rsid w:val="00CA5040"/>
    <w:rsid w:val="00CA515F"/>
    <w:rsid w:val="00CA5365"/>
    <w:rsid w:val="00CA5427"/>
    <w:rsid w:val="00CA5FFC"/>
    <w:rsid w:val="00CA6053"/>
    <w:rsid w:val="00CA64F9"/>
    <w:rsid w:val="00CA6FB3"/>
    <w:rsid w:val="00CA71D0"/>
    <w:rsid w:val="00CA7519"/>
    <w:rsid w:val="00CA7906"/>
    <w:rsid w:val="00CA7E77"/>
    <w:rsid w:val="00CB0106"/>
    <w:rsid w:val="00CB07AB"/>
    <w:rsid w:val="00CB0B10"/>
    <w:rsid w:val="00CB0FC4"/>
    <w:rsid w:val="00CB180C"/>
    <w:rsid w:val="00CB1B0D"/>
    <w:rsid w:val="00CB1B4E"/>
    <w:rsid w:val="00CB1CC7"/>
    <w:rsid w:val="00CB1EA9"/>
    <w:rsid w:val="00CB24EB"/>
    <w:rsid w:val="00CB275D"/>
    <w:rsid w:val="00CB27DD"/>
    <w:rsid w:val="00CB2B1B"/>
    <w:rsid w:val="00CB2B43"/>
    <w:rsid w:val="00CB2BA4"/>
    <w:rsid w:val="00CB3057"/>
    <w:rsid w:val="00CB3440"/>
    <w:rsid w:val="00CB3B8B"/>
    <w:rsid w:val="00CB3D5A"/>
    <w:rsid w:val="00CB40EE"/>
    <w:rsid w:val="00CB4244"/>
    <w:rsid w:val="00CB44AF"/>
    <w:rsid w:val="00CB4E3B"/>
    <w:rsid w:val="00CB5115"/>
    <w:rsid w:val="00CB5143"/>
    <w:rsid w:val="00CB5AD3"/>
    <w:rsid w:val="00CB5D1D"/>
    <w:rsid w:val="00CB5F7D"/>
    <w:rsid w:val="00CB622E"/>
    <w:rsid w:val="00CB6E5A"/>
    <w:rsid w:val="00CB6F4E"/>
    <w:rsid w:val="00CB7158"/>
    <w:rsid w:val="00CB71BA"/>
    <w:rsid w:val="00CB734C"/>
    <w:rsid w:val="00CB74E5"/>
    <w:rsid w:val="00CB77B8"/>
    <w:rsid w:val="00CB7D1B"/>
    <w:rsid w:val="00CC006F"/>
    <w:rsid w:val="00CC0376"/>
    <w:rsid w:val="00CC055D"/>
    <w:rsid w:val="00CC05E0"/>
    <w:rsid w:val="00CC07EC"/>
    <w:rsid w:val="00CC087B"/>
    <w:rsid w:val="00CC1348"/>
    <w:rsid w:val="00CC16C6"/>
    <w:rsid w:val="00CC1A03"/>
    <w:rsid w:val="00CC1A61"/>
    <w:rsid w:val="00CC1B8E"/>
    <w:rsid w:val="00CC1E9F"/>
    <w:rsid w:val="00CC2055"/>
    <w:rsid w:val="00CC22E2"/>
    <w:rsid w:val="00CC235D"/>
    <w:rsid w:val="00CC25D9"/>
    <w:rsid w:val="00CC2801"/>
    <w:rsid w:val="00CC3292"/>
    <w:rsid w:val="00CC3567"/>
    <w:rsid w:val="00CC371A"/>
    <w:rsid w:val="00CC3878"/>
    <w:rsid w:val="00CC38BB"/>
    <w:rsid w:val="00CC402C"/>
    <w:rsid w:val="00CC4031"/>
    <w:rsid w:val="00CC4421"/>
    <w:rsid w:val="00CC4C74"/>
    <w:rsid w:val="00CC560B"/>
    <w:rsid w:val="00CC57D3"/>
    <w:rsid w:val="00CC6F9E"/>
    <w:rsid w:val="00CC79A6"/>
    <w:rsid w:val="00CD03A8"/>
    <w:rsid w:val="00CD040F"/>
    <w:rsid w:val="00CD052F"/>
    <w:rsid w:val="00CD06F2"/>
    <w:rsid w:val="00CD09C6"/>
    <w:rsid w:val="00CD0EC0"/>
    <w:rsid w:val="00CD11CB"/>
    <w:rsid w:val="00CD16B7"/>
    <w:rsid w:val="00CD2FA0"/>
    <w:rsid w:val="00CD31F8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BDF"/>
    <w:rsid w:val="00CD6E80"/>
    <w:rsid w:val="00CD7114"/>
    <w:rsid w:val="00CD7741"/>
    <w:rsid w:val="00CE007A"/>
    <w:rsid w:val="00CE03F3"/>
    <w:rsid w:val="00CE0579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50E"/>
    <w:rsid w:val="00CE2745"/>
    <w:rsid w:val="00CE2920"/>
    <w:rsid w:val="00CE2B2D"/>
    <w:rsid w:val="00CE2E09"/>
    <w:rsid w:val="00CE2F41"/>
    <w:rsid w:val="00CE300B"/>
    <w:rsid w:val="00CE37DD"/>
    <w:rsid w:val="00CE3A94"/>
    <w:rsid w:val="00CE3EF8"/>
    <w:rsid w:val="00CE4227"/>
    <w:rsid w:val="00CE48D4"/>
    <w:rsid w:val="00CE4F49"/>
    <w:rsid w:val="00CE5267"/>
    <w:rsid w:val="00CE5681"/>
    <w:rsid w:val="00CE589B"/>
    <w:rsid w:val="00CE5B38"/>
    <w:rsid w:val="00CE5C36"/>
    <w:rsid w:val="00CE61C5"/>
    <w:rsid w:val="00CE67C2"/>
    <w:rsid w:val="00CE6901"/>
    <w:rsid w:val="00CE6E6C"/>
    <w:rsid w:val="00CE710E"/>
    <w:rsid w:val="00CE71AD"/>
    <w:rsid w:val="00CE764F"/>
    <w:rsid w:val="00CF0126"/>
    <w:rsid w:val="00CF025C"/>
    <w:rsid w:val="00CF06E9"/>
    <w:rsid w:val="00CF095E"/>
    <w:rsid w:val="00CF0AEB"/>
    <w:rsid w:val="00CF0E86"/>
    <w:rsid w:val="00CF1286"/>
    <w:rsid w:val="00CF18D5"/>
    <w:rsid w:val="00CF1AF6"/>
    <w:rsid w:val="00CF1D35"/>
    <w:rsid w:val="00CF2389"/>
    <w:rsid w:val="00CF26B3"/>
    <w:rsid w:val="00CF2B1E"/>
    <w:rsid w:val="00CF32ED"/>
    <w:rsid w:val="00CF34B2"/>
    <w:rsid w:val="00CF3608"/>
    <w:rsid w:val="00CF3929"/>
    <w:rsid w:val="00CF3C8E"/>
    <w:rsid w:val="00CF3CFC"/>
    <w:rsid w:val="00CF55C1"/>
    <w:rsid w:val="00CF582D"/>
    <w:rsid w:val="00CF5C21"/>
    <w:rsid w:val="00CF5EE4"/>
    <w:rsid w:val="00CF5FA2"/>
    <w:rsid w:val="00CF607C"/>
    <w:rsid w:val="00CF61A3"/>
    <w:rsid w:val="00CF62F5"/>
    <w:rsid w:val="00CF6373"/>
    <w:rsid w:val="00CF688A"/>
    <w:rsid w:val="00CF6E97"/>
    <w:rsid w:val="00CF7270"/>
    <w:rsid w:val="00CF72BE"/>
    <w:rsid w:val="00CF7BAC"/>
    <w:rsid w:val="00CF7CC9"/>
    <w:rsid w:val="00CF7D61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887"/>
    <w:rsid w:val="00D02F6A"/>
    <w:rsid w:val="00D03D3B"/>
    <w:rsid w:val="00D03E85"/>
    <w:rsid w:val="00D03ED5"/>
    <w:rsid w:val="00D03F50"/>
    <w:rsid w:val="00D03FA1"/>
    <w:rsid w:val="00D0445D"/>
    <w:rsid w:val="00D0485C"/>
    <w:rsid w:val="00D04A5F"/>
    <w:rsid w:val="00D04D36"/>
    <w:rsid w:val="00D05366"/>
    <w:rsid w:val="00D0555A"/>
    <w:rsid w:val="00D0566B"/>
    <w:rsid w:val="00D05692"/>
    <w:rsid w:val="00D058BF"/>
    <w:rsid w:val="00D05FB8"/>
    <w:rsid w:val="00D063B3"/>
    <w:rsid w:val="00D065BE"/>
    <w:rsid w:val="00D06667"/>
    <w:rsid w:val="00D07BBE"/>
    <w:rsid w:val="00D10135"/>
    <w:rsid w:val="00D106D0"/>
    <w:rsid w:val="00D10C5B"/>
    <w:rsid w:val="00D11B97"/>
    <w:rsid w:val="00D12675"/>
    <w:rsid w:val="00D126E8"/>
    <w:rsid w:val="00D128B9"/>
    <w:rsid w:val="00D128C5"/>
    <w:rsid w:val="00D12904"/>
    <w:rsid w:val="00D12A45"/>
    <w:rsid w:val="00D13189"/>
    <w:rsid w:val="00D13348"/>
    <w:rsid w:val="00D13413"/>
    <w:rsid w:val="00D1385F"/>
    <w:rsid w:val="00D13D04"/>
    <w:rsid w:val="00D13F95"/>
    <w:rsid w:val="00D14035"/>
    <w:rsid w:val="00D141B8"/>
    <w:rsid w:val="00D14575"/>
    <w:rsid w:val="00D1474C"/>
    <w:rsid w:val="00D14A03"/>
    <w:rsid w:val="00D14A8A"/>
    <w:rsid w:val="00D14BA6"/>
    <w:rsid w:val="00D14DF9"/>
    <w:rsid w:val="00D14E2D"/>
    <w:rsid w:val="00D153E6"/>
    <w:rsid w:val="00D15726"/>
    <w:rsid w:val="00D15DD2"/>
    <w:rsid w:val="00D15F56"/>
    <w:rsid w:val="00D16166"/>
    <w:rsid w:val="00D167DD"/>
    <w:rsid w:val="00D16C92"/>
    <w:rsid w:val="00D16ED8"/>
    <w:rsid w:val="00D17744"/>
    <w:rsid w:val="00D17C76"/>
    <w:rsid w:val="00D17CF9"/>
    <w:rsid w:val="00D17FDD"/>
    <w:rsid w:val="00D2025D"/>
    <w:rsid w:val="00D202F6"/>
    <w:rsid w:val="00D20BF7"/>
    <w:rsid w:val="00D21182"/>
    <w:rsid w:val="00D212C2"/>
    <w:rsid w:val="00D215B3"/>
    <w:rsid w:val="00D21A0C"/>
    <w:rsid w:val="00D21A58"/>
    <w:rsid w:val="00D21AA7"/>
    <w:rsid w:val="00D22041"/>
    <w:rsid w:val="00D220FB"/>
    <w:rsid w:val="00D2216D"/>
    <w:rsid w:val="00D224D2"/>
    <w:rsid w:val="00D2257C"/>
    <w:rsid w:val="00D233AB"/>
    <w:rsid w:val="00D2356B"/>
    <w:rsid w:val="00D23BEC"/>
    <w:rsid w:val="00D24112"/>
    <w:rsid w:val="00D24BAA"/>
    <w:rsid w:val="00D24E70"/>
    <w:rsid w:val="00D25789"/>
    <w:rsid w:val="00D258C5"/>
    <w:rsid w:val="00D2607B"/>
    <w:rsid w:val="00D2634D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5D4"/>
    <w:rsid w:val="00D30A5D"/>
    <w:rsid w:val="00D31114"/>
    <w:rsid w:val="00D3191D"/>
    <w:rsid w:val="00D31CF6"/>
    <w:rsid w:val="00D31E7A"/>
    <w:rsid w:val="00D32205"/>
    <w:rsid w:val="00D3234E"/>
    <w:rsid w:val="00D3247C"/>
    <w:rsid w:val="00D32847"/>
    <w:rsid w:val="00D32E43"/>
    <w:rsid w:val="00D33380"/>
    <w:rsid w:val="00D334D6"/>
    <w:rsid w:val="00D339D8"/>
    <w:rsid w:val="00D349FF"/>
    <w:rsid w:val="00D34FCF"/>
    <w:rsid w:val="00D351D5"/>
    <w:rsid w:val="00D351DE"/>
    <w:rsid w:val="00D35349"/>
    <w:rsid w:val="00D354D8"/>
    <w:rsid w:val="00D356EB"/>
    <w:rsid w:val="00D35816"/>
    <w:rsid w:val="00D35910"/>
    <w:rsid w:val="00D35A43"/>
    <w:rsid w:val="00D3606A"/>
    <w:rsid w:val="00D362C4"/>
    <w:rsid w:val="00D36843"/>
    <w:rsid w:val="00D36B64"/>
    <w:rsid w:val="00D36BB3"/>
    <w:rsid w:val="00D370A4"/>
    <w:rsid w:val="00D37A2B"/>
    <w:rsid w:val="00D37BBE"/>
    <w:rsid w:val="00D37CF7"/>
    <w:rsid w:val="00D37EA4"/>
    <w:rsid w:val="00D37F70"/>
    <w:rsid w:val="00D403DB"/>
    <w:rsid w:val="00D40478"/>
    <w:rsid w:val="00D407B6"/>
    <w:rsid w:val="00D40809"/>
    <w:rsid w:val="00D40A43"/>
    <w:rsid w:val="00D40D20"/>
    <w:rsid w:val="00D40DE7"/>
    <w:rsid w:val="00D40E57"/>
    <w:rsid w:val="00D4256A"/>
    <w:rsid w:val="00D42706"/>
    <w:rsid w:val="00D42CCF"/>
    <w:rsid w:val="00D42D03"/>
    <w:rsid w:val="00D43888"/>
    <w:rsid w:val="00D442EE"/>
    <w:rsid w:val="00D443AD"/>
    <w:rsid w:val="00D444CD"/>
    <w:rsid w:val="00D448FB"/>
    <w:rsid w:val="00D44FA7"/>
    <w:rsid w:val="00D45339"/>
    <w:rsid w:val="00D45DE6"/>
    <w:rsid w:val="00D465FF"/>
    <w:rsid w:val="00D46D86"/>
    <w:rsid w:val="00D46FA3"/>
    <w:rsid w:val="00D474DE"/>
    <w:rsid w:val="00D47741"/>
    <w:rsid w:val="00D47A99"/>
    <w:rsid w:val="00D5017A"/>
    <w:rsid w:val="00D50218"/>
    <w:rsid w:val="00D5066E"/>
    <w:rsid w:val="00D50906"/>
    <w:rsid w:val="00D50917"/>
    <w:rsid w:val="00D509C9"/>
    <w:rsid w:val="00D50BD8"/>
    <w:rsid w:val="00D511A1"/>
    <w:rsid w:val="00D51228"/>
    <w:rsid w:val="00D5145A"/>
    <w:rsid w:val="00D5149B"/>
    <w:rsid w:val="00D51662"/>
    <w:rsid w:val="00D518BB"/>
    <w:rsid w:val="00D51B4D"/>
    <w:rsid w:val="00D51CB6"/>
    <w:rsid w:val="00D52DB4"/>
    <w:rsid w:val="00D52DDA"/>
    <w:rsid w:val="00D52FC2"/>
    <w:rsid w:val="00D53C22"/>
    <w:rsid w:val="00D5484F"/>
    <w:rsid w:val="00D549AD"/>
    <w:rsid w:val="00D54C0F"/>
    <w:rsid w:val="00D552F3"/>
    <w:rsid w:val="00D555B0"/>
    <w:rsid w:val="00D562A8"/>
    <w:rsid w:val="00D564A2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0B77"/>
    <w:rsid w:val="00D61148"/>
    <w:rsid w:val="00D61932"/>
    <w:rsid w:val="00D61F17"/>
    <w:rsid w:val="00D622E3"/>
    <w:rsid w:val="00D6238F"/>
    <w:rsid w:val="00D6283C"/>
    <w:rsid w:val="00D631C8"/>
    <w:rsid w:val="00D63398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5EA7"/>
    <w:rsid w:val="00D66206"/>
    <w:rsid w:val="00D66317"/>
    <w:rsid w:val="00D663EF"/>
    <w:rsid w:val="00D66B9A"/>
    <w:rsid w:val="00D66D96"/>
    <w:rsid w:val="00D6705E"/>
    <w:rsid w:val="00D67969"/>
    <w:rsid w:val="00D67D9A"/>
    <w:rsid w:val="00D70428"/>
    <w:rsid w:val="00D70653"/>
    <w:rsid w:val="00D70A76"/>
    <w:rsid w:val="00D70D87"/>
    <w:rsid w:val="00D70EA4"/>
    <w:rsid w:val="00D71207"/>
    <w:rsid w:val="00D715F5"/>
    <w:rsid w:val="00D71F36"/>
    <w:rsid w:val="00D720AF"/>
    <w:rsid w:val="00D72300"/>
    <w:rsid w:val="00D72369"/>
    <w:rsid w:val="00D72926"/>
    <w:rsid w:val="00D72B39"/>
    <w:rsid w:val="00D72F99"/>
    <w:rsid w:val="00D73AD7"/>
    <w:rsid w:val="00D73E86"/>
    <w:rsid w:val="00D73EA1"/>
    <w:rsid w:val="00D74121"/>
    <w:rsid w:val="00D74387"/>
    <w:rsid w:val="00D747A5"/>
    <w:rsid w:val="00D74AA4"/>
    <w:rsid w:val="00D74E30"/>
    <w:rsid w:val="00D75626"/>
    <w:rsid w:val="00D75755"/>
    <w:rsid w:val="00D759EC"/>
    <w:rsid w:val="00D75B56"/>
    <w:rsid w:val="00D761B0"/>
    <w:rsid w:val="00D76C48"/>
    <w:rsid w:val="00D76CD3"/>
    <w:rsid w:val="00D7712A"/>
    <w:rsid w:val="00D775BE"/>
    <w:rsid w:val="00D77C66"/>
    <w:rsid w:val="00D77CDA"/>
    <w:rsid w:val="00D80E46"/>
    <w:rsid w:val="00D81019"/>
    <w:rsid w:val="00D8109D"/>
    <w:rsid w:val="00D81201"/>
    <w:rsid w:val="00D8156B"/>
    <w:rsid w:val="00D81732"/>
    <w:rsid w:val="00D81B63"/>
    <w:rsid w:val="00D81FC0"/>
    <w:rsid w:val="00D82144"/>
    <w:rsid w:val="00D828E5"/>
    <w:rsid w:val="00D831A3"/>
    <w:rsid w:val="00D835D5"/>
    <w:rsid w:val="00D837AA"/>
    <w:rsid w:val="00D83D29"/>
    <w:rsid w:val="00D84670"/>
    <w:rsid w:val="00D84707"/>
    <w:rsid w:val="00D84935"/>
    <w:rsid w:val="00D84B64"/>
    <w:rsid w:val="00D84BE9"/>
    <w:rsid w:val="00D8552D"/>
    <w:rsid w:val="00D859B6"/>
    <w:rsid w:val="00D859DD"/>
    <w:rsid w:val="00D87069"/>
    <w:rsid w:val="00D871D7"/>
    <w:rsid w:val="00D8744B"/>
    <w:rsid w:val="00D8746C"/>
    <w:rsid w:val="00D879D5"/>
    <w:rsid w:val="00D87AD8"/>
    <w:rsid w:val="00D90001"/>
    <w:rsid w:val="00D902E1"/>
    <w:rsid w:val="00D905EE"/>
    <w:rsid w:val="00D90649"/>
    <w:rsid w:val="00D906E9"/>
    <w:rsid w:val="00D90831"/>
    <w:rsid w:val="00D90DC7"/>
    <w:rsid w:val="00D91156"/>
    <w:rsid w:val="00D91198"/>
    <w:rsid w:val="00D91A27"/>
    <w:rsid w:val="00D91ACF"/>
    <w:rsid w:val="00D91C41"/>
    <w:rsid w:val="00D91F1F"/>
    <w:rsid w:val="00D92114"/>
    <w:rsid w:val="00D9258B"/>
    <w:rsid w:val="00D92652"/>
    <w:rsid w:val="00D92AA2"/>
    <w:rsid w:val="00D92DEF"/>
    <w:rsid w:val="00D92E45"/>
    <w:rsid w:val="00D92FD8"/>
    <w:rsid w:val="00D9316C"/>
    <w:rsid w:val="00D931EE"/>
    <w:rsid w:val="00D934E2"/>
    <w:rsid w:val="00D93E79"/>
    <w:rsid w:val="00D94332"/>
    <w:rsid w:val="00D949F3"/>
    <w:rsid w:val="00D94A1E"/>
    <w:rsid w:val="00D963B5"/>
    <w:rsid w:val="00D96B35"/>
    <w:rsid w:val="00D96B62"/>
    <w:rsid w:val="00D96EA4"/>
    <w:rsid w:val="00D97A2A"/>
    <w:rsid w:val="00D97A76"/>
    <w:rsid w:val="00D97B6D"/>
    <w:rsid w:val="00D97C14"/>
    <w:rsid w:val="00D97EC6"/>
    <w:rsid w:val="00D97F15"/>
    <w:rsid w:val="00DA0487"/>
    <w:rsid w:val="00DA05FC"/>
    <w:rsid w:val="00DA082B"/>
    <w:rsid w:val="00DA0C87"/>
    <w:rsid w:val="00DA0EE5"/>
    <w:rsid w:val="00DA126A"/>
    <w:rsid w:val="00DA143D"/>
    <w:rsid w:val="00DA1A73"/>
    <w:rsid w:val="00DA2450"/>
    <w:rsid w:val="00DA270D"/>
    <w:rsid w:val="00DA28C1"/>
    <w:rsid w:val="00DA299B"/>
    <w:rsid w:val="00DA2C57"/>
    <w:rsid w:val="00DA2D8E"/>
    <w:rsid w:val="00DA2E48"/>
    <w:rsid w:val="00DA3A9A"/>
    <w:rsid w:val="00DA41BC"/>
    <w:rsid w:val="00DA4DEC"/>
    <w:rsid w:val="00DA5098"/>
    <w:rsid w:val="00DA5BDE"/>
    <w:rsid w:val="00DA5F0E"/>
    <w:rsid w:val="00DA5F72"/>
    <w:rsid w:val="00DA6FB5"/>
    <w:rsid w:val="00DA70A4"/>
    <w:rsid w:val="00DA7242"/>
    <w:rsid w:val="00DA7288"/>
    <w:rsid w:val="00DA78DF"/>
    <w:rsid w:val="00DA7B14"/>
    <w:rsid w:val="00DA7CCD"/>
    <w:rsid w:val="00DA7E0E"/>
    <w:rsid w:val="00DB0F83"/>
    <w:rsid w:val="00DB11FE"/>
    <w:rsid w:val="00DB14C7"/>
    <w:rsid w:val="00DB17A3"/>
    <w:rsid w:val="00DB1C03"/>
    <w:rsid w:val="00DB1C6D"/>
    <w:rsid w:val="00DB2882"/>
    <w:rsid w:val="00DB2903"/>
    <w:rsid w:val="00DB2E47"/>
    <w:rsid w:val="00DB3343"/>
    <w:rsid w:val="00DB3558"/>
    <w:rsid w:val="00DB35E8"/>
    <w:rsid w:val="00DB39B1"/>
    <w:rsid w:val="00DB3B85"/>
    <w:rsid w:val="00DB47BE"/>
    <w:rsid w:val="00DB4DCC"/>
    <w:rsid w:val="00DB5328"/>
    <w:rsid w:val="00DB5391"/>
    <w:rsid w:val="00DB5D2E"/>
    <w:rsid w:val="00DB60CD"/>
    <w:rsid w:val="00DB61AC"/>
    <w:rsid w:val="00DB684A"/>
    <w:rsid w:val="00DB6A75"/>
    <w:rsid w:val="00DB6B58"/>
    <w:rsid w:val="00DB6F29"/>
    <w:rsid w:val="00DB71CB"/>
    <w:rsid w:val="00DB7389"/>
    <w:rsid w:val="00DB7A33"/>
    <w:rsid w:val="00DC1930"/>
    <w:rsid w:val="00DC199E"/>
    <w:rsid w:val="00DC1C9D"/>
    <w:rsid w:val="00DC1DE4"/>
    <w:rsid w:val="00DC24BF"/>
    <w:rsid w:val="00DC2765"/>
    <w:rsid w:val="00DC2BFF"/>
    <w:rsid w:val="00DC330E"/>
    <w:rsid w:val="00DC3FC5"/>
    <w:rsid w:val="00DC4365"/>
    <w:rsid w:val="00DC4484"/>
    <w:rsid w:val="00DC4664"/>
    <w:rsid w:val="00DC4AB4"/>
    <w:rsid w:val="00DC5119"/>
    <w:rsid w:val="00DC546E"/>
    <w:rsid w:val="00DC58E4"/>
    <w:rsid w:val="00DC5970"/>
    <w:rsid w:val="00DC6155"/>
    <w:rsid w:val="00DC6220"/>
    <w:rsid w:val="00DC6373"/>
    <w:rsid w:val="00DC6487"/>
    <w:rsid w:val="00DC6538"/>
    <w:rsid w:val="00DC6F29"/>
    <w:rsid w:val="00DC70D0"/>
    <w:rsid w:val="00DC72AA"/>
    <w:rsid w:val="00DC735C"/>
    <w:rsid w:val="00DC77E5"/>
    <w:rsid w:val="00DC79E2"/>
    <w:rsid w:val="00DC7BD1"/>
    <w:rsid w:val="00DC7D39"/>
    <w:rsid w:val="00DC7D60"/>
    <w:rsid w:val="00DC7E13"/>
    <w:rsid w:val="00DD008B"/>
    <w:rsid w:val="00DD01A6"/>
    <w:rsid w:val="00DD02E1"/>
    <w:rsid w:val="00DD0A7B"/>
    <w:rsid w:val="00DD0A8A"/>
    <w:rsid w:val="00DD0BE0"/>
    <w:rsid w:val="00DD15CF"/>
    <w:rsid w:val="00DD1988"/>
    <w:rsid w:val="00DD1E79"/>
    <w:rsid w:val="00DD1FAE"/>
    <w:rsid w:val="00DD2847"/>
    <w:rsid w:val="00DD2E58"/>
    <w:rsid w:val="00DD326B"/>
    <w:rsid w:val="00DD343F"/>
    <w:rsid w:val="00DD35CA"/>
    <w:rsid w:val="00DD3708"/>
    <w:rsid w:val="00DD384C"/>
    <w:rsid w:val="00DD3920"/>
    <w:rsid w:val="00DD3A1B"/>
    <w:rsid w:val="00DD3C8A"/>
    <w:rsid w:val="00DD3D3D"/>
    <w:rsid w:val="00DD3FE1"/>
    <w:rsid w:val="00DD4CF1"/>
    <w:rsid w:val="00DD4CF5"/>
    <w:rsid w:val="00DD4CF7"/>
    <w:rsid w:val="00DD538C"/>
    <w:rsid w:val="00DD53E4"/>
    <w:rsid w:val="00DD54D0"/>
    <w:rsid w:val="00DD5D7B"/>
    <w:rsid w:val="00DD5FD5"/>
    <w:rsid w:val="00DD6359"/>
    <w:rsid w:val="00DD637A"/>
    <w:rsid w:val="00DD69C8"/>
    <w:rsid w:val="00DD6C65"/>
    <w:rsid w:val="00DD6E54"/>
    <w:rsid w:val="00DD6EC3"/>
    <w:rsid w:val="00DD74C8"/>
    <w:rsid w:val="00DD7DE1"/>
    <w:rsid w:val="00DE050E"/>
    <w:rsid w:val="00DE06C9"/>
    <w:rsid w:val="00DE1311"/>
    <w:rsid w:val="00DE1562"/>
    <w:rsid w:val="00DE1838"/>
    <w:rsid w:val="00DE197C"/>
    <w:rsid w:val="00DE2247"/>
    <w:rsid w:val="00DE2672"/>
    <w:rsid w:val="00DE2A7B"/>
    <w:rsid w:val="00DE2E38"/>
    <w:rsid w:val="00DE334F"/>
    <w:rsid w:val="00DE339C"/>
    <w:rsid w:val="00DE33D4"/>
    <w:rsid w:val="00DE45E9"/>
    <w:rsid w:val="00DE46D8"/>
    <w:rsid w:val="00DE47F7"/>
    <w:rsid w:val="00DE4868"/>
    <w:rsid w:val="00DE5551"/>
    <w:rsid w:val="00DE5FA8"/>
    <w:rsid w:val="00DE6168"/>
    <w:rsid w:val="00DE6E76"/>
    <w:rsid w:val="00DE7087"/>
    <w:rsid w:val="00DE70FE"/>
    <w:rsid w:val="00DE745C"/>
    <w:rsid w:val="00DF08B0"/>
    <w:rsid w:val="00DF0C2D"/>
    <w:rsid w:val="00DF0CBF"/>
    <w:rsid w:val="00DF1C77"/>
    <w:rsid w:val="00DF1CBC"/>
    <w:rsid w:val="00DF1E5C"/>
    <w:rsid w:val="00DF22C6"/>
    <w:rsid w:val="00DF26EA"/>
    <w:rsid w:val="00DF29E0"/>
    <w:rsid w:val="00DF2DD0"/>
    <w:rsid w:val="00DF34C5"/>
    <w:rsid w:val="00DF3697"/>
    <w:rsid w:val="00DF3942"/>
    <w:rsid w:val="00DF448A"/>
    <w:rsid w:val="00DF4D5F"/>
    <w:rsid w:val="00DF50B5"/>
    <w:rsid w:val="00DF5751"/>
    <w:rsid w:val="00DF5E3E"/>
    <w:rsid w:val="00DF602E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C3"/>
    <w:rsid w:val="00E01138"/>
    <w:rsid w:val="00E0215F"/>
    <w:rsid w:val="00E0261F"/>
    <w:rsid w:val="00E027A6"/>
    <w:rsid w:val="00E035E8"/>
    <w:rsid w:val="00E03975"/>
    <w:rsid w:val="00E03D8F"/>
    <w:rsid w:val="00E03FF8"/>
    <w:rsid w:val="00E04E40"/>
    <w:rsid w:val="00E0504A"/>
    <w:rsid w:val="00E05527"/>
    <w:rsid w:val="00E05F38"/>
    <w:rsid w:val="00E05FB8"/>
    <w:rsid w:val="00E06D5C"/>
    <w:rsid w:val="00E06F72"/>
    <w:rsid w:val="00E0716C"/>
    <w:rsid w:val="00E0743B"/>
    <w:rsid w:val="00E079BB"/>
    <w:rsid w:val="00E07AFB"/>
    <w:rsid w:val="00E100F2"/>
    <w:rsid w:val="00E10404"/>
    <w:rsid w:val="00E10464"/>
    <w:rsid w:val="00E11DEE"/>
    <w:rsid w:val="00E11E26"/>
    <w:rsid w:val="00E1236D"/>
    <w:rsid w:val="00E12D56"/>
    <w:rsid w:val="00E12F7B"/>
    <w:rsid w:val="00E137FE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66AE"/>
    <w:rsid w:val="00E17204"/>
    <w:rsid w:val="00E1720E"/>
    <w:rsid w:val="00E1764E"/>
    <w:rsid w:val="00E178A5"/>
    <w:rsid w:val="00E178C4"/>
    <w:rsid w:val="00E2047F"/>
    <w:rsid w:val="00E204C3"/>
    <w:rsid w:val="00E206D1"/>
    <w:rsid w:val="00E20C21"/>
    <w:rsid w:val="00E20EFC"/>
    <w:rsid w:val="00E21C18"/>
    <w:rsid w:val="00E21DEC"/>
    <w:rsid w:val="00E21F21"/>
    <w:rsid w:val="00E222C5"/>
    <w:rsid w:val="00E22527"/>
    <w:rsid w:val="00E22620"/>
    <w:rsid w:val="00E2266A"/>
    <w:rsid w:val="00E226FF"/>
    <w:rsid w:val="00E229A7"/>
    <w:rsid w:val="00E22E10"/>
    <w:rsid w:val="00E23017"/>
    <w:rsid w:val="00E235D9"/>
    <w:rsid w:val="00E239D7"/>
    <w:rsid w:val="00E242BA"/>
    <w:rsid w:val="00E24930"/>
    <w:rsid w:val="00E24942"/>
    <w:rsid w:val="00E24C3D"/>
    <w:rsid w:val="00E25636"/>
    <w:rsid w:val="00E25E7D"/>
    <w:rsid w:val="00E25EE1"/>
    <w:rsid w:val="00E25F39"/>
    <w:rsid w:val="00E26328"/>
    <w:rsid w:val="00E2648A"/>
    <w:rsid w:val="00E26729"/>
    <w:rsid w:val="00E26D10"/>
    <w:rsid w:val="00E274A4"/>
    <w:rsid w:val="00E27B50"/>
    <w:rsid w:val="00E303D4"/>
    <w:rsid w:val="00E30BFE"/>
    <w:rsid w:val="00E30D32"/>
    <w:rsid w:val="00E311A6"/>
    <w:rsid w:val="00E31D0C"/>
    <w:rsid w:val="00E31E17"/>
    <w:rsid w:val="00E31E26"/>
    <w:rsid w:val="00E3225B"/>
    <w:rsid w:val="00E3259E"/>
    <w:rsid w:val="00E32668"/>
    <w:rsid w:val="00E32708"/>
    <w:rsid w:val="00E32D31"/>
    <w:rsid w:val="00E32D9D"/>
    <w:rsid w:val="00E332B0"/>
    <w:rsid w:val="00E334A1"/>
    <w:rsid w:val="00E334DC"/>
    <w:rsid w:val="00E346BE"/>
    <w:rsid w:val="00E35756"/>
    <w:rsid w:val="00E35843"/>
    <w:rsid w:val="00E35D3A"/>
    <w:rsid w:val="00E366DE"/>
    <w:rsid w:val="00E368C0"/>
    <w:rsid w:val="00E37422"/>
    <w:rsid w:val="00E37653"/>
    <w:rsid w:val="00E37BE9"/>
    <w:rsid w:val="00E37C3F"/>
    <w:rsid w:val="00E37FB1"/>
    <w:rsid w:val="00E406B7"/>
    <w:rsid w:val="00E4151B"/>
    <w:rsid w:val="00E41882"/>
    <w:rsid w:val="00E428BD"/>
    <w:rsid w:val="00E4295A"/>
    <w:rsid w:val="00E42D11"/>
    <w:rsid w:val="00E42DA0"/>
    <w:rsid w:val="00E42FFC"/>
    <w:rsid w:val="00E4301E"/>
    <w:rsid w:val="00E43148"/>
    <w:rsid w:val="00E43453"/>
    <w:rsid w:val="00E4395E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608A"/>
    <w:rsid w:val="00E46577"/>
    <w:rsid w:val="00E471D2"/>
    <w:rsid w:val="00E47947"/>
    <w:rsid w:val="00E47E46"/>
    <w:rsid w:val="00E50242"/>
    <w:rsid w:val="00E502E9"/>
    <w:rsid w:val="00E508F7"/>
    <w:rsid w:val="00E50B36"/>
    <w:rsid w:val="00E50E02"/>
    <w:rsid w:val="00E50FEB"/>
    <w:rsid w:val="00E5106A"/>
    <w:rsid w:val="00E5125E"/>
    <w:rsid w:val="00E515B3"/>
    <w:rsid w:val="00E51823"/>
    <w:rsid w:val="00E519A2"/>
    <w:rsid w:val="00E51F2D"/>
    <w:rsid w:val="00E52C3A"/>
    <w:rsid w:val="00E53025"/>
    <w:rsid w:val="00E53211"/>
    <w:rsid w:val="00E53C96"/>
    <w:rsid w:val="00E54FA7"/>
    <w:rsid w:val="00E558AD"/>
    <w:rsid w:val="00E55CEB"/>
    <w:rsid w:val="00E564D7"/>
    <w:rsid w:val="00E56B8B"/>
    <w:rsid w:val="00E56C0D"/>
    <w:rsid w:val="00E56D8A"/>
    <w:rsid w:val="00E57449"/>
    <w:rsid w:val="00E57B3F"/>
    <w:rsid w:val="00E57BD5"/>
    <w:rsid w:val="00E57D21"/>
    <w:rsid w:val="00E57F39"/>
    <w:rsid w:val="00E6036D"/>
    <w:rsid w:val="00E609D5"/>
    <w:rsid w:val="00E60C07"/>
    <w:rsid w:val="00E6137F"/>
    <w:rsid w:val="00E61B58"/>
    <w:rsid w:val="00E61D24"/>
    <w:rsid w:val="00E61E21"/>
    <w:rsid w:val="00E620D2"/>
    <w:rsid w:val="00E62169"/>
    <w:rsid w:val="00E62A35"/>
    <w:rsid w:val="00E62C88"/>
    <w:rsid w:val="00E62D06"/>
    <w:rsid w:val="00E6336F"/>
    <w:rsid w:val="00E63392"/>
    <w:rsid w:val="00E63560"/>
    <w:rsid w:val="00E63656"/>
    <w:rsid w:val="00E6368A"/>
    <w:rsid w:val="00E63786"/>
    <w:rsid w:val="00E638FA"/>
    <w:rsid w:val="00E63937"/>
    <w:rsid w:val="00E64234"/>
    <w:rsid w:val="00E64373"/>
    <w:rsid w:val="00E6447F"/>
    <w:rsid w:val="00E648A4"/>
    <w:rsid w:val="00E64C8E"/>
    <w:rsid w:val="00E64DE3"/>
    <w:rsid w:val="00E65377"/>
    <w:rsid w:val="00E659F4"/>
    <w:rsid w:val="00E65B5A"/>
    <w:rsid w:val="00E65EC1"/>
    <w:rsid w:val="00E6633A"/>
    <w:rsid w:val="00E663E6"/>
    <w:rsid w:val="00E6677E"/>
    <w:rsid w:val="00E66A5E"/>
    <w:rsid w:val="00E66B3D"/>
    <w:rsid w:val="00E66D01"/>
    <w:rsid w:val="00E66F7B"/>
    <w:rsid w:val="00E67028"/>
    <w:rsid w:val="00E67485"/>
    <w:rsid w:val="00E676E5"/>
    <w:rsid w:val="00E701B5"/>
    <w:rsid w:val="00E71A01"/>
    <w:rsid w:val="00E71A51"/>
    <w:rsid w:val="00E71D16"/>
    <w:rsid w:val="00E71D1F"/>
    <w:rsid w:val="00E7219F"/>
    <w:rsid w:val="00E72379"/>
    <w:rsid w:val="00E723E4"/>
    <w:rsid w:val="00E7250F"/>
    <w:rsid w:val="00E72D14"/>
    <w:rsid w:val="00E732F4"/>
    <w:rsid w:val="00E73680"/>
    <w:rsid w:val="00E739B9"/>
    <w:rsid w:val="00E73B84"/>
    <w:rsid w:val="00E73C53"/>
    <w:rsid w:val="00E73C8B"/>
    <w:rsid w:val="00E73E7E"/>
    <w:rsid w:val="00E73FE8"/>
    <w:rsid w:val="00E744A6"/>
    <w:rsid w:val="00E748F2"/>
    <w:rsid w:val="00E74C0A"/>
    <w:rsid w:val="00E74DE9"/>
    <w:rsid w:val="00E74FD2"/>
    <w:rsid w:val="00E75016"/>
    <w:rsid w:val="00E7548A"/>
    <w:rsid w:val="00E75754"/>
    <w:rsid w:val="00E765B2"/>
    <w:rsid w:val="00E7699B"/>
    <w:rsid w:val="00E76FF9"/>
    <w:rsid w:val="00E77612"/>
    <w:rsid w:val="00E776B8"/>
    <w:rsid w:val="00E7784B"/>
    <w:rsid w:val="00E77AA2"/>
    <w:rsid w:val="00E77B4E"/>
    <w:rsid w:val="00E77C38"/>
    <w:rsid w:val="00E77C43"/>
    <w:rsid w:val="00E77D1C"/>
    <w:rsid w:val="00E808FE"/>
    <w:rsid w:val="00E80DCD"/>
    <w:rsid w:val="00E816E0"/>
    <w:rsid w:val="00E819D1"/>
    <w:rsid w:val="00E821A4"/>
    <w:rsid w:val="00E823D4"/>
    <w:rsid w:val="00E8242C"/>
    <w:rsid w:val="00E8244D"/>
    <w:rsid w:val="00E82623"/>
    <w:rsid w:val="00E826BF"/>
    <w:rsid w:val="00E82A3F"/>
    <w:rsid w:val="00E82ADB"/>
    <w:rsid w:val="00E82F7D"/>
    <w:rsid w:val="00E8322E"/>
    <w:rsid w:val="00E83313"/>
    <w:rsid w:val="00E83598"/>
    <w:rsid w:val="00E835A5"/>
    <w:rsid w:val="00E838B9"/>
    <w:rsid w:val="00E857EA"/>
    <w:rsid w:val="00E85A02"/>
    <w:rsid w:val="00E85CF0"/>
    <w:rsid w:val="00E8606F"/>
    <w:rsid w:val="00E860E3"/>
    <w:rsid w:val="00E86762"/>
    <w:rsid w:val="00E868AC"/>
    <w:rsid w:val="00E87839"/>
    <w:rsid w:val="00E87A54"/>
    <w:rsid w:val="00E900A6"/>
    <w:rsid w:val="00E90BAA"/>
    <w:rsid w:val="00E91085"/>
    <w:rsid w:val="00E9150A"/>
    <w:rsid w:val="00E92932"/>
    <w:rsid w:val="00E93181"/>
    <w:rsid w:val="00E93267"/>
    <w:rsid w:val="00E9353B"/>
    <w:rsid w:val="00E93597"/>
    <w:rsid w:val="00E939A0"/>
    <w:rsid w:val="00E93F3B"/>
    <w:rsid w:val="00E93F77"/>
    <w:rsid w:val="00E94111"/>
    <w:rsid w:val="00E943D7"/>
    <w:rsid w:val="00E943E0"/>
    <w:rsid w:val="00E94988"/>
    <w:rsid w:val="00E95667"/>
    <w:rsid w:val="00E956BB"/>
    <w:rsid w:val="00E95EBB"/>
    <w:rsid w:val="00E95F3D"/>
    <w:rsid w:val="00E9657D"/>
    <w:rsid w:val="00E965F9"/>
    <w:rsid w:val="00E97608"/>
    <w:rsid w:val="00E976B6"/>
    <w:rsid w:val="00E97DD0"/>
    <w:rsid w:val="00E97E60"/>
    <w:rsid w:val="00E97ED2"/>
    <w:rsid w:val="00EA01BB"/>
    <w:rsid w:val="00EA02F2"/>
    <w:rsid w:val="00EA03E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86D"/>
    <w:rsid w:val="00EA2C25"/>
    <w:rsid w:val="00EA2EAA"/>
    <w:rsid w:val="00EA375A"/>
    <w:rsid w:val="00EA3EE3"/>
    <w:rsid w:val="00EA492D"/>
    <w:rsid w:val="00EA4ED0"/>
    <w:rsid w:val="00EA4F4F"/>
    <w:rsid w:val="00EA515F"/>
    <w:rsid w:val="00EA532E"/>
    <w:rsid w:val="00EA533A"/>
    <w:rsid w:val="00EA53FD"/>
    <w:rsid w:val="00EA5632"/>
    <w:rsid w:val="00EA5710"/>
    <w:rsid w:val="00EA57D5"/>
    <w:rsid w:val="00EA5B92"/>
    <w:rsid w:val="00EA5DEB"/>
    <w:rsid w:val="00EA63F3"/>
    <w:rsid w:val="00EA666A"/>
    <w:rsid w:val="00EA6999"/>
    <w:rsid w:val="00EA72E0"/>
    <w:rsid w:val="00EA7652"/>
    <w:rsid w:val="00EA7679"/>
    <w:rsid w:val="00EA7826"/>
    <w:rsid w:val="00EA7E94"/>
    <w:rsid w:val="00EB0896"/>
    <w:rsid w:val="00EB111F"/>
    <w:rsid w:val="00EB1B20"/>
    <w:rsid w:val="00EB1ED2"/>
    <w:rsid w:val="00EB2071"/>
    <w:rsid w:val="00EB227B"/>
    <w:rsid w:val="00EB234C"/>
    <w:rsid w:val="00EB2668"/>
    <w:rsid w:val="00EB2ADB"/>
    <w:rsid w:val="00EB2E7C"/>
    <w:rsid w:val="00EB31FA"/>
    <w:rsid w:val="00EB376B"/>
    <w:rsid w:val="00EB3A0A"/>
    <w:rsid w:val="00EB3BA9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62C3"/>
    <w:rsid w:val="00EB6FDF"/>
    <w:rsid w:val="00EB72C3"/>
    <w:rsid w:val="00EB78CD"/>
    <w:rsid w:val="00EC0671"/>
    <w:rsid w:val="00EC0704"/>
    <w:rsid w:val="00EC1101"/>
    <w:rsid w:val="00EC1163"/>
    <w:rsid w:val="00EC1270"/>
    <w:rsid w:val="00EC12CD"/>
    <w:rsid w:val="00EC13BB"/>
    <w:rsid w:val="00EC1487"/>
    <w:rsid w:val="00EC16A8"/>
    <w:rsid w:val="00EC1CAF"/>
    <w:rsid w:val="00EC1D40"/>
    <w:rsid w:val="00EC1D5E"/>
    <w:rsid w:val="00EC20A2"/>
    <w:rsid w:val="00EC307F"/>
    <w:rsid w:val="00EC3894"/>
    <w:rsid w:val="00EC3A5E"/>
    <w:rsid w:val="00EC4074"/>
    <w:rsid w:val="00EC4368"/>
    <w:rsid w:val="00EC48B8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C7EC1"/>
    <w:rsid w:val="00ED03DC"/>
    <w:rsid w:val="00ED0908"/>
    <w:rsid w:val="00ED1AC1"/>
    <w:rsid w:val="00ED1D2E"/>
    <w:rsid w:val="00ED1EE5"/>
    <w:rsid w:val="00ED1F26"/>
    <w:rsid w:val="00ED2626"/>
    <w:rsid w:val="00ED2A2A"/>
    <w:rsid w:val="00ED2E66"/>
    <w:rsid w:val="00ED31F1"/>
    <w:rsid w:val="00ED31F9"/>
    <w:rsid w:val="00ED3341"/>
    <w:rsid w:val="00ED3882"/>
    <w:rsid w:val="00ED38E4"/>
    <w:rsid w:val="00ED4081"/>
    <w:rsid w:val="00ED4459"/>
    <w:rsid w:val="00ED44AB"/>
    <w:rsid w:val="00ED484A"/>
    <w:rsid w:val="00ED4918"/>
    <w:rsid w:val="00ED4964"/>
    <w:rsid w:val="00ED4F76"/>
    <w:rsid w:val="00ED5244"/>
    <w:rsid w:val="00ED599F"/>
    <w:rsid w:val="00ED5BA2"/>
    <w:rsid w:val="00ED5D07"/>
    <w:rsid w:val="00ED5D4B"/>
    <w:rsid w:val="00ED6CE4"/>
    <w:rsid w:val="00ED6DC9"/>
    <w:rsid w:val="00EE03F8"/>
    <w:rsid w:val="00EE0802"/>
    <w:rsid w:val="00EE0BED"/>
    <w:rsid w:val="00EE0D6E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406B"/>
    <w:rsid w:val="00EE40BF"/>
    <w:rsid w:val="00EE4612"/>
    <w:rsid w:val="00EE46D4"/>
    <w:rsid w:val="00EE4C5A"/>
    <w:rsid w:val="00EE4F6F"/>
    <w:rsid w:val="00EE5D29"/>
    <w:rsid w:val="00EE61F1"/>
    <w:rsid w:val="00EE6B45"/>
    <w:rsid w:val="00EE6E82"/>
    <w:rsid w:val="00EE737B"/>
    <w:rsid w:val="00EE73A4"/>
    <w:rsid w:val="00EE75BD"/>
    <w:rsid w:val="00EE76B3"/>
    <w:rsid w:val="00EE773B"/>
    <w:rsid w:val="00EE78AB"/>
    <w:rsid w:val="00EE7C2E"/>
    <w:rsid w:val="00EE7E4D"/>
    <w:rsid w:val="00EF0A89"/>
    <w:rsid w:val="00EF0C2D"/>
    <w:rsid w:val="00EF1264"/>
    <w:rsid w:val="00EF1593"/>
    <w:rsid w:val="00EF1BCC"/>
    <w:rsid w:val="00EF1D2F"/>
    <w:rsid w:val="00EF1DB1"/>
    <w:rsid w:val="00EF24C5"/>
    <w:rsid w:val="00EF2675"/>
    <w:rsid w:val="00EF2A4D"/>
    <w:rsid w:val="00EF2C40"/>
    <w:rsid w:val="00EF2C7E"/>
    <w:rsid w:val="00EF2E7B"/>
    <w:rsid w:val="00EF30A7"/>
    <w:rsid w:val="00EF3DC6"/>
    <w:rsid w:val="00EF3E20"/>
    <w:rsid w:val="00EF408B"/>
    <w:rsid w:val="00EF4384"/>
    <w:rsid w:val="00EF465D"/>
    <w:rsid w:val="00EF4680"/>
    <w:rsid w:val="00EF471B"/>
    <w:rsid w:val="00EF5165"/>
    <w:rsid w:val="00EF525D"/>
    <w:rsid w:val="00EF52FF"/>
    <w:rsid w:val="00EF53C4"/>
    <w:rsid w:val="00EF5CBD"/>
    <w:rsid w:val="00EF60C0"/>
    <w:rsid w:val="00EF644C"/>
    <w:rsid w:val="00EF6636"/>
    <w:rsid w:val="00EF7497"/>
    <w:rsid w:val="00EF77E9"/>
    <w:rsid w:val="00EF7C25"/>
    <w:rsid w:val="00EF7E27"/>
    <w:rsid w:val="00EF7EA9"/>
    <w:rsid w:val="00EF7FDE"/>
    <w:rsid w:val="00F001EC"/>
    <w:rsid w:val="00F00207"/>
    <w:rsid w:val="00F00659"/>
    <w:rsid w:val="00F0096C"/>
    <w:rsid w:val="00F009B0"/>
    <w:rsid w:val="00F00DD7"/>
    <w:rsid w:val="00F00EE2"/>
    <w:rsid w:val="00F01034"/>
    <w:rsid w:val="00F014C1"/>
    <w:rsid w:val="00F01798"/>
    <w:rsid w:val="00F01BC2"/>
    <w:rsid w:val="00F01E7D"/>
    <w:rsid w:val="00F029B8"/>
    <w:rsid w:val="00F03591"/>
    <w:rsid w:val="00F037DB"/>
    <w:rsid w:val="00F03A50"/>
    <w:rsid w:val="00F041D3"/>
    <w:rsid w:val="00F04204"/>
    <w:rsid w:val="00F042D8"/>
    <w:rsid w:val="00F043DB"/>
    <w:rsid w:val="00F04F04"/>
    <w:rsid w:val="00F0537D"/>
    <w:rsid w:val="00F0567C"/>
    <w:rsid w:val="00F0580D"/>
    <w:rsid w:val="00F05932"/>
    <w:rsid w:val="00F05F34"/>
    <w:rsid w:val="00F064C1"/>
    <w:rsid w:val="00F06544"/>
    <w:rsid w:val="00F066BE"/>
    <w:rsid w:val="00F06963"/>
    <w:rsid w:val="00F06A63"/>
    <w:rsid w:val="00F06AEA"/>
    <w:rsid w:val="00F07177"/>
    <w:rsid w:val="00F07374"/>
    <w:rsid w:val="00F07637"/>
    <w:rsid w:val="00F078BE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7DF"/>
    <w:rsid w:val="00F1390C"/>
    <w:rsid w:val="00F14457"/>
    <w:rsid w:val="00F1461C"/>
    <w:rsid w:val="00F14653"/>
    <w:rsid w:val="00F14E98"/>
    <w:rsid w:val="00F15312"/>
    <w:rsid w:val="00F1541F"/>
    <w:rsid w:val="00F157E2"/>
    <w:rsid w:val="00F159C9"/>
    <w:rsid w:val="00F15B7A"/>
    <w:rsid w:val="00F16405"/>
    <w:rsid w:val="00F1664F"/>
    <w:rsid w:val="00F1669C"/>
    <w:rsid w:val="00F16CB1"/>
    <w:rsid w:val="00F170AE"/>
    <w:rsid w:val="00F17355"/>
    <w:rsid w:val="00F17688"/>
    <w:rsid w:val="00F17AC4"/>
    <w:rsid w:val="00F17FC9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AF9"/>
    <w:rsid w:val="00F22BE4"/>
    <w:rsid w:val="00F22D2B"/>
    <w:rsid w:val="00F23076"/>
    <w:rsid w:val="00F23201"/>
    <w:rsid w:val="00F234EB"/>
    <w:rsid w:val="00F237B4"/>
    <w:rsid w:val="00F23D35"/>
    <w:rsid w:val="00F23EC3"/>
    <w:rsid w:val="00F24CC7"/>
    <w:rsid w:val="00F25250"/>
    <w:rsid w:val="00F257D2"/>
    <w:rsid w:val="00F25CBE"/>
    <w:rsid w:val="00F261B7"/>
    <w:rsid w:val="00F26613"/>
    <w:rsid w:val="00F26689"/>
    <w:rsid w:val="00F26A14"/>
    <w:rsid w:val="00F26D8A"/>
    <w:rsid w:val="00F272CC"/>
    <w:rsid w:val="00F27A9A"/>
    <w:rsid w:val="00F27D06"/>
    <w:rsid w:val="00F27FEC"/>
    <w:rsid w:val="00F300FB"/>
    <w:rsid w:val="00F30507"/>
    <w:rsid w:val="00F31A28"/>
    <w:rsid w:val="00F31D1F"/>
    <w:rsid w:val="00F32890"/>
    <w:rsid w:val="00F328DF"/>
    <w:rsid w:val="00F32BB0"/>
    <w:rsid w:val="00F32CF6"/>
    <w:rsid w:val="00F32D80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D1B"/>
    <w:rsid w:val="00F35EDF"/>
    <w:rsid w:val="00F36074"/>
    <w:rsid w:val="00F36126"/>
    <w:rsid w:val="00F36234"/>
    <w:rsid w:val="00F36893"/>
    <w:rsid w:val="00F3706F"/>
    <w:rsid w:val="00F37955"/>
    <w:rsid w:val="00F37AE4"/>
    <w:rsid w:val="00F401A4"/>
    <w:rsid w:val="00F403E1"/>
    <w:rsid w:val="00F40932"/>
    <w:rsid w:val="00F40F46"/>
    <w:rsid w:val="00F40FAA"/>
    <w:rsid w:val="00F4102B"/>
    <w:rsid w:val="00F41983"/>
    <w:rsid w:val="00F41B92"/>
    <w:rsid w:val="00F41D37"/>
    <w:rsid w:val="00F41DA1"/>
    <w:rsid w:val="00F429C6"/>
    <w:rsid w:val="00F42FAA"/>
    <w:rsid w:val="00F4332E"/>
    <w:rsid w:val="00F43757"/>
    <w:rsid w:val="00F4377F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2BC"/>
    <w:rsid w:val="00F46403"/>
    <w:rsid w:val="00F50854"/>
    <w:rsid w:val="00F50FA5"/>
    <w:rsid w:val="00F51080"/>
    <w:rsid w:val="00F51791"/>
    <w:rsid w:val="00F519F4"/>
    <w:rsid w:val="00F51E84"/>
    <w:rsid w:val="00F52006"/>
    <w:rsid w:val="00F52760"/>
    <w:rsid w:val="00F527E6"/>
    <w:rsid w:val="00F52D04"/>
    <w:rsid w:val="00F52E1A"/>
    <w:rsid w:val="00F53559"/>
    <w:rsid w:val="00F5362C"/>
    <w:rsid w:val="00F53962"/>
    <w:rsid w:val="00F53C6D"/>
    <w:rsid w:val="00F53D58"/>
    <w:rsid w:val="00F53FEC"/>
    <w:rsid w:val="00F54FDF"/>
    <w:rsid w:val="00F5534D"/>
    <w:rsid w:val="00F558BB"/>
    <w:rsid w:val="00F55B83"/>
    <w:rsid w:val="00F5624F"/>
    <w:rsid w:val="00F567FB"/>
    <w:rsid w:val="00F56A67"/>
    <w:rsid w:val="00F570B6"/>
    <w:rsid w:val="00F570DC"/>
    <w:rsid w:val="00F57C82"/>
    <w:rsid w:val="00F57E23"/>
    <w:rsid w:val="00F57EF8"/>
    <w:rsid w:val="00F57F7A"/>
    <w:rsid w:val="00F6001A"/>
    <w:rsid w:val="00F608E0"/>
    <w:rsid w:val="00F60C4B"/>
    <w:rsid w:val="00F60C7A"/>
    <w:rsid w:val="00F6143F"/>
    <w:rsid w:val="00F6156D"/>
    <w:rsid w:val="00F6188E"/>
    <w:rsid w:val="00F61996"/>
    <w:rsid w:val="00F61E40"/>
    <w:rsid w:val="00F61FB0"/>
    <w:rsid w:val="00F62590"/>
    <w:rsid w:val="00F62E2D"/>
    <w:rsid w:val="00F63170"/>
    <w:rsid w:val="00F635C5"/>
    <w:rsid w:val="00F637E0"/>
    <w:rsid w:val="00F63DCB"/>
    <w:rsid w:val="00F641BA"/>
    <w:rsid w:val="00F64230"/>
    <w:rsid w:val="00F64412"/>
    <w:rsid w:val="00F6464C"/>
    <w:rsid w:val="00F6522D"/>
    <w:rsid w:val="00F65634"/>
    <w:rsid w:val="00F65F47"/>
    <w:rsid w:val="00F66921"/>
    <w:rsid w:val="00F66A3C"/>
    <w:rsid w:val="00F66ABC"/>
    <w:rsid w:val="00F66C47"/>
    <w:rsid w:val="00F671E1"/>
    <w:rsid w:val="00F67373"/>
    <w:rsid w:val="00F674AF"/>
    <w:rsid w:val="00F675BC"/>
    <w:rsid w:val="00F679FC"/>
    <w:rsid w:val="00F67B2E"/>
    <w:rsid w:val="00F67C63"/>
    <w:rsid w:val="00F67D7B"/>
    <w:rsid w:val="00F67E4E"/>
    <w:rsid w:val="00F70139"/>
    <w:rsid w:val="00F704A0"/>
    <w:rsid w:val="00F705BB"/>
    <w:rsid w:val="00F70EF0"/>
    <w:rsid w:val="00F7117D"/>
    <w:rsid w:val="00F711AD"/>
    <w:rsid w:val="00F71280"/>
    <w:rsid w:val="00F714A5"/>
    <w:rsid w:val="00F72833"/>
    <w:rsid w:val="00F72CC7"/>
    <w:rsid w:val="00F72D03"/>
    <w:rsid w:val="00F72F67"/>
    <w:rsid w:val="00F730DF"/>
    <w:rsid w:val="00F73433"/>
    <w:rsid w:val="00F739D7"/>
    <w:rsid w:val="00F74587"/>
    <w:rsid w:val="00F74C1E"/>
    <w:rsid w:val="00F75ED7"/>
    <w:rsid w:val="00F75FF4"/>
    <w:rsid w:val="00F7644F"/>
    <w:rsid w:val="00F764B2"/>
    <w:rsid w:val="00F7677A"/>
    <w:rsid w:val="00F76844"/>
    <w:rsid w:val="00F7685B"/>
    <w:rsid w:val="00F76BE2"/>
    <w:rsid w:val="00F76D97"/>
    <w:rsid w:val="00F7713F"/>
    <w:rsid w:val="00F771AC"/>
    <w:rsid w:val="00F7731F"/>
    <w:rsid w:val="00F774DB"/>
    <w:rsid w:val="00F77929"/>
    <w:rsid w:val="00F80135"/>
    <w:rsid w:val="00F80C5B"/>
    <w:rsid w:val="00F80D0F"/>
    <w:rsid w:val="00F80E2D"/>
    <w:rsid w:val="00F812CE"/>
    <w:rsid w:val="00F81B91"/>
    <w:rsid w:val="00F81BF3"/>
    <w:rsid w:val="00F82766"/>
    <w:rsid w:val="00F832CD"/>
    <w:rsid w:val="00F83350"/>
    <w:rsid w:val="00F83CA8"/>
    <w:rsid w:val="00F83D24"/>
    <w:rsid w:val="00F83FF8"/>
    <w:rsid w:val="00F845FB"/>
    <w:rsid w:val="00F850C1"/>
    <w:rsid w:val="00F8589A"/>
    <w:rsid w:val="00F858F8"/>
    <w:rsid w:val="00F85C31"/>
    <w:rsid w:val="00F85CDF"/>
    <w:rsid w:val="00F85DC2"/>
    <w:rsid w:val="00F85FBF"/>
    <w:rsid w:val="00F8601A"/>
    <w:rsid w:val="00F86094"/>
    <w:rsid w:val="00F86191"/>
    <w:rsid w:val="00F862A0"/>
    <w:rsid w:val="00F862FC"/>
    <w:rsid w:val="00F869E7"/>
    <w:rsid w:val="00F86CD8"/>
    <w:rsid w:val="00F871AC"/>
    <w:rsid w:val="00F873CC"/>
    <w:rsid w:val="00F8758C"/>
    <w:rsid w:val="00F878FB"/>
    <w:rsid w:val="00F87FF1"/>
    <w:rsid w:val="00F90C20"/>
    <w:rsid w:val="00F90D4C"/>
    <w:rsid w:val="00F9115C"/>
    <w:rsid w:val="00F91422"/>
    <w:rsid w:val="00F914B9"/>
    <w:rsid w:val="00F91A38"/>
    <w:rsid w:val="00F91C0D"/>
    <w:rsid w:val="00F9291B"/>
    <w:rsid w:val="00F92B3D"/>
    <w:rsid w:val="00F92CCB"/>
    <w:rsid w:val="00F92FAB"/>
    <w:rsid w:val="00F9320E"/>
    <w:rsid w:val="00F9326E"/>
    <w:rsid w:val="00F9367B"/>
    <w:rsid w:val="00F93743"/>
    <w:rsid w:val="00F94139"/>
    <w:rsid w:val="00F942ED"/>
    <w:rsid w:val="00F94770"/>
    <w:rsid w:val="00F94A57"/>
    <w:rsid w:val="00F95911"/>
    <w:rsid w:val="00F95E50"/>
    <w:rsid w:val="00F95F02"/>
    <w:rsid w:val="00F96EC6"/>
    <w:rsid w:val="00F96FB0"/>
    <w:rsid w:val="00F97280"/>
    <w:rsid w:val="00FA000B"/>
    <w:rsid w:val="00FA032A"/>
    <w:rsid w:val="00FA063E"/>
    <w:rsid w:val="00FA085C"/>
    <w:rsid w:val="00FA0DB6"/>
    <w:rsid w:val="00FA0DF5"/>
    <w:rsid w:val="00FA117D"/>
    <w:rsid w:val="00FA161B"/>
    <w:rsid w:val="00FA1CC9"/>
    <w:rsid w:val="00FA1FDD"/>
    <w:rsid w:val="00FA2018"/>
    <w:rsid w:val="00FA26A2"/>
    <w:rsid w:val="00FA3005"/>
    <w:rsid w:val="00FA46C3"/>
    <w:rsid w:val="00FA471C"/>
    <w:rsid w:val="00FA47E0"/>
    <w:rsid w:val="00FA4CCA"/>
    <w:rsid w:val="00FA4D33"/>
    <w:rsid w:val="00FA4FD5"/>
    <w:rsid w:val="00FA510D"/>
    <w:rsid w:val="00FA5123"/>
    <w:rsid w:val="00FA57C3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CCE"/>
    <w:rsid w:val="00FA7E65"/>
    <w:rsid w:val="00FB036D"/>
    <w:rsid w:val="00FB0503"/>
    <w:rsid w:val="00FB0E3D"/>
    <w:rsid w:val="00FB126E"/>
    <w:rsid w:val="00FB1713"/>
    <w:rsid w:val="00FB1CC2"/>
    <w:rsid w:val="00FB1FED"/>
    <w:rsid w:val="00FB214C"/>
    <w:rsid w:val="00FB22F6"/>
    <w:rsid w:val="00FB2ADB"/>
    <w:rsid w:val="00FB3E44"/>
    <w:rsid w:val="00FB46FD"/>
    <w:rsid w:val="00FB49EC"/>
    <w:rsid w:val="00FB5275"/>
    <w:rsid w:val="00FB52F4"/>
    <w:rsid w:val="00FB545F"/>
    <w:rsid w:val="00FB5A0E"/>
    <w:rsid w:val="00FB5B96"/>
    <w:rsid w:val="00FB5E80"/>
    <w:rsid w:val="00FB62CC"/>
    <w:rsid w:val="00FB6439"/>
    <w:rsid w:val="00FB6441"/>
    <w:rsid w:val="00FB663F"/>
    <w:rsid w:val="00FB6878"/>
    <w:rsid w:val="00FB6C20"/>
    <w:rsid w:val="00FB6E80"/>
    <w:rsid w:val="00FB7781"/>
    <w:rsid w:val="00FB7A38"/>
    <w:rsid w:val="00FB7DDE"/>
    <w:rsid w:val="00FB7E52"/>
    <w:rsid w:val="00FB7E6A"/>
    <w:rsid w:val="00FB7FAD"/>
    <w:rsid w:val="00FC0669"/>
    <w:rsid w:val="00FC07A1"/>
    <w:rsid w:val="00FC0955"/>
    <w:rsid w:val="00FC0C67"/>
    <w:rsid w:val="00FC173A"/>
    <w:rsid w:val="00FC177F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4101"/>
    <w:rsid w:val="00FC4653"/>
    <w:rsid w:val="00FC4731"/>
    <w:rsid w:val="00FC4DEF"/>
    <w:rsid w:val="00FC632B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4DC"/>
    <w:rsid w:val="00FD0857"/>
    <w:rsid w:val="00FD0CC7"/>
    <w:rsid w:val="00FD11FE"/>
    <w:rsid w:val="00FD13CC"/>
    <w:rsid w:val="00FD2A82"/>
    <w:rsid w:val="00FD2E62"/>
    <w:rsid w:val="00FD3DE6"/>
    <w:rsid w:val="00FD3F1F"/>
    <w:rsid w:val="00FD3F75"/>
    <w:rsid w:val="00FD4099"/>
    <w:rsid w:val="00FD487B"/>
    <w:rsid w:val="00FD509F"/>
    <w:rsid w:val="00FD5B7E"/>
    <w:rsid w:val="00FD5C6F"/>
    <w:rsid w:val="00FD5E9B"/>
    <w:rsid w:val="00FD6816"/>
    <w:rsid w:val="00FD6843"/>
    <w:rsid w:val="00FD6D80"/>
    <w:rsid w:val="00FD6F09"/>
    <w:rsid w:val="00FE0188"/>
    <w:rsid w:val="00FE029B"/>
    <w:rsid w:val="00FE0786"/>
    <w:rsid w:val="00FE0F26"/>
    <w:rsid w:val="00FE1336"/>
    <w:rsid w:val="00FE18E8"/>
    <w:rsid w:val="00FE2612"/>
    <w:rsid w:val="00FE285F"/>
    <w:rsid w:val="00FE29C0"/>
    <w:rsid w:val="00FE3234"/>
    <w:rsid w:val="00FE3C3F"/>
    <w:rsid w:val="00FE3CD7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19F"/>
    <w:rsid w:val="00FE766F"/>
    <w:rsid w:val="00FE7A96"/>
    <w:rsid w:val="00FE7E21"/>
    <w:rsid w:val="00FF0246"/>
    <w:rsid w:val="00FF0769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F6"/>
    <w:rsid w:val="00FF4B00"/>
    <w:rsid w:val="00FF4FEC"/>
    <w:rsid w:val="00FF5463"/>
    <w:rsid w:val="00FF573C"/>
    <w:rsid w:val="00FF5BFC"/>
    <w:rsid w:val="00FF719C"/>
    <w:rsid w:val="00FF7328"/>
    <w:rsid w:val="00FF76B5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DBE473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HeaderChar">
    <w:name w:val="Header Char"/>
    <w:basedOn w:val="DefaultParagraphFont"/>
    <w:link w:val="Header"/>
    <w:locked/>
    <w:rsid w:val="00EE75BD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rsid w:val="0037617B"/>
    <w:rPr>
      <w:rFonts w:ascii="Book Antiqua" w:hAnsi="Book Antiqua"/>
      <w:sz w:val="22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BA71DC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locked/>
    <w:rsid w:val="00C76254"/>
    <w:rPr>
      <w:rFonts w:cs="EucrosiaUPC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1E044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1E044E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1E044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1E044E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1E044E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1E044E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E044E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ocked/>
    <w:rsid w:val="001E044E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1E044E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E044E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1E044E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1E044E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1E044E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1E044E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E044E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E044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E04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1E044E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1E04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3D4C3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9976A-6A4E-4F49-AE4E-E2440E504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2285</TotalTime>
  <Pages>29</Pages>
  <Words>6819</Words>
  <Characters>38870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Onrapee, Laksameevong</cp:lastModifiedBy>
  <cp:revision>397</cp:revision>
  <cp:lastPrinted>2019-08-09T03:22:00Z</cp:lastPrinted>
  <dcterms:created xsi:type="dcterms:W3CDTF">2019-07-26T04:01:00Z</dcterms:created>
  <dcterms:modified xsi:type="dcterms:W3CDTF">2019-08-09T07:57:00Z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