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936F5" w14:textId="77777777" w:rsidR="00D218EE" w:rsidRPr="00483087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0" w:name="Title"/>
    </w:p>
    <w:p w14:paraId="6BBE3536" w14:textId="77777777" w:rsidR="00D218EE" w:rsidRPr="00483087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B0C3B25" w14:textId="77777777" w:rsidR="00D218EE" w:rsidRPr="00483087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1F45F540" w14:textId="77777777" w:rsidR="00D418B2" w:rsidRPr="00483087" w:rsidRDefault="00D418B2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59DE6700" w14:textId="77777777" w:rsidR="0023690B" w:rsidRPr="00483087" w:rsidRDefault="0023690B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4422412B" w14:textId="77777777" w:rsidR="0023690B" w:rsidRPr="00483087" w:rsidRDefault="0023690B" w:rsidP="00B81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712AE41D" w14:textId="77777777" w:rsidR="00D218EE" w:rsidRPr="00E66754" w:rsidRDefault="009475D2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bookmarkStart w:id="1" w:name="Start"/>
      <w:bookmarkStart w:id="2" w:name="SubTitle"/>
      <w:bookmarkEnd w:id="0"/>
      <w:bookmarkEnd w:id="1"/>
      <w:r w:rsidRPr="00E66754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</w:t>
      </w:r>
      <w:r w:rsidR="0045630F" w:rsidRPr="00E66754">
        <w:rPr>
          <w:rFonts w:ascii="Angsana New" w:hAnsi="Angsana New" w:cs="Angsana New"/>
          <w:b/>
          <w:bCs/>
          <w:sz w:val="52"/>
          <w:szCs w:val="52"/>
          <w:cs/>
        </w:rPr>
        <w:t>ออโต</w:t>
      </w:r>
      <w:r w:rsidRPr="00E66754">
        <w:rPr>
          <w:rFonts w:ascii="Angsana New" w:hAnsi="Angsana New" w:cs="Angsana New"/>
          <w:b/>
          <w:bCs/>
          <w:sz w:val="52"/>
          <w:szCs w:val="52"/>
          <w:cs/>
        </w:rPr>
        <w:t>คอร์ป โฮลดิ้ง จำกัด</w:t>
      </w:r>
      <w:r w:rsidR="00AE1A47" w:rsidRPr="00E66754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="00DC624B" w:rsidRPr="00E66754"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(มหาชน) </w:t>
      </w:r>
      <w:r w:rsidR="009D3D1F" w:rsidRPr="00E66754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157E100B" w14:textId="77777777" w:rsidR="009475D2" w:rsidRPr="00E66754" w:rsidRDefault="009475D2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bookmarkEnd w:id="2"/>
    <w:p w14:paraId="4F0ECDD8" w14:textId="13297F61" w:rsidR="0051689E" w:rsidRPr="00E66754" w:rsidRDefault="0051689E" w:rsidP="005168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6675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F83125" w:rsidRPr="00E6675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E6675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05FBC551" w14:textId="6A4778B7" w:rsidR="0051689E" w:rsidRPr="00E66754" w:rsidRDefault="0051689E" w:rsidP="005168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6675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E6675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E6675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E66754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E6675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E6675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E66754"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14:paraId="26CD72D8" w14:textId="77777777" w:rsidR="0051689E" w:rsidRPr="00E66754" w:rsidRDefault="0051689E" w:rsidP="005168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6675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080F2AF" w14:textId="1DE02EC0" w:rsidR="00794ACF" w:rsidRPr="00E66754" w:rsidRDefault="0051689E" w:rsidP="005168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6675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F83125" w:rsidRPr="00E6675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E6675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DEAE56F" w14:textId="77777777" w:rsidR="00900FE8" w:rsidRPr="00E66754" w:rsidRDefault="00900FE8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6770C690" w14:textId="77777777" w:rsidR="00900FE8" w:rsidRPr="00E66754" w:rsidRDefault="00900FE8" w:rsidP="00900FE8">
      <w:pPr>
        <w:rPr>
          <w:rFonts w:ascii="Angsana New" w:hAnsi="Angsana New" w:cs="Angsana New"/>
          <w:sz w:val="32"/>
          <w:szCs w:val="32"/>
        </w:rPr>
      </w:pPr>
    </w:p>
    <w:p w14:paraId="6C7E75A0" w14:textId="77777777" w:rsidR="00900FE8" w:rsidRPr="00E66754" w:rsidRDefault="00900FE8" w:rsidP="00900FE8">
      <w:pPr>
        <w:rPr>
          <w:rFonts w:ascii="Angsana New" w:hAnsi="Angsana New" w:cs="Angsana New"/>
          <w:sz w:val="32"/>
          <w:szCs w:val="32"/>
        </w:rPr>
        <w:sectPr w:rsidR="00900FE8" w:rsidRPr="00E66754" w:rsidSect="008C2245"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576" w:left="1152" w:header="720" w:footer="750" w:gutter="0"/>
          <w:pgNumType w:start="0"/>
          <w:cols w:space="720"/>
          <w:titlePg/>
        </w:sectPr>
      </w:pPr>
    </w:p>
    <w:p w14:paraId="4A7369DE" w14:textId="77777777" w:rsidR="00D218EE" w:rsidRPr="00E66754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8B15578" w14:textId="77777777" w:rsidR="003B7E39" w:rsidRPr="00E66754" w:rsidRDefault="003B7E3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5628C50B" w14:textId="77777777" w:rsidR="003B7E39" w:rsidRPr="00E66754" w:rsidRDefault="003B7E3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751C18C6" w14:textId="77777777" w:rsidR="003B7E39" w:rsidRPr="00E66754" w:rsidRDefault="003B7E3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51EF65B4" w14:textId="05CF4504" w:rsidR="003B7E39" w:rsidRDefault="003B7E3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7B97627F" w14:textId="79AA9D3E" w:rsidR="00FE5ACD" w:rsidRDefault="00FE5ACD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215F3E26" w14:textId="77777777" w:rsidR="00FE5ACD" w:rsidRPr="00E66754" w:rsidRDefault="00FE5ACD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681D9B4E" w14:textId="77777777" w:rsidR="00B81719" w:rsidRPr="00E66754" w:rsidRDefault="00B8171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52DBF546" w14:textId="77777777" w:rsidR="00B81719" w:rsidRPr="00E66754" w:rsidRDefault="00B8171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5B5D5485" w14:textId="67ABDA0C" w:rsidR="003B7E39" w:rsidRPr="00E66754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E66754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6806735" w14:textId="77777777" w:rsidR="003B7E39" w:rsidRPr="00E66754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27041D85" w14:textId="77777777" w:rsidR="003B4A91" w:rsidRPr="00E66754" w:rsidRDefault="003B4A91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E66754">
        <w:rPr>
          <w:rFonts w:ascii="Angsana New" w:hAnsi="Angsana New" w:cs="Angsana New"/>
          <w:b/>
          <w:bCs/>
          <w:sz w:val="32"/>
          <w:szCs w:val="32"/>
          <w:cs/>
        </w:rPr>
        <w:t>เสนอ คณะกรรมการบริษัท ออโตคอร์ป โฮลดิ้ง จำกัด</w:t>
      </w:r>
      <w:r w:rsidR="002F49F0" w:rsidRPr="00E6675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0A3018" w:rsidRPr="00E6675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(มหาชน) </w:t>
      </w:r>
    </w:p>
    <w:p w14:paraId="63ED32CF" w14:textId="77777777" w:rsidR="003B7E39" w:rsidRPr="00E66754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1DC31195" w14:textId="45DDFCD4" w:rsidR="003B7E39" w:rsidRPr="00E66754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66754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E66754">
        <w:rPr>
          <w:rFonts w:ascii="Angsana New" w:hAnsi="Angsana New" w:cs="Angsana New"/>
          <w:sz w:val="30"/>
          <w:szCs w:val="30"/>
        </w:rPr>
        <w:t xml:space="preserve"> </w:t>
      </w:r>
      <w:r w:rsidRPr="00E66754">
        <w:rPr>
          <w:rFonts w:ascii="Angsana New" w:hAnsi="Angsana New" w:cs="Angsana New"/>
          <w:sz w:val="30"/>
          <w:szCs w:val="30"/>
          <w:cs/>
        </w:rPr>
        <w:t>ณ</w:t>
      </w:r>
      <w:r w:rsidRPr="00E66754">
        <w:rPr>
          <w:rFonts w:ascii="Angsana New" w:hAnsi="Angsana New" w:cs="Angsana New"/>
          <w:sz w:val="30"/>
          <w:szCs w:val="30"/>
        </w:rPr>
        <w:t xml:space="preserve"> </w:t>
      </w:r>
      <w:r w:rsidRPr="00E66754">
        <w:rPr>
          <w:rFonts w:ascii="Angsana New" w:hAnsi="Angsana New" w:cs="Angsana New"/>
          <w:sz w:val="30"/>
          <w:szCs w:val="30"/>
          <w:cs/>
        </w:rPr>
        <w:t>วันที่</w:t>
      </w:r>
      <w:r w:rsidRPr="00E66754">
        <w:rPr>
          <w:rFonts w:ascii="Angsana New" w:hAnsi="Angsana New" w:cs="Angsana New"/>
          <w:sz w:val="30"/>
          <w:szCs w:val="30"/>
        </w:rPr>
        <w:t xml:space="preserve"> 3</w:t>
      </w:r>
      <w:r w:rsidR="00CD76FD" w:rsidRPr="00E66754">
        <w:rPr>
          <w:rFonts w:ascii="Angsana New" w:hAnsi="Angsana New" w:cs="Angsana New"/>
          <w:sz w:val="30"/>
          <w:szCs w:val="30"/>
        </w:rPr>
        <w:t>0</w:t>
      </w:r>
      <w:r w:rsidRPr="00E66754">
        <w:rPr>
          <w:rFonts w:ascii="Angsana New" w:hAnsi="Angsana New" w:cs="Angsana New"/>
          <w:sz w:val="30"/>
          <w:szCs w:val="30"/>
        </w:rPr>
        <w:t xml:space="preserve"> </w:t>
      </w:r>
      <w:r w:rsidR="0051689E" w:rsidRPr="00E6675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7A7BFE" w:rsidRPr="00E66754">
        <w:rPr>
          <w:rFonts w:ascii="Angsana New" w:hAnsi="Angsana New" w:cs="Angsana New"/>
          <w:sz w:val="30"/>
          <w:szCs w:val="30"/>
        </w:rPr>
        <w:t xml:space="preserve"> 256</w:t>
      </w:r>
      <w:r w:rsidR="00FD41EE" w:rsidRPr="00E66754">
        <w:rPr>
          <w:rFonts w:ascii="Angsana New" w:hAnsi="Angsana New" w:cs="Angsana New" w:hint="cs"/>
          <w:sz w:val="30"/>
          <w:szCs w:val="30"/>
          <w:cs/>
        </w:rPr>
        <w:t>2</w:t>
      </w:r>
      <w:r w:rsidRPr="00E66754">
        <w:rPr>
          <w:rFonts w:ascii="Angsana New" w:hAnsi="Angsana New" w:cs="Angsana New"/>
          <w:sz w:val="30"/>
          <w:szCs w:val="30"/>
        </w:rPr>
        <w:t xml:space="preserve"> </w:t>
      </w:r>
      <w:r w:rsidR="0008414B" w:rsidRPr="00E66754">
        <w:rPr>
          <w:rFonts w:ascii="Angsana New" w:hAnsi="Angsana New" w:cs="Angsana New"/>
          <w:sz w:val="30"/>
          <w:szCs w:val="30"/>
          <w:cs/>
        </w:rPr>
        <w:t>งบกำไร</w:t>
      </w:r>
      <w:r w:rsidR="0008414B" w:rsidRPr="00E66754">
        <w:rPr>
          <w:rFonts w:ascii="Angsana New" w:hAnsi="Angsana New" w:cs="Angsana New"/>
          <w:spacing w:val="6"/>
          <w:sz w:val="30"/>
          <w:szCs w:val="30"/>
          <w:cs/>
        </w:rPr>
        <w:t xml:space="preserve">ขาดทุนรวมและงบกำไรขาดทุนเฉพาะกิจการ </w:t>
      </w:r>
      <w:r w:rsidR="0008414B" w:rsidRPr="00E66754">
        <w:rPr>
          <w:rFonts w:ascii="Angsana New" w:hAnsi="Angsana New" w:cs="Angsana New"/>
          <w:sz w:val="30"/>
          <w:szCs w:val="30"/>
          <w:cs/>
        </w:rPr>
        <w:t>งบกำไร</w:t>
      </w:r>
      <w:r w:rsidR="0008414B" w:rsidRPr="00E66754">
        <w:rPr>
          <w:rFonts w:ascii="Angsana New" w:hAnsi="Angsana New" w:cs="Angsana New"/>
          <w:spacing w:val="6"/>
          <w:sz w:val="30"/>
          <w:szCs w:val="30"/>
          <w:cs/>
        </w:rPr>
        <w:t>ขาดทุนเบ็ดเสร็จรวมและงบกำไรขาดทุนเบ็ดเสร็จเฉพาะกิจกา</w:t>
      </w:r>
      <w:r w:rsidR="00CD76FD" w:rsidRPr="00E66754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ร สำหรับงวดสามเดือนและหกเดือนสิ้นสุดวันที่ </w:t>
      </w:r>
      <w:r w:rsidR="00CD76FD" w:rsidRPr="00E66754">
        <w:rPr>
          <w:rFonts w:ascii="Angsana New" w:hAnsi="Angsana New" w:cs="Angsana New"/>
          <w:spacing w:val="6"/>
          <w:sz w:val="30"/>
          <w:szCs w:val="30"/>
        </w:rPr>
        <w:t xml:space="preserve">30 </w:t>
      </w:r>
      <w:r w:rsidR="00CD76FD" w:rsidRPr="00E66754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มิถุนายน </w:t>
      </w:r>
      <w:r w:rsidR="00CD76FD" w:rsidRPr="00E66754">
        <w:rPr>
          <w:rFonts w:ascii="Angsana New" w:hAnsi="Angsana New" w:cs="Angsana New"/>
          <w:spacing w:val="6"/>
          <w:sz w:val="30"/>
          <w:szCs w:val="30"/>
        </w:rPr>
        <w:t>2562</w:t>
      </w:r>
      <w:r w:rsidR="0008414B" w:rsidRPr="00E66754">
        <w:rPr>
          <w:rFonts w:ascii="Angsana New" w:hAnsi="Angsana New" w:cs="Angsana New"/>
          <w:spacing w:val="6"/>
          <w:sz w:val="30"/>
          <w:szCs w:val="30"/>
          <w:cs/>
        </w:rPr>
        <w:t xml:space="preserve"> งบแสดงการเปลี่ยนแปลงส่วนของผู้ถือหุ้นรวมและ</w:t>
      </w:r>
      <w:r w:rsidR="0008414B" w:rsidRPr="00E66754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BD38F9" w:rsidRPr="00E66754">
        <w:rPr>
          <w:rFonts w:ascii="Angsana New" w:hAnsi="Angsana New" w:cs="Angsana New"/>
          <w:sz w:val="30"/>
          <w:szCs w:val="30"/>
        </w:rPr>
        <w:t xml:space="preserve"> </w:t>
      </w:r>
      <w:r w:rsidR="0008414B" w:rsidRPr="00E66754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D76FD" w:rsidRPr="00E66754">
        <w:rPr>
          <w:rFonts w:ascii="Angsana New" w:hAnsi="Angsana New" w:cs="Angsana New" w:hint="cs"/>
          <w:sz w:val="30"/>
          <w:szCs w:val="30"/>
          <w:cs/>
        </w:rPr>
        <w:t>หก</w:t>
      </w:r>
      <w:r w:rsidR="0008414B" w:rsidRPr="00E66754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>3</w:t>
      </w:r>
      <w:r w:rsidR="00CD76FD" w:rsidRPr="00E66754">
        <w:rPr>
          <w:rFonts w:ascii="Angsana New" w:hAnsi="Angsana New" w:cs="Angsana New"/>
          <w:sz w:val="30"/>
          <w:szCs w:val="30"/>
        </w:rPr>
        <w:t>0</w:t>
      </w:r>
      <w:r w:rsidR="0051689E" w:rsidRPr="00E66754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="007A7BFE" w:rsidRPr="00E66754">
        <w:rPr>
          <w:rFonts w:ascii="Angsana New" w:hAnsi="Angsana New" w:cs="Angsana New"/>
          <w:sz w:val="30"/>
          <w:szCs w:val="30"/>
        </w:rPr>
        <w:t>256</w:t>
      </w:r>
      <w:r w:rsidR="00FD41EE" w:rsidRPr="00E66754">
        <w:rPr>
          <w:rFonts w:ascii="Angsana New" w:hAnsi="Angsana New" w:cs="Angsana New" w:hint="cs"/>
          <w:sz w:val="30"/>
          <w:szCs w:val="30"/>
          <w:cs/>
        </w:rPr>
        <w:t>2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แล</w:t>
      </w:r>
      <w:r w:rsidR="00CD76FD" w:rsidRPr="00E66754">
        <w:rPr>
          <w:rFonts w:ascii="Angsana New" w:hAnsi="Angsana New" w:cs="Angsana New" w:hint="cs"/>
          <w:sz w:val="30"/>
          <w:szCs w:val="30"/>
          <w:cs/>
        </w:rPr>
        <w:t>ะ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หมายเหตุประกอบงบการเงินแบบย่อ </w:t>
      </w:r>
      <w:r w:rsidRPr="00E66754">
        <w:rPr>
          <w:rFonts w:ascii="Angsana New" w:hAnsi="Angsana New" w:cs="Angsana New"/>
          <w:sz w:val="30"/>
          <w:szCs w:val="30"/>
        </w:rPr>
        <w:t>(</w:t>
      </w:r>
      <w:r w:rsidRPr="00E66754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ข้อมูลทางการเงินระหว่างกาล) ของบริษัท</w:t>
      </w:r>
      <w:r w:rsidRPr="00E66754">
        <w:rPr>
          <w:rFonts w:ascii="Angsana New" w:hAnsi="Angsana New" w:cs="Angsana New"/>
          <w:sz w:val="30"/>
          <w:szCs w:val="30"/>
        </w:rPr>
        <w:t xml:space="preserve"> </w:t>
      </w:r>
      <w:r w:rsidRPr="00E66754">
        <w:rPr>
          <w:rFonts w:ascii="Angsana New" w:hAnsi="Angsana New" w:cs="Angsana New"/>
          <w:sz w:val="30"/>
          <w:szCs w:val="30"/>
          <w:cs/>
        </w:rPr>
        <w:t>ออโตคอร์ป โฮลดิ้ง</w:t>
      </w:r>
      <w:r w:rsidRPr="00E66754">
        <w:rPr>
          <w:rFonts w:ascii="Angsana New" w:hAnsi="Angsana New" w:cs="Angsana New"/>
          <w:sz w:val="30"/>
          <w:szCs w:val="30"/>
        </w:rPr>
        <w:t xml:space="preserve"> </w:t>
      </w:r>
      <w:r w:rsidRPr="00E66754">
        <w:rPr>
          <w:rFonts w:ascii="Angsana New" w:hAnsi="Angsana New" w:cs="Angsana New"/>
          <w:sz w:val="30"/>
          <w:szCs w:val="30"/>
          <w:cs/>
        </w:rPr>
        <w:t>จำกัด</w:t>
      </w:r>
      <w:r w:rsidR="000A3018" w:rsidRPr="00E66754">
        <w:rPr>
          <w:rFonts w:ascii="Angsana New" w:hAnsi="Angsana New" w:cs="Angsana New"/>
          <w:sz w:val="30"/>
          <w:szCs w:val="30"/>
        </w:rPr>
        <w:t xml:space="preserve"> </w:t>
      </w:r>
      <w:r w:rsidR="000A3018" w:rsidRPr="00E66754">
        <w:rPr>
          <w:rFonts w:ascii="Angsana New" w:hAnsi="Angsana New" w:cs="Angsana New" w:hint="cs"/>
          <w:sz w:val="30"/>
          <w:szCs w:val="30"/>
          <w:cs/>
        </w:rPr>
        <w:t>(มหาชน)</w:t>
      </w:r>
      <w:r w:rsidRPr="00E66754">
        <w:rPr>
          <w:rFonts w:ascii="Angsana New" w:hAnsi="Angsana New" w:cs="Angsana New"/>
          <w:sz w:val="30"/>
          <w:szCs w:val="30"/>
        </w:rPr>
        <w:t xml:space="preserve"> </w:t>
      </w:r>
      <w:r w:rsidR="00AE1A47" w:rsidRPr="00E66754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และของเฉพาะบริษัท ออโตคอร์ป โฮลดิ้ง จำกัด</w:t>
      </w:r>
      <w:r w:rsidR="000A3018" w:rsidRPr="00E66754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AE1A47" w:rsidRPr="00E66754">
        <w:rPr>
          <w:rFonts w:ascii="Angsana New" w:hAnsi="Angsana New" w:cs="Angsana New"/>
          <w:sz w:val="30"/>
          <w:szCs w:val="30"/>
          <w:cs/>
        </w:rPr>
        <w:t xml:space="preserve"> ตามลำดับ 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66754">
        <w:rPr>
          <w:rFonts w:ascii="Angsana New" w:hAnsi="Angsana New" w:cs="Angsana New"/>
          <w:sz w:val="30"/>
          <w:szCs w:val="30"/>
        </w:rPr>
        <w:t>34</w:t>
      </w:r>
      <w:r w:rsidR="0008414B" w:rsidRPr="00E66754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</w:t>
      </w:r>
      <w:r w:rsidRPr="00E66754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F86478F" w14:textId="77777777" w:rsidR="003B7E39" w:rsidRPr="00E66754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D742F43" w14:textId="77777777" w:rsidR="003B7E39" w:rsidRPr="00E66754" w:rsidRDefault="003B4A91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66754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2D45EFEA" w14:textId="77777777" w:rsidR="003B7E39" w:rsidRPr="00E66754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F119DED" w14:textId="77777777" w:rsidR="00480438" w:rsidRPr="00E66754" w:rsidRDefault="003B4A91" w:rsidP="00480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E66754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66754">
        <w:rPr>
          <w:rFonts w:ascii="Angsana New" w:hAnsi="Angsana New" w:cs="Angsana New"/>
          <w:sz w:val="30"/>
          <w:szCs w:val="30"/>
        </w:rPr>
        <w:t xml:space="preserve"> </w:t>
      </w:r>
      <w:r w:rsidRPr="00E66754">
        <w:rPr>
          <w:rFonts w:ascii="Angsana New" w:hAnsi="Angsana New" w:cs="Angsana New"/>
          <w:sz w:val="30"/>
          <w:szCs w:val="30"/>
          <w:cs/>
        </w:rPr>
        <w:t>รหัส</w:t>
      </w:r>
      <w:r w:rsidRPr="00E66754">
        <w:rPr>
          <w:rFonts w:ascii="Angsana New" w:hAnsi="Angsana New" w:cs="Angsana New"/>
          <w:sz w:val="30"/>
          <w:szCs w:val="30"/>
        </w:rPr>
        <w:t xml:space="preserve"> 2410 “</w:t>
      </w:r>
      <w:r w:rsidRPr="00E66754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66754">
        <w:rPr>
          <w:rFonts w:ascii="Angsana New" w:hAnsi="Angsana New" w:cs="Angsana New"/>
          <w:sz w:val="30"/>
          <w:szCs w:val="30"/>
        </w:rPr>
        <w:t>”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E66754">
        <w:rPr>
          <w:rFonts w:ascii="Angsana New" w:hAnsi="Angsana New" w:cs="Angsana New"/>
          <w:sz w:val="30"/>
          <w:szCs w:val="30"/>
        </w:rPr>
        <w:t xml:space="preserve"> </w:t>
      </w:r>
      <w:r w:rsidRPr="00E66754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E66754">
        <w:rPr>
          <w:rFonts w:ascii="Angsana New" w:hAnsi="Angsana New" w:cs="Angsana New"/>
          <w:sz w:val="30"/>
          <w:szCs w:val="30"/>
        </w:rPr>
        <w:t xml:space="preserve"> </w:t>
      </w:r>
      <w:r w:rsidRPr="00E66754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E66754">
        <w:rPr>
          <w:rFonts w:ascii="Angsana New" w:hAnsi="Angsana New" w:cs="Angsana New"/>
          <w:sz w:val="30"/>
          <w:szCs w:val="30"/>
        </w:rPr>
        <w:t xml:space="preserve"> </w:t>
      </w:r>
      <w:r w:rsidRPr="00E66754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1E4769A" w14:textId="77777777" w:rsidR="00900FE8" w:rsidRPr="00E66754" w:rsidRDefault="00480438" w:rsidP="00480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  <w:sectPr w:rsidR="00900FE8" w:rsidRPr="00E66754" w:rsidSect="008C2245">
          <w:footerReference w:type="first" r:id="rId11"/>
          <w:pgSz w:w="11909" w:h="16834" w:code="9"/>
          <w:pgMar w:top="1440" w:right="1152" w:bottom="576" w:left="1152" w:header="720" w:footer="750" w:gutter="0"/>
          <w:cols w:space="720"/>
          <w:titlePg/>
        </w:sectPr>
      </w:pPr>
      <w:r w:rsidRPr="00E66754">
        <w:rPr>
          <w:rFonts w:ascii="Angsana New" w:hAnsi="Angsana New" w:cs="Angsana New"/>
          <w:sz w:val="30"/>
          <w:szCs w:val="30"/>
          <w:cs/>
        </w:rPr>
        <w:br w:type="page"/>
      </w:r>
    </w:p>
    <w:p w14:paraId="7101509C" w14:textId="047E3E3C" w:rsidR="00216412" w:rsidRDefault="00216412" w:rsidP="008275BD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A2647FA" w14:textId="29A44D43" w:rsidR="008C2245" w:rsidRDefault="008C2245" w:rsidP="008275BD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92C38AA" w14:textId="5553200C" w:rsidR="003B4A91" w:rsidRPr="00E66754" w:rsidRDefault="003B4A91" w:rsidP="008275BD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bookmarkStart w:id="3" w:name="_GoBack"/>
      <w:bookmarkEnd w:id="3"/>
      <w:r w:rsidRPr="00E66754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6086BCC1" w14:textId="194CF3FF" w:rsidR="003B4A91" w:rsidRPr="00E66754" w:rsidRDefault="003B4A91" w:rsidP="008275BD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66754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E66754">
        <w:rPr>
          <w:rFonts w:ascii="Angsana New" w:hAnsi="Angsana New" w:cs="Angsana New"/>
          <w:sz w:val="30"/>
          <w:szCs w:val="30"/>
        </w:rPr>
        <w:t>34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F807E9" w:rsidRPr="00E66754">
        <w:rPr>
          <w:rFonts w:ascii="Angsana New" w:hAnsi="Angsana New" w:cs="Angsana New"/>
          <w:sz w:val="30"/>
          <w:szCs w:val="30"/>
          <w:cs/>
        </w:rPr>
        <w:t>การรายงาน</w:t>
      </w:r>
      <w:r w:rsidRPr="00E66754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E66754">
        <w:rPr>
          <w:rFonts w:ascii="Angsana New" w:hAnsi="Angsana New" w:cs="Angsana New"/>
          <w:sz w:val="30"/>
          <w:szCs w:val="30"/>
        </w:rPr>
        <w:t xml:space="preserve"> </w:t>
      </w:r>
      <w:r w:rsidRPr="00E66754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C0420A4" w14:textId="77777777" w:rsidR="003B4A91" w:rsidRPr="00E66754" w:rsidRDefault="003B4A91" w:rsidP="003B4A9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564F5F7" w14:textId="77777777" w:rsidR="003B4A91" w:rsidRPr="00E66754" w:rsidRDefault="003B4A91" w:rsidP="003B4A9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D3CDC05" w14:textId="77777777" w:rsidR="00454C4D" w:rsidRPr="00E66754" w:rsidRDefault="00454C4D" w:rsidP="00DB332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2D19D1C" w14:textId="77777777" w:rsidR="00F807E9" w:rsidRPr="00E66754" w:rsidRDefault="00F807E9" w:rsidP="00DB332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5E850739" w14:textId="77777777" w:rsidR="00F807E9" w:rsidRPr="00E66754" w:rsidRDefault="00F807E9" w:rsidP="00DB332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072FD8F" w14:textId="77777777" w:rsidR="00D218EE" w:rsidRPr="00E66754" w:rsidRDefault="00E14EB7" w:rsidP="00DB332A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E66754">
        <w:rPr>
          <w:rFonts w:ascii="Angsana New" w:hAnsi="Angsana New" w:cs="Angsana New"/>
          <w:cs/>
        </w:rPr>
        <w:t>(</w:t>
      </w:r>
      <w:r w:rsidR="0054481A" w:rsidRPr="00E66754">
        <w:rPr>
          <w:rFonts w:ascii="Angsana New" w:hAnsi="Angsana New" w:cs="Angsana New"/>
          <w:cs/>
        </w:rPr>
        <w:t>ณัฐพงศ์ ตันติจัตตานนท์</w:t>
      </w:r>
      <w:r w:rsidR="00D218EE" w:rsidRPr="00E66754">
        <w:rPr>
          <w:rFonts w:ascii="Angsana New" w:hAnsi="Angsana New" w:cs="Angsana New"/>
          <w:cs/>
        </w:rPr>
        <w:t>)</w:t>
      </w:r>
    </w:p>
    <w:p w14:paraId="46762759" w14:textId="77777777" w:rsidR="00D218EE" w:rsidRPr="00E66754" w:rsidRDefault="00D218EE" w:rsidP="00DB332A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E66754">
        <w:rPr>
          <w:rFonts w:ascii="Angsana New" w:hAnsi="Angsana New" w:cs="Angsana New"/>
          <w:cs/>
        </w:rPr>
        <w:t>ผู้สอบบัญชีรับอนุญาต</w:t>
      </w:r>
    </w:p>
    <w:p w14:paraId="3DD0575A" w14:textId="77777777" w:rsidR="00D218EE" w:rsidRPr="00E66754" w:rsidRDefault="0054481A" w:rsidP="00DB332A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E66754">
        <w:rPr>
          <w:rFonts w:ascii="Angsana New" w:hAnsi="Angsana New" w:cs="Angsana New"/>
          <w:cs/>
        </w:rPr>
        <w:t xml:space="preserve">เลขทะเบียน </w:t>
      </w:r>
      <w:r w:rsidR="0023690B" w:rsidRPr="00E66754">
        <w:rPr>
          <w:rFonts w:ascii="Angsana New" w:hAnsi="Angsana New" w:cs="Angsana New"/>
          <w:lang w:val="en-US"/>
        </w:rPr>
        <w:t>8829</w:t>
      </w:r>
    </w:p>
    <w:p w14:paraId="7CB3DF40" w14:textId="77777777" w:rsidR="00DB332A" w:rsidRPr="00E66754" w:rsidRDefault="00DB332A" w:rsidP="00DB3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 w:cs="Angsana New"/>
          <w:sz w:val="30"/>
          <w:szCs w:val="30"/>
        </w:rPr>
      </w:pPr>
    </w:p>
    <w:p w14:paraId="1B888600" w14:textId="77777777" w:rsidR="005271C5" w:rsidRPr="00E66754" w:rsidRDefault="005271C5" w:rsidP="00DB3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 w:cs="Angsana New"/>
          <w:sz w:val="30"/>
          <w:szCs w:val="30"/>
        </w:rPr>
      </w:pPr>
      <w:r w:rsidRPr="00E66754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F896944" w14:textId="77777777" w:rsidR="00D218EE" w:rsidRPr="00E66754" w:rsidRDefault="00D218EE" w:rsidP="00DB3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E66754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3598498B" w14:textId="2A858618" w:rsidR="00900FE8" w:rsidRPr="00E66754" w:rsidRDefault="00EF0037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E66754">
        <w:rPr>
          <w:rFonts w:ascii="Angsana New" w:hAnsi="Angsana New" w:cs="Angsana New"/>
          <w:sz w:val="30"/>
          <w:szCs w:val="30"/>
        </w:rPr>
        <w:t xml:space="preserve">9 </w:t>
      </w:r>
      <w:r w:rsidRPr="00E66754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CD76FD" w:rsidRPr="00E66754">
        <w:rPr>
          <w:rFonts w:ascii="Angsana New" w:hAnsi="Angsana New" w:cs="Angsana New"/>
          <w:sz w:val="30"/>
          <w:szCs w:val="30"/>
        </w:rPr>
        <w:t>2562</w:t>
      </w:r>
    </w:p>
    <w:p w14:paraId="2E4A2C4B" w14:textId="77777777" w:rsidR="00FD41EE" w:rsidRPr="00E66754" w:rsidRDefault="00FD41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B9D53E6" w14:textId="15922525" w:rsidR="00C02EB8" w:rsidRDefault="00C02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pacing w:val="-2"/>
          <w:sz w:val="30"/>
          <w:szCs w:val="30"/>
          <w:cs/>
        </w:rPr>
      </w:pPr>
    </w:p>
    <w:sectPr w:rsidR="00C02EB8" w:rsidSect="007E060E">
      <w:footerReference w:type="default" r:id="rId12"/>
      <w:footerReference w:type="firs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F4CE8" w14:textId="77777777" w:rsidR="00AC3F04" w:rsidRDefault="00AC3F04">
      <w:r>
        <w:separator/>
      </w:r>
    </w:p>
  </w:endnote>
  <w:endnote w:type="continuationSeparator" w:id="0">
    <w:p w14:paraId="03ACC51D" w14:textId="77777777" w:rsidR="00AC3F04" w:rsidRDefault="00AC3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7D1AD" w14:textId="77777777" w:rsidR="00137224" w:rsidRDefault="00137224" w:rsidP="006056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5EB3A73F" w14:textId="77777777" w:rsidR="00137224" w:rsidRDefault="00137224" w:rsidP="00061884">
    <w:pPr>
      <w:pStyle w:val="Footer"/>
      <w:ind w:right="360"/>
    </w:pPr>
  </w:p>
  <w:p w14:paraId="2D240E14" w14:textId="77777777" w:rsidR="00137224" w:rsidRDefault="0013722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53C61" w14:textId="77777777" w:rsidR="00137224" w:rsidRPr="00BD38F9" w:rsidRDefault="00137224" w:rsidP="00BD38F9">
    <w:pPr>
      <w:pStyle w:val="Footer"/>
      <w:tabs>
        <w:tab w:val="clear" w:pos="4678"/>
      </w:tabs>
      <w:jc w:val="center"/>
      <w:rPr>
        <w:rStyle w:val="PageNumber"/>
        <w:rFonts w:ascii="Angsana New" w:hAnsi="Angsana New" w:cs="Angsana New"/>
        <w:caps/>
        <w:noProof/>
        <w:sz w:val="30"/>
        <w:szCs w:val="30"/>
      </w:rPr>
    </w:pPr>
    <w:r w:rsidRPr="00480438">
      <w:rPr>
        <w:rFonts w:ascii="Angsana New" w:hAnsi="Angsana New" w:cs="Angsana New"/>
        <w:caps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F2C79" w14:textId="77777777" w:rsidR="00137224" w:rsidRPr="00D0474B" w:rsidRDefault="00137224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0CB4A" w14:textId="77777777" w:rsidR="008C2245" w:rsidRPr="00D0474B" w:rsidRDefault="008C2245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D1685" w14:textId="77777777" w:rsidR="00137224" w:rsidRPr="00853DEB" w:rsidRDefault="00137224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31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76758CD5" w14:textId="77777777" w:rsidR="00137224" w:rsidRPr="006105F4" w:rsidRDefault="00137224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63BFF" w14:textId="77777777" w:rsidR="00137224" w:rsidRDefault="00137224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C4F2B">
      <w:rPr>
        <w:rStyle w:val="PageNumber"/>
        <w:rFonts w:cs="Angsana New"/>
        <w:noProof/>
      </w:rPr>
      <w:t>0</w:t>
    </w:r>
    <w:r>
      <w:rPr>
        <w:rStyle w:val="PageNumber"/>
        <w:cs/>
      </w:rPr>
      <w:fldChar w:fldCharType="end"/>
    </w:r>
  </w:p>
  <w:p w14:paraId="01388F24" w14:textId="09E69E07" w:rsidR="00137224" w:rsidRDefault="00137224" w:rsidP="007F5E02">
    <w:pPr>
      <w:tabs>
        <w:tab w:val="left" w:pos="9000"/>
        <w:tab w:val="left" w:pos="138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8C2245">
      <w:rPr>
        <w:rFonts w:ascii="Angsana New" w:hAnsi="Angsana New"/>
        <w:noProof/>
        <w:sz w:val="30"/>
        <w:szCs w:val="30"/>
      </w:rPr>
      <w:t>acgt1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               </w:t>
    </w:r>
    <w:r>
      <w:rPr>
        <w:rFonts w:ascii="Angsana New" w:hAnsi="Angsana New"/>
        <w:sz w:val="30"/>
        <w:szCs w:val="30"/>
      </w:rPr>
      <w:t xml:space="preserve">     </w:t>
    </w:r>
    <w:r>
      <w:rPr>
        <w:rFonts w:ascii="Angsana New" w:hAnsi="Angsana New" w:hint="cs"/>
        <w:sz w:val="30"/>
        <w:szCs w:val="30"/>
        <w:cs/>
      </w:rPr>
      <w:t xml:space="preserve">                         </w:t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626B68" w14:textId="77777777" w:rsidR="00AC3F04" w:rsidRDefault="00AC3F04">
      <w:r>
        <w:separator/>
      </w:r>
    </w:p>
  </w:footnote>
  <w:footnote w:type="continuationSeparator" w:id="0">
    <w:p w14:paraId="263ADB4E" w14:textId="77777777" w:rsidR="00AC3F04" w:rsidRDefault="00AC3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B1C84FA"/>
    <w:lvl w:ilvl="0" w:tplc="E15AE784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F3C0AC5E"/>
    <w:lvl w:ilvl="0" w:tplc="3A261250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B1D015D"/>
    <w:multiLevelType w:val="hybridMultilevel"/>
    <w:tmpl w:val="DCD802A6"/>
    <w:lvl w:ilvl="0" w:tplc="3D2C0F2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E474A1"/>
    <w:multiLevelType w:val="hybridMultilevel"/>
    <w:tmpl w:val="04E8B568"/>
    <w:lvl w:ilvl="0" w:tplc="6FCEAAF8">
      <w:start w:val="3"/>
      <w:numFmt w:val="bullet"/>
      <w:lvlText w:val="-"/>
      <w:lvlJc w:val="left"/>
      <w:pPr>
        <w:ind w:left="65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D6B0AE7E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  <w:sz w:val="24"/>
        <w:szCs w:val="24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C330816"/>
    <w:multiLevelType w:val="hybridMultilevel"/>
    <w:tmpl w:val="A0766E3C"/>
    <w:lvl w:ilvl="0" w:tplc="469E9070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22"/>
  </w:num>
  <w:num w:numId="14">
    <w:abstractNumId w:val="16"/>
  </w:num>
  <w:num w:numId="15">
    <w:abstractNumId w:val="19"/>
  </w:num>
  <w:num w:numId="16">
    <w:abstractNumId w:val="17"/>
  </w:num>
  <w:num w:numId="17">
    <w:abstractNumId w:val="10"/>
  </w:num>
  <w:num w:numId="18">
    <w:abstractNumId w:val="21"/>
  </w:num>
  <w:num w:numId="19">
    <w:abstractNumId w:val="14"/>
  </w:num>
  <w:num w:numId="20">
    <w:abstractNumId w:val="20"/>
  </w:num>
  <w:num w:numId="21">
    <w:abstractNumId w:val="13"/>
  </w:num>
  <w:num w:numId="22">
    <w:abstractNumId w:val="12"/>
  </w:num>
  <w:num w:numId="23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943"/>
    <w:rsid w:val="00000E44"/>
    <w:rsid w:val="00002013"/>
    <w:rsid w:val="00002A1C"/>
    <w:rsid w:val="00002B6C"/>
    <w:rsid w:val="00002BCB"/>
    <w:rsid w:val="00002E06"/>
    <w:rsid w:val="00002FC2"/>
    <w:rsid w:val="0000436C"/>
    <w:rsid w:val="00005E91"/>
    <w:rsid w:val="00006A85"/>
    <w:rsid w:val="0000763E"/>
    <w:rsid w:val="00007C2F"/>
    <w:rsid w:val="00007CD2"/>
    <w:rsid w:val="00010FAB"/>
    <w:rsid w:val="00014D70"/>
    <w:rsid w:val="00014F2A"/>
    <w:rsid w:val="00015351"/>
    <w:rsid w:val="0001540F"/>
    <w:rsid w:val="00016396"/>
    <w:rsid w:val="000167C6"/>
    <w:rsid w:val="0001715D"/>
    <w:rsid w:val="00017BB1"/>
    <w:rsid w:val="0002015B"/>
    <w:rsid w:val="00020849"/>
    <w:rsid w:val="00022A4D"/>
    <w:rsid w:val="0002302B"/>
    <w:rsid w:val="0002387C"/>
    <w:rsid w:val="00024CB8"/>
    <w:rsid w:val="00025237"/>
    <w:rsid w:val="00027CD6"/>
    <w:rsid w:val="00031EEC"/>
    <w:rsid w:val="00033962"/>
    <w:rsid w:val="00033B43"/>
    <w:rsid w:val="0003439E"/>
    <w:rsid w:val="000345BD"/>
    <w:rsid w:val="00034A38"/>
    <w:rsid w:val="000358C3"/>
    <w:rsid w:val="00035B3D"/>
    <w:rsid w:val="00036EB8"/>
    <w:rsid w:val="00040025"/>
    <w:rsid w:val="00041020"/>
    <w:rsid w:val="00041934"/>
    <w:rsid w:val="000429FB"/>
    <w:rsid w:val="000434A8"/>
    <w:rsid w:val="000442F9"/>
    <w:rsid w:val="00045798"/>
    <w:rsid w:val="00045A45"/>
    <w:rsid w:val="00045A7E"/>
    <w:rsid w:val="00045A96"/>
    <w:rsid w:val="00046368"/>
    <w:rsid w:val="0004764E"/>
    <w:rsid w:val="00050499"/>
    <w:rsid w:val="000521F3"/>
    <w:rsid w:val="0005240A"/>
    <w:rsid w:val="0005257F"/>
    <w:rsid w:val="00052ACD"/>
    <w:rsid w:val="000538DA"/>
    <w:rsid w:val="0005619C"/>
    <w:rsid w:val="0006078F"/>
    <w:rsid w:val="00060DB9"/>
    <w:rsid w:val="000615EA"/>
    <w:rsid w:val="00061884"/>
    <w:rsid w:val="00061938"/>
    <w:rsid w:val="00061C9E"/>
    <w:rsid w:val="0006385D"/>
    <w:rsid w:val="0006510C"/>
    <w:rsid w:val="000658FA"/>
    <w:rsid w:val="00067194"/>
    <w:rsid w:val="000673F5"/>
    <w:rsid w:val="00067A1C"/>
    <w:rsid w:val="00070513"/>
    <w:rsid w:val="00070B39"/>
    <w:rsid w:val="00073106"/>
    <w:rsid w:val="00073F27"/>
    <w:rsid w:val="0007538D"/>
    <w:rsid w:val="00076326"/>
    <w:rsid w:val="00076A0F"/>
    <w:rsid w:val="00076BF3"/>
    <w:rsid w:val="00076EB6"/>
    <w:rsid w:val="000800AA"/>
    <w:rsid w:val="000803C8"/>
    <w:rsid w:val="000819A4"/>
    <w:rsid w:val="00081A0F"/>
    <w:rsid w:val="00081E79"/>
    <w:rsid w:val="00081F0E"/>
    <w:rsid w:val="000821A5"/>
    <w:rsid w:val="00082275"/>
    <w:rsid w:val="0008230D"/>
    <w:rsid w:val="00082A22"/>
    <w:rsid w:val="00082D5B"/>
    <w:rsid w:val="0008378D"/>
    <w:rsid w:val="0008414B"/>
    <w:rsid w:val="0008466F"/>
    <w:rsid w:val="00084DE8"/>
    <w:rsid w:val="000851CD"/>
    <w:rsid w:val="00085A1B"/>
    <w:rsid w:val="00086F52"/>
    <w:rsid w:val="00087CE4"/>
    <w:rsid w:val="000906FC"/>
    <w:rsid w:val="000910EA"/>
    <w:rsid w:val="000913BE"/>
    <w:rsid w:val="00091DAF"/>
    <w:rsid w:val="00092063"/>
    <w:rsid w:val="00092337"/>
    <w:rsid w:val="00092E1A"/>
    <w:rsid w:val="00093CD0"/>
    <w:rsid w:val="00094A9A"/>
    <w:rsid w:val="00095BA6"/>
    <w:rsid w:val="00095C58"/>
    <w:rsid w:val="00096537"/>
    <w:rsid w:val="00097943"/>
    <w:rsid w:val="00097DB9"/>
    <w:rsid w:val="000A0173"/>
    <w:rsid w:val="000A04B9"/>
    <w:rsid w:val="000A1A61"/>
    <w:rsid w:val="000A1B71"/>
    <w:rsid w:val="000A1DA3"/>
    <w:rsid w:val="000A2EBF"/>
    <w:rsid w:val="000A3018"/>
    <w:rsid w:val="000A404F"/>
    <w:rsid w:val="000A431A"/>
    <w:rsid w:val="000A5444"/>
    <w:rsid w:val="000A56FF"/>
    <w:rsid w:val="000A5F28"/>
    <w:rsid w:val="000A61EB"/>
    <w:rsid w:val="000A61F8"/>
    <w:rsid w:val="000A697F"/>
    <w:rsid w:val="000B0B7C"/>
    <w:rsid w:val="000B2897"/>
    <w:rsid w:val="000B4B60"/>
    <w:rsid w:val="000B4EF0"/>
    <w:rsid w:val="000B56C8"/>
    <w:rsid w:val="000B5E44"/>
    <w:rsid w:val="000B726C"/>
    <w:rsid w:val="000B773D"/>
    <w:rsid w:val="000C0677"/>
    <w:rsid w:val="000C1E38"/>
    <w:rsid w:val="000C293D"/>
    <w:rsid w:val="000C476D"/>
    <w:rsid w:val="000C4923"/>
    <w:rsid w:val="000C4FB4"/>
    <w:rsid w:val="000C58A4"/>
    <w:rsid w:val="000C5D36"/>
    <w:rsid w:val="000C63D1"/>
    <w:rsid w:val="000C75F1"/>
    <w:rsid w:val="000C77E4"/>
    <w:rsid w:val="000D0CC6"/>
    <w:rsid w:val="000D141B"/>
    <w:rsid w:val="000D15B0"/>
    <w:rsid w:val="000D1DAE"/>
    <w:rsid w:val="000D1F96"/>
    <w:rsid w:val="000D202D"/>
    <w:rsid w:val="000D3484"/>
    <w:rsid w:val="000D3BF9"/>
    <w:rsid w:val="000D3D70"/>
    <w:rsid w:val="000D3EF2"/>
    <w:rsid w:val="000D47FC"/>
    <w:rsid w:val="000D6312"/>
    <w:rsid w:val="000D6CDD"/>
    <w:rsid w:val="000D776D"/>
    <w:rsid w:val="000D7EE9"/>
    <w:rsid w:val="000E04E2"/>
    <w:rsid w:val="000E16F0"/>
    <w:rsid w:val="000E3409"/>
    <w:rsid w:val="000E406B"/>
    <w:rsid w:val="000E4BAC"/>
    <w:rsid w:val="000E5277"/>
    <w:rsid w:val="000E5AC0"/>
    <w:rsid w:val="000E6DB2"/>
    <w:rsid w:val="000E7686"/>
    <w:rsid w:val="000E7F6B"/>
    <w:rsid w:val="000F15CB"/>
    <w:rsid w:val="000F1736"/>
    <w:rsid w:val="000F191E"/>
    <w:rsid w:val="000F43C6"/>
    <w:rsid w:val="000F496A"/>
    <w:rsid w:val="000F4F57"/>
    <w:rsid w:val="000F517B"/>
    <w:rsid w:val="000F5543"/>
    <w:rsid w:val="000F6F4B"/>
    <w:rsid w:val="000F7D69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D42"/>
    <w:rsid w:val="0011027C"/>
    <w:rsid w:val="00111E99"/>
    <w:rsid w:val="001122EA"/>
    <w:rsid w:val="00112BA6"/>
    <w:rsid w:val="001151EA"/>
    <w:rsid w:val="00115611"/>
    <w:rsid w:val="001158F6"/>
    <w:rsid w:val="00115D13"/>
    <w:rsid w:val="00116FE1"/>
    <w:rsid w:val="00117F53"/>
    <w:rsid w:val="001218F7"/>
    <w:rsid w:val="001224FD"/>
    <w:rsid w:val="00123835"/>
    <w:rsid w:val="0012704B"/>
    <w:rsid w:val="00127B83"/>
    <w:rsid w:val="00130FEC"/>
    <w:rsid w:val="00132FDC"/>
    <w:rsid w:val="001346A5"/>
    <w:rsid w:val="001346EA"/>
    <w:rsid w:val="00135322"/>
    <w:rsid w:val="00135923"/>
    <w:rsid w:val="00135E95"/>
    <w:rsid w:val="0013630A"/>
    <w:rsid w:val="00136C26"/>
    <w:rsid w:val="00137224"/>
    <w:rsid w:val="00137CA3"/>
    <w:rsid w:val="00137EF8"/>
    <w:rsid w:val="00137F22"/>
    <w:rsid w:val="0014046F"/>
    <w:rsid w:val="00140EB5"/>
    <w:rsid w:val="00141DCF"/>
    <w:rsid w:val="00141F93"/>
    <w:rsid w:val="001436BC"/>
    <w:rsid w:val="00143E23"/>
    <w:rsid w:val="0014598A"/>
    <w:rsid w:val="00145E66"/>
    <w:rsid w:val="001474BD"/>
    <w:rsid w:val="00147D18"/>
    <w:rsid w:val="00147FB5"/>
    <w:rsid w:val="00150D6A"/>
    <w:rsid w:val="001510E3"/>
    <w:rsid w:val="001518EC"/>
    <w:rsid w:val="0015217A"/>
    <w:rsid w:val="00152642"/>
    <w:rsid w:val="00152F09"/>
    <w:rsid w:val="001531C2"/>
    <w:rsid w:val="0015362C"/>
    <w:rsid w:val="00153724"/>
    <w:rsid w:val="00153D11"/>
    <w:rsid w:val="00154B96"/>
    <w:rsid w:val="00155D73"/>
    <w:rsid w:val="001560F8"/>
    <w:rsid w:val="00156135"/>
    <w:rsid w:val="00156874"/>
    <w:rsid w:val="0015717C"/>
    <w:rsid w:val="0016095F"/>
    <w:rsid w:val="001621C1"/>
    <w:rsid w:val="00162C0B"/>
    <w:rsid w:val="00163EBE"/>
    <w:rsid w:val="001641BC"/>
    <w:rsid w:val="001653A5"/>
    <w:rsid w:val="00165BC4"/>
    <w:rsid w:val="001663E3"/>
    <w:rsid w:val="001678F1"/>
    <w:rsid w:val="00172B4E"/>
    <w:rsid w:val="00172FC9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55C5"/>
    <w:rsid w:val="00185E54"/>
    <w:rsid w:val="00186457"/>
    <w:rsid w:val="00186A2F"/>
    <w:rsid w:val="00186CE4"/>
    <w:rsid w:val="001873E7"/>
    <w:rsid w:val="001900B1"/>
    <w:rsid w:val="0019063D"/>
    <w:rsid w:val="00191617"/>
    <w:rsid w:val="0019275E"/>
    <w:rsid w:val="00193B8C"/>
    <w:rsid w:val="00194041"/>
    <w:rsid w:val="00195F8F"/>
    <w:rsid w:val="0019603D"/>
    <w:rsid w:val="001A0E06"/>
    <w:rsid w:val="001A1240"/>
    <w:rsid w:val="001A1311"/>
    <w:rsid w:val="001A1A14"/>
    <w:rsid w:val="001A1D46"/>
    <w:rsid w:val="001A348D"/>
    <w:rsid w:val="001A4B40"/>
    <w:rsid w:val="001A4D23"/>
    <w:rsid w:val="001A5102"/>
    <w:rsid w:val="001A6023"/>
    <w:rsid w:val="001A6362"/>
    <w:rsid w:val="001A7722"/>
    <w:rsid w:val="001B0253"/>
    <w:rsid w:val="001B1404"/>
    <w:rsid w:val="001B39E2"/>
    <w:rsid w:val="001B4712"/>
    <w:rsid w:val="001B4F7A"/>
    <w:rsid w:val="001B6035"/>
    <w:rsid w:val="001B6EE3"/>
    <w:rsid w:val="001B70BF"/>
    <w:rsid w:val="001B7B4F"/>
    <w:rsid w:val="001C167F"/>
    <w:rsid w:val="001C1F0F"/>
    <w:rsid w:val="001C2475"/>
    <w:rsid w:val="001C24C6"/>
    <w:rsid w:val="001C7F35"/>
    <w:rsid w:val="001D1E7D"/>
    <w:rsid w:val="001D1FEB"/>
    <w:rsid w:val="001D2EA1"/>
    <w:rsid w:val="001D345D"/>
    <w:rsid w:val="001D471F"/>
    <w:rsid w:val="001D475A"/>
    <w:rsid w:val="001D6024"/>
    <w:rsid w:val="001D6C83"/>
    <w:rsid w:val="001E4AA8"/>
    <w:rsid w:val="001E4C42"/>
    <w:rsid w:val="001E57D1"/>
    <w:rsid w:val="001E737A"/>
    <w:rsid w:val="001F09E2"/>
    <w:rsid w:val="001F0DBB"/>
    <w:rsid w:val="001F156A"/>
    <w:rsid w:val="001F181F"/>
    <w:rsid w:val="001F3C26"/>
    <w:rsid w:val="001F3DB7"/>
    <w:rsid w:val="001F404A"/>
    <w:rsid w:val="001F4E7A"/>
    <w:rsid w:val="001F7367"/>
    <w:rsid w:val="001F74D9"/>
    <w:rsid w:val="001F7AC6"/>
    <w:rsid w:val="00200C6F"/>
    <w:rsid w:val="002021B6"/>
    <w:rsid w:val="0020223C"/>
    <w:rsid w:val="00202B6C"/>
    <w:rsid w:val="00202BA8"/>
    <w:rsid w:val="00203B0B"/>
    <w:rsid w:val="002048B6"/>
    <w:rsid w:val="002063CF"/>
    <w:rsid w:val="00206DEA"/>
    <w:rsid w:val="00210B51"/>
    <w:rsid w:val="002111B2"/>
    <w:rsid w:val="002112C8"/>
    <w:rsid w:val="00211571"/>
    <w:rsid w:val="002124DF"/>
    <w:rsid w:val="00214941"/>
    <w:rsid w:val="0021494B"/>
    <w:rsid w:val="00216018"/>
    <w:rsid w:val="00216412"/>
    <w:rsid w:val="00217648"/>
    <w:rsid w:val="00217E16"/>
    <w:rsid w:val="002203AD"/>
    <w:rsid w:val="00220CA9"/>
    <w:rsid w:val="002218BD"/>
    <w:rsid w:val="0022283E"/>
    <w:rsid w:val="00222C4F"/>
    <w:rsid w:val="002236BC"/>
    <w:rsid w:val="00223A2E"/>
    <w:rsid w:val="00224BEA"/>
    <w:rsid w:val="002258C6"/>
    <w:rsid w:val="00225CD5"/>
    <w:rsid w:val="00226D0C"/>
    <w:rsid w:val="00230A1C"/>
    <w:rsid w:val="00230A8D"/>
    <w:rsid w:val="00230AD4"/>
    <w:rsid w:val="0023212A"/>
    <w:rsid w:val="002322E0"/>
    <w:rsid w:val="00233BDF"/>
    <w:rsid w:val="00234DC3"/>
    <w:rsid w:val="00234E04"/>
    <w:rsid w:val="00234F2B"/>
    <w:rsid w:val="00235199"/>
    <w:rsid w:val="0023690B"/>
    <w:rsid w:val="00236C71"/>
    <w:rsid w:val="0023707F"/>
    <w:rsid w:val="00237895"/>
    <w:rsid w:val="00240D58"/>
    <w:rsid w:val="00245476"/>
    <w:rsid w:val="00245B1A"/>
    <w:rsid w:val="00246062"/>
    <w:rsid w:val="00247131"/>
    <w:rsid w:val="00247805"/>
    <w:rsid w:val="002479DC"/>
    <w:rsid w:val="0025000E"/>
    <w:rsid w:val="002522C4"/>
    <w:rsid w:val="002523B1"/>
    <w:rsid w:val="002528CC"/>
    <w:rsid w:val="00252BC9"/>
    <w:rsid w:val="00252CA5"/>
    <w:rsid w:val="00252E87"/>
    <w:rsid w:val="00253302"/>
    <w:rsid w:val="0025369E"/>
    <w:rsid w:val="00253911"/>
    <w:rsid w:val="002539B5"/>
    <w:rsid w:val="0025778A"/>
    <w:rsid w:val="0026031F"/>
    <w:rsid w:val="002604A9"/>
    <w:rsid w:val="00261221"/>
    <w:rsid w:val="00261461"/>
    <w:rsid w:val="00262EF0"/>
    <w:rsid w:val="00262F12"/>
    <w:rsid w:val="0026397A"/>
    <w:rsid w:val="00265B3A"/>
    <w:rsid w:val="002710D0"/>
    <w:rsid w:val="0027229D"/>
    <w:rsid w:val="0027296F"/>
    <w:rsid w:val="002729A5"/>
    <w:rsid w:val="002743EB"/>
    <w:rsid w:val="002745DF"/>
    <w:rsid w:val="00275300"/>
    <w:rsid w:val="002805F5"/>
    <w:rsid w:val="002807BD"/>
    <w:rsid w:val="002822F2"/>
    <w:rsid w:val="0028276B"/>
    <w:rsid w:val="00282B36"/>
    <w:rsid w:val="00282CB5"/>
    <w:rsid w:val="00283506"/>
    <w:rsid w:val="002841FD"/>
    <w:rsid w:val="00285239"/>
    <w:rsid w:val="002857E0"/>
    <w:rsid w:val="00290C9E"/>
    <w:rsid w:val="00293036"/>
    <w:rsid w:val="00294B55"/>
    <w:rsid w:val="002957C5"/>
    <w:rsid w:val="00296169"/>
    <w:rsid w:val="00296908"/>
    <w:rsid w:val="002A0013"/>
    <w:rsid w:val="002A0023"/>
    <w:rsid w:val="002A0C55"/>
    <w:rsid w:val="002A0D80"/>
    <w:rsid w:val="002A15C5"/>
    <w:rsid w:val="002A1F00"/>
    <w:rsid w:val="002A25C4"/>
    <w:rsid w:val="002A268E"/>
    <w:rsid w:val="002A2E2B"/>
    <w:rsid w:val="002A2F25"/>
    <w:rsid w:val="002A3E73"/>
    <w:rsid w:val="002A7019"/>
    <w:rsid w:val="002A7336"/>
    <w:rsid w:val="002A734C"/>
    <w:rsid w:val="002A7AD1"/>
    <w:rsid w:val="002A7B68"/>
    <w:rsid w:val="002A7C97"/>
    <w:rsid w:val="002B0E9E"/>
    <w:rsid w:val="002B1D5A"/>
    <w:rsid w:val="002B1F9F"/>
    <w:rsid w:val="002B3021"/>
    <w:rsid w:val="002B3191"/>
    <w:rsid w:val="002B4196"/>
    <w:rsid w:val="002B48A7"/>
    <w:rsid w:val="002B630E"/>
    <w:rsid w:val="002B73D0"/>
    <w:rsid w:val="002B79C7"/>
    <w:rsid w:val="002C1532"/>
    <w:rsid w:val="002C1C54"/>
    <w:rsid w:val="002C2C6A"/>
    <w:rsid w:val="002C328F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D04E2"/>
    <w:rsid w:val="002D0C60"/>
    <w:rsid w:val="002D0E34"/>
    <w:rsid w:val="002D16C4"/>
    <w:rsid w:val="002D263E"/>
    <w:rsid w:val="002D27E3"/>
    <w:rsid w:val="002D2DD8"/>
    <w:rsid w:val="002D322D"/>
    <w:rsid w:val="002D337F"/>
    <w:rsid w:val="002D557E"/>
    <w:rsid w:val="002D5BEE"/>
    <w:rsid w:val="002D5E88"/>
    <w:rsid w:val="002D66F0"/>
    <w:rsid w:val="002D6C3F"/>
    <w:rsid w:val="002D71F7"/>
    <w:rsid w:val="002E0063"/>
    <w:rsid w:val="002E0C27"/>
    <w:rsid w:val="002E1924"/>
    <w:rsid w:val="002E3747"/>
    <w:rsid w:val="002E428A"/>
    <w:rsid w:val="002E44D5"/>
    <w:rsid w:val="002E5037"/>
    <w:rsid w:val="002E57A5"/>
    <w:rsid w:val="002E620D"/>
    <w:rsid w:val="002E6EBC"/>
    <w:rsid w:val="002E7CBA"/>
    <w:rsid w:val="002F08F4"/>
    <w:rsid w:val="002F1641"/>
    <w:rsid w:val="002F226F"/>
    <w:rsid w:val="002F26B1"/>
    <w:rsid w:val="002F346E"/>
    <w:rsid w:val="002F37B2"/>
    <w:rsid w:val="002F3F51"/>
    <w:rsid w:val="002F49F0"/>
    <w:rsid w:val="002F6976"/>
    <w:rsid w:val="002F6BC4"/>
    <w:rsid w:val="002F6E54"/>
    <w:rsid w:val="002F70E1"/>
    <w:rsid w:val="002F70EE"/>
    <w:rsid w:val="002F7CF1"/>
    <w:rsid w:val="002F7F3B"/>
    <w:rsid w:val="0030241D"/>
    <w:rsid w:val="00302D16"/>
    <w:rsid w:val="003039E5"/>
    <w:rsid w:val="00304480"/>
    <w:rsid w:val="00304FED"/>
    <w:rsid w:val="0030551C"/>
    <w:rsid w:val="00305AEF"/>
    <w:rsid w:val="00305B55"/>
    <w:rsid w:val="00305BB0"/>
    <w:rsid w:val="00306006"/>
    <w:rsid w:val="00306602"/>
    <w:rsid w:val="00307B04"/>
    <w:rsid w:val="00307B83"/>
    <w:rsid w:val="00310AFA"/>
    <w:rsid w:val="00311144"/>
    <w:rsid w:val="00311BEA"/>
    <w:rsid w:val="003122E3"/>
    <w:rsid w:val="00313C04"/>
    <w:rsid w:val="00313FA9"/>
    <w:rsid w:val="0031503D"/>
    <w:rsid w:val="003159AC"/>
    <w:rsid w:val="0031606E"/>
    <w:rsid w:val="00322491"/>
    <w:rsid w:val="00322742"/>
    <w:rsid w:val="0032302B"/>
    <w:rsid w:val="003238D1"/>
    <w:rsid w:val="00323EA7"/>
    <w:rsid w:val="00324AAB"/>
    <w:rsid w:val="003255E1"/>
    <w:rsid w:val="00325CAE"/>
    <w:rsid w:val="0033265F"/>
    <w:rsid w:val="003339E3"/>
    <w:rsid w:val="00333BCF"/>
    <w:rsid w:val="00334590"/>
    <w:rsid w:val="00334E05"/>
    <w:rsid w:val="00334F1B"/>
    <w:rsid w:val="003356DF"/>
    <w:rsid w:val="003374D4"/>
    <w:rsid w:val="00337849"/>
    <w:rsid w:val="0034106F"/>
    <w:rsid w:val="00341619"/>
    <w:rsid w:val="003428C8"/>
    <w:rsid w:val="00343F6C"/>
    <w:rsid w:val="003444A5"/>
    <w:rsid w:val="00346C63"/>
    <w:rsid w:val="00347229"/>
    <w:rsid w:val="0034756F"/>
    <w:rsid w:val="00347614"/>
    <w:rsid w:val="00347619"/>
    <w:rsid w:val="00347D39"/>
    <w:rsid w:val="00352A6F"/>
    <w:rsid w:val="003533D6"/>
    <w:rsid w:val="00353738"/>
    <w:rsid w:val="00355759"/>
    <w:rsid w:val="00356DF5"/>
    <w:rsid w:val="00361087"/>
    <w:rsid w:val="003647B1"/>
    <w:rsid w:val="00364D23"/>
    <w:rsid w:val="00364EAE"/>
    <w:rsid w:val="003675D2"/>
    <w:rsid w:val="00370285"/>
    <w:rsid w:val="00370B9B"/>
    <w:rsid w:val="0037111F"/>
    <w:rsid w:val="003722E4"/>
    <w:rsid w:val="0037357F"/>
    <w:rsid w:val="00373E3D"/>
    <w:rsid w:val="00373F4D"/>
    <w:rsid w:val="003752B0"/>
    <w:rsid w:val="00376C56"/>
    <w:rsid w:val="003772C3"/>
    <w:rsid w:val="00377A2E"/>
    <w:rsid w:val="003819BD"/>
    <w:rsid w:val="00382404"/>
    <w:rsid w:val="0038508F"/>
    <w:rsid w:val="00385E9E"/>
    <w:rsid w:val="00386824"/>
    <w:rsid w:val="0038785D"/>
    <w:rsid w:val="00390030"/>
    <w:rsid w:val="00390D52"/>
    <w:rsid w:val="00393CC0"/>
    <w:rsid w:val="003944B6"/>
    <w:rsid w:val="00394738"/>
    <w:rsid w:val="00394B5F"/>
    <w:rsid w:val="003965D2"/>
    <w:rsid w:val="00396E41"/>
    <w:rsid w:val="00396E71"/>
    <w:rsid w:val="00397046"/>
    <w:rsid w:val="00397AFB"/>
    <w:rsid w:val="003A0402"/>
    <w:rsid w:val="003A13BC"/>
    <w:rsid w:val="003A1C9A"/>
    <w:rsid w:val="003A28EB"/>
    <w:rsid w:val="003A34F7"/>
    <w:rsid w:val="003A63BC"/>
    <w:rsid w:val="003A6A03"/>
    <w:rsid w:val="003B0E0E"/>
    <w:rsid w:val="003B1BDB"/>
    <w:rsid w:val="003B2CF1"/>
    <w:rsid w:val="003B45EB"/>
    <w:rsid w:val="003B4A91"/>
    <w:rsid w:val="003B52E9"/>
    <w:rsid w:val="003B587F"/>
    <w:rsid w:val="003B6064"/>
    <w:rsid w:val="003B69E1"/>
    <w:rsid w:val="003B726F"/>
    <w:rsid w:val="003B7ABD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F7B"/>
    <w:rsid w:val="003D22CE"/>
    <w:rsid w:val="003D2663"/>
    <w:rsid w:val="003D29D2"/>
    <w:rsid w:val="003D3353"/>
    <w:rsid w:val="003D4C3A"/>
    <w:rsid w:val="003D5BC6"/>
    <w:rsid w:val="003D6280"/>
    <w:rsid w:val="003D6A77"/>
    <w:rsid w:val="003D7517"/>
    <w:rsid w:val="003D7F36"/>
    <w:rsid w:val="003E03B1"/>
    <w:rsid w:val="003E0E53"/>
    <w:rsid w:val="003E287C"/>
    <w:rsid w:val="003E370E"/>
    <w:rsid w:val="003E3E37"/>
    <w:rsid w:val="003E3EE7"/>
    <w:rsid w:val="003E55B1"/>
    <w:rsid w:val="003E59FD"/>
    <w:rsid w:val="003E71F3"/>
    <w:rsid w:val="003F124A"/>
    <w:rsid w:val="003F1A83"/>
    <w:rsid w:val="003F1F56"/>
    <w:rsid w:val="003F3AC6"/>
    <w:rsid w:val="003F640C"/>
    <w:rsid w:val="003F6AC4"/>
    <w:rsid w:val="00401456"/>
    <w:rsid w:val="004016DE"/>
    <w:rsid w:val="00401C7B"/>
    <w:rsid w:val="00405CD2"/>
    <w:rsid w:val="004065AD"/>
    <w:rsid w:val="00407B78"/>
    <w:rsid w:val="00410116"/>
    <w:rsid w:val="0041044A"/>
    <w:rsid w:val="00411BC8"/>
    <w:rsid w:val="004121CB"/>
    <w:rsid w:val="00413AF5"/>
    <w:rsid w:val="004140DE"/>
    <w:rsid w:val="00414A2E"/>
    <w:rsid w:val="00414CF6"/>
    <w:rsid w:val="00416797"/>
    <w:rsid w:val="00416DD0"/>
    <w:rsid w:val="00417044"/>
    <w:rsid w:val="004200B6"/>
    <w:rsid w:val="00421E77"/>
    <w:rsid w:val="00422083"/>
    <w:rsid w:val="00422DE4"/>
    <w:rsid w:val="00423496"/>
    <w:rsid w:val="004239FB"/>
    <w:rsid w:val="00423C22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5527"/>
    <w:rsid w:val="00435AAD"/>
    <w:rsid w:val="00436074"/>
    <w:rsid w:val="00437BAF"/>
    <w:rsid w:val="00437E09"/>
    <w:rsid w:val="004409C8"/>
    <w:rsid w:val="00441B34"/>
    <w:rsid w:val="00443DA7"/>
    <w:rsid w:val="00444487"/>
    <w:rsid w:val="00444DEA"/>
    <w:rsid w:val="00446274"/>
    <w:rsid w:val="00446A99"/>
    <w:rsid w:val="00447CED"/>
    <w:rsid w:val="004512CE"/>
    <w:rsid w:val="00451D98"/>
    <w:rsid w:val="00452A9C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01C7"/>
    <w:rsid w:val="004621D8"/>
    <w:rsid w:val="00462212"/>
    <w:rsid w:val="0046261B"/>
    <w:rsid w:val="00463EDA"/>
    <w:rsid w:val="004659DD"/>
    <w:rsid w:val="00465F7E"/>
    <w:rsid w:val="004662E7"/>
    <w:rsid w:val="0046649D"/>
    <w:rsid w:val="0046766A"/>
    <w:rsid w:val="00470401"/>
    <w:rsid w:val="00471DD3"/>
    <w:rsid w:val="0047351F"/>
    <w:rsid w:val="00474620"/>
    <w:rsid w:val="00474AF9"/>
    <w:rsid w:val="00474B6C"/>
    <w:rsid w:val="00474D1B"/>
    <w:rsid w:val="00475176"/>
    <w:rsid w:val="0047664B"/>
    <w:rsid w:val="00476794"/>
    <w:rsid w:val="00476AE8"/>
    <w:rsid w:val="00476CDB"/>
    <w:rsid w:val="00476E8F"/>
    <w:rsid w:val="00480438"/>
    <w:rsid w:val="00480556"/>
    <w:rsid w:val="0048057E"/>
    <w:rsid w:val="00482B3A"/>
    <w:rsid w:val="00482B76"/>
    <w:rsid w:val="00482EB7"/>
    <w:rsid w:val="00483087"/>
    <w:rsid w:val="00484162"/>
    <w:rsid w:val="004853A0"/>
    <w:rsid w:val="00485C8E"/>
    <w:rsid w:val="00486814"/>
    <w:rsid w:val="004874C3"/>
    <w:rsid w:val="0049115B"/>
    <w:rsid w:val="004912C7"/>
    <w:rsid w:val="0049134E"/>
    <w:rsid w:val="0049161F"/>
    <w:rsid w:val="0049196C"/>
    <w:rsid w:val="00491F63"/>
    <w:rsid w:val="0049249B"/>
    <w:rsid w:val="00492A78"/>
    <w:rsid w:val="00492E32"/>
    <w:rsid w:val="00495B59"/>
    <w:rsid w:val="0049621E"/>
    <w:rsid w:val="00497942"/>
    <w:rsid w:val="004A0256"/>
    <w:rsid w:val="004A2369"/>
    <w:rsid w:val="004A262F"/>
    <w:rsid w:val="004A2DD3"/>
    <w:rsid w:val="004A2EAE"/>
    <w:rsid w:val="004A3B57"/>
    <w:rsid w:val="004A435B"/>
    <w:rsid w:val="004A4744"/>
    <w:rsid w:val="004A4E44"/>
    <w:rsid w:val="004B0E55"/>
    <w:rsid w:val="004B1F5E"/>
    <w:rsid w:val="004B3E21"/>
    <w:rsid w:val="004B43EC"/>
    <w:rsid w:val="004B4516"/>
    <w:rsid w:val="004B56B2"/>
    <w:rsid w:val="004B6237"/>
    <w:rsid w:val="004B6C59"/>
    <w:rsid w:val="004B6EA3"/>
    <w:rsid w:val="004B70DD"/>
    <w:rsid w:val="004C09CC"/>
    <w:rsid w:val="004C0A04"/>
    <w:rsid w:val="004C0B0A"/>
    <w:rsid w:val="004C20A9"/>
    <w:rsid w:val="004C332B"/>
    <w:rsid w:val="004C36EB"/>
    <w:rsid w:val="004C3C7A"/>
    <w:rsid w:val="004C463F"/>
    <w:rsid w:val="004C4BBF"/>
    <w:rsid w:val="004C53A7"/>
    <w:rsid w:val="004C700C"/>
    <w:rsid w:val="004C7283"/>
    <w:rsid w:val="004C7B0A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81"/>
    <w:rsid w:val="004E18B5"/>
    <w:rsid w:val="004E1AA8"/>
    <w:rsid w:val="004E3776"/>
    <w:rsid w:val="004E3AF9"/>
    <w:rsid w:val="004E3C19"/>
    <w:rsid w:val="004E4CA3"/>
    <w:rsid w:val="004E4CE0"/>
    <w:rsid w:val="004E6C4D"/>
    <w:rsid w:val="004E6F7C"/>
    <w:rsid w:val="004E6F89"/>
    <w:rsid w:val="004E70E8"/>
    <w:rsid w:val="004E75EC"/>
    <w:rsid w:val="004F08F2"/>
    <w:rsid w:val="004F0D67"/>
    <w:rsid w:val="004F1D0B"/>
    <w:rsid w:val="004F24B4"/>
    <w:rsid w:val="004F29BC"/>
    <w:rsid w:val="004F330E"/>
    <w:rsid w:val="004F4091"/>
    <w:rsid w:val="004F4204"/>
    <w:rsid w:val="004F50F4"/>
    <w:rsid w:val="004F5E42"/>
    <w:rsid w:val="004F62C1"/>
    <w:rsid w:val="004F7773"/>
    <w:rsid w:val="005014A2"/>
    <w:rsid w:val="005018F4"/>
    <w:rsid w:val="00501D2B"/>
    <w:rsid w:val="00502120"/>
    <w:rsid w:val="00502762"/>
    <w:rsid w:val="00503364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912"/>
    <w:rsid w:val="00515E7B"/>
    <w:rsid w:val="005161BC"/>
    <w:rsid w:val="00516807"/>
    <w:rsid w:val="0051689E"/>
    <w:rsid w:val="00516DCC"/>
    <w:rsid w:val="00520C51"/>
    <w:rsid w:val="00520C7D"/>
    <w:rsid w:val="00521E58"/>
    <w:rsid w:val="005227D7"/>
    <w:rsid w:val="00522AA7"/>
    <w:rsid w:val="00522FCD"/>
    <w:rsid w:val="005234B1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1D04"/>
    <w:rsid w:val="0053250F"/>
    <w:rsid w:val="00532EC3"/>
    <w:rsid w:val="00533850"/>
    <w:rsid w:val="005348BD"/>
    <w:rsid w:val="00535122"/>
    <w:rsid w:val="00535AAC"/>
    <w:rsid w:val="00535E98"/>
    <w:rsid w:val="00536177"/>
    <w:rsid w:val="00536844"/>
    <w:rsid w:val="005368D3"/>
    <w:rsid w:val="00536D61"/>
    <w:rsid w:val="00540068"/>
    <w:rsid w:val="00541403"/>
    <w:rsid w:val="005414A8"/>
    <w:rsid w:val="005431E7"/>
    <w:rsid w:val="00543AEA"/>
    <w:rsid w:val="00543E18"/>
    <w:rsid w:val="00543E9B"/>
    <w:rsid w:val="0054481A"/>
    <w:rsid w:val="00544CFB"/>
    <w:rsid w:val="00545DED"/>
    <w:rsid w:val="00545EE5"/>
    <w:rsid w:val="00547AFF"/>
    <w:rsid w:val="005513E6"/>
    <w:rsid w:val="00551BE1"/>
    <w:rsid w:val="0055215A"/>
    <w:rsid w:val="0055274D"/>
    <w:rsid w:val="00552839"/>
    <w:rsid w:val="00553D7D"/>
    <w:rsid w:val="0055618A"/>
    <w:rsid w:val="005561EC"/>
    <w:rsid w:val="00556C33"/>
    <w:rsid w:val="00556C38"/>
    <w:rsid w:val="00557DE6"/>
    <w:rsid w:val="00560B30"/>
    <w:rsid w:val="00563BDB"/>
    <w:rsid w:val="00563D06"/>
    <w:rsid w:val="00563D37"/>
    <w:rsid w:val="00564A53"/>
    <w:rsid w:val="00564B70"/>
    <w:rsid w:val="00564BC8"/>
    <w:rsid w:val="005650D0"/>
    <w:rsid w:val="005651DC"/>
    <w:rsid w:val="005668B3"/>
    <w:rsid w:val="0056706D"/>
    <w:rsid w:val="005701C5"/>
    <w:rsid w:val="005705E3"/>
    <w:rsid w:val="00570668"/>
    <w:rsid w:val="00573457"/>
    <w:rsid w:val="005735D5"/>
    <w:rsid w:val="00573706"/>
    <w:rsid w:val="00573E78"/>
    <w:rsid w:val="0057467A"/>
    <w:rsid w:val="00574C3B"/>
    <w:rsid w:val="0057535E"/>
    <w:rsid w:val="00576259"/>
    <w:rsid w:val="00576388"/>
    <w:rsid w:val="005800ED"/>
    <w:rsid w:val="00580AD1"/>
    <w:rsid w:val="00581E5A"/>
    <w:rsid w:val="005837E7"/>
    <w:rsid w:val="00583F46"/>
    <w:rsid w:val="0058409B"/>
    <w:rsid w:val="005850A4"/>
    <w:rsid w:val="00585867"/>
    <w:rsid w:val="005869D5"/>
    <w:rsid w:val="00586D76"/>
    <w:rsid w:val="0058743A"/>
    <w:rsid w:val="00590ED3"/>
    <w:rsid w:val="00592138"/>
    <w:rsid w:val="00592902"/>
    <w:rsid w:val="00592D68"/>
    <w:rsid w:val="00593607"/>
    <w:rsid w:val="00594CA8"/>
    <w:rsid w:val="00595E2F"/>
    <w:rsid w:val="00595E53"/>
    <w:rsid w:val="00596197"/>
    <w:rsid w:val="005961A2"/>
    <w:rsid w:val="005A0EEC"/>
    <w:rsid w:val="005A1C90"/>
    <w:rsid w:val="005A2C56"/>
    <w:rsid w:val="005A590C"/>
    <w:rsid w:val="005A7CF9"/>
    <w:rsid w:val="005B0CA0"/>
    <w:rsid w:val="005B0F2B"/>
    <w:rsid w:val="005B164B"/>
    <w:rsid w:val="005B1667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C05D5"/>
    <w:rsid w:val="005C07D2"/>
    <w:rsid w:val="005C1CAB"/>
    <w:rsid w:val="005C36EF"/>
    <w:rsid w:val="005C40FB"/>
    <w:rsid w:val="005C4A1E"/>
    <w:rsid w:val="005C4B57"/>
    <w:rsid w:val="005C594C"/>
    <w:rsid w:val="005C78A2"/>
    <w:rsid w:val="005C7E59"/>
    <w:rsid w:val="005D0500"/>
    <w:rsid w:val="005D08C2"/>
    <w:rsid w:val="005D0E69"/>
    <w:rsid w:val="005D115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27B8"/>
    <w:rsid w:val="005E3D1D"/>
    <w:rsid w:val="005E3D4F"/>
    <w:rsid w:val="005E48C3"/>
    <w:rsid w:val="005E625D"/>
    <w:rsid w:val="005E756F"/>
    <w:rsid w:val="005F1F75"/>
    <w:rsid w:val="005F5899"/>
    <w:rsid w:val="005F62D8"/>
    <w:rsid w:val="005F6639"/>
    <w:rsid w:val="005F69CF"/>
    <w:rsid w:val="005F7159"/>
    <w:rsid w:val="005F72BD"/>
    <w:rsid w:val="005F7B73"/>
    <w:rsid w:val="006003D1"/>
    <w:rsid w:val="00600514"/>
    <w:rsid w:val="00600A92"/>
    <w:rsid w:val="00600AB3"/>
    <w:rsid w:val="0060272F"/>
    <w:rsid w:val="00602D14"/>
    <w:rsid w:val="00603725"/>
    <w:rsid w:val="00605541"/>
    <w:rsid w:val="006056D3"/>
    <w:rsid w:val="00606733"/>
    <w:rsid w:val="0060682E"/>
    <w:rsid w:val="00606D69"/>
    <w:rsid w:val="006105F4"/>
    <w:rsid w:val="00613EB7"/>
    <w:rsid w:val="00615749"/>
    <w:rsid w:val="00615C2B"/>
    <w:rsid w:val="00617A74"/>
    <w:rsid w:val="00621771"/>
    <w:rsid w:val="00621A11"/>
    <w:rsid w:val="00621C4D"/>
    <w:rsid w:val="00621E6E"/>
    <w:rsid w:val="00622517"/>
    <w:rsid w:val="006234DD"/>
    <w:rsid w:val="006236CA"/>
    <w:rsid w:val="0062375F"/>
    <w:rsid w:val="00623BA3"/>
    <w:rsid w:val="0062432D"/>
    <w:rsid w:val="006300D0"/>
    <w:rsid w:val="0063156D"/>
    <w:rsid w:val="00632C80"/>
    <w:rsid w:val="00633CE9"/>
    <w:rsid w:val="00633FF2"/>
    <w:rsid w:val="00634E79"/>
    <w:rsid w:val="0063513D"/>
    <w:rsid w:val="0063540F"/>
    <w:rsid w:val="00635A11"/>
    <w:rsid w:val="006372A0"/>
    <w:rsid w:val="006418C1"/>
    <w:rsid w:val="00642537"/>
    <w:rsid w:val="0064408C"/>
    <w:rsid w:val="00644731"/>
    <w:rsid w:val="00651644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6011"/>
    <w:rsid w:val="006661A8"/>
    <w:rsid w:val="00666A3F"/>
    <w:rsid w:val="00667ADC"/>
    <w:rsid w:val="00667DE2"/>
    <w:rsid w:val="006709B8"/>
    <w:rsid w:val="00671454"/>
    <w:rsid w:val="00671888"/>
    <w:rsid w:val="0067346A"/>
    <w:rsid w:val="006740C8"/>
    <w:rsid w:val="0067423B"/>
    <w:rsid w:val="00675253"/>
    <w:rsid w:val="00675434"/>
    <w:rsid w:val="00676F54"/>
    <w:rsid w:val="006804DA"/>
    <w:rsid w:val="00680EF2"/>
    <w:rsid w:val="006818D5"/>
    <w:rsid w:val="0068210A"/>
    <w:rsid w:val="00683D20"/>
    <w:rsid w:val="00684A97"/>
    <w:rsid w:val="006853BE"/>
    <w:rsid w:val="00686550"/>
    <w:rsid w:val="0068692E"/>
    <w:rsid w:val="00686B1C"/>
    <w:rsid w:val="0069409F"/>
    <w:rsid w:val="00694366"/>
    <w:rsid w:val="00694D7E"/>
    <w:rsid w:val="006A093B"/>
    <w:rsid w:val="006A0F59"/>
    <w:rsid w:val="006A1552"/>
    <w:rsid w:val="006A28CE"/>
    <w:rsid w:val="006A3432"/>
    <w:rsid w:val="006A378C"/>
    <w:rsid w:val="006A395D"/>
    <w:rsid w:val="006A433B"/>
    <w:rsid w:val="006A4986"/>
    <w:rsid w:val="006A69D2"/>
    <w:rsid w:val="006A732E"/>
    <w:rsid w:val="006A73E5"/>
    <w:rsid w:val="006B07F9"/>
    <w:rsid w:val="006B0F0D"/>
    <w:rsid w:val="006B15AD"/>
    <w:rsid w:val="006B2571"/>
    <w:rsid w:val="006B2BA2"/>
    <w:rsid w:val="006B3B9D"/>
    <w:rsid w:val="006B49CD"/>
    <w:rsid w:val="006B54EC"/>
    <w:rsid w:val="006B5D0E"/>
    <w:rsid w:val="006B7758"/>
    <w:rsid w:val="006C0B4E"/>
    <w:rsid w:val="006C1639"/>
    <w:rsid w:val="006C1DC1"/>
    <w:rsid w:val="006C1EBF"/>
    <w:rsid w:val="006C2B36"/>
    <w:rsid w:val="006C2C0A"/>
    <w:rsid w:val="006C303F"/>
    <w:rsid w:val="006C30F9"/>
    <w:rsid w:val="006C48FA"/>
    <w:rsid w:val="006C4DA9"/>
    <w:rsid w:val="006C5A7E"/>
    <w:rsid w:val="006C7874"/>
    <w:rsid w:val="006C7F94"/>
    <w:rsid w:val="006D0419"/>
    <w:rsid w:val="006D2A6E"/>
    <w:rsid w:val="006D2CAE"/>
    <w:rsid w:val="006D39E3"/>
    <w:rsid w:val="006D3A56"/>
    <w:rsid w:val="006D3AA4"/>
    <w:rsid w:val="006D409B"/>
    <w:rsid w:val="006D4B8A"/>
    <w:rsid w:val="006D577A"/>
    <w:rsid w:val="006D6F84"/>
    <w:rsid w:val="006E1E36"/>
    <w:rsid w:val="006E2531"/>
    <w:rsid w:val="006E2CE3"/>
    <w:rsid w:val="006E2F00"/>
    <w:rsid w:val="006E3665"/>
    <w:rsid w:val="006E38B2"/>
    <w:rsid w:val="006E5C48"/>
    <w:rsid w:val="006E6513"/>
    <w:rsid w:val="006F086E"/>
    <w:rsid w:val="006F0CE8"/>
    <w:rsid w:val="006F0D94"/>
    <w:rsid w:val="006F1BEC"/>
    <w:rsid w:val="006F3A07"/>
    <w:rsid w:val="006F4074"/>
    <w:rsid w:val="006F7B59"/>
    <w:rsid w:val="006F7F85"/>
    <w:rsid w:val="0070002D"/>
    <w:rsid w:val="0070116A"/>
    <w:rsid w:val="00701CC0"/>
    <w:rsid w:val="00701DD8"/>
    <w:rsid w:val="00703403"/>
    <w:rsid w:val="00705FE8"/>
    <w:rsid w:val="00710873"/>
    <w:rsid w:val="00713D9F"/>
    <w:rsid w:val="0071640F"/>
    <w:rsid w:val="0071709F"/>
    <w:rsid w:val="007171EB"/>
    <w:rsid w:val="00717267"/>
    <w:rsid w:val="00717D37"/>
    <w:rsid w:val="00717E2E"/>
    <w:rsid w:val="00721A02"/>
    <w:rsid w:val="00723701"/>
    <w:rsid w:val="007238AC"/>
    <w:rsid w:val="00724184"/>
    <w:rsid w:val="0072515E"/>
    <w:rsid w:val="00726586"/>
    <w:rsid w:val="00727F6F"/>
    <w:rsid w:val="00730369"/>
    <w:rsid w:val="00732D26"/>
    <w:rsid w:val="007337D0"/>
    <w:rsid w:val="00733B5D"/>
    <w:rsid w:val="007342D7"/>
    <w:rsid w:val="0073455B"/>
    <w:rsid w:val="00735963"/>
    <w:rsid w:val="00735B0D"/>
    <w:rsid w:val="00736D7E"/>
    <w:rsid w:val="00737123"/>
    <w:rsid w:val="00737D00"/>
    <w:rsid w:val="00741A07"/>
    <w:rsid w:val="00742AC3"/>
    <w:rsid w:val="00743BC0"/>
    <w:rsid w:val="00745DF8"/>
    <w:rsid w:val="00747A7D"/>
    <w:rsid w:val="00750BD6"/>
    <w:rsid w:val="00751472"/>
    <w:rsid w:val="00752770"/>
    <w:rsid w:val="00754EC8"/>
    <w:rsid w:val="007553BA"/>
    <w:rsid w:val="00755978"/>
    <w:rsid w:val="0075693E"/>
    <w:rsid w:val="00756F77"/>
    <w:rsid w:val="00757ABE"/>
    <w:rsid w:val="00760294"/>
    <w:rsid w:val="007609DB"/>
    <w:rsid w:val="007620F4"/>
    <w:rsid w:val="00762EF0"/>
    <w:rsid w:val="00766A05"/>
    <w:rsid w:val="00766F9C"/>
    <w:rsid w:val="007673AC"/>
    <w:rsid w:val="00767411"/>
    <w:rsid w:val="00767F70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3ABC"/>
    <w:rsid w:val="0078496F"/>
    <w:rsid w:val="00784A2E"/>
    <w:rsid w:val="00784CEF"/>
    <w:rsid w:val="00787623"/>
    <w:rsid w:val="00790048"/>
    <w:rsid w:val="007912FC"/>
    <w:rsid w:val="00791A8D"/>
    <w:rsid w:val="0079209E"/>
    <w:rsid w:val="00792306"/>
    <w:rsid w:val="0079245F"/>
    <w:rsid w:val="00792720"/>
    <w:rsid w:val="00794ACF"/>
    <w:rsid w:val="00794B9E"/>
    <w:rsid w:val="00795F1C"/>
    <w:rsid w:val="007A018A"/>
    <w:rsid w:val="007A1470"/>
    <w:rsid w:val="007A2B92"/>
    <w:rsid w:val="007A2D89"/>
    <w:rsid w:val="007A2F41"/>
    <w:rsid w:val="007A3F6B"/>
    <w:rsid w:val="007A6A78"/>
    <w:rsid w:val="007A711C"/>
    <w:rsid w:val="007A7BFE"/>
    <w:rsid w:val="007B092F"/>
    <w:rsid w:val="007B2118"/>
    <w:rsid w:val="007B2C9C"/>
    <w:rsid w:val="007B31F6"/>
    <w:rsid w:val="007B3BBB"/>
    <w:rsid w:val="007B3E7C"/>
    <w:rsid w:val="007B42E3"/>
    <w:rsid w:val="007B43B4"/>
    <w:rsid w:val="007B45AC"/>
    <w:rsid w:val="007B483F"/>
    <w:rsid w:val="007B4B7A"/>
    <w:rsid w:val="007B525A"/>
    <w:rsid w:val="007B67B3"/>
    <w:rsid w:val="007B7781"/>
    <w:rsid w:val="007B7BC9"/>
    <w:rsid w:val="007C0080"/>
    <w:rsid w:val="007C1D29"/>
    <w:rsid w:val="007C2439"/>
    <w:rsid w:val="007C25B9"/>
    <w:rsid w:val="007C314D"/>
    <w:rsid w:val="007C3B0C"/>
    <w:rsid w:val="007C4BE5"/>
    <w:rsid w:val="007C52B8"/>
    <w:rsid w:val="007C5F0A"/>
    <w:rsid w:val="007C6FD0"/>
    <w:rsid w:val="007D0297"/>
    <w:rsid w:val="007D04DF"/>
    <w:rsid w:val="007D0876"/>
    <w:rsid w:val="007D14BD"/>
    <w:rsid w:val="007D1852"/>
    <w:rsid w:val="007D20C7"/>
    <w:rsid w:val="007D3EC7"/>
    <w:rsid w:val="007D3F6B"/>
    <w:rsid w:val="007D455C"/>
    <w:rsid w:val="007D6422"/>
    <w:rsid w:val="007D6BD8"/>
    <w:rsid w:val="007D6BF1"/>
    <w:rsid w:val="007D6E0F"/>
    <w:rsid w:val="007D7970"/>
    <w:rsid w:val="007E060E"/>
    <w:rsid w:val="007E1E70"/>
    <w:rsid w:val="007E22A9"/>
    <w:rsid w:val="007E2C19"/>
    <w:rsid w:val="007E2D73"/>
    <w:rsid w:val="007E4093"/>
    <w:rsid w:val="007E6C06"/>
    <w:rsid w:val="007E7CBD"/>
    <w:rsid w:val="007F1322"/>
    <w:rsid w:val="007F1E28"/>
    <w:rsid w:val="007F382B"/>
    <w:rsid w:val="007F46F2"/>
    <w:rsid w:val="007F4772"/>
    <w:rsid w:val="007F48CA"/>
    <w:rsid w:val="007F4EE1"/>
    <w:rsid w:val="007F5E02"/>
    <w:rsid w:val="007F70A1"/>
    <w:rsid w:val="007F7AAD"/>
    <w:rsid w:val="00801B0F"/>
    <w:rsid w:val="00802770"/>
    <w:rsid w:val="00802B3E"/>
    <w:rsid w:val="00803294"/>
    <w:rsid w:val="00803543"/>
    <w:rsid w:val="00805B33"/>
    <w:rsid w:val="00806C6E"/>
    <w:rsid w:val="00807AF6"/>
    <w:rsid w:val="00810032"/>
    <w:rsid w:val="00810614"/>
    <w:rsid w:val="00810CAD"/>
    <w:rsid w:val="008118AA"/>
    <w:rsid w:val="008125C9"/>
    <w:rsid w:val="00813A7B"/>
    <w:rsid w:val="00814189"/>
    <w:rsid w:val="00814626"/>
    <w:rsid w:val="0081570E"/>
    <w:rsid w:val="0081626B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789"/>
    <w:rsid w:val="008258FB"/>
    <w:rsid w:val="00825DC8"/>
    <w:rsid w:val="00826A18"/>
    <w:rsid w:val="00826AE9"/>
    <w:rsid w:val="00827542"/>
    <w:rsid w:val="008275BD"/>
    <w:rsid w:val="008305CE"/>
    <w:rsid w:val="00831108"/>
    <w:rsid w:val="008311A7"/>
    <w:rsid w:val="00833EEF"/>
    <w:rsid w:val="00834201"/>
    <w:rsid w:val="00834D37"/>
    <w:rsid w:val="00835A76"/>
    <w:rsid w:val="00840B47"/>
    <w:rsid w:val="008414D4"/>
    <w:rsid w:val="00842C95"/>
    <w:rsid w:val="00842E8E"/>
    <w:rsid w:val="00843054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3DEB"/>
    <w:rsid w:val="008555E2"/>
    <w:rsid w:val="0085642F"/>
    <w:rsid w:val="008600F6"/>
    <w:rsid w:val="00860955"/>
    <w:rsid w:val="00861259"/>
    <w:rsid w:val="0086183C"/>
    <w:rsid w:val="00861A24"/>
    <w:rsid w:val="00861B7C"/>
    <w:rsid w:val="00861F0E"/>
    <w:rsid w:val="008630C2"/>
    <w:rsid w:val="00865E28"/>
    <w:rsid w:val="00867C67"/>
    <w:rsid w:val="00867DED"/>
    <w:rsid w:val="00872980"/>
    <w:rsid w:val="008736DD"/>
    <w:rsid w:val="00873961"/>
    <w:rsid w:val="00875605"/>
    <w:rsid w:val="008773D5"/>
    <w:rsid w:val="00877702"/>
    <w:rsid w:val="0088071A"/>
    <w:rsid w:val="00880729"/>
    <w:rsid w:val="00881760"/>
    <w:rsid w:val="00881940"/>
    <w:rsid w:val="00881A46"/>
    <w:rsid w:val="00881DCE"/>
    <w:rsid w:val="008823A5"/>
    <w:rsid w:val="00883526"/>
    <w:rsid w:val="008838C9"/>
    <w:rsid w:val="00884369"/>
    <w:rsid w:val="00884878"/>
    <w:rsid w:val="008857A3"/>
    <w:rsid w:val="0088621F"/>
    <w:rsid w:val="00886268"/>
    <w:rsid w:val="008878CB"/>
    <w:rsid w:val="00890219"/>
    <w:rsid w:val="00890B66"/>
    <w:rsid w:val="0089341F"/>
    <w:rsid w:val="008939C8"/>
    <w:rsid w:val="00893B12"/>
    <w:rsid w:val="008949AA"/>
    <w:rsid w:val="0089511D"/>
    <w:rsid w:val="00895314"/>
    <w:rsid w:val="008957D4"/>
    <w:rsid w:val="008966BD"/>
    <w:rsid w:val="00896E5E"/>
    <w:rsid w:val="00896F97"/>
    <w:rsid w:val="00897D82"/>
    <w:rsid w:val="008A053B"/>
    <w:rsid w:val="008A13CC"/>
    <w:rsid w:val="008A1DA9"/>
    <w:rsid w:val="008A30C2"/>
    <w:rsid w:val="008A3B52"/>
    <w:rsid w:val="008A3F26"/>
    <w:rsid w:val="008A531A"/>
    <w:rsid w:val="008A560A"/>
    <w:rsid w:val="008B105B"/>
    <w:rsid w:val="008B2437"/>
    <w:rsid w:val="008B2AAF"/>
    <w:rsid w:val="008B3F31"/>
    <w:rsid w:val="008B7BED"/>
    <w:rsid w:val="008C0E18"/>
    <w:rsid w:val="008C1467"/>
    <w:rsid w:val="008C1E27"/>
    <w:rsid w:val="008C20D1"/>
    <w:rsid w:val="008C2126"/>
    <w:rsid w:val="008C2245"/>
    <w:rsid w:val="008C393D"/>
    <w:rsid w:val="008C3DF7"/>
    <w:rsid w:val="008C3EAD"/>
    <w:rsid w:val="008C410D"/>
    <w:rsid w:val="008C4473"/>
    <w:rsid w:val="008C60A7"/>
    <w:rsid w:val="008C6A2F"/>
    <w:rsid w:val="008C6BD3"/>
    <w:rsid w:val="008C7207"/>
    <w:rsid w:val="008C7250"/>
    <w:rsid w:val="008C73C2"/>
    <w:rsid w:val="008D16F6"/>
    <w:rsid w:val="008D1A9C"/>
    <w:rsid w:val="008D1AC4"/>
    <w:rsid w:val="008D22E4"/>
    <w:rsid w:val="008D4CEE"/>
    <w:rsid w:val="008D5529"/>
    <w:rsid w:val="008D5D55"/>
    <w:rsid w:val="008D6195"/>
    <w:rsid w:val="008D72C3"/>
    <w:rsid w:val="008E087A"/>
    <w:rsid w:val="008E117A"/>
    <w:rsid w:val="008E1DE6"/>
    <w:rsid w:val="008E22EB"/>
    <w:rsid w:val="008E634A"/>
    <w:rsid w:val="008E6B62"/>
    <w:rsid w:val="008E6F0E"/>
    <w:rsid w:val="008E7023"/>
    <w:rsid w:val="008E714D"/>
    <w:rsid w:val="008F23CD"/>
    <w:rsid w:val="008F2B58"/>
    <w:rsid w:val="008F31DF"/>
    <w:rsid w:val="008F3F4C"/>
    <w:rsid w:val="008F479D"/>
    <w:rsid w:val="008F48E8"/>
    <w:rsid w:val="008F53CF"/>
    <w:rsid w:val="008F56C4"/>
    <w:rsid w:val="008F59C5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305E"/>
    <w:rsid w:val="00903C69"/>
    <w:rsid w:val="00903E5D"/>
    <w:rsid w:val="00904F5F"/>
    <w:rsid w:val="00905359"/>
    <w:rsid w:val="009076E4"/>
    <w:rsid w:val="009111A4"/>
    <w:rsid w:val="009139F8"/>
    <w:rsid w:val="00914A41"/>
    <w:rsid w:val="00914D2D"/>
    <w:rsid w:val="009150AB"/>
    <w:rsid w:val="0091795F"/>
    <w:rsid w:val="00917ACD"/>
    <w:rsid w:val="0092033E"/>
    <w:rsid w:val="00920AC1"/>
    <w:rsid w:val="0092158D"/>
    <w:rsid w:val="00921776"/>
    <w:rsid w:val="00922894"/>
    <w:rsid w:val="009228D9"/>
    <w:rsid w:val="00922CBA"/>
    <w:rsid w:val="00922D1B"/>
    <w:rsid w:val="00924076"/>
    <w:rsid w:val="00924ED2"/>
    <w:rsid w:val="009253B1"/>
    <w:rsid w:val="00925A68"/>
    <w:rsid w:val="00925E10"/>
    <w:rsid w:val="0092787D"/>
    <w:rsid w:val="00930CB5"/>
    <w:rsid w:val="00931CAC"/>
    <w:rsid w:val="00931CE2"/>
    <w:rsid w:val="00932A68"/>
    <w:rsid w:val="009348B1"/>
    <w:rsid w:val="00934D12"/>
    <w:rsid w:val="00935EF6"/>
    <w:rsid w:val="00936264"/>
    <w:rsid w:val="00936E92"/>
    <w:rsid w:val="009401B1"/>
    <w:rsid w:val="00941C18"/>
    <w:rsid w:val="00942DF9"/>
    <w:rsid w:val="00942F82"/>
    <w:rsid w:val="009432C4"/>
    <w:rsid w:val="00943656"/>
    <w:rsid w:val="00944038"/>
    <w:rsid w:val="00944779"/>
    <w:rsid w:val="009454A1"/>
    <w:rsid w:val="009454F2"/>
    <w:rsid w:val="00945BB2"/>
    <w:rsid w:val="00945E4A"/>
    <w:rsid w:val="00946F28"/>
    <w:rsid w:val="009475D2"/>
    <w:rsid w:val="009476B4"/>
    <w:rsid w:val="0095052A"/>
    <w:rsid w:val="009506BE"/>
    <w:rsid w:val="009513E6"/>
    <w:rsid w:val="009574AD"/>
    <w:rsid w:val="0095761F"/>
    <w:rsid w:val="00961DE6"/>
    <w:rsid w:val="00963018"/>
    <w:rsid w:val="00964237"/>
    <w:rsid w:val="009646A5"/>
    <w:rsid w:val="00964A83"/>
    <w:rsid w:val="00965903"/>
    <w:rsid w:val="00965AD8"/>
    <w:rsid w:val="00965D23"/>
    <w:rsid w:val="00965DC3"/>
    <w:rsid w:val="00966257"/>
    <w:rsid w:val="00966966"/>
    <w:rsid w:val="0097030F"/>
    <w:rsid w:val="00970A3E"/>
    <w:rsid w:val="0097580C"/>
    <w:rsid w:val="00975F6A"/>
    <w:rsid w:val="009760F6"/>
    <w:rsid w:val="0097629B"/>
    <w:rsid w:val="00976D96"/>
    <w:rsid w:val="009806E9"/>
    <w:rsid w:val="00980FD0"/>
    <w:rsid w:val="00981845"/>
    <w:rsid w:val="00981F46"/>
    <w:rsid w:val="009829CE"/>
    <w:rsid w:val="00982AAC"/>
    <w:rsid w:val="00982E6F"/>
    <w:rsid w:val="009836F9"/>
    <w:rsid w:val="00983A04"/>
    <w:rsid w:val="00983F25"/>
    <w:rsid w:val="0098414D"/>
    <w:rsid w:val="00986B84"/>
    <w:rsid w:val="00986DB8"/>
    <w:rsid w:val="0098762E"/>
    <w:rsid w:val="00987BDA"/>
    <w:rsid w:val="00987E63"/>
    <w:rsid w:val="00987F17"/>
    <w:rsid w:val="00990968"/>
    <w:rsid w:val="00990AEE"/>
    <w:rsid w:val="00990C65"/>
    <w:rsid w:val="0099141F"/>
    <w:rsid w:val="00992328"/>
    <w:rsid w:val="009928ED"/>
    <w:rsid w:val="00992D48"/>
    <w:rsid w:val="00995A83"/>
    <w:rsid w:val="00996821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1949"/>
    <w:rsid w:val="009A2BE3"/>
    <w:rsid w:val="009A43DA"/>
    <w:rsid w:val="009A4FA6"/>
    <w:rsid w:val="009A505D"/>
    <w:rsid w:val="009B013C"/>
    <w:rsid w:val="009B1F57"/>
    <w:rsid w:val="009B2C26"/>
    <w:rsid w:val="009B4148"/>
    <w:rsid w:val="009B5FF3"/>
    <w:rsid w:val="009B6592"/>
    <w:rsid w:val="009B6C0F"/>
    <w:rsid w:val="009C0340"/>
    <w:rsid w:val="009C0F1D"/>
    <w:rsid w:val="009C24B3"/>
    <w:rsid w:val="009C2C17"/>
    <w:rsid w:val="009C3554"/>
    <w:rsid w:val="009C39A2"/>
    <w:rsid w:val="009C3D03"/>
    <w:rsid w:val="009C5DAA"/>
    <w:rsid w:val="009C6C47"/>
    <w:rsid w:val="009C6F19"/>
    <w:rsid w:val="009C734D"/>
    <w:rsid w:val="009D00D1"/>
    <w:rsid w:val="009D0419"/>
    <w:rsid w:val="009D09A8"/>
    <w:rsid w:val="009D38B0"/>
    <w:rsid w:val="009D3C85"/>
    <w:rsid w:val="009D3D1F"/>
    <w:rsid w:val="009D4E0D"/>
    <w:rsid w:val="009D548A"/>
    <w:rsid w:val="009D7657"/>
    <w:rsid w:val="009D785F"/>
    <w:rsid w:val="009E13C8"/>
    <w:rsid w:val="009E379A"/>
    <w:rsid w:val="009E3A13"/>
    <w:rsid w:val="009E4338"/>
    <w:rsid w:val="009E458D"/>
    <w:rsid w:val="009F02CD"/>
    <w:rsid w:val="009F0E00"/>
    <w:rsid w:val="009F16FC"/>
    <w:rsid w:val="009F18F6"/>
    <w:rsid w:val="009F21B1"/>
    <w:rsid w:val="009F2749"/>
    <w:rsid w:val="009F358A"/>
    <w:rsid w:val="009F3BA4"/>
    <w:rsid w:val="009F4D92"/>
    <w:rsid w:val="009F516E"/>
    <w:rsid w:val="009F64A8"/>
    <w:rsid w:val="009F7E19"/>
    <w:rsid w:val="00A00A84"/>
    <w:rsid w:val="00A01196"/>
    <w:rsid w:val="00A0148A"/>
    <w:rsid w:val="00A015AF"/>
    <w:rsid w:val="00A026AA"/>
    <w:rsid w:val="00A02BB6"/>
    <w:rsid w:val="00A03BAC"/>
    <w:rsid w:val="00A03D6C"/>
    <w:rsid w:val="00A0417F"/>
    <w:rsid w:val="00A04AD2"/>
    <w:rsid w:val="00A04D44"/>
    <w:rsid w:val="00A05E8B"/>
    <w:rsid w:val="00A11CBE"/>
    <w:rsid w:val="00A1298F"/>
    <w:rsid w:val="00A13448"/>
    <w:rsid w:val="00A134F2"/>
    <w:rsid w:val="00A13AF1"/>
    <w:rsid w:val="00A14BCE"/>
    <w:rsid w:val="00A15102"/>
    <w:rsid w:val="00A1571E"/>
    <w:rsid w:val="00A16479"/>
    <w:rsid w:val="00A16653"/>
    <w:rsid w:val="00A166EC"/>
    <w:rsid w:val="00A20643"/>
    <w:rsid w:val="00A2087B"/>
    <w:rsid w:val="00A217B5"/>
    <w:rsid w:val="00A22A8B"/>
    <w:rsid w:val="00A233D6"/>
    <w:rsid w:val="00A23A33"/>
    <w:rsid w:val="00A23AFE"/>
    <w:rsid w:val="00A264AF"/>
    <w:rsid w:val="00A27342"/>
    <w:rsid w:val="00A274D6"/>
    <w:rsid w:val="00A278A1"/>
    <w:rsid w:val="00A3137D"/>
    <w:rsid w:val="00A31BAA"/>
    <w:rsid w:val="00A31FE8"/>
    <w:rsid w:val="00A32377"/>
    <w:rsid w:val="00A3310B"/>
    <w:rsid w:val="00A3360F"/>
    <w:rsid w:val="00A355B7"/>
    <w:rsid w:val="00A3571E"/>
    <w:rsid w:val="00A362D6"/>
    <w:rsid w:val="00A36A94"/>
    <w:rsid w:val="00A376DA"/>
    <w:rsid w:val="00A40314"/>
    <w:rsid w:val="00A40507"/>
    <w:rsid w:val="00A405E0"/>
    <w:rsid w:val="00A410E4"/>
    <w:rsid w:val="00A4168A"/>
    <w:rsid w:val="00A41DD8"/>
    <w:rsid w:val="00A4216E"/>
    <w:rsid w:val="00A42B06"/>
    <w:rsid w:val="00A42E7A"/>
    <w:rsid w:val="00A435DC"/>
    <w:rsid w:val="00A44D4F"/>
    <w:rsid w:val="00A45F89"/>
    <w:rsid w:val="00A469F4"/>
    <w:rsid w:val="00A47491"/>
    <w:rsid w:val="00A474E2"/>
    <w:rsid w:val="00A4772B"/>
    <w:rsid w:val="00A50A89"/>
    <w:rsid w:val="00A50F51"/>
    <w:rsid w:val="00A512CB"/>
    <w:rsid w:val="00A52C7B"/>
    <w:rsid w:val="00A54E52"/>
    <w:rsid w:val="00A56107"/>
    <w:rsid w:val="00A56CC0"/>
    <w:rsid w:val="00A56D1D"/>
    <w:rsid w:val="00A5715A"/>
    <w:rsid w:val="00A60EEF"/>
    <w:rsid w:val="00A6194C"/>
    <w:rsid w:val="00A61FCE"/>
    <w:rsid w:val="00A62A38"/>
    <w:rsid w:val="00A6361A"/>
    <w:rsid w:val="00A63EEB"/>
    <w:rsid w:val="00A6406F"/>
    <w:rsid w:val="00A6460C"/>
    <w:rsid w:val="00A64950"/>
    <w:rsid w:val="00A653B6"/>
    <w:rsid w:val="00A66376"/>
    <w:rsid w:val="00A6752F"/>
    <w:rsid w:val="00A71348"/>
    <w:rsid w:val="00A72B9C"/>
    <w:rsid w:val="00A7359A"/>
    <w:rsid w:val="00A73A20"/>
    <w:rsid w:val="00A74127"/>
    <w:rsid w:val="00A749E0"/>
    <w:rsid w:val="00A75842"/>
    <w:rsid w:val="00A82817"/>
    <w:rsid w:val="00A842FB"/>
    <w:rsid w:val="00A85131"/>
    <w:rsid w:val="00A85A2A"/>
    <w:rsid w:val="00A85CD0"/>
    <w:rsid w:val="00A86C9F"/>
    <w:rsid w:val="00A870FB"/>
    <w:rsid w:val="00A87A78"/>
    <w:rsid w:val="00A925E2"/>
    <w:rsid w:val="00A93206"/>
    <w:rsid w:val="00A94232"/>
    <w:rsid w:val="00A94C9A"/>
    <w:rsid w:val="00A94DC8"/>
    <w:rsid w:val="00A96CCD"/>
    <w:rsid w:val="00AA22F0"/>
    <w:rsid w:val="00AA2635"/>
    <w:rsid w:val="00AA2922"/>
    <w:rsid w:val="00AA31BB"/>
    <w:rsid w:val="00AA3B60"/>
    <w:rsid w:val="00AA3BAA"/>
    <w:rsid w:val="00AA4E81"/>
    <w:rsid w:val="00AA6664"/>
    <w:rsid w:val="00AA6C74"/>
    <w:rsid w:val="00AA7184"/>
    <w:rsid w:val="00AB05CE"/>
    <w:rsid w:val="00AB0749"/>
    <w:rsid w:val="00AB119E"/>
    <w:rsid w:val="00AB1782"/>
    <w:rsid w:val="00AB186E"/>
    <w:rsid w:val="00AB1D46"/>
    <w:rsid w:val="00AB24EC"/>
    <w:rsid w:val="00AB256E"/>
    <w:rsid w:val="00AB28FC"/>
    <w:rsid w:val="00AB2B48"/>
    <w:rsid w:val="00AB3B6E"/>
    <w:rsid w:val="00AB493D"/>
    <w:rsid w:val="00AB4E85"/>
    <w:rsid w:val="00AB64CB"/>
    <w:rsid w:val="00AB67A9"/>
    <w:rsid w:val="00AC04CB"/>
    <w:rsid w:val="00AC21B1"/>
    <w:rsid w:val="00AC2CCC"/>
    <w:rsid w:val="00AC338B"/>
    <w:rsid w:val="00AC37F3"/>
    <w:rsid w:val="00AC3F04"/>
    <w:rsid w:val="00AC4E76"/>
    <w:rsid w:val="00AC66D6"/>
    <w:rsid w:val="00AC74E8"/>
    <w:rsid w:val="00AC767A"/>
    <w:rsid w:val="00AD0442"/>
    <w:rsid w:val="00AD0762"/>
    <w:rsid w:val="00AD1D2E"/>
    <w:rsid w:val="00AD1D9C"/>
    <w:rsid w:val="00AD32F0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3284"/>
    <w:rsid w:val="00AE5670"/>
    <w:rsid w:val="00AE7199"/>
    <w:rsid w:val="00AE73AC"/>
    <w:rsid w:val="00AF0330"/>
    <w:rsid w:val="00AF1A2F"/>
    <w:rsid w:val="00AF20B5"/>
    <w:rsid w:val="00AF24D8"/>
    <w:rsid w:val="00AF3451"/>
    <w:rsid w:val="00AF4542"/>
    <w:rsid w:val="00AF59CD"/>
    <w:rsid w:val="00AF6C48"/>
    <w:rsid w:val="00AF7CB6"/>
    <w:rsid w:val="00B00E46"/>
    <w:rsid w:val="00B0148D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5AD6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20F46"/>
    <w:rsid w:val="00B20FE2"/>
    <w:rsid w:val="00B213CE"/>
    <w:rsid w:val="00B21B62"/>
    <w:rsid w:val="00B21E6A"/>
    <w:rsid w:val="00B239E0"/>
    <w:rsid w:val="00B23AE5"/>
    <w:rsid w:val="00B23BF2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30679"/>
    <w:rsid w:val="00B31703"/>
    <w:rsid w:val="00B3208B"/>
    <w:rsid w:val="00B321F5"/>
    <w:rsid w:val="00B32230"/>
    <w:rsid w:val="00B33D85"/>
    <w:rsid w:val="00B340D7"/>
    <w:rsid w:val="00B34350"/>
    <w:rsid w:val="00B347D3"/>
    <w:rsid w:val="00B35112"/>
    <w:rsid w:val="00B3598C"/>
    <w:rsid w:val="00B35BAE"/>
    <w:rsid w:val="00B36D41"/>
    <w:rsid w:val="00B42490"/>
    <w:rsid w:val="00B46BAF"/>
    <w:rsid w:val="00B46FA0"/>
    <w:rsid w:val="00B47C47"/>
    <w:rsid w:val="00B5009A"/>
    <w:rsid w:val="00B50138"/>
    <w:rsid w:val="00B51FC7"/>
    <w:rsid w:val="00B52280"/>
    <w:rsid w:val="00B52C7E"/>
    <w:rsid w:val="00B52C9B"/>
    <w:rsid w:val="00B53604"/>
    <w:rsid w:val="00B53C69"/>
    <w:rsid w:val="00B54C5A"/>
    <w:rsid w:val="00B55F66"/>
    <w:rsid w:val="00B56ABA"/>
    <w:rsid w:val="00B60FF3"/>
    <w:rsid w:val="00B61217"/>
    <w:rsid w:val="00B61347"/>
    <w:rsid w:val="00B61B01"/>
    <w:rsid w:val="00B62610"/>
    <w:rsid w:val="00B62FFF"/>
    <w:rsid w:val="00B644AE"/>
    <w:rsid w:val="00B64929"/>
    <w:rsid w:val="00B66729"/>
    <w:rsid w:val="00B670C3"/>
    <w:rsid w:val="00B67453"/>
    <w:rsid w:val="00B67749"/>
    <w:rsid w:val="00B678F9"/>
    <w:rsid w:val="00B67FDB"/>
    <w:rsid w:val="00B71E83"/>
    <w:rsid w:val="00B72457"/>
    <w:rsid w:val="00B72907"/>
    <w:rsid w:val="00B72A06"/>
    <w:rsid w:val="00B7339C"/>
    <w:rsid w:val="00B74EF3"/>
    <w:rsid w:val="00B75AEB"/>
    <w:rsid w:val="00B762D6"/>
    <w:rsid w:val="00B76346"/>
    <w:rsid w:val="00B80333"/>
    <w:rsid w:val="00B81719"/>
    <w:rsid w:val="00B81891"/>
    <w:rsid w:val="00B81AAC"/>
    <w:rsid w:val="00B82095"/>
    <w:rsid w:val="00B824B1"/>
    <w:rsid w:val="00B8414B"/>
    <w:rsid w:val="00B8493F"/>
    <w:rsid w:val="00B85983"/>
    <w:rsid w:val="00B85D4C"/>
    <w:rsid w:val="00B8748B"/>
    <w:rsid w:val="00B900CE"/>
    <w:rsid w:val="00B9047A"/>
    <w:rsid w:val="00B9057F"/>
    <w:rsid w:val="00B90C8B"/>
    <w:rsid w:val="00B90CCE"/>
    <w:rsid w:val="00B90DAB"/>
    <w:rsid w:val="00B90F57"/>
    <w:rsid w:val="00B91219"/>
    <w:rsid w:val="00B91F3B"/>
    <w:rsid w:val="00B953C7"/>
    <w:rsid w:val="00B960E3"/>
    <w:rsid w:val="00BA047F"/>
    <w:rsid w:val="00BA08FF"/>
    <w:rsid w:val="00BA0BBB"/>
    <w:rsid w:val="00BA0EDD"/>
    <w:rsid w:val="00BA1396"/>
    <w:rsid w:val="00BA1737"/>
    <w:rsid w:val="00BA1788"/>
    <w:rsid w:val="00BA4209"/>
    <w:rsid w:val="00BA4E25"/>
    <w:rsid w:val="00BA7054"/>
    <w:rsid w:val="00BA7250"/>
    <w:rsid w:val="00BA76D0"/>
    <w:rsid w:val="00BA7D67"/>
    <w:rsid w:val="00BB0A27"/>
    <w:rsid w:val="00BB0A46"/>
    <w:rsid w:val="00BB18F9"/>
    <w:rsid w:val="00BB20B1"/>
    <w:rsid w:val="00BB33E9"/>
    <w:rsid w:val="00BB3CC2"/>
    <w:rsid w:val="00BB43D1"/>
    <w:rsid w:val="00BB4F15"/>
    <w:rsid w:val="00BB5286"/>
    <w:rsid w:val="00BB5D46"/>
    <w:rsid w:val="00BB73C2"/>
    <w:rsid w:val="00BC0F7C"/>
    <w:rsid w:val="00BC150B"/>
    <w:rsid w:val="00BC55B8"/>
    <w:rsid w:val="00BC66FD"/>
    <w:rsid w:val="00BC6A64"/>
    <w:rsid w:val="00BC76D9"/>
    <w:rsid w:val="00BC7711"/>
    <w:rsid w:val="00BC7E20"/>
    <w:rsid w:val="00BD047E"/>
    <w:rsid w:val="00BD088A"/>
    <w:rsid w:val="00BD0FCD"/>
    <w:rsid w:val="00BD1754"/>
    <w:rsid w:val="00BD1E8B"/>
    <w:rsid w:val="00BD38F9"/>
    <w:rsid w:val="00BD48A3"/>
    <w:rsid w:val="00BD4D70"/>
    <w:rsid w:val="00BD51C9"/>
    <w:rsid w:val="00BD563B"/>
    <w:rsid w:val="00BD6BA1"/>
    <w:rsid w:val="00BE035B"/>
    <w:rsid w:val="00BE0987"/>
    <w:rsid w:val="00BE0C4C"/>
    <w:rsid w:val="00BE0C59"/>
    <w:rsid w:val="00BE10EC"/>
    <w:rsid w:val="00BE1174"/>
    <w:rsid w:val="00BE1775"/>
    <w:rsid w:val="00BE22F0"/>
    <w:rsid w:val="00BE596D"/>
    <w:rsid w:val="00BF0CED"/>
    <w:rsid w:val="00BF1BD5"/>
    <w:rsid w:val="00BF279B"/>
    <w:rsid w:val="00BF2813"/>
    <w:rsid w:val="00BF7283"/>
    <w:rsid w:val="00BF7B7C"/>
    <w:rsid w:val="00C00888"/>
    <w:rsid w:val="00C00A42"/>
    <w:rsid w:val="00C00C92"/>
    <w:rsid w:val="00C02EB8"/>
    <w:rsid w:val="00C03017"/>
    <w:rsid w:val="00C03342"/>
    <w:rsid w:val="00C03DBC"/>
    <w:rsid w:val="00C03FCF"/>
    <w:rsid w:val="00C045CD"/>
    <w:rsid w:val="00C049D3"/>
    <w:rsid w:val="00C04F23"/>
    <w:rsid w:val="00C064DE"/>
    <w:rsid w:val="00C10116"/>
    <w:rsid w:val="00C1038E"/>
    <w:rsid w:val="00C10B3A"/>
    <w:rsid w:val="00C11618"/>
    <w:rsid w:val="00C11957"/>
    <w:rsid w:val="00C1268F"/>
    <w:rsid w:val="00C148E2"/>
    <w:rsid w:val="00C14DF3"/>
    <w:rsid w:val="00C15FAA"/>
    <w:rsid w:val="00C15FCE"/>
    <w:rsid w:val="00C1754A"/>
    <w:rsid w:val="00C17E0A"/>
    <w:rsid w:val="00C20903"/>
    <w:rsid w:val="00C21621"/>
    <w:rsid w:val="00C2212A"/>
    <w:rsid w:val="00C225E3"/>
    <w:rsid w:val="00C228C6"/>
    <w:rsid w:val="00C22917"/>
    <w:rsid w:val="00C23012"/>
    <w:rsid w:val="00C2416B"/>
    <w:rsid w:val="00C252E9"/>
    <w:rsid w:val="00C25D46"/>
    <w:rsid w:val="00C25E61"/>
    <w:rsid w:val="00C25F73"/>
    <w:rsid w:val="00C26C55"/>
    <w:rsid w:val="00C31314"/>
    <w:rsid w:val="00C32B08"/>
    <w:rsid w:val="00C3306F"/>
    <w:rsid w:val="00C334C1"/>
    <w:rsid w:val="00C35277"/>
    <w:rsid w:val="00C377B9"/>
    <w:rsid w:val="00C37DE0"/>
    <w:rsid w:val="00C40AE0"/>
    <w:rsid w:val="00C40AF3"/>
    <w:rsid w:val="00C4140F"/>
    <w:rsid w:val="00C41699"/>
    <w:rsid w:val="00C42D62"/>
    <w:rsid w:val="00C4354B"/>
    <w:rsid w:val="00C45D8C"/>
    <w:rsid w:val="00C46C1F"/>
    <w:rsid w:val="00C47869"/>
    <w:rsid w:val="00C50FFF"/>
    <w:rsid w:val="00C51974"/>
    <w:rsid w:val="00C5220A"/>
    <w:rsid w:val="00C523CB"/>
    <w:rsid w:val="00C537EC"/>
    <w:rsid w:val="00C54F5D"/>
    <w:rsid w:val="00C55754"/>
    <w:rsid w:val="00C57E5B"/>
    <w:rsid w:val="00C61121"/>
    <w:rsid w:val="00C622B3"/>
    <w:rsid w:val="00C62F41"/>
    <w:rsid w:val="00C636C2"/>
    <w:rsid w:val="00C63B04"/>
    <w:rsid w:val="00C64033"/>
    <w:rsid w:val="00C6541B"/>
    <w:rsid w:val="00C66064"/>
    <w:rsid w:val="00C66243"/>
    <w:rsid w:val="00C6795A"/>
    <w:rsid w:val="00C70132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2FF2"/>
    <w:rsid w:val="00C8355E"/>
    <w:rsid w:val="00C8436B"/>
    <w:rsid w:val="00C8448C"/>
    <w:rsid w:val="00C848A3"/>
    <w:rsid w:val="00C85ADC"/>
    <w:rsid w:val="00C85BA1"/>
    <w:rsid w:val="00C85CB8"/>
    <w:rsid w:val="00C869A6"/>
    <w:rsid w:val="00C86D9A"/>
    <w:rsid w:val="00C87703"/>
    <w:rsid w:val="00C878E6"/>
    <w:rsid w:val="00C87996"/>
    <w:rsid w:val="00C91D58"/>
    <w:rsid w:val="00C93A28"/>
    <w:rsid w:val="00C93E56"/>
    <w:rsid w:val="00C94094"/>
    <w:rsid w:val="00C94675"/>
    <w:rsid w:val="00C94870"/>
    <w:rsid w:val="00C94AD6"/>
    <w:rsid w:val="00C958EC"/>
    <w:rsid w:val="00C96485"/>
    <w:rsid w:val="00C970F2"/>
    <w:rsid w:val="00C97477"/>
    <w:rsid w:val="00C97665"/>
    <w:rsid w:val="00CA0003"/>
    <w:rsid w:val="00CA0104"/>
    <w:rsid w:val="00CA0763"/>
    <w:rsid w:val="00CA0F81"/>
    <w:rsid w:val="00CA0FE4"/>
    <w:rsid w:val="00CA30EE"/>
    <w:rsid w:val="00CA4754"/>
    <w:rsid w:val="00CA4C8D"/>
    <w:rsid w:val="00CA4F80"/>
    <w:rsid w:val="00CA6942"/>
    <w:rsid w:val="00CB0107"/>
    <w:rsid w:val="00CB1A5A"/>
    <w:rsid w:val="00CB1DCE"/>
    <w:rsid w:val="00CB1E34"/>
    <w:rsid w:val="00CB474F"/>
    <w:rsid w:val="00CB527A"/>
    <w:rsid w:val="00CB587A"/>
    <w:rsid w:val="00CC215D"/>
    <w:rsid w:val="00CC296E"/>
    <w:rsid w:val="00CC4685"/>
    <w:rsid w:val="00CC4A9E"/>
    <w:rsid w:val="00CC4F2B"/>
    <w:rsid w:val="00CC60BF"/>
    <w:rsid w:val="00CC67A4"/>
    <w:rsid w:val="00CC6D5A"/>
    <w:rsid w:val="00CD0F01"/>
    <w:rsid w:val="00CD0F58"/>
    <w:rsid w:val="00CD13A8"/>
    <w:rsid w:val="00CD1F06"/>
    <w:rsid w:val="00CD4149"/>
    <w:rsid w:val="00CD423C"/>
    <w:rsid w:val="00CD4492"/>
    <w:rsid w:val="00CD4BE8"/>
    <w:rsid w:val="00CD5BE4"/>
    <w:rsid w:val="00CD6DD6"/>
    <w:rsid w:val="00CD76FD"/>
    <w:rsid w:val="00CE003D"/>
    <w:rsid w:val="00CE0549"/>
    <w:rsid w:val="00CE0A74"/>
    <w:rsid w:val="00CE0BAC"/>
    <w:rsid w:val="00CE0BED"/>
    <w:rsid w:val="00CE0D71"/>
    <w:rsid w:val="00CE39A9"/>
    <w:rsid w:val="00CE3D3D"/>
    <w:rsid w:val="00CE3F5B"/>
    <w:rsid w:val="00CE42BC"/>
    <w:rsid w:val="00CE5031"/>
    <w:rsid w:val="00CE604D"/>
    <w:rsid w:val="00CE6157"/>
    <w:rsid w:val="00CE63AB"/>
    <w:rsid w:val="00CE714B"/>
    <w:rsid w:val="00CF12B9"/>
    <w:rsid w:val="00CF1BBA"/>
    <w:rsid w:val="00CF2147"/>
    <w:rsid w:val="00CF2551"/>
    <w:rsid w:val="00CF3C0D"/>
    <w:rsid w:val="00CF436A"/>
    <w:rsid w:val="00CF506C"/>
    <w:rsid w:val="00CF528D"/>
    <w:rsid w:val="00CF6058"/>
    <w:rsid w:val="00CF7140"/>
    <w:rsid w:val="00CF775B"/>
    <w:rsid w:val="00D00319"/>
    <w:rsid w:val="00D016E6"/>
    <w:rsid w:val="00D021DA"/>
    <w:rsid w:val="00D0474B"/>
    <w:rsid w:val="00D06205"/>
    <w:rsid w:val="00D11AC7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7C4"/>
    <w:rsid w:val="00D30816"/>
    <w:rsid w:val="00D321E8"/>
    <w:rsid w:val="00D32CAE"/>
    <w:rsid w:val="00D33EC8"/>
    <w:rsid w:val="00D36285"/>
    <w:rsid w:val="00D36D0C"/>
    <w:rsid w:val="00D37309"/>
    <w:rsid w:val="00D418B2"/>
    <w:rsid w:val="00D41C4A"/>
    <w:rsid w:val="00D423BC"/>
    <w:rsid w:val="00D44EE4"/>
    <w:rsid w:val="00D46329"/>
    <w:rsid w:val="00D47845"/>
    <w:rsid w:val="00D50A7F"/>
    <w:rsid w:val="00D5132A"/>
    <w:rsid w:val="00D52559"/>
    <w:rsid w:val="00D53EE6"/>
    <w:rsid w:val="00D55147"/>
    <w:rsid w:val="00D56557"/>
    <w:rsid w:val="00D56967"/>
    <w:rsid w:val="00D57A4F"/>
    <w:rsid w:val="00D617C9"/>
    <w:rsid w:val="00D62A96"/>
    <w:rsid w:val="00D62F5B"/>
    <w:rsid w:val="00D63D92"/>
    <w:rsid w:val="00D64262"/>
    <w:rsid w:val="00D64CC3"/>
    <w:rsid w:val="00D6502B"/>
    <w:rsid w:val="00D65499"/>
    <w:rsid w:val="00D65BBE"/>
    <w:rsid w:val="00D65E19"/>
    <w:rsid w:val="00D661A3"/>
    <w:rsid w:val="00D706AB"/>
    <w:rsid w:val="00D7077B"/>
    <w:rsid w:val="00D732ED"/>
    <w:rsid w:val="00D749F4"/>
    <w:rsid w:val="00D75B17"/>
    <w:rsid w:val="00D75D53"/>
    <w:rsid w:val="00D76ADF"/>
    <w:rsid w:val="00D80978"/>
    <w:rsid w:val="00D826B4"/>
    <w:rsid w:val="00D834E3"/>
    <w:rsid w:val="00D835E1"/>
    <w:rsid w:val="00D8419F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3EF"/>
    <w:rsid w:val="00D95B42"/>
    <w:rsid w:val="00D96611"/>
    <w:rsid w:val="00D969D7"/>
    <w:rsid w:val="00D97310"/>
    <w:rsid w:val="00D97B28"/>
    <w:rsid w:val="00DA045F"/>
    <w:rsid w:val="00DA31F2"/>
    <w:rsid w:val="00DA381B"/>
    <w:rsid w:val="00DA3CC6"/>
    <w:rsid w:val="00DA4157"/>
    <w:rsid w:val="00DA5908"/>
    <w:rsid w:val="00DA5EBF"/>
    <w:rsid w:val="00DA6A25"/>
    <w:rsid w:val="00DA6BD9"/>
    <w:rsid w:val="00DB09F8"/>
    <w:rsid w:val="00DB16BF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7BE"/>
    <w:rsid w:val="00DC19C7"/>
    <w:rsid w:val="00DC34EF"/>
    <w:rsid w:val="00DC40E8"/>
    <w:rsid w:val="00DC4418"/>
    <w:rsid w:val="00DC5271"/>
    <w:rsid w:val="00DC56B6"/>
    <w:rsid w:val="00DC600B"/>
    <w:rsid w:val="00DC61C4"/>
    <w:rsid w:val="00DC624B"/>
    <w:rsid w:val="00DC7BDC"/>
    <w:rsid w:val="00DD000A"/>
    <w:rsid w:val="00DD0B0A"/>
    <w:rsid w:val="00DD125E"/>
    <w:rsid w:val="00DD15B9"/>
    <w:rsid w:val="00DD1E83"/>
    <w:rsid w:val="00DD3ABF"/>
    <w:rsid w:val="00DD4865"/>
    <w:rsid w:val="00DD4E8C"/>
    <w:rsid w:val="00DD682D"/>
    <w:rsid w:val="00DD78DE"/>
    <w:rsid w:val="00DE0657"/>
    <w:rsid w:val="00DE0B75"/>
    <w:rsid w:val="00DE0FE8"/>
    <w:rsid w:val="00DE2E30"/>
    <w:rsid w:val="00DE3048"/>
    <w:rsid w:val="00DE4575"/>
    <w:rsid w:val="00DE48EA"/>
    <w:rsid w:val="00DE5230"/>
    <w:rsid w:val="00DE679A"/>
    <w:rsid w:val="00DE7252"/>
    <w:rsid w:val="00DF032F"/>
    <w:rsid w:val="00DF1BD9"/>
    <w:rsid w:val="00DF398A"/>
    <w:rsid w:val="00DF68E2"/>
    <w:rsid w:val="00DF7EC5"/>
    <w:rsid w:val="00DF7EE0"/>
    <w:rsid w:val="00E0006D"/>
    <w:rsid w:val="00E0139F"/>
    <w:rsid w:val="00E015A6"/>
    <w:rsid w:val="00E048A5"/>
    <w:rsid w:val="00E04B5B"/>
    <w:rsid w:val="00E04F93"/>
    <w:rsid w:val="00E07716"/>
    <w:rsid w:val="00E07B73"/>
    <w:rsid w:val="00E104B5"/>
    <w:rsid w:val="00E10932"/>
    <w:rsid w:val="00E12A61"/>
    <w:rsid w:val="00E12D0D"/>
    <w:rsid w:val="00E12F26"/>
    <w:rsid w:val="00E13D16"/>
    <w:rsid w:val="00E14EB7"/>
    <w:rsid w:val="00E1637A"/>
    <w:rsid w:val="00E1736C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D3B"/>
    <w:rsid w:val="00E30DB1"/>
    <w:rsid w:val="00E3153A"/>
    <w:rsid w:val="00E328CA"/>
    <w:rsid w:val="00E33EBE"/>
    <w:rsid w:val="00E406C3"/>
    <w:rsid w:val="00E40A25"/>
    <w:rsid w:val="00E41033"/>
    <w:rsid w:val="00E41321"/>
    <w:rsid w:val="00E413D1"/>
    <w:rsid w:val="00E42294"/>
    <w:rsid w:val="00E42385"/>
    <w:rsid w:val="00E423F1"/>
    <w:rsid w:val="00E42628"/>
    <w:rsid w:val="00E43344"/>
    <w:rsid w:val="00E43752"/>
    <w:rsid w:val="00E43A49"/>
    <w:rsid w:val="00E44178"/>
    <w:rsid w:val="00E44660"/>
    <w:rsid w:val="00E454FE"/>
    <w:rsid w:val="00E45FD0"/>
    <w:rsid w:val="00E4699B"/>
    <w:rsid w:val="00E46A2E"/>
    <w:rsid w:val="00E50C66"/>
    <w:rsid w:val="00E51842"/>
    <w:rsid w:val="00E51A16"/>
    <w:rsid w:val="00E53006"/>
    <w:rsid w:val="00E535E1"/>
    <w:rsid w:val="00E54421"/>
    <w:rsid w:val="00E5552B"/>
    <w:rsid w:val="00E56DEE"/>
    <w:rsid w:val="00E571B6"/>
    <w:rsid w:val="00E612FD"/>
    <w:rsid w:val="00E61C7D"/>
    <w:rsid w:val="00E62885"/>
    <w:rsid w:val="00E630FA"/>
    <w:rsid w:val="00E645F6"/>
    <w:rsid w:val="00E65598"/>
    <w:rsid w:val="00E65BB9"/>
    <w:rsid w:val="00E66333"/>
    <w:rsid w:val="00E66754"/>
    <w:rsid w:val="00E676AA"/>
    <w:rsid w:val="00E7003A"/>
    <w:rsid w:val="00E728C2"/>
    <w:rsid w:val="00E72997"/>
    <w:rsid w:val="00E736AB"/>
    <w:rsid w:val="00E73B78"/>
    <w:rsid w:val="00E74427"/>
    <w:rsid w:val="00E7558E"/>
    <w:rsid w:val="00E758F5"/>
    <w:rsid w:val="00E75D7C"/>
    <w:rsid w:val="00E7667D"/>
    <w:rsid w:val="00E76E46"/>
    <w:rsid w:val="00E77802"/>
    <w:rsid w:val="00E80DF5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52EA"/>
    <w:rsid w:val="00E8530D"/>
    <w:rsid w:val="00E869D9"/>
    <w:rsid w:val="00E86FDD"/>
    <w:rsid w:val="00E912D0"/>
    <w:rsid w:val="00E92574"/>
    <w:rsid w:val="00E960F9"/>
    <w:rsid w:val="00E96CB9"/>
    <w:rsid w:val="00EA1A36"/>
    <w:rsid w:val="00EA2271"/>
    <w:rsid w:val="00EA2C5F"/>
    <w:rsid w:val="00EA3B1D"/>
    <w:rsid w:val="00EA4F6E"/>
    <w:rsid w:val="00EA576A"/>
    <w:rsid w:val="00EA5889"/>
    <w:rsid w:val="00EA5C17"/>
    <w:rsid w:val="00EA640C"/>
    <w:rsid w:val="00EB00C3"/>
    <w:rsid w:val="00EB00CF"/>
    <w:rsid w:val="00EB1ABE"/>
    <w:rsid w:val="00EB271D"/>
    <w:rsid w:val="00EB2A54"/>
    <w:rsid w:val="00EB3E77"/>
    <w:rsid w:val="00EB464F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5251"/>
    <w:rsid w:val="00EC6033"/>
    <w:rsid w:val="00EC60A9"/>
    <w:rsid w:val="00EC7058"/>
    <w:rsid w:val="00EC776F"/>
    <w:rsid w:val="00EC7F2C"/>
    <w:rsid w:val="00ED030F"/>
    <w:rsid w:val="00ED047E"/>
    <w:rsid w:val="00ED0E77"/>
    <w:rsid w:val="00ED29FE"/>
    <w:rsid w:val="00ED2AC5"/>
    <w:rsid w:val="00ED3AD8"/>
    <w:rsid w:val="00ED43D7"/>
    <w:rsid w:val="00ED43F2"/>
    <w:rsid w:val="00ED5087"/>
    <w:rsid w:val="00ED5C21"/>
    <w:rsid w:val="00ED5E61"/>
    <w:rsid w:val="00ED7EA2"/>
    <w:rsid w:val="00EE049C"/>
    <w:rsid w:val="00EE0A1E"/>
    <w:rsid w:val="00EE0EBA"/>
    <w:rsid w:val="00EE17EF"/>
    <w:rsid w:val="00EE1DDE"/>
    <w:rsid w:val="00EE3301"/>
    <w:rsid w:val="00EE33A1"/>
    <w:rsid w:val="00EE3AD3"/>
    <w:rsid w:val="00EE58EF"/>
    <w:rsid w:val="00EE5E3C"/>
    <w:rsid w:val="00EE60AB"/>
    <w:rsid w:val="00EE6A90"/>
    <w:rsid w:val="00EE6C56"/>
    <w:rsid w:val="00EE6E21"/>
    <w:rsid w:val="00EE7623"/>
    <w:rsid w:val="00EE7846"/>
    <w:rsid w:val="00EF0037"/>
    <w:rsid w:val="00EF2547"/>
    <w:rsid w:val="00EF2B2F"/>
    <w:rsid w:val="00EF5EE0"/>
    <w:rsid w:val="00EF651F"/>
    <w:rsid w:val="00EF77AF"/>
    <w:rsid w:val="00EF77C0"/>
    <w:rsid w:val="00F0087D"/>
    <w:rsid w:val="00F013B5"/>
    <w:rsid w:val="00F013BD"/>
    <w:rsid w:val="00F022F0"/>
    <w:rsid w:val="00F04A7C"/>
    <w:rsid w:val="00F062F4"/>
    <w:rsid w:val="00F06392"/>
    <w:rsid w:val="00F06FFC"/>
    <w:rsid w:val="00F07278"/>
    <w:rsid w:val="00F0729D"/>
    <w:rsid w:val="00F11529"/>
    <w:rsid w:val="00F11D46"/>
    <w:rsid w:val="00F12C2C"/>
    <w:rsid w:val="00F14DF2"/>
    <w:rsid w:val="00F167B2"/>
    <w:rsid w:val="00F179A6"/>
    <w:rsid w:val="00F20FC2"/>
    <w:rsid w:val="00F22661"/>
    <w:rsid w:val="00F22FEE"/>
    <w:rsid w:val="00F23067"/>
    <w:rsid w:val="00F23246"/>
    <w:rsid w:val="00F255D1"/>
    <w:rsid w:val="00F2689A"/>
    <w:rsid w:val="00F26A61"/>
    <w:rsid w:val="00F31139"/>
    <w:rsid w:val="00F32C46"/>
    <w:rsid w:val="00F33369"/>
    <w:rsid w:val="00F334BD"/>
    <w:rsid w:val="00F336E4"/>
    <w:rsid w:val="00F34CD3"/>
    <w:rsid w:val="00F35396"/>
    <w:rsid w:val="00F36033"/>
    <w:rsid w:val="00F364B9"/>
    <w:rsid w:val="00F3730C"/>
    <w:rsid w:val="00F37882"/>
    <w:rsid w:val="00F3795A"/>
    <w:rsid w:val="00F408BC"/>
    <w:rsid w:val="00F40D11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B6C"/>
    <w:rsid w:val="00F52042"/>
    <w:rsid w:val="00F52F38"/>
    <w:rsid w:val="00F52F98"/>
    <w:rsid w:val="00F544A3"/>
    <w:rsid w:val="00F5454A"/>
    <w:rsid w:val="00F55769"/>
    <w:rsid w:val="00F55F41"/>
    <w:rsid w:val="00F56B19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4D5E"/>
    <w:rsid w:val="00F67E9F"/>
    <w:rsid w:val="00F70506"/>
    <w:rsid w:val="00F7064A"/>
    <w:rsid w:val="00F70C8B"/>
    <w:rsid w:val="00F72FBB"/>
    <w:rsid w:val="00F73071"/>
    <w:rsid w:val="00F73976"/>
    <w:rsid w:val="00F739A0"/>
    <w:rsid w:val="00F749DD"/>
    <w:rsid w:val="00F7587B"/>
    <w:rsid w:val="00F75DFF"/>
    <w:rsid w:val="00F76A32"/>
    <w:rsid w:val="00F77903"/>
    <w:rsid w:val="00F77C95"/>
    <w:rsid w:val="00F80283"/>
    <w:rsid w:val="00F807E9"/>
    <w:rsid w:val="00F8110A"/>
    <w:rsid w:val="00F816E1"/>
    <w:rsid w:val="00F83125"/>
    <w:rsid w:val="00F8332B"/>
    <w:rsid w:val="00F83C05"/>
    <w:rsid w:val="00F855FF"/>
    <w:rsid w:val="00F85C25"/>
    <w:rsid w:val="00F86B5B"/>
    <w:rsid w:val="00F87038"/>
    <w:rsid w:val="00F900A9"/>
    <w:rsid w:val="00F91E7C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1251"/>
    <w:rsid w:val="00FA1A85"/>
    <w:rsid w:val="00FA5813"/>
    <w:rsid w:val="00FA59D7"/>
    <w:rsid w:val="00FA68AA"/>
    <w:rsid w:val="00FA6AF2"/>
    <w:rsid w:val="00FB2306"/>
    <w:rsid w:val="00FB3C66"/>
    <w:rsid w:val="00FB488D"/>
    <w:rsid w:val="00FB501D"/>
    <w:rsid w:val="00FC03AD"/>
    <w:rsid w:val="00FC1639"/>
    <w:rsid w:val="00FC2A8B"/>
    <w:rsid w:val="00FC2A97"/>
    <w:rsid w:val="00FC4F58"/>
    <w:rsid w:val="00FC5F1B"/>
    <w:rsid w:val="00FC72F7"/>
    <w:rsid w:val="00FC7632"/>
    <w:rsid w:val="00FC7D7F"/>
    <w:rsid w:val="00FD0D7B"/>
    <w:rsid w:val="00FD3FDF"/>
    <w:rsid w:val="00FD40A4"/>
    <w:rsid w:val="00FD41EE"/>
    <w:rsid w:val="00FD4674"/>
    <w:rsid w:val="00FD5371"/>
    <w:rsid w:val="00FD5968"/>
    <w:rsid w:val="00FD639F"/>
    <w:rsid w:val="00FD6FBC"/>
    <w:rsid w:val="00FD7A55"/>
    <w:rsid w:val="00FE001F"/>
    <w:rsid w:val="00FE1D8C"/>
    <w:rsid w:val="00FE2A01"/>
    <w:rsid w:val="00FE3840"/>
    <w:rsid w:val="00FE3960"/>
    <w:rsid w:val="00FE51A8"/>
    <w:rsid w:val="00FE52EA"/>
    <w:rsid w:val="00FE5449"/>
    <w:rsid w:val="00FE5716"/>
    <w:rsid w:val="00FE5ACD"/>
    <w:rsid w:val="00FE6CA6"/>
    <w:rsid w:val="00FF3B3F"/>
    <w:rsid w:val="00FF4627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208F780"/>
  <w15:chartTrackingRefBased/>
  <w15:docId w15:val="{FD55B703-500E-424D-9176-E6A490C16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C6FD2D-60A1-413E-A959-376B7E6C9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3</Pages>
  <Words>429</Words>
  <Characters>1642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……………………………………</vt:lpstr>
    </vt:vector>
  </TitlesOfParts>
  <Company>KPMG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……………………………………</dc:title>
  <dc:subject/>
  <dc:creator>Asamaporn, Tongyoy</dc:creator>
  <cp:keywords/>
  <cp:lastModifiedBy>Somjai, Nigonyanont</cp:lastModifiedBy>
  <cp:revision>3</cp:revision>
  <cp:lastPrinted>2019-08-09T09:28:00Z</cp:lastPrinted>
  <dcterms:created xsi:type="dcterms:W3CDTF">2019-08-09T15:42:00Z</dcterms:created>
  <dcterms:modified xsi:type="dcterms:W3CDTF">2019-08-09T15:46:00Z</dcterms:modified>
</cp:coreProperties>
</file>