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9161F" w:rsidRPr="00E66754" w14:paraId="6E6A175E" w14:textId="77777777" w:rsidTr="0069409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97F94B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39D2A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5C2D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E66754" w14:paraId="07F81C01" w14:textId="77777777" w:rsidTr="00694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70F5600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32AB9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6AC443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9161F" w:rsidRPr="00E66754" w14:paraId="32657613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707C9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D2976B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079ED8" w14:textId="77777777" w:rsidR="0049161F" w:rsidRPr="00E66754" w:rsidRDefault="00EA5C17" w:rsidP="00CB52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E66754" w14:paraId="19F8910C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6F73D1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BB0C9D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DFCE41" w14:textId="77777777" w:rsidR="0049161F" w:rsidRPr="00E6675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9511D"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247131" w:rsidRPr="00E66754" w14:paraId="63BD52D2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12F88" w14:textId="77777777" w:rsidR="00247131" w:rsidRPr="00E66754" w:rsidRDefault="00427C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E95AC3" w14:textId="77777777" w:rsidR="00247131" w:rsidRPr="00E6675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4BA31D" w14:textId="77777777" w:rsidR="00247131" w:rsidRPr="00E66754" w:rsidRDefault="00247131" w:rsidP="0024713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EC60A9" w:rsidRPr="00E66754" w14:paraId="543FBC0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1F2079" w14:textId="77777777" w:rsidR="00EC60A9" w:rsidRPr="00E66754" w:rsidRDefault="00427C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2DA829" w14:textId="77777777" w:rsidR="00EC60A9" w:rsidRPr="00E6675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98FD71" w14:textId="77777777" w:rsidR="00EC60A9" w:rsidRPr="00E66754" w:rsidRDefault="00EC60A9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7558E" w:rsidRPr="00E66754" w14:paraId="1638D8A8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1C580B" w14:textId="77777777" w:rsidR="00E7558E" w:rsidRPr="00E66754" w:rsidRDefault="00427C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66A6421" w14:textId="77777777" w:rsidR="00E7558E" w:rsidRPr="00E66754" w:rsidRDefault="00E755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90206D" w14:textId="77777777" w:rsidR="00E7558E" w:rsidRPr="00E66754" w:rsidRDefault="00E7558E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02302B" w:rsidRPr="00E66754" w14:paraId="757333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DC5D74" w14:textId="77777777" w:rsidR="0002302B" w:rsidRPr="00E66754" w:rsidRDefault="00427C8E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F9FC5D" w14:textId="77777777" w:rsidR="0002302B" w:rsidRPr="00E66754" w:rsidRDefault="0002302B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5351BA" w14:textId="77777777" w:rsidR="0002302B" w:rsidRPr="00E66754" w:rsidRDefault="009475D2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C60A9" w:rsidRPr="00E66754" w14:paraId="2E3D2D4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8C6555" w14:textId="77777777" w:rsidR="00EC60A9" w:rsidRPr="00E66754" w:rsidRDefault="007C314D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28185D00" w14:textId="77777777" w:rsidR="00EC60A9" w:rsidRPr="00E6675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B48AC9" w14:textId="77777777" w:rsidR="00EC60A9" w:rsidRPr="00E66754" w:rsidRDefault="00EC60A9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EF77C0" w:rsidRPr="00E66754" w14:paraId="3E1794F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FF5BC7" w14:textId="2F3449F5" w:rsidR="002063CF" w:rsidRPr="00E66754" w:rsidRDefault="007C314D" w:rsidP="002063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0E70D0B7" w14:textId="77777777" w:rsidR="00EF77C0" w:rsidRPr="00E66754" w:rsidRDefault="00EF77C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03B3DB" w14:textId="144B7E2D" w:rsidR="002063CF" w:rsidRPr="00E66754" w:rsidRDefault="00EF77C0" w:rsidP="00B72A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46A2E" w:rsidRPr="00E66754" w14:paraId="15CFEC3A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1C9DB7" w14:textId="7876517E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BDB4DF9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4B10C9" w14:textId="2C7FA2C5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E46A2E" w:rsidRPr="00E66754" w14:paraId="3D495DF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BA178E" w14:textId="759260B9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3265DED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EE47E8" w14:textId="37943A4E" w:rsidR="00E46A2E" w:rsidRPr="00E66754" w:rsidRDefault="00E46A2E" w:rsidP="00E46A2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</w:tc>
      </w:tr>
      <w:tr w:rsidR="00E46A2E" w:rsidRPr="00E66754" w14:paraId="6848FF0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122526" w14:textId="4FF34DCA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729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27E184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03866D" w14:textId="0BCE379D" w:rsidR="00E46A2E" w:rsidRPr="00E66754" w:rsidRDefault="00E46A2E" w:rsidP="00E46A2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E46A2E" w:rsidRPr="00E66754" w14:paraId="17AE5CA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6BA97F" w14:textId="3C6A6FA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729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5248B2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BBD385" w14:textId="11375D11" w:rsidR="00E46A2E" w:rsidRPr="00E66754" w:rsidRDefault="00E46A2E" w:rsidP="00E46A2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E46A2E" w:rsidRPr="00E66754" w14:paraId="78465A36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252326" w14:textId="68AA364C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729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C2304A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C3454C" w14:textId="13FA1D09" w:rsidR="00E46A2E" w:rsidRPr="00E66754" w:rsidRDefault="00E46A2E" w:rsidP="00E46A2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34CD3" w:rsidRPr="00E66754" w14:paraId="1CB45A1E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B5328" w14:textId="30B87734" w:rsidR="00F34CD3" w:rsidRPr="00E66754" w:rsidRDefault="00F34CD3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729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021639" w14:textId="77777777" w:rsidR="00F34CD3" w:rsidRPr="00E66754" w:rsidRDefault="00F34CD3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1B69BE" w14:textId="7915BBC9" w:rsidR="00F34CD3" w:rsidRPr="00E66754" w:rsidRDefault="00F34CD3" w:rsidP="00E46A2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E46A2E" w:rsidRPr="00E66754" w14:paraId="6A151E68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FFAF25" w14:textId="3BFB973E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729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EEFD14" w14:textId="77777777" w:rsidR="00E46A2E" w:rsidRPr="00E66754" w:rsidRDefault="00E46A2E" w:rsidP="00E46A2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6FAB8D" w14:textId="7D389D29" w:rsidR="00E46A2E" w:rsidRPr="00E66754" w:rsidRDefault="00E46A2E" w:rsidP="00E46A2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</w:tbl>
    <w:p w14:paraId="4019BE22" w14:textId="3DB44F08" w:rsidR="009D38B0" w:rsidRPr="00E66754" w:rsidRDefault="0049161F" w:rsidP="009D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E6675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69FF08C" w14:textId="77777777" w:rsidR="009D38B0" w:rsidRPr="00E66754" w:rsidRDefault="009D38B0" w:rsidP="009D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0DC0EAA" w14:textId="7F9B09C1" w:rsidR="00820DA6" w:rsidRPr="00E66754" w:rsidRDefault="009D38B0" w:rsidP="009D38B0">
      <w:pPr>
        <w:spacing w:line="240" w:lineRule="auto"/>
        <w:ind w:left="550"/>
        <w:jc w:val="both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E66754">
        <w:rPr>
          <w:rFonts w:ascii="Angsana New" w:hAnsi="Angsana New" w:cs="Angsana New" w:hint="cs"/>
          <w:sz w:val="30"/>
          <w:szCs w:val="30"/>
          <w:cs/>
        </w:rPr>
        <w:t>คณะ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กรรมการเมื่อวันที่ </w:t>
      </w:r>
      <w:r w:rsidR="00AA22F0" w:rsidRPr="00E66754">
        <w:rPr>
          <w:rFonts w:ascii="Angsana New" w:hAnsi="Angsana New" w:cs="Angsana New"/>
          <w:sz w:val="30"/>
          <w:szCs w:val="30"/>
        </w:rPr>
        <w:t xml:space="preserve">9 </w:t>
      </w:r>
      <w:r w:rsidR="00AA22F0" w:rsidRPr="00E66754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51689E" w:rsidRPr="00E66754">
        <w:rPr>
          <w:rFonts w:ascii="Angsana New" w:hAnsi="Angsana New" w:cs="Angsana New" w:hint="cs"/>
          <w:sz w:val="30"/>
          <w:szCs w:val="30"/>
          <w:cs/>
        </w:rPr>
        <w:t>2562</w:t>
      </w:r>
    </w:p>
    <w:p w14:paraId="052B6781" w14:textId="77777777" w:rsidR="00BA4E25" w:rsidRPr="00E66754" w:rsidRDefault="00BA4E25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  <w:cs/>
        </w:rPr>
      </w:pPr>
    </w:p>
    <w:p w14:paraId="6D2E67DF" w14:textId="77777777" w:rsidR="00D218EE" w:rsidRPr="00E66754" w:rsidRDefault="00135923" w:rsidP="00EE60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</w:t>
      </w:r>
      <w:r w:rsidR="00D218EE"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2853D611" w14:textId="77777777" w:rsidR="00D218EE" w:rsidRPr="00E66754" w:rsidRDefault="00D218EE" w:rsidP="0086183C">
      <w:pPr>
        <w:pStyle w:val="BodyText"/>
        <w:spacing w:after="0"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42EE5310" w14:textId="2662669A" w:rsidR="00B67453" w:rsidRPr="00E66754" w:rsidRDefault="00B277D1" w:rsidP="00E912D0">
      <w:pPr>
        <w:pStyle w:val="BodyText"/>
        <w:spacing w:after="0" w:line="240" w:lineRule="auto"/>
        <w:ind w:left="547" w:right="-25"/>
        <w:jc w:val="both"/>
        <w:rPr>
          <w:rFonts w:ascii="Angsana New" w:hAnsi="Angsana New" w:cs="Angsana New"/>
          <w:spacing w:val="8"/>
          <w:sz w:val="30"/>
          <w:szCs w:val="30"/>
          <w:cs/>
        </w:rPr>
      </w:pPr>
      <w:r w:rsidRPr="00E66754">
        <w:rPr>
          <w:rFonts w:ascii="Angsana New" w:hAnsi="Angsana New" w:cs="Angsana New"/>
          <w:spacing w:val="8"/>
          <w:sz w:val="30"/>
          <w:szCs w:val="30"/>
          <w:cs/>
        </w:rPr>
        <w:t>บริษัทดำเนินธุรกิจหลักเกี่ยวกับการลงทุนในกิจการจำหน่ายรถยนต์และอะไหล่ และศูนย์บริการ</w:t>
      </w:r>
      <w:r w:rsidRPr="00E66754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="006A28CE">
        <w:rPr>
          <w:rFonts w:ascii="Angsana New" w:hAnsi="Angsana New" w:cs="Angsana New" w:hint="cs"/>
          <w:spacing w:val="8"/>
          <w:sz w:val="30"/>
          <w:szCs w:val="30"/>
          <w:cs/>
        </w:rPr>
        <w:t>กลุ่มบริษัทดำเนินธุรกิจหลักเกี่ยวกับตัวแทนจำหน่ายรถยนต์ อะไหล่และศูนย์บริการ</w:t>
      </w:r>
      <w:r w:rsidR="00EB2A54">
        <w:rPr>
          <w:rFonts w:ascii="Angsana New" w:hAnsi="Angsana New" w:cs="Angsana New" w:hint="cs"/>
          <w:spacing w:val="8"/>
          <w:sz w:val="30"/>
          <w:szCs w:val="30"/>
          <w:cs/>
        </w:rPr>
        <w:t xml:space="preserve"> รายละเอียดของบริษัทย่อย ณ วันที่ 30 มิถุนายน 2562 และ 31 ธันวาคม 2561 ได้เปิดเผยไว้ในหมายเหตุข้อ 6</w:t>
      </w:r>
    </w:p>
    <w:p w14:paraId="64C97CBF" w14:textId="77777777" w:rsidR="00E912D0" w:rsidRPr="00E66754" w:rsidRDefault="00E912D0" w:rsidP="00E912D0">
      <w:pPr>
        <w:pStyle w:val="BodyText"/>
        <w:spacing w:after="0" w:line="240" w:lineRule="auto"/>
        <w:ind w:left="547" w:right="-25"/>
        <w:jc w:val="both"/>
        <w:rPr>
          <w:rFonts w:ascii="Angsana New" w:hAnsi="Angsana New" w:cs="Angsana New"/>
          <w:spacing w:val="8"/>
          <w:sz w:val="30"/>
          <w:szCs w:val="30"/>
        </w:rPr>
      </w:pPr>
    </w:p>
    <w:p w14:paraId="03BD4AB4" w14:textId="70753363" w:rsidR="00F83125" w:rsidRDefault="00F83125" w:rsidP="00F83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 w:cs="Angsana New"/>
          <w:spacing w:val="8"/>
          <w:sz w:val="30"/>
          <w:szCs w:val="30"/>
        </w:rPr>
      </w:pPr>
      <w:r w:rsidRPr="00E66754">
        <w:rPr>
          <w:rFonts w:ascii="Angsana New" w:hAnsi="Angsana New" w:cs="Angsana New"/>
          <w:spacing w:val="8"/>
          <w:sz w:val="30"/>
          <w:szCs w:val="30"/>
          <w:cs/>
        </w:rPr>
        <w:t>บริษัทจดทะเบียนกับตลาดหลักทรัพย์</w:t>
      </w:r>
      <w:r w:rsidRPr="00E66754">
        <w:rPr>
          <w:rFonts w:ascii="Angsana New" w:hAnsi="Angsana New" w:cs="Angsana New" w:hint="cs"/>
          <w:spacing w:val="8"/>
          <w:sz w:val="30"/>
          <w:szCs w:val="30"/>
          <w:cs/>
        </w:rPr>
        <w:t xml:space="preserve"> เอ็ม เอ ไอ </w:t>
      </w:r>
      <w:r w:rsidRPr="00E66754">
        <w:rPr>
          <w:rFonts w:ascii="Angsana New" w:hAnsi="Angsana New" w:cs="Angsana New"/>
          <w:spacing w:val="8"/>
          <w:sz w:val="30"/>
          <w:szCs w:val="30"/>
          <w:cs/>
        </w:rPr>
        <w:t>เมื่อ</w:t>
      </w:r>
      <w:r w:rsidR="00EB1ABE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วันที่ 27 </w:t>
      </w:r>
      <w:r w:rsidR="000821A5" w:rsidRPr="00E66754">
        <w:rPr>
          <w:rFonts w:ascii="Angsana New" w:hAnsi="Angsana New" w:cs="Angsana New" w:hint="cs"/>
          <w:spacing w:val="8"/>
          <w:sz w:val="30"/>
          <w:szCs w:val="30"/>
          <w:cs/>
        </w:rPr>
        <w:t>มิถุนายน</w:t>
      </w:r>
      <w:r w:rsidRPr="00E66754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pacing w:val="8"/>
          <w:sz w:val="30"/>
          <w:szCs w:val="30"/>
        </w:rPr>
        <w:t>2562</w:t>
      </w:r>
    </w:p>
    <w:p w14:paraId="5B4161F6" w14:textId="76580FA1" w:rsidR="00EB2A54" w:rsidRDefault="00EB2A54" w:rsidP="00F83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 w:cs="Angsana New"/>
          <w:spacing w:val="8"/>
          <w:sz w:val="30"/>
          <w:szCs w:val="30"/>
        </w:rPr>
      </w:pPr>
    </w:p>
    <w:p w14:paraId="6E05966F" w14:textId="73C2B030" w:rsidR="001C7F35" w:rsidRDefault="00DA4157" w:rsidP="00F83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 w:cs="Angsana New"/>
          <w:spacing w:val="8"/>
          <w:sz w:val="30"/>
          <w:szCs w:val="30"/>
        </w:rPr>
      </w:pPr>
      <w:r w:rsidRPr="00DA4157">
        <w:rPr>
          <w:rFonts w:ascii="Angsana New" w:hAnsi="Angsana New" w:cs="Angsana New" w:hint="cs"/>
          <w:spacing w:val="8"/>
          <w:sz w:val="30"/>
          <w:szCs w:val="30"/>
          <w:cs/>
        </w:rPr>
        <w:t>ผู้ถือหุ้นรายใหญ่ในระหว่างงวดได้แก่</w:t>
      </w:r>
      <w:r w:rsidRPr="00DA4157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DA4157">
        <w:rPr>
          <w:rFonts w:ascii="Angsana New" w:hAnsi="Angsana New" w:cs="Angsana New" w:hint="cs"/>
          <w:spacing w:val="8"/>
          <w:sz w:val="30"/>
          <w:szCs w:val="30"/>
          <w:cs/>
        </w:rPr>
        <w:t>ครอบครัวรังคกูลนุวัฒน์</w:t>
      </w:r>
    </w:p>
    <w:p w14:paraId="0EEE15F4" w14:textId="77777777" w:rsidR="00DA4157" w:rsidRPr="00E66754" w:rsidRDefault="00DA4157" w:rsidP="00F83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 w:cs="Angsana New"/>
          <w:spacing w:val="8"/>
          <w:sz w:val="30"/>
          <w:szCs w:val="30"/>
        </w:rPr>
      </w:pPr>
    </w:p>
    <w:p w14:paraId="4BF558A4" w14:textId="77777777" w:rsidR="00135923" w:rsidRPr="00E66754" w:rsidRDefault="00152F09" w:rsidP="00EE60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1E565E87" w14:textId="77777777" w:rsidR="00135923" w:rsidRPr="00E66754" w:rsidRDefault="00135923" w:rsidP="0086183C">
      <w:pPr>
        <w:pStyle w:val="BodyText"/>
        <w:spacing w:after="0"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72751770" w14:textId="77777777" w:rsidR="00B67453" w:rsidRPr="00E66754" w:rsidRDefault="00B67453" w:rsidP="00EE60A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11111EF3" w14:textId="77777777" w:rsidR="00B67453" w:rsidRPr="00E66754" w:rsidRDefault="00B67453" w:rsidP="00B6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16"/>
          <w:szCs w:val="16"/>
        </w:rPr>
      </w:pPr>
    </w:p>
    <w:p w14:paraId="58DCFC1C" w14:textId="3A3ACC59" w:rsidR="00E81602" w:rsidRPr="00E66754" w:rsidRDefault="00E81602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A653B6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E66754">
        <w:rPr>
          <w:rFonts w:ascii="Angsana New" w:hAnsi="Angsana New" w:cs="Angsana New"/>
          <w:sz w:val="30"/>
          <w:szCs w:val="30"/>
          <w:cs/>
        </w:rPr>
        <w:t>นี้</w:t>
      </w:r>
      <w:r w:rsidR="00397046" w:rsidRPr="00E66754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="00397046" w:rsidRPr="00E66754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="00397046" w:rsidRPr="00E66754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="00397046" w:rsidRPr="00E66754">
        <w:rPr>
          <w:rFonts w:ascii="Angsana New" w:hAnsi="Angsana New" w:cs="Angsana New"/>
          <w:sz w:val="30"/>
          <w:szCs w:val="30"/>
          <w:cs/>
        </w:rPr>
        <w:t>จัดทำ</w:t>
      </w:r>
      <w:r w:rsidR="00397046" w:rsidRPr="00E6675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397046" w:rsidRPr="00E66754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A653B6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A653B6">
        <w:rPr>
          <w:rFonts w:ascii="Angsana New" w:hAnsi="Angsana New" w:cs="Angsana New"/>
          <w:sz w:val="30"/>
          <w:szCs w:val="30"/>
        </w:rPr>
        <w:t>“</w:t>
      </w:r>
      <w:r w:rsidR="00A653B6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A653B6">
        <w:rPr>
          <w:rFonts w:ascii="Angsana New" w:hAnsi="Angsana New" w:cs="Angsana New"/>
          <w:sz w:val="30"/>
          <w:szCs w:val="30"/>
        </w:rPr>
        <w:t>”</w:t>
      </w:r>
      <w:r w:rsidR="00A653B6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E66754">
        <w:rPr>
          <w:rFonts w:ascii="Angsana New" w:hAnsi="Angsana New" w:cs="Angsana New"/>
          <w:sz w:val="30"/>
          <w:szCs w:val="30"/>
        </w:rPr>
        <w:t xml:space="preserve">34 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="00DE0FE8" w:rsidRPr="00E6675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</w:p>
    <w:p w14:paraId="30C0A1FA" w14:textId="77777777" w:rsidR="00784CEF" w:rsidRPr="00E66754" w:rsidRDefault="00784CEF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16"/>
          <w:szCs w:val="16"/>
        </w:rPr>
      </w:pPr>
    </w:p>
    <w:p w14:paraId="6912CB8F" w14:textId="77777777" w:rsidR="004B3E21" w:rsidRPr="00E66754" w:rsidRDefault="00E81602" w:rsidP="0092033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E66754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E66754">
        <w:rPr>
          <w:rFonts w:ascii="Angsana New" w:hAnsi="Angsana New"/>
          <w:sz w:val="30"/>
          <w:szCs w:val="30"/>
        </w:rPr>
        <w:t xml:space="preserve"> 31 </w:t>
      </w:r>
      <w:r w:rsidRPr="00E66754">
        <w:rPr>
          <w:rFonts w:ascii="Angsana New" w:hAnsi="Angsana New"/>
          <w:sz w:val="30"/>
          <w:szCs w:val="30"/>
          <w:cs/>
        </w:rPr>
        <w:t>ธันวาคม</w:t>
      </w:r>
      <w:r w:rsidRPr="00E66754">
        <w:rPr>
          <w:rFonts w:ascii="Angsana New" w:hAnsi="Angsana New"/>
          <w:sz w:val="30"/>
          <w:szCs w:val="30"/>
        </w:rPr>
        <w:t xml:space="preserve"> 256</w:t>
      </w:r>
      <w:r w:rsidR="00D84F50" w:rsidRPr="00E66754">
        <w:rPr>
          <w:rFonts w:ascii="Angsana New" w:hAnsi="Angsana New"/>
          <w:sz w:val="30"/>
          <w:szCs w:val="30"/>
        </w:rPr>
        <w:t>1</w:t>
      </w:r>
      <w:r w:rsidR="0092033E" w:rsidRPr="00E66754">
        <w:rPr>
          <w:rFonts w:ascii="Angsana New" w:hAnsi="Angsana New"/>
          <w:sz w:val="30"/>
          <w:szCs w:val="30"/>
          <w:lang w:bidi="th-TH"/>
        </w:rPr>
        <w:br/>
      </w:r>
      <w:r w:rsidRPr="00E66754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</w:t>
      </w:r>
      <w:r w:rsidRPr="00E66754">
        <w:rPr>
          <w:rFonts w:ascii="Angsana New" w:hAnsi="Angsana New"/>
          <w:sz w:val="30"/>
          <w:szCs w:val="30"/>
          <w:cs/>
          <w:lang w:bidi="th-TH"/>
        </w:rPr>
        <w:t>บ</w:t>
      </w:r>
      <w:r w:rsidRPr="00E66754">
        <w:rPr>
          <w:rFonts w:ascii="Angsana New" w:hAnsi="Angsana New"/>
          <w:sz w:val="30"/>
          <w:szCs w:val="30"/>
          <w:cs/>
        </w:rPr>
        <w:t>ริษัท</w:t>
      </w:r>
      <w:r w:rsidR="0092033E" w:rsidRPr="00E66754">
        <w:rPr>
          <w:rFonts w:ascii="Angsana New" w:hAnsi="Angsana New" w:hint="cs"/>
          <w:sz w:val="30"/>
          <w:szCs w:val="30"/>
          <w:cs/>
          <w:lang w:bidi="th-TH"/>
        </w:rPr>
        <w:t>และบริษัทย่อย</w:t>
      </w:r>
      <w:r w:rsidRPr="00E66754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E66754">
        <w:rPr>
          <w:rFonts w:ascii="Angsana New" w:hAnsi="Angsana New"/>
          <w:sz w:val="30"/>
          <w:szCs w:val="30"/>
        </w:rPr>
        <w:t xml:space="preserve"> 31</w:t>
      </w:r>
      <w:r w:rsidR="008949AA" w:rsidRPr="00E66754">
        <w:rPr>
          <w:rFonts w:ascii="Angsana New" w:hAnsi="Angsana New"/>
          <w:sz w:val="30"/>
          <w:szCs w:val="30"/>
        </w:rPr>
        <w:t xml:space="preserve"> </w:t>
      </w:r>
      <w:r w:rsidRPr="00E66754">
        <w:rPr>
          <w:rFonts w:ascii="Angsana New" w:hAnsi="Angsana New"/>
          <w:sz w:val="30"/>
          <w:szCs w:val="30"/>
          <w:cs/>
        </w:rPr>
        <w:t>ธันวาคม</w:t>
      </w:r>
      <w:r w:rsidRPr="00E66754">
        <w:rPr>
          <w:rFonts w:ascii="Angsana New" w:hAnsi="Angsana New"/>
          <w:sz w:val="30"/>
          <w:szCs w:val="30"/>
        </w:rPr>
        <w:t xml:space="preserve"> 256</w:t>
      </w:r>
      <w:r w:rsidR="00D84F50" w:rsidRPr="00E66754">
        <w:rPr>
          <w:rFonts w:ascii="Angsana New" w:hAnsi="Angsana New"/>
          <w:sz w:val="30"/>
          <w:szCs w:val="30"/>
        </w:rPr>
        <w:t>1</w:t>
      </w:r>
    </w:p>
    <w:p w14:paraId="111821B1" w14:textId="77777777" w:rsidR="00E81602" w:rsidRPr="00E66754" w:rsidRDefault="00E81602" w:rsidP="00E8160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850577" w14:textId="1CB1FD3D" w:rsidR="00002BCB" w:rsidRPr="00E66754" w:rsidRDefault="00002BCB" w:rsidP="00EE60A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การใช้วิจารณญาณ</w:t>
      </w:r>
      <w:r w:rsidR="009401B1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การประมาณการ</w:t>
      </w:r>
      <w:r w:rsidR="00DE0FE8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และ</w:t>
      </w:r>
      <w:r w:rsidR="009401B1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>นโยบายการบัญชี</w:t>
      </w:r>
      <w:r w:rsidRPr="00E66754">
        <w:rPr>
          <w:rFonts w:ascii="Angsana New" w:hAnsi="Angsana New" w:cs="Angsana New"/>
          <w:i/>
          <w:iCs/>
          <w:color w:val="0000FF"/>
          <w:sz w:val="30"/>
          <w:szCs w:val="30"/>
        </w:rPr>
        <w:t xml:space="preserve"> </w:t>
      </w:r>
    </w:p>
    <w:p w14:paraId="342F7B81" w14:textId="77777777" w:rsidR="00002BCB" w:rsidRPr="00E66754" w:rsidRDefault="00002BCB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6D309132" w14:textId="475935C5" w:rsidR="00B42490" w:rsidRPr="00E66754" w:rsidRDefault="00B42490" w:rsidP="00B42490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E66754">
        <w:rPr>
          <w:rFonts w:ascii="Angsana New" w:hAnsi="Angsana New" w:cs="Angsana New"/>
          <w:b/>
          <w:sz w:val="30"/>
          <w:szCs w:val="30"/>
          <w:cs/>
        </w:rPr>
        <w:t>ในการจัดทำ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งบ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นโยบายการบัญชี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lastRenderedPageBreak/>
        <w:t>วิธีการคำนวณและ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แหล่งข้อมูลสำคัญที่ใช้ในการประมาณการ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ซึ่งอาจมีความไม่แน่นอน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นั้น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เป็นข้อมูลเดียวกัน</w:t>
      </w:r>
      <w:r w:rsidR="00DE0FE8" w:rsidRPr="00E66754">
        <w:rPr>
          <w:rFonts w:ascii="Angsana New" w:hAnsi="Angsana New" w:cs="Angsana New"/>
          <w:b/>
          <w:sz w:val="30"/>
          <w:szCs w:val="30"/>
          <w:cs/>
        </w:rPr>
        <w:br/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กับที่ใช้ในการจัดทำ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งบการเงินสำหรับปีสิ้นสุดวันที่ </w:t>
      </w:r>
      <w:r w:rsidRPr="00E66754">
        <w:rPr>
          <w:rFonts w:ascii="Angsana New" w:hAnsi="Angsana New" w:cs="Angsana New"/>
          <w:bCs/>
          <w:sz w:val="30"/>
          <w:szCs w:val="30"/>
        </w:rPr>
        <w:t>31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ธันวาคม </w:t>
      </w:r>
      <w:r w:rsidRPr="00E66754">
        <w:rPr>
          <w:rFonts w:ascii="Angsana New" w:hAnsi="Angsana New" w:cs="Angsana New"/>
          <w:bCs/>
          <w:sz w:val="30"/>
          <w:szCs w:val="30"/>
        </w:rPr>
        <w:t>2561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 เว้นแต่ก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าร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รับรู้รายได้ที่ต้อง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ใช้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วิจารณญาณ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E66754">
        <w:rPr>
          <w:rFonts w:ascii="Angsana New" w:hAnsi="Angsana New" w:cs="Angsana New"/>
          <w:bCs/>
          <w:sz w:val="30"/>
          <w:szCs w:val="30"/>
        </w:rPr>
        <w:t>15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เรื่อง รายได้จากสัญญาที่ทำกับลูกค้า (</w:t>
      </w:r>
      <w:r w:rsidRPr="006A28CE">
        <w:rPr>
          <w:rFonts w:ascii="Angsana New" w:hAnsi="Angsana New" w:cs="Angsana New" w:hint="cs"/>
          <w:b/>
          <w:sz w:val="30"/>
          <w:szCs w:val="30"/>
          <w:cs/>
        </w:rPr>
        <w:t>“</w:t>
      </w:r>
      <w:r w:rsidRPr="00E66754">
        <w:rPr>
          <w:rFonts w:ascii="Angsana New" w:hAnsi="Angsana New" w:cs="Angsana New"/>
          <w:bCs/>
          <w:sz w:val="30"/>
          <w:szCs w:val="30"/>
        </w:rPr>
        <w:t>TFRS 15</w:t>
      </w:r>
      <w:r w:rsidRPr="006A28CE">
        <w:rPr>
          <w:rFonts w:ascii="Angsana New" w:hAnsi="Angsana New" w:cs="Angsana New" w:hint="cs"/>
          <w:b/>
          <w:sz w:val="30"/>
          <w:szCs w:val="30"/>
          <w:cs/>
        </w:rPr>
        <w:t>”</w:t>
      </w:r>
      <w:r w:rsidR="006A28CE" w:rsidRPr="006A28CE">
        <w:rPr>
          <w:rFonts w:ascii="Angsana New" w:hAnsi="Angsana New" w:cs="Angsana New" w:hint="cs"/>
          <w:b/>
          <w:sz w:val="30"/>
          <w:szCs w:val="30"/>
          <w:cs/>
        </w:rPr>
        <w:t>)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ที่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ถือปฏิบัติเป็นครั้งแรกแทนมาตรฐานการบัญชี ฉบับที่ </w:t>
      </w:r>
      <w:r w:rsidRPr="00E66754">
        <w:rPr>
          <w:rFonts w:ascii="Angsana New" w:hAnsi="Angsana New" w:cs="Angsana New"/>
          <w:bCs/>
          <w:sz w:val="30"/>
          <w:szCs w:val="30"/>
        </w:rPr>
        <w:t>18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เรื่อง รายได้</w:t>
      </w:r>
      <w:r w:rsidRPr="00E66754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bCs/>
          <w:sz w:val="30"/>
          <w:szCs w:val="30"/>
        </w:rPr>
        <w:t>(“TAS 18”)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มาตรฐานการบัญชี ฉบับที่ </w:t>
      </w:r>
      <w:r w:rsidRPr="00E66754">
        <w:rPr>
          <w:rFonts w:ascii="Angsana New" w:hAnsi="Angsana New" w:cs="Angsana New"/>
          <w:bCs/>
          <w:sz w:val="30"/>
          <w:szCs w:val="30"/>
        </w:rPr>
        <w:t>11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เรื่อง 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สัญญาก่อสร้าง </w:t>
      </w:r>
      <w:r w:rsidRPr="00E66754">
        <w:rPr>
          <w:rFonts w:ascii="Angsana New" w:hAnsi="Angsana New" w:cs="Angsana New"/>
          <w:bCs/>
          <w:sz w:val="30"/>
          <w:szCs w:val="30"/>
        </w:rPr>
        <w:t>(“TAS 11”)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14:paraId="1E143AAA" w14:textId="091B51BF" w:rsidR="002111B2" w:rsidRPr="00E758F5" w:rsidRDefault="002111B2" w:rsidP="00B42490">
      <w:pPr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781BB286" w14:textId="2F61A44D" w:rsidR="002111B2" w:rsidRPr="00E66754" w:rsidRDefault="002111B2" w:rsidP="00B42490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bookmarkStart w:id="1" w:name="_Hlk16260620"/>
      <w:r w:rsidRPr="00E66754">
        <w:rPr>
          <w:rFonts w:ascii="Angsana New" w:hAnsi="Angsana New" w:cs="Angsana New"/>
          <w:b/>
          <w:sz w:val="30"/>
          <w:szCs w:val="30"/>
          <w:cs/>
        </w:rPr>
        <w:t>ตาม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bCs/>
          <w:sz w:val="30"/>
          <w:szCs w:val="30"/>
        </w:rPr>
        <w:t>TFRS 15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 กลุ่มบริษัทรับรู้รายได้เมื่อ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ลูกค้ามีอำนาจ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ควบคุม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ใน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สินค้าหรือบริการ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ด้วยจำนวนเงินที่สะท้อนถึงสิ่งตอบแทนที่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คาดว่าจะมีสิทธิได้รับ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 และมีการใช้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วิจารณญาณ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A376DA" w:rsidRPr="00A376DA">
        <w:rPr>
          <w:rFonts w:ascii="Angsana New" w:hAnsi="Angsana New" w:cs="Angsana New" w:hint="cs"/>
          <w:b/>
          <w:sz w:val="30"/>
          <w:szCs w:val="30"/>
          <w:cs/>
        </w:rPr>
        <w:t>ซึ่ง</w:t>
      </w:r>
      <w:r w:rsidR="00163EBE">
        <w:rPr>
          <w:rFonts w:ascii="Angsana New" w:hAnsi="Angsana New" w:cs="Angsana New" w:hint="cs"/>
          <w:b/>
          <w:sz w:val="30"/>
          <w:szCs w:val="30"/>
          <w:cs/>
        </w:rPr>
        <w:t>กลุ่ม</w:t>
      </w:r>
      <w:r w:rsidR="00A376DA" w:rsidRPr="00A376DA">
        <w:rPr>
          <w:rFonts w:ascii="Angsana New" w:hAnsi="Angsana New" w:cs="Angsana New" w:hint="cs"/>
          <w:b/>
          <w:sz w:val="30"/>
          <w:szCs w:val="30"/>
          <w:cs/>
        </w:rPr>
        <w:t>บริษัทมีจังหวะเวลาของการรับรู้รายได้ส่วนใหญ่มาจากการขายสินค้าและให้บริการ</w:t>
      </w:r>
      <w:r w:rsidR="00A376DA" w:rsidRPr="00A376D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A376DA" w:rsidRPr="00A376DA">
        <w:rPr>
          <w:rFonts w:ascii="Angsana New" w:hAnsi="Angsana New" w:cs="Angsana New" w:hint="cs"/>
          <w:b/>
          <w:sz w:val="30"/>
          <w:szCs w:val="30"/>
          <w:cs/>
        </w:rPr>
        <w:t>โดยเป็นรายได้ที่รับรู้</w:t>
      </w:r>
      <w:r w:rsidR="00A376DA">
        <w:rPr>
          <w:rFonts w:ascii="Angsana New" w:hAnsi="Angsana New" w:cs="Angsana New"/>
          <w:b/>
          <w:sz w:val="30"/>
          <w:szCs w:val="30"/>
        </w:rPr>
        <w:t xml:space="preserve"> </w:t>
      </w:r>
      <w:r w:rsidR="00A376DA" w:rsidRPr="00A376DA">
        <w:rPr>
          <w:rFonts w:ascii="Angsana New" w:hAnsi="Angsana New" w:cs="Angsana New" w:hint="cs"/>
          <w:b/>
          <w:sz w:val="30"/>
          <w:szCs w:val="30"/>
          <w:cs/>
        </w:rPr>
        <w:t>ณ</w:t>
      </w:r>
      <w:r w:rsidR="00A376DA" w:rsidRPr="00A376D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A376DA" w:rsidRPr="00A376DA">
        <w:rPr>
          <w:rFonts w:ascii="Angsana New" w:hAnsi="Angsana New" w:cs="Angsana New" w:hint="cs"/>
          <w:b/>
          <w:sz w:val="30"/>
          <w:szCs w:val="30"/>
          <w:cs/>
        </w:rPr>
        <w:t>เวลาใดเวลาหนึ่ง</w:t>
      </w:r>
      <w:r w:rsidR="00137224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ในขณะที่ </w:t>
      </w:r>
      <w:r w:rsidRPr="00E66754">
        <w:rPr>
          <w:rFonts w:ascii="Angsana New" w:hAnsi="Angsana New" w:cs="Angsana New"/>
          <w:bCs/>
          <w:sz w:val="30"/>
          <w:szCs w:val="30"/>
        </w:rPr>
        <w:t>TAS 18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กลุ่มบริษัทรับรู้รายได้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จากการขายสินค้า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</w:t>
      </w:r>
      <w:r w:rsidR="00B53604">
        <w:rPr>
          <w:rFonts w:ascii="Angsana New" w:hAnsi="Angsana New" w:cs="Angsana New" w:hint="cs"/>
          <w:b/>
          <w:sz w:val="30"/>
          <w:szCs w:val="30"/>
          <w:cs/>
        </w:rPr>
        <w:t>เมื่อมีการให้บริการ</w:t>
      </w:r>
      <w:r w:rsidRPr="00E66754">
        <w:rPr>
          <w:rFonts w:ascii="Angsana New" w:hAnsi="Angsana New" w:cs="Angsana New"/>
          <w:b/>
          <w:sz w:val="30"/>
          <w:szCs w:val="30"/>
          <w:cs/>
        </w:rPr>
        <w:t xml:space="preserve">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 </w:t>
      </w:r>
    </w:p>
    <w:bookmarkEnd w:id="1"/>
    <w:p w14:paraId="552AFBAE" w14:textId="6D062BDB" w:rsidR="0046649D" w:rsidRPr="00E758F5" w:rsidRDefault="0046649D" w:rsidP="00B42490">
      <w:pPr>
        <w:ind w:left="540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20CD751C" w14:textId="1D7F22A7" w:rsidR="0046649D" w:rsidRPr="00E66754" w:rsidRDefault="0046649D" w:rsidP="00B42490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E66754">
        <w:rPr>
          <w:rFonts w:ascii="Angsana New" w:hAnsi="Angsana New" w:cs="Angsana New" w:hint="cs"/>
          <w:b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และปรับปรุง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E66754">
        <w:rPr>
          <w:rFonts w:ascii="Angsana New" w:hAnsi="Angsana New" w:cs="Angsana New"/>
          <w:b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มาตรฐานการรายงานทางการเงิน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>ที่ออก</w:t>
      </w:r>
      <w:r w:rsidRPr="00E66754">
        <w:rPr>
          <w:rFonts w:ascii="Angsana New" w:hAnsi="Angsana New" w:cs="Angsana New"/>
          <w:b/>
          <w:sz w:val="30"/>
          <w:szCs w:val="30"/>
          <w:cs/>
        </w:rPr>
        <w:t>และปรับปรุง</w:t>
      </w:r>
      <w:r w:rsidRPr="00E66754">
        <w:rPr>
          <w:rFonts w:ascii="Angsana New" w:hAnsi="Angsana New" w:cs="Angsana New" w:hint="cs"/>
          <w:b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="00D06205">
        <w:rPr>
          <w:rFonts w:ascii="Angsana New" w:hAnsi="Angsana New" w:cs="Angsana New"/>
          <w:bCs/>
          <w:sz w:val="30"/>
          <w:szCs w:val="30"/>
        </w:rPr>
        <w:t>15</w:t>
      </w:r>
    </w:p>
    <w:p w14:paraId="29F98A5B" w14:textId="77777777" w:rsidR="0008230D" w:rsidRPr="00E758F5" w:rsidRDefault="0008230D" w:rsidP="000823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28780FEE" w14:textId="646C4E02" w:rsidR="00154B96" w:rsidRPr="00E66754" w:rsidRDefault="00154B96" w:rsidP="00EE60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107D9C8" w14:textId="77777777" w:rsidR="00BF1BD5" w:rsidRPr="00E758F5" w:rsidRDefault="00BF1BD5" w:rsidP="00154B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278BDE5B" w14:textId="6AAAE99B" w:rsidR="0051689E" w:rsidRPr="00E66754" w:rsidRDefault="0051689E" w:rsidP="0051689E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E66754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รายการที่สำคัญกับบุคคลหรือกิจการที่เกี่ยวข้องกันสำหรับงวดสามเดือน</w:t>
      </w:r>
      <w:r w:rsidRPr="00E66754">
        <w:rPr>
          <w:rFonts w:ascii="Angsana New" w:hAnsi="Angsana New" w:hint="cs"/>
          <w:b/>
          <w:sz w:val="30"/>
          <w:szCs w:val="30"/>
          <w:cs/>
          <w:lang w:bidi="th-TH"/>
        </w:rPr>
        <w:t>และหกเดือน</w:t>
      </w:r>
      <w:r w:rsidRPr="00E66754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E66754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E66754">
        <w:rPr>
          <w:rFonts w:ascii="Angsana New" w:hAnsi="Angsana New"/>
          <w:bCs/>
          <w:sz w:val="30"/>
          <w:szCs w:val="30"/>
          <w:lang w:val="en-US" w:bidi="th-TH"/>
        </w:rPr>
        <w:t>30</w:t>
      </w:r>
      <w:r w:rsidRPr="00E66754">
        <w:rPr>
          <w:rFonts w:ascii="Angsana New" w:hAnsi="Angsana New"/>
          <w:b/>
          <w:sz w:val="30"/>
          <w:szCs w:val="30"/>
          <w:cs/>
          <w:lang w:bidi="th-TH"/>
        </w:rPr>
        <w:t xml:space="preserve"> </w:t>
      </w:r>
      <w:r w:rsidRPr="00E66754">
        <w:rPr>
          <w:rFonts w:ascii="Angsana New" w:hAnsi="Angsana New" w:hint="cs"/>
          <w:b/>
          <w:sz w:val="30"/>
          <w:szCs w:val="30"/>
          <w:cs/>
          <w:lang w:bidi="th-TH"/>
        </w:rPr>
        <w:t>มิถุนายน</w:t>
      </w:r>
      <w:r w:rsidRPr="00E66754">
        <w:rPr>
          <w:rFonts w:ascii="Angsana New" w:hAnsi="Angsana New"/>
          <w:b/>
          <w:sz w:val="30"/>
          <w:szCs w:val="30"/>
          <w:lang w:bidi="th-TH"/>
        </w:rPr>
        <w:br/>
      </w:r>
      <w:r w:rsidRPr="00E66754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3BDDFFFB" w14:textId="77777777" w:rsidR="0051689E" w:rsidRPr="002604A9" w:rsidRDefault="0051689E" w:rsidP="0051689E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14"/>
          <w:szCs w:val="14"/>
          <w:rtl/>
          <w:cs/>
        </w:rPr>
      </w:pPr>
    </w:p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5"/>
        <w:gridCol w:w="276"/>
        <w:gridCol w:w="6"/>
        <w:gridCol w:w="1155"/>
        <w:gridCol w:w="6"/>
        <w:gridCol w:w="274"/>
        <w:gridCol w:w="1083"/>
        <w:gridCol w:w="268"/>
        <w:gridCol w:w="1155"/>
      </w:tblGrid>
      <w:tr w:rsidR="0051689E" w:rsidRPr="00E66754" w14:paraId="3FD16189" w14:textId="77777777" w:rsidTr="00C064DE">
        <w:trPr>
          <w:tblHeader/>
        </w:trPr>
        <w:tc>
          <w:tcPr>
            <w:tcW w:w="2090" w:type="pct"/>
          </w:tcPr>
          <w:p w14:paraId="4EB21F7E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226F006A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176F9B9B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2FB14C85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89E" w:rsidRPr="00E66754" w14:paraId="5FE54A8C" w14:textId="77777777" w:rsidTr="00C064DE">
        <w:trPr>
          <w:tblHeader/>
        </w:trPr>
        <w:tc>
          <w:tcPr>
            <w:tcW w:w="2090" w:type="pct"/>
          </w:tcPr>
          <w:p w14:paraId="5E9788BA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9" w:type="pct"/>
          </w:tcPr>
          <w:p w14:paraId="76653E1B" w14:textId="70A27C89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</w:tcPr>
          <w:p w14:paraId="250C7949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6A95B983" w14:textId="5581978E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14:paraId="0CFAC82F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DE74A4" w14:textId="02D12EAD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702D6894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911EE07" w14:textId="28B5FB1E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51689E" w:rsidRPr="00E66754" w14:paraId="11A80955" w14:textId="77777777" w:rsidTr="00C064DE">
        <w:trPr>
          <w:tblHeader/>
        </w:trPr>
        <w:tc>
          <w:tcPr>
            <w:tcW w:w="2090" w:type="pct"/>
          </w:tcPr>
          <w:p w14:paraId="7A69CC0D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0" w:type="pct"/>
            <w:gridSpan w:val="9"/>
          </w:tcPr>
          <w:p w14:paraId="47C5FDD7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89E" w:rsidRPr="00E66754" w14:paraId="49FA8825" w14:textId="77777777" w:rsidTr="00C064DE">
        <w:tc>
          <w:tcPr>
            <w:tcW w:w="2090" w:type="pct"/>
          </w:tcPr>
          <w:p w14:paraId="767ACEC1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605AA9E3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1345956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2053F2FD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F9D96F8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B597BC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08AF9DD" w14:textId="77777777" w:rsidR="0051689E" w:rsidRPr="00E66754" w:rsidRDefault="0051689E" w:rsidP="00EE60A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5EA062C8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711C" w:rsidRPr="00E66754" w14:paraId="7D57721C" w14:textId="77777777" w:rsidTr="00C064DE">
        <w:tc>
          <w:tcPr>
            <w:tcW w:w="2090" w:type="pct"/>
          </w:tcPr>
          <w:p w14:paraId="2B45C617" w14:textId="77777777" w:rsidR="007A711C" w:rsidRPr="00E66754" w:rsidRDefault="007A711C" w:rsidP="007A711C">
            <w:pPr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29" w:type="pct"/>
          </w:tcPr>
          <w:p w14:paraId="2ECD213F" w14:textId="63332702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E812CE8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0CA46A8B" w14:textId="44C73AF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A981B0F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852C9A4" w14:textId="4E4372E2" w:rsidR="007A711C" w:rsidRPr="00E66754" w:rsidRDefault="00115611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10,849</w:t>
            </w:r>
          </w:p>
        </w:tc>
        <w:tc>
          <w:tcPr>
            <w:tcW w:w="145" w:type="pct"/>
          </w:tcPr>
          <w:p w14:paraId="7B0E8572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72263B1" w14:textId="53A8E421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8,811</w:t>
            </w:r>
          </w:p>
        </w:tc>
      </w:tr>
      <w:tr w:rsidR="007A711C" w:rsidRPr="00E66754" w14:paraId="2B915F20" w14:textId="77777777" w:rsidTr="00C064DE">
        <w:tc>
          <w:tcPr>
            <w:tcW w:w="2090" w:type="pct"/>
          </w:tcPr>
          <w:p w14:paraId="1EC1A345" w14:textId="77777777" w:rsidR="007A711C" w:rsidRPr="00E66754" w:rsidRDefault="007A711C" w:rsidP="007A711C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9" w:type="pct"/>
          </w:tcPr>
          <w:p w14:paraId="05A154BA" w14:textId="3C6C5876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93C2210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32F38605" w14:textId="3F272764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3694F39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A111CA4" w14:textId="0C9B2DA2" w:rsidR="007A711C" w:rsidRPr="00E66754" w:rsidRDefault="00115611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849EBD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3CA865D" w14:textId="13075EEC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273</w:t>
            </w:r>
          </w:p>
        </w:tc>
      </w:tr>
      <w:tr w:rsidR="007A711C" w:rsidRPr="00E66754" w14:paraId="42333482" w14:textId="77777777" w:rsidTr="00C064DE">
        <w:tc>
          <w:tcPr>
            <w:tcW w:w="2090" w:type="pct"/>
          </w:tcPr>
          <w:p w14:paraId="02FB1117" w14:textId="2750680B" w:rsidR="007A711C" w:rsidRPr="00E66754" w:rsidRDefault="00DE0FE8" w:rsidP="007A711C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="007A711C"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9" w:type="pct"/>
          </w:tcPr>
          <w:p w14:paraId="74CB5740" w14:textId="238A6D74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7DF1F6C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05C555AB" w14:textId="2EB2E6D1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E743604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B4940CC" w14:textId="0FDD0CF1" w:rsidR="007A711C" w:rsidRPr="00E66754" w:rsidRDefault="00115611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45" w:type="pct"/>
          </w:tcPr>
          <w:p w14:paraId="5447AA00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5C519E4F" w14:textId="1FD2D4B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</w:tr>
      <w:tr w:rsidR="007A711C" w:rsidRPr="00E66754" w14:paraId="77EBA9C1" w14:textId="77777777" w:rsidTr="00C064DE">
        <w:tc>
          <w:tcPr>
            <w:tcW w:w="2090" w:type="pct"/>
          </w:tcPr>
          <w:p w14:paraId="4A2799E5" w14:textId="77777777" w:rsidR="007A711C" w:rsidRPr="00E66754" w:rsidRDefault="007A711C" w:rsidP="007A711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29" w:type="pct"/>
          </w:tcPr>
          <w:p w14:paraId="6C47C247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7F500B3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2D28A3E0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23A1D8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1048A4C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63A739A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B71CDAA" w14:textId="77777777" w:rsidR="007A711C" w:rsidRPr="00E66754" w:rsidRDefault="007A711C" w:rsidP="007A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15611" w:rsidRPr="00E66754" w14:paraId="70736651" w14:textId="77777777" w:rsidTr="00C064DE">
        <w:tc>
          <w:tcPr>
            <w:tcW w:w="2090" w:type="pct"/>
          </w:tcPr>
          <w:p w14:paraId="2D944DE2" w14:textId="77777777" w:rsidR="00115611" w:rsidRPr="00E66754" w:rsidRDefault="00115611" w:rsidP="0011561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14:paraId="2D7C9777" w14:textId="77777777" w:rsidR="00115611" w:rsidRPr="00E66754" w:rsidRDefault="00115611" w:rsidP="00115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FCB8B32" w14:textId="77777777" w:rsidR="00115611" w:rsidRPr="00E66754" w:rsidRDefault="00115611" w:rsidP="00115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3"/>
          </w:tcPr>
          <w:p w14:paraId="5EA7C445" w14:textId="77777777" w:rsidR="00115611" w:rsidRPr="00E66754" w:rsidRDefault="00115611" w:rsidP="00115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521735D" w14:textId="77777777" w:rsidR="00115611" w:rsidRPr="00E66754" w:rsidRDefault="00115611" w:rsidP="00115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F53B0FE" w14:textId="77777777" w:rsidR="00115611" w:rsidRPr="00E66754" w:rsidRDefault="00115611" w:rsidP="00115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8B9E3ED" w14:textId="77777777" w:rsidR="00115611" w:rsidRPr="00E66754" w:rsidRDefault="00115611" w:rsidP="00115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E69EB43" w14:textId="77777777" w:rsidR="00115611" w:rsidRPr="00E66754" w:rsidRDefault="00115611" w:rsidP="00115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852EA" w:rsidRPr="00E66754" w14:paraId="0680BA08" w14:textId="77777777" w:rsidTr="00C064DE">
        <w:tc>
          <w:tcPr>
            <w:tcW w:w="2090" w:type="pct"/>
          </w:tcPr>
          <w:p w14:paraId="162930BB" w14:textId="77777777" w:rsidR="00E852EA" w:rsidRPr="00E66754" w:rsidRDefault="00E852EA" w:rsidP="00E852EA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14:paraId="453F40C9" w14:textId="1359035C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  <w:tc>
          <w:tcPr>
            <w:tcW w:w="152" w:type="pct"/>
            <w:gridSpan w:val="2"/>
          </w:tcPr>
          <w:p w14:paraId="26A54A78" w14:textId="77777777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E26A334" w14:textId="69DFCDF0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</w:t>
            </w:r>
          </w:p>
        </w:tc>
        <w:tc>
          <w:tcPr>
            <w:tcW w:w="151" w:type="pct"/>
            <w:gridSpan w:val="2"/>
          </w:tcPr>
          <w:p w14:paraId="1B4FD1EB" w14:textId="77777777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034D78C" w14:textId="1333A6DD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  <w:tc>
          <w:tcPr>
            <w:tcW w:w="145" w:type="pct"/>
          </w:tcPr>
          <w:p w14:paraId="663DF205" w14:textId="77777777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17A93B0" w14:textId="421049E6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</w:t>
            </w:r>
          </w:p>
        </w:tc>
      </w:tr>
      <w:tr w:rsidR="00E852EA" w:rsidRPr="00E66754" w14:paraId="1817DDB6" w14:textId="77777777" w:rsidTr="00C064DE">
        <w:tc>
          <w:tcPr>
            <w:tcW w:w="2090" w:type="pct"/>
          </w:tcPr>
          <w:p w14:paraId="136D7863" w14:textId="77777777" w:rsidR="00E852EA" w:rsidRPr="00E66754" w:rsidRDefault="00E852EA" w:rsidP="00E852EA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14:paraId="69B01945" w14:textId="5E93547F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52" w:type="pct"/>
            <w:gridSpan w:val="2"/>
          </w:tcPr>
          <w:p w14:paraId="23C66BD2" w14:textId="77777777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E232584" w14:textId="2A33A833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1" w:type="pct"/>
            <w:gridSpan w:val="2"/>
          </w:tcPr>
          <w:p w14:paraId="756304B4" w14:textId="77777777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2B85FBA" w14:textId="586E9C4F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5" w:type="pct"/>
          </w:tcPr>
          <w:p w14:paraId="263D69F8" w14:textId="77777777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D170B43" w14:textId="5CB8D598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852EA" w:rsidRPr="00E66754" w14:paraId="57B9F22B" w14:textId="77777777" w:rsidTr="00C064DE">
        <w:tc>
          <w:tcPr>
            <w:tcW w:w="2090" w:type="pct"/>
          </w:tcPr>
          <w:p w14:paraId="66A156D2" w14:textId="77777777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68CAFF9" w14:textId="5354B862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52" w:type="pct"/>
            <w:gridSpan w:val="2"/>
          </w:tcPr>
          <w:p w14:paraId="6E47BCB2" w14:textId="77777777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11EDF51" w14:textId="65576E86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1,068</w:t>
            </w:r>
          </w:p>
        </w:tc>
        <w:tc>
          <w:tcPr>
            <w:tcW w:w="151" w:type="pct"/>
            <w:gridSpan w:val="2"/>
          </w:tcPr>
          <w:p w14:paraId="2869FA92" w14:textId="77777777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4BE8C35" w14:textId="1D45DD61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5" w:type="pct"/>
          </w:tcPr>
          <w:p w14:paraId="1D158694" w14:textId="77777777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5DD88D84" w14:textId="72267E80" w:rsidR="00E852EA" w:rsidRPr="00E66754" w:rsidRDefault="00E852EA" w:rsidP="00E85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1,068</w:t>
            </w:r>
          </w:p>
        </w:tc>
      </w:tr>
    </w:tbl>
    <w:p w14:paraId="138C4712" w14:textId="77777777" w:rsidR="0051689E" w:rsidRPr="00E66754" w:rsidRDefault="0051689E" w:rsidP="0051689E">
      <w:pPr>
        <w:pStyle w:val="block"/>
        <w:spacing w:after="0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544948A" w14:textId="50306D58" w:rsidR="0051689E" w:rsidRPr="00E66754" w:rsidRDefault="0051689E"/>
    <w:tbl>
      <w:tblPr>
        <w:tblW w:w="92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65"/>
        <w:gridCol w:w="276"/>
        <w:gridCol w:w="6"/>
        <w:gridCol w:w="1155"/>
        <w:gridCol w:w="7"/>
        <w:gridCol w:w="278"/>
        <w:gridCol w:w="1083"/>
        <w:gridCol w:w="268"/>
        <w:gridCol w:w="1146"/>
      </w:tblGrid>
      <w:tr w:rsidR="0051689E" w:rsidRPr="00E66754" w14:paraId="2F7F8643" w14:textId="77777777" w:rsidTr="00AE3284">
        <w:tc>
          <w:tcPr>
            <w:tcW w:w="2092" w:type="pct"/>
          </w:tcPr>
          <w:p w14:paraId="078F4327" w14:textId="76181758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1E0FD8D5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60FE168E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0EB421C0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89E" w:rsidRPr="00E66754" w14:paraId="31486CBC" w14:textId="77777777" w:rsidTr="00AE3284">
        <w:tc>
          <w:tcPr>
            <w:tcW w:w="2092" w:type="pct"/>
          </w:tcPr>
          <w:p w14:paraId="4A4E8511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9" w:type="pct"/>
          </w:tcPr>
          <w:p w14:paraId="4153B704" w14:textId="2D9B02C1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9" w:type="pct"/>
          </w:tcPr>
          <w:p w14:paraId="43A0E620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EA93305" w14:textId="6951E1BF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50" w:type="pct"/>
          </w:tcPr>
          <w:p w14:paraId="0C16EEAF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6CF54F6" w14:textId="085EE094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14:paraId="3AFB53B5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6C727A3" w14:textId="6413C18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51689E" w:rsidRPr="00E66754" w14:paraId="2512277B" w14:textId="77777777" w:rsidTr="00AE3284">
        <w:tc>
          <w:tcPr>
            <w:tcW w:w="2092" w:type="pct"/>
          </w:tcPr>
          <w:p w14:paraId="42803DF1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8" w:type="pct"/>
            <w:gridSpan w:val="9"/>
          </w:tcPr>
          <w:p w14:paraId="4CD511A1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89E" w:rsidRPr="00E66754" w14:paraId="3AA901A5" w14:textId="77777777" w:rsidTr="00AE3284">
        <w:tc>
          <w:tcPr>
            <w:tcW w:w="2092" w:type="pct"/>
          </w:tcPr>
          <w:p w14:paraId="448152EE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3057459C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F1640A6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33BAE504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3F09396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5A9FC2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AFAD25" w14:textId="77777777" w:rsidR="0051689E" w:rsidRPr="00E66754" w:rsidRDefault="0051689E" w:rsidP="00EE60A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8922BDA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3012" w:rsidRPr="00E66754" w14:paraId="6F26594F" w14:textId="77777777" w:rsidTr="00AE3284">
        <w:tc>
          <w:tcPr>
            <w:tcW w:w="2092" w:type="pct"/>
          </w:tcPr>
          <w:p w14:paraId="00B0DA4E" w14:textId="77777777" w:rsidR="00C23012" w:rsidRPr="00E66754" w:rsidRDefault="00C23012" w:rsidP="00C23012">
            <w:pPr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29" w:type="pct"/>
          </w:tcPr>
          <w:p w14:paraId="1BB3A121" w14:textId="009738E6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5392AB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D283E2E" w14:textId="438559F6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BE63364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4E6483" w14:textId="2FA896BB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20,349</w:t>
            </w:r>
          </w:p>
        </w:tc>
        <w:tc>
          <w:tcPr>
            <w:tcW w:w="145" w:type="pct"/>
          </w:tcPr>
          <w:p w14:paraId="3F72BF9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02DFBEC" w14:textId="5452C96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17,871</w:t>
            </w:r>
          </w:p>
        </w:tc>
      </w:tr>
      <w:tr w:rsidR="00C23012" w:rsidRPr="00E66754" w14:paraId="40B4691F" w14:textId="77777777" w:rsidTr="00AE3284">
        <w:tc>
          <w:tcPr>
            <w:tcW w:w="2092" w:type="pct"/>
          </w:tcPr>
          <w:p w14:paraId="2D3D1DF7" w14:textId="77777777" w:rsidR="00C23012" w:rsidRPr="00E66754" w:rsidRDefault="00C23012" w:rsidP="00C23012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9" w:type="pct"/>
          </w:tcPr>
          <w:p w14:paraId="1CB366B9" w14:textId="446E76AB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9788074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EE4B34B" w14:textId="3AE41CDB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6BEECDB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9178A2" w14:textId="71AB44F8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CDA80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4B50CAF" w14:textId="7375362D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</w:tr>
      <w:tr w:rsidR="00C23012" w:rsidRPr="00E66754" w14:paraId="1DE733E8" w14:textId="77777777" w:rsidTr="00AE3284">
        <w:tc>
          <w:tcPr>
            <w:tcW w:w="2092" w:type="pct"/>
          </w:tcPr>
          <w:p w14:paraId="6431920B" w14:textId="3853F455" w:rsidR="00C23012" w:rsidRPr="00E66754" w:rsidRDefault="00DE0FE8" w:rsidP="00C23012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="00C23012"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9" w:type="pct"/>
          </w:tcPr>
          <w:p w14:paraId="5CBC8A49" w14:textId="5CCB50EB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811E7A3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71F03F3D" w14:textId="4D6DA39F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8B6FE0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F3AFCC7" w14:textId="3E51ED39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486</w:t>
            </w:r>
          </w:p>
        </w:tc>
        <w:tc>
          <w:tcPr>
            <w:tcW w:w="145" w:type="pct"/>
          </w:tcPr>
          <w:p w14:paraId="6500094D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D71B2DA" w14:textId="5A4D549F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</w:tr>
      <w:tr w:rsidR="008B2AAF" w:rsidRPr="00E66754" w14:paraId="2B7C9DA0" w14:textId="77777777" w:rsidTr="00AE3284">
        <w:tc>
          <w:tcPr>
            <w:tcW w:w="2092" w:type="pct"/>
          </w:tcPr>
          <w:p w14:paraId="78AA3D6D" w14:textId="77777777" w:rsidR="008B2AAF" w:rsidRPr="00E66754" w:rsidRDefault="008B2AAF" w:rsidP="00C23012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36038625" w14:textId="77777777" w:rsidR="008B2AAF" w:rsidRPr="00E66754" w:rsidRDefault="008B2AAF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03E038C" w14:textId="77777777" w:rsidR="008B2AAF" w:rsidRPr="00E66754" w:rsidRDefault="008B2AAF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61ADDFD" w14:textId="77777777" w:rsidR="008B2AAF" w:rsidRPr="00E66754" w:rsidRDefault="008B2AAF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FC2FB5D" w14:textId="77777777" w:rsidR="008B2AAF" w:rsidRPr="00E66754" w:rsidRDefault="008B2AAF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32116D" w14:textId="77777777" w:rsidR="008B2AAF" w:rsidRPr="00E66754" w:rsidRDefault="008B2AAF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35923" w14:textId="77777777" w:rsidR="008B2AAF" w:rsidRPr="00E66754" w:rsidRDefault="008B2AAF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C0F8C0C" w14:textId="77777777" w:rsidR="008B2AAF" w:rsidRPr="00E66754" w:rsidRDefault="008B2AAF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3012" w:rsidRPr="00E66754" w14:paraId="1F15B43D" w14:textId="77777777" w:rsidTr="00AE3284">
        <w:tc>
          <w:tcPr>
            <w:tcW w:w="2092" w:type="pct"/>
          </w:tcPr>
          <w:p w14:paraId="3E8D77C4" w14:textId="77777777" w:rsidR="00C23012" w:rsidRPr="00E66754" w:rsidRDefault="00C23012" w:rsidP="00C230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14:paraId="543881C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D6A40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435E7A8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A8E6CED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4F56D34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66B4B1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D2BA996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3012" w:rsidRPr="00E66754" w14:paraId="1EC8FAEE" w14:textId="77777777" w:rsidTr="00AE3284">
        <w:tc>
          <w:tcPr>
            <w:tcW w:w="2092" w:type="pct"/>
          </w:tcPr>
          <w:p w14:paraId="1EB04C59" w14:textId="77777777" w:rsidR="00C23012" w:rsidRPr="00E66754" w:rsidRDefault="00C23012" w:rsidP="00C2301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629" w:type="pct"/>
          </w:tcPr>
          <w:p w14:paraId="6C6DB10B" w14:textId="39FD3200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72DF479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49089B00" w14:textId="6AFBEEE0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453</w:t>
            </w:r>
          </w:p>
        </w:tc>
        <w:tc>
          <w:tcPr>
            <w:tcW w:w="150" w:type="pct"/>
          </w:tcPr>
          <w:p w14:paraId="6A2F2F0E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2D270B" w14:textId="68067A19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23FAD9B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FF400A2" w14:textId="038E7840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5E5CD37E" w14:textId="77777777" w:rsidTr="00AE3284">
        <w:tc>
          <w:tcPr>
            <w:tcW w:w="2092" w:type="pct"/>
          </w:tcPr>
          <w:p w14:paraId="1F4F3928" w14:textId="77777777" w:rsidR="00C23012" w:rsidRPr="00E66754" w:rsidRDefault="00C23012" w:rsidP="00C230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3D506BF4" w14:textId="34D4DF09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14A40DD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8A7343B" w14:textId="6FF305BE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18,563</w:t>
            </w:r>
          </w:p>
        </w:tc>
        <w:tc>
          <w:tcPr>
            <w:tcW w:w="150" w:type="pct"/>
          </w:tcPr>
          <w:p w14:paraId="318B7C06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F21BBAF" w14:textId="5B86FB7B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2A09AE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3C241A2" w14:textId="404D86CA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18,563</w:t>
            </w:r>
          </w:p>
        </w:tc>
      </w:tr>
      <w:tr w:rsidR="00C23012" w:rsidRPr="00E66754" w14:paraId="6B47A2E8" w14:textId="77777777" w:rsidTr="00AE3284">
        <w:tc>
          <w:tcPr>
            <w:tcW w:w="2092" w:type="pct"/>
          </w:tcPr>
          <w:p w14:paraId="2A2A7B57" w14:textId="77777777" w:rsidR="00C23012" w:rsidRPr="00E66754" w:rsidRDefault="00C23012" w:rsidP="00C230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9" w:type="pct"/>
          </w:tcPr>
          <w:p w14:paraId="3ACA8808" w14:textId="0ED10A83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6D1631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9D23395" w14:textId="28FBEE84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50" w:type="pct"/>
          </w:tcPr>
          <w:p w14:paraId="00119BA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E8CCB7A" w14:textId="646A74D3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66EC8D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98DAD8C" w14:textId="12653E0C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21ADC278" w14:textId="77777777" w:rsidTr="00AE3284">
        <w:tc>
          <w:tcPr>
            <w:tcW w:w="2092" w:type="pct"/>
          </w:tcPr>
          <w:p w14:paraId="36419053" w14:textId="77777777" w:rsidR="00C23012" w:rsidRPr="00E66754" w:rsidRDefault="00C23012" w:rsidP="00C230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9" w:type="pct"/>
          </w:tcPr>
          <w:p w14:paraId="0C4A8551" w14:textId="048CFE30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1E91AA4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6AFD17C" w14:textId="0AA0CD3E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155,933</w:t>
            </w:r>
          </w:p>
        </w:tc>
        <w:tc>
          <w:tcPr>
            <w:tcW w:w="150" w:type="pct"/>
          </w:tcPr>
          <w:p w14:paraId="2204359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689073A" w14:textId="6310A601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1E6EAF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2D1476C" w14:textId="09A2A801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20407061" w14:textId="77777777" w:rsidTr="00AE3284">
        <w:tc>
          <w:tcPr>
            <w:tcW w:w="2092" w:type="pct"/>
          </w:tcPr>
          <w:p w14:paraId="220A2CF8" w14:textId="77777777" w:rsidR="00C23012" w:rsidRPr="00E66754" w:rsidRDefault="00C23012" w:rsidP="00C2301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14:paraId="7B6BE27C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4DC985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</w:tcPr>
          <w:p w14:paraId="4DCC6392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514B38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638139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0536D2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B8E618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944B6" w:rsidRPr="00E66754" w14:paraId="59ECA405" w14:textId="77777777" w:rsidTr="00AE3284">
        <w:tc>
          <w:tcPr>
            <w:tcW w:w="2092" w:type="pct"/>
          </w:tcPr>
          <w:p w14:paraId="63240849" w14:textId="77777777" w:rsidR="003944B6" w:rsidRPr="00E66754" w:rsidRDefault="003944B6" w:rsidP="003944B6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14:paraId="785ECA8F" w14:textId="0E5A2216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2,430</w:t>
            </w:r>
          </w:p>
        </w:tc>
        <w:tc>
          <w:tcPr>
            <w:tcW w:w="152" w:type="pct"/>
            <w:gridSpan w:val="2"/>
          </w:tcPr>
          <w:p w14:paraId="678DBB52" w14:textId="77777777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</w:tcPr>
          <w:p w14:paraId="43581DDE" w14:textId="1344B55B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50" w:type="pct"/>
          </w:tcPr>
          <w:p w14:paraId="267EA8C3" w14:textId="77777777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41D15E2" w14:textId="0D088EC6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2,430</w:t>
            </w:r>
          </w:p>
        </w:tc>
        <w:tc>
          <w:tcPr>
            <w:tcW w:w="145" w:type="pct"/>
          </w:tcPr>
          <w:p w14:paraId="4ADD5F29" w14:textId="77777777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9987C7E" w14:textId="5466B3F1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</w:tr>
      <w:tr w:rsidR="003944B6" w:rsidRPr="00E66754" w14:paraId="6637EECB" w14:textId="77777777" w:rsidTr="00AE3284">
        <w:tc>
          <w:tcPr>
            <w:tcW w:w="2092" w:type="pct"/>
          </w:tcPr>
          <w:p w14:paraId="665D4123" w14:textId="77777777" w:rsidR="003944B6" w:rsidRPr="00E66754" w:rsidRDefault="003944B6" w:rsidP="003944B6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14:paraId="2298B615" w14:textId="73449969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52" w:type="pct"/>
            <w:gridSpan w:val="2"/>
          </w:tcPr>
          <w:p w14:paraId="578DF95A" w14:textId="77777777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</w:tcPr>
          <w:p w14:paraId="7CA3D499" w14:textId="4406FC00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341FE8CB" w14:textId="77777777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7328D49" w14:textId="00F9867C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796305AE" w14:textId="77777777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6DDCE15" w14:textId="6408979F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944B6" w:rsidRPr="00E66754" w14:paraId="147CC8F6" w14:textId="77777777" w:rsidTr="00AE3284">
        <w:tc>
          <w:tcPr>
            <w:tcW w:w="2092" w:type="pct"/>
          </w:tcPr>
          <w:p w14:paraId="0AD0C28F" w14:textId="77777777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5C48F24" w14:textId="298F2D77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2,463</w:t>
            </w:r>
          </w:p>
        </w:tc>
        <w:tc>
          <w:tcPr>
            <w:tcW w:w="152" w:type="pct"/>
            <w:gridSpan w:val="2"/>
          </w:tcPr>
          <w:p w14:paraId="60B40B7A" w14:textId="77777777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293862" w14:textId="2A1BCD53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50" w:type="pct"/>
          </w:tcPr>
          <w:p w14:paraId="26650B7A" w14:textId="77777777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D76152D" w14:textId="7F11124C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2,463</w:t>
            </w:r>
          </w:p>
        </w:tc>
        <w:tc>
          <w:tcPr>
            <w:tcW w:w="145" w:type="pct"/>
          </w:tcPr>
          <w:p w14:paraId="06170843" w14:textId="77777777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CA4AC8F" w14:textId="7458A4E0" w:rsidR="003944B6" w:rsidRPr="00E66754" w:rsidRDefault="003944B6" w:rsidP="00394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</w:t>
            </w:r>
          </w:p>
        </w:tc>
      </w:tr>
    </w:tbl>
    <w:p w14:paraId="12364522" w14:textId="77777777" w:rsidR="0051689E" w:rsidRPr="00E66754" w:rsidRDefault="0051689E" w:rsidP="0051689E">
      <w:pPr>
        <w:pStyle w:val="block"/>
        <w:spacing w:after="0"/>
        <w:ind w:left="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4DEE93DB" w14:textId="77777777" w:rsidR="00115611" w:rsidRPr="00E66754" w:rsidRDefault="00115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E66754">
        <w:rPr>
          <w:rFonts w:ascii="Angsana New" w:hAnsi="Angsana New"/>
          <w:sz w:val="30"/>
          <w:szCs w:val="30"/>
          <w:cs/>
        </w:rPr>
        <w:br w:type="page"/>
      </w:r>
    </w:p>
    <w:p w14:paraId="0964CEF7" w14:textId="4DA1A974" w:rsidR="00476CDB" w:rsidRPr="00E66754" w:rsidRDefault="00536D61" w:rsidP="0051689E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66754">
        <w:rPr>
          <w:rFonts w:ascii="Angsana New" w:hAnsi="Angsana New"/>
          <w:sz w:val="30"/>
          <w:szCs w:val="30"/>
          <w:cs/>
          <w:lang w:val="en-US" w:bidi="th-TH"/>
        </w:rPr>
        <w:lastRenderedPageBreak/>
        <w:t xml:space="preserve">ยอดคงเหลือกับกิจการที่เกี่ยวข้องกัน ณ วันที่ </w:t>
      </w:r>
      <w:r w:rsidR="00CB527A" w:rsidRPr="00E66754">
        <w:rPr>
          <w:rFonts w:ascii="Angsana New" w:hAnsi="Angsana New"/>
          <w:sz w:val="30"/>
          <w:szCs w:val="30"/>
          <w:cs/>
          <w:lang w:val="en-US" w:bidi="th-TH"/>
        </w:rPr>
        <w:t>3</w:t>
      </w:r>
      <w:r w:rsidR="0051689E" w:rsidRPr="00E66754"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51689E" w:rsidRPr="00E66754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DE4575" w:rsidRPr="00E66754">
        <w:rPr>
          <w:rFonts w:ascii="Angsana New" w:hAnsi="Angsana New"/>
          <w:sz w:val="30"/>
          <w:szCs w:val="30"/>
          <w:cs/>
          <w:lang w:val="en-US" w:bidi="th-TH"/>
        </w:rPr>
        <w:t>256</w:t>
      </w:r>
      <w:r w:rsidR="00FD41EE" w:rsidRPr="00E66754">
        <w:rPr>
          <w:rFonts w:ascii="Angsana New" w:hAnsi="Angsana New" w:hint="cs"/>
          <w:sz w:val="30"/>
          <w:szCs w:val="30"/>
          <w:cs/>
          <w:lang w:val="en-US" w:bidi="th-TH"/>
        </w:rPr>
        <w:t>2</w:t>
      </w:r>
      <w:r w:rsidR="00DE4575"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และ</w:t>
      </w:r>
      <w:r w:rsidR="00DE4575" w:rsidRPr="00E667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CB527A" w:rsidRPr="00E66754">
        <w:rPr>
          <w:rFonts w:ascii="Angsana New" w:hAnsi="Angsana New"/>
          <w:sz w:val="30"/>
          <w:szCs w:val="30"/>
          <w:cs/>
          <w:lang w:val="en-US" w:bidi="th-TH"/>
        </w:rPr>
        <w:t>31</w:t>
      </w:r>
      <w:r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ธันวาคม </w:t>
      </w:r>
      <w:r w:rsidR="00DE4575" w:rsidRPr="00E66754">
        <w:rPr>
          <w:rFonts w:ascii="Angsana New" w:hAnsi="Angsana New"/>
          <w:sz w:val="30"/>
          <w:szCs w:val="30"/>
          <w:cs/>
          <w:lang w:val="en-US" w:bidi="th-TH"/>
        </w:rPr>
        <w:t>25</w:t>
      </w:r>
      <w:r w:rsidR="00DE4575" w:rsidRPr="00E66754">
        <w:rPr>
          <w:rFonts w:ascii="Angsana New" w:hAnsi="Angsana New"/>
          <w:sz w:val="30"/>
          <w:szCs w:val="30"/>
          <w:lang w:val="en-US" w:bidi="th-TH"/>
        </w:rPr>
        <w:t>6</w:t>
      </w:r>
      <w:r w:rsidR="00FD41EE" w:rsidRPr="00E66754">
        <w:rPr>
          <w:rFonts w:ascii="Angsana New" w:hAnsi="Angsana New" w:hint="cs"/>
          <w:sz w:val="30"/>
          <w:szCs w:val="30"/>
          <w:cs/>
          <w:lang w:val="en-US" w:bidi="th-TH"/>
        </w:rPr>
        <w:t>1</w:t>
      </w:r>
      <w:r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มีดังนี้</w:t>
      </w:r>
    </w:p>
    <w:p w14:paraId="7B647D2B" w14:textId="77777777" w:rsidR="00DE4575" w:rsidRPr="00E66754" w:rsidRDefault="00DE4575" w:rsidP="00AD0442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257"/>
        <w:gridCol w:w="270"/>
        <w:gridCol w:w="1172"/>
        <w:gridCol w:w="270"/>
        <w:gridCol w:w="1081"/>
        <w:gridCol w:w="275"/>
        <w:gridCol w:w="1152"/>
      </w:tblGrid>
      <w:tr w:rsidR="00DE4575" w:rsidRPr="00E66754" w14:paraId="5AAFAD17" w14:textId="77777777" w:rsidTr="00B07545">
        <w:trPr>
          <w:trHeight w:val="434"/>
          <w:tblHeader/>
        </w:trPr>
        <w:tc>
          <w:tcPr>
            <w:tcW w:w="2076" w:type="pct"/>
          </w:tcPr>
          <w:p w14:paraId="5922D79A" w14:textId="77777777" w:rsidR="00DE4575" w:rsidRPr="00E66754" w:rsidRDefault="00DE4575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1" w:type="pct"/>
            <w:gridSpan w:val="3"/>
          </w:tcPr>
          <w:p w14:paraId="28B607E3" w14:textId="77777777" w:rsidR="00DE4575" w:rsidRPr="00E66754" w:rsidRDefault="00DE4575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A595A3E" w14:textId="77777777" w:rsidR="00DE4575" w:rsidRPr="00E66754" w:rsidRDefault="00DE4575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00E7E102" w14:textId="77777777" w:rsidR="00DE4575" w:rsidRPr="00E66754" w:rsidRDefault="00DE4575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89E" w:rsidRPr="00E66754" w14:paraId="29463617" w14:textId="77777777" w:rsidTr="0051689E">
        <w:trPr>
          <w:trHeight w:val="434"/>
          <w:tblHeader/>
        </w:trPr>
        <w:tc>
          <w:tcPr>
            <w:tcW w:w="2076" w:type="pct"/>
          </w:tcPr>
          <w:p w14:paraId="2090415F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59289BAC" w14:textId="137DC102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</w:tcPr>
          <w:p w14:paraId="05E8FE3D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66E1B16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14:paraId="59120C48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6E1893" w14:textId="09024C3E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2EB180E4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6AAA7B39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51689E" w:rsidRPr="00E66754" w14:paraId="2865E5F7" w14:textId="77777777" w:rsidTr="0051689E">
        <w:trPr>
          <w:trHeight w:val="434"/>
          <w:tblHeader/>
        </w:trPr>
        <w:tc>
          <w:tcPr>
            <w:tcW w:w="2076" w:type="pct"/>
          </w:tcPr>
          <w:p w14:paraId="0595D7EA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1" w:type="pct"/>
          </w:tcPr>
          <w:p w14:paraId="6088F164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</w:tcPr>
          <w:p w14:paraId="00A16AD0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B8B6D1A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4" w:type="pct"/>
          </w:tcPr>
          <w:p w14:paraId="3EE5597C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A6C395" w14:textId="2D269501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14:paraId="3BAA2DA8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AA649B2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51689E" w:rsidRPr="00E66754" w14:paraId="6C224788" w14:textId="77777777" w:rsidTr="00B07545">
        <w:trPr>
          <w:trHeight w:val="445"/>
          <w:tblHeader/>
        </w:trPr>
        <w:tc>
          <w:tcPr>
            <w:tcW w:w="2076" w:type="pct"/>
          </w:tcPr>
          <w:p w14:paraId="68340653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4" w:type="pct"/>
            <w:gridSpan w:val="7"/>
          </w:tcPr>
          <w:p w14:paraId="2EE396F0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89E" w:rsidRPr="00E66754" w14:paraId="6D91AA46" w14:textId="77777777" w:rsidTr="00B07545">
        <w:trPr>
          <w:trHeight w:val="445"/>
          <w:tblHeader/>
        </w:trPr>
        <w:tc>
          <w:tcPr>
            <w:tcW w:w="2076" w:type="pct"/>
          </w:tcPr>
          <w:p w14:paraId="7A1F1E25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24" w:type="pct"/>
            <w:gridSpan w:val="7"/>
          </w:tcPr>
          <w:p w14:paraId="16D46775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23012" w:rsidRPr="00E66754" w14:paraId="2397CE0B" w14:textId="77777777" w:rsidTr="0051689E">
        <w:trPr>
          <w:trHeight w:val="424"/>
        </w:trPr>
        <w:tc>
          <w:tcPr>
            <w:tcW w:w="2076" w:type="pct"/>
          </w:tcPr>
          <w:p w14:paraId="083E372B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55D72A49" w14:textId="65D9FE33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A7E1F2B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37E76A3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99FFA9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2FF1FC4B" w14:textId="35CDFFDB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4,778</w:t>
            </w:r>
          </w:p>
        </w:tc>
        <w:tc>
          <w:tcPr>
            <w:tcW w:w="147" w:type="pct"/>
          </w:tcPr>
          <w:p w14:paraId="7168937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53EF6F9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9,061</w:t>
            </w:r>
          </w:p>
        </w:tc>
      </w:tr>
      <w:tr w:rsidR="00C23012" w:rsidRPr="00E66754" w14:paraId="1A812E7E" w14:textId="77777777" w:rsidTr="0051689E">
        <w:trPr>
          <w:trHeight w:val="434"/>
        </w:trPr>
        <w:tc>
          <w:tcPr>
            <w:tcW w:w="2076" w:type="pct"/>
          </w:tcPr>
          <w:p w14:paraId="11C83099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47FD24B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5755C3D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2606402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6E95E0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11C8AFA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B063D6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196D8B2E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3012" w:rsidRPr="00E66754" w14:paraId="68036ED6" w14:textId="77777777" w:rsidTr="0051689E">
        <w:trPr>
          <w:trHeight w:val="434"/>
        </w:trPr>
        <w:tc>
          <w:tcPr>
            <w:tcW w:w="2076" w:type="pct"/>
          </w:tcPr>
          <w:p w14:paraId="68E155E3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เงินลงทุนในบริษัทย่อย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27A8D58F" w14:textId="76F9DBE4" w:rsidR="00C23012" w:rsidRPr="00A02BB6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159E9A" w14:textId="77777777" w:rsidR="00C23012" w:rsidRPr="00A02BB6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F7230A5" w14:textId="77777777" w:rsidR="00C23012" w:rsidRPr="00A02BB6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C0F459" w14:textId="77777777" w:rsidR="00C23012" w:rsidRPr="00A02BB6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76ABBF7" w14:textId="560FDC7F" w:rsidR="00C23012" w:rsidRPr="00A02BB6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B6">
              <w:rPr>
                <w:rFonts w:ascii="Angsana New" w:hAnsi="Angsana New" w:cs="Angsana New"/>
                <w:sz w:val="30"/>
                <w:szCs w:val="30"/>
              </w:rPr>
              <w:t>335,600</w:t>
            </w:r>
          </w:p>
        </w:tc>
        <w:tc>
          <w:tcPr>
            <w:tcW w:w="147" w:type="pct"/>
          </w:tcPr>
          <w:p w14:paraId="54B9F76D" w14:textId="77777777" w:rsidR="00C23012" w:rsidRPr="00A02BB6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7D5604CF" w14:textId="77777777" w:rsidR="00C23012" w:rsidRPr="00A02BB6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2BB6">
              <w:rPr>
                <w:rFonts w:ascii="Angsana New" w:hAnsi="Angsana New" w:cs="Angsana New"/>
                <w:sz w:val="30"/>
                <w:szCs w:val="30"/>
              </w:rPr>
              <w:t>335,600</w:t>
            </w:r>
          </w:p>
        </w:tc>
      </w:tr>
    </w:tbl>
    <w:p w14:paraId="66BFE879" w14:textId="77777777" w:rsidR="009228D9" w:rsidRPr="00E66754" w:rsidRDefault="009228D9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6C453B35" w14:textId="65AE06E8" w:rsidR="007B4B7A" w:rsidRPr="00E66754" w:rsidRDefault="00C14DF3" w:rsidP="00EE60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36FD6328" w14:textId="77777777" w:rsidR="00C46C1F" w:rsidRPr="00E66754" w:rsidRDefault="00C46C1F" w:rsidP="00C46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96"/>
        <w:gridCol w:w="275"/>
        <w:gridCol w:w="1232"/>
        <w:gridCol w:w="275"/>
        <w:gridCol w:w="1148"/>
        <w:gridCol w:w="238"/>
        <w:gridCol w:w="1232"/>
      </w:tblGrid>
      <w:tr w:rsidR="007B4B7A" w:rsidRPr="00E66754" w14:paraId="6D24AC87" w14:textId="77777777" w:rsidTr="004A4744">
        <w:trPr>
          <w:tblHeader/>
        </w:trPr>
        <w:tc>
          <w:tcPr>
            <w:tcW w:w="1988" w:type="pct"/>
          </w:tcPr>
          <w:p w14:paraId="289E043C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51153F59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72C1319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30E570C9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89E" w:rsidRPr="00E66754" w14:paraId="58A9BE34" w14:textId="77777777" w:rsidTr="004A4744">
        <w:trPr>
          <w:tblHeader/>
        </w:trPr>
        <w:tc>
          <w:tcPr>
            <w:tcW w:w="1988" w:type="pct"/>
          </w:tcPr>
          <w:p w14:paraId="32FBAB42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7BE5D253" w14:textId="0F7301CE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8" w:type="pct"/>
            <w:vAlign w:val="center"/>
          </w:tcPr>
          <w:p w14:paraId="3AC2A1B4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57C2516D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14:paraId="54BAB709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1A0CB874" w14:textId="78DC20FF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8" w:type="pct"/>
            <w:vAlign w:val="center"/>
          </w:tcPr>
          <w:p w14:paraId="750CE7FE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0B2D01C6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51689E" w:rsidRPr="00E66754" w14:paraId="01DECB5A" w14:textId="77777777" w:rsidTr="004A4744">
        <w:trPr>
          <w:tblHeader/>
        </w:trPr>
        <w:tc>
          <w:tcPr>
            <w:tcW w:w="1988" w:type="pct"/>
          </w:tcPr>
          <w:p w14:paraId="02F2B05A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33642FE8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  <w:vAlign w:val="center"/>
          </w:tcPr>
          <w:p w14:paraId="258EAE81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6DC93F76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14:paraId="5C947F56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47E5EE9E" w14:textId="5BFF2D5B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  <w:vAlign w:val="center"/>
          </w:tcPr>
          <w:p w14:paraId="5AFFFE36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29C83D27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51689E" w:rsidRPr="00E66754" w14:paraId="63F9AF43" w14:textId="77777777" w:rsidTr="004A4744">
        <w:trPr>
          <w:tblHeader/>
        </w:trPr>
        <w:tc>
          <w:tcPr>
            <w:tcW w:w="1988" w:type="pct"/>
          </w:tcPr>
          <w:p w14:paraId="5B2BE86D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3E80884C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89E" w:rsidRPr="00E66754" w14:paraId="5FEB081B" w14:textId="77777777" w:rsidTr="004A4744">
        <w:tc>
          <w:tcPr>
            <w:tcW w:w="1988" w:type="pct"/>
          </w:tcPr>
          <w:p w14:paraId="7CC58D81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44" w:type="pct"/>
          </w:tcPr>
          <w:p w14:paraId="41D28AD8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5255969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44E3DBEC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478D136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FEF4B5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4FEB9C5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5B297143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3012" w:rsidRPr="00E66754" w14:paraId="5D3DDD13" w14:textId="77777777" w:rsidTr="004A4744">
        <w:tc>
          <w:tcPr>
            <w:tcW w:w="1988" w:type="pct"/>
          </w:tcPr>
          <w:p w14:paraId="56A2DBC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44" w:type="pct"/>
          </w:tcPr>
          <w:p w14:paraId="40D77289" w14:textId="1E0D45ED" w:rsidR="00C23012" w:rsidRPr="00E66754" w:rsidRDefault="00C23012" w:rsidP="00A0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89,204</w:t>
            </w:r>
          </w:p>
        </w:tc>
        <w:tc>
          <w:tcPr>
            <w:tcW w:w="148" w:type="pct"/>
          </w:tcPr>
          <w:p w14:paraId="2451BF8C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6F2E262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94,264</w:t>
            </w:r>
          </w:p>
        </w:tc>
        <w:tc>
          <w:tcPr>
            <w:tcW w:w="148" w:type="pct"/>
          </w:tcPr>
          <w:p w14:paraId="587AFDF6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16DA501" w14:textId="54AB2979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65FDAA6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0653F07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172DA41C" w14:textId="77777777" w:rsidTr="004A4744">
        <w:tc>
          <w:tcPr>
            <w:tcW w:w="1988" w:type="pct"/>
          </w:tcPr>
          <w:p w14:paraId="295710CC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44" w:type="pct"/>
          </w:tcPr>
          <w:p w14:paraId="0C2C355C" w14:textId="77777777" w:rsidR="00C23012" w:rsidRPr="00E66754" w:rsidRDefault="00C23012" w:rsidP="00A0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07B65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1DEA9F4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CEDAD8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25FC9D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D58E934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46F74562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3012" w:rsidRPr="00E66754" w14:paraId="21FFB31D" w14:textId="77777777" w:rsidTr="004A4744">
        <w:tc>
          <w:tcPr>
            <w:tcW w:w="1988" w:type="pct"/>
          </w:tcPr>
          <w:p w14:paraId="4CFD820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44" w:type="pct"/>
          </w:tcPr>
          <w:p w14:paraId="3472987E" w14:textId="7247F672" w:rsidR="00C23012" w:rsidRPr="00E66754" w:rsidRDefault="00C23012" w:rsidP="00A0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4,428</w:t>
            </w:r>
          </w:p>
        </w:tc>
        <w:tc>
          <w:tcPr>
            <w:tcW w:w="148" w:type="pct"/>
          </w:tcPr>
          <w:p w14:paraId="2B50F1F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5B5F628D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  <w:tc>
          <w:tcPr>
            <w:tcW w:w="148" w:type="pct"/>
          </w:tcPr>
          <w:p w14:paraId="7554A28C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AECC135" w14:textId="4BE686F9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7BCDAE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2326C92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6B32B813" w14:textId="77777777" w:rsidTr="004A4744">
        <w:tc>
          <w:tcPr>
            <w:tcW w:w="1988" w:type="pct"/>
          </w:tcPr>
          <w:p w14:paraId="6987201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</w:tcPr>
          <w:p w14:paraId="7FE83520" w14:textId="51C9E0A9" w:rsidR="00C23012" w:rsidRPr="00E66754" w:rsidRDefault="00C23012" w:rsidP="00A0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48" w:type="pct"/>
          </w:tcPr>
          <w:p w14:paraId="0A4B1419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7D4EC624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8" w:type="pct"/>
          </w:tcPr>
          <w:p w14:paraId="521442B8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507F8E" w14:textId="65D4D1B3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13A6E5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59A6B32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655D4DCC" w14:textId="77777777" w:rsidTr="004A4744">
        <w:tc>
          <w:tcPr>
            <w:tcW w:w="1988" w:type="pct"/>
          </w:tcPr>
          <w:p w14:paraId="13CCAEDC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</w:tcPr>
          <w:p w14:paraId="2E5CEE70" w14:textId="02F93A31" w:rsidR="00C23012" w:rsidRPr="00E66754" w:rsidRDefault="00C23012" w:rsidP="00A0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8" w:type="pct"/>
          </w:tcPr>
          <w:p w14:paraId="3E340139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6C1FCCE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148" w:type="pct"/>
          </w:tcPr>
          <w:p w14:paraId="1B05D5E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49EABF53" w14:textId="307DB8AA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DBAC1E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0AD59DE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1D922D95" w14:textId="77777777" w:rsidTr="004A4744">
        <w:tc>
          <w:tcPr>
            <w:tcW w:w="1988" w:type="pct"/>
          </w:tcPr>
          <w:p w14:paraId="477E7522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9607403" w14:textId="097FBA62" w:rsidR="00C23012" w:rsidRPr="00E66754" w:rsidRDefault="00C23012" w:rsidP="00A0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148" w:type="pct"/>
          </w:tcPr>
          <w:p w14:paraId="644F8F0C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5B2FB824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148" w:type="pct"/>
          </w:tcPr>
          <w:p w14:paraId="50B835C9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5F451C3" w14:textId="6222162A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8F1755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22F59B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02C9E185" w14:textId="77777777" w:rsidTr="004A4744">
        <w:tc>
          <w:tcPr>
            <w:tcW w:w="1988" w:type="pct"/>
          </w:tcPr>
          <w:p w14:paraId="0BEB6E18" w14:textId="33E88DF2" w:rsidR="00C23012" w:rsidRPr="00E66754" w:rsidRDefault="00130FEC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61EB54B3" w14:textId="3789C5F7" w:rsidR="00C23012" w:rsidRPr="00E66754" w:rsidRDefault="00C23012" w:rsidP="00A0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93,827</w:t>
            </w:r>
          </w:p>
        </w:tc>
        <w:tc>
          <w:tcPr>
            <w:tcW w:w="148" w:type="pct"/>
          </w:tcPr>
          <w:p w14:paraId="1C1D49E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AA89B2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95,154</w:t>
            </w:r>
          </w:p>
        </w:tc>
        <w:tc>
          <w:tcPr>
            <w:tcW w:w="148" w:type="pct"/>
          </w:tcPr>
          <w:p w14:paraId="2153F8A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2D7743A9" w14:textId="50B9433E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36B832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5E94854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23012" w:rsidRPr="00E66754" w14:paraId="335A7147" w14:textId="77777777" w:rsidTr="004A4744">
        <w:tc>
          <w:tcPr>
            <w:tcW w:w="1988" w:type="pct"/>
          </w:tcPr>
          <w:p w14:paraId="15DD4DF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603A084" w14:textId="6EC18E38" w:rsidR="00C23012" w:rsidRPr="00E66754" w:rsidRDefault="00C23012" w:rsidP="00A0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(146)</w:t>
            </w:r>
          </w:p>
        </w:tc>
        <w:tc>
          <w:tcPr>
            <w:tcW w:w="148" w:type="pct"/>
          </w:tcPr>
          <w:p w14:paraId="3431DEDE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83FA83D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             (49)</w:t>
            </w:r>
          </w:p>
        </w:tc>
        <w:tc>
          <w:tcPr>
            <w:tcW w:w="148" w:type="pct"/>
          </w:tcPr>
          <w:p w14:paraId="3D2611D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8872B4F" w14:textId="6E557045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4957D7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25FB4388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6BFB8BA0" w14:textId="77777777" w:rsidTr="004A4744">
        <w:tc>
          <w:tcPr>
            <w:tcW w:w="1988" w:type="pct"/>
          </w:tcPr>
          <w:p w14:paraId="2FB8857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54E4E372" w14:textId="5F964D22" w:rsidR="00C23012" w:rsidRPr="00E66754" w:rsidRDefault="00C23012" w:rsidP="00A0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93,681</w:t>
            </w:r>
          </w:p>
        </w:tc>
        <w:tc>
          <w:tcPr>
            <w:tcW w:w="148" w:type="pct"/>
          </w:tcPr>
          <w:p w14:paraId="6BF6759C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690AE2C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95,105</w:t>
            </w:r>
          </w:p>
        </w:tc>
        <w:tc>
          <w:tcPr>
            <w:tcW w:w="148" w:type="pct"/>
          </w:tcPr>
          <w:p w14:paraId="61AA9E9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69921C4E" w14:textId="5EC10398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54D14D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41EE3F34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C285BE2" w14:textId="77777777" w:rsidR="007B4B7A" w:rsidRPr="00E66754" w:rsidRDefault="007B4B7A" w:rsidP="007B4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</w:p>
    <w:p w14:paraId="2359B02A" w14:textId="4DFA4B17" w:rsidR="00BA1737" w:rsidRPr="00E66754" w:rsidRDefault="007B4B7A" w:rsidP="00536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 มีระยะเวลา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ตั้งแต่ </w:t>
      </w:r>
      <w:r w:rsidRPr="00E66754">
        <w:rPr>
          <w:rFonts w:ascii="Angsana New" w:hAnsi="Angsana New" w:cs="Angsana New"/>
          <w:sz w:val="30"/>
          <w:szCs w:val="30"/>
        </w:rPr>
        <w:t>7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วันถึง</w:t>
      </w:r>
      <w:r w:rsidRPr="00E66754">
        <w:rPr>
          <w:rFonts w:ascii="Angsana New" w:hAnsi="Angsana New" w:cs="Angsana New"/>
          <w:sz w:val="30"/>
          <w:szCs w:val="30"/>
        </w:rPr>
        <w:t xml:space="preserve"> 60 </w:t>
      </w:r>
      <w:r w:rsidRPr="00E66754">
        <w:rPr>
          <w:rFonts w:ascii="Angsana New" w:hAnsi="Angsana New" w:cs="Angsana New"/>
          <w:sz w:val="30"/>
          <w:szCs w:val="30"/>
          <w:cs/>
        </w:rPr>
        <w:t>วัน</w:t>
      </w:r>
    </w:p>
    <w:p w14:paraId="161F989C" w14:textId="77777777" w:rsidR="000D3BF9" w:rsidRPr="00E66754" w:rsidRDefault="000D3BF9" w:rsidP="00536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0F004C" w14:textId="77777777" w:rsidR="00086F52" w:rsidRDefault="0008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E62EE57" w14:textId="62F3FBC8" w:rsidR="007B4B7A" w:rsidRPr="00E66754" w:rsidRDefault="001518EC" w:rsidP="00EE60A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045E28AC" w14:textId="77777777" w:rsidR="007B4B7A" w:rsidRPr="00E66754" w:rsidRDefault="007B4B7A" w:rsidP="007B4B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96"/>
        <w:gridCol w:w="275"/>
        <w:gridCol w:w="1232"/>
        <w:gridCol w:w="275"/>
        <w:gridCol w:w="1148"/>
        <w:gridCol w:w="238"/>
        <w:gridCol w:w="1232"/>
      </w:tblGrid>
      <w:tr w:rsidR="007B4B7A" w:rsidRPr="00E66754" w14:paraId="53D73752" w14:textId="77777777" w:rsidTr="004A4744">
        <w:trPr>
          <w:tblHeader/>
        </w:trPr>
        <w:tc>
          <w:tcPr>
            <w:tcW w:w="1988" w:type="pct"/>
          </w:tcPr>
          <w:p w14:paraId="2B4AF047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74F0AA8F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FCC16D3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639485A0" w14:textId="77777777" w:rsidR="007B4B7A" w:rsidRPr="00E66754" w:rsidRDefault="007B4B7A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89E" w:rsidRPr="00E66754" w14:paraId="4EF7F61C" w14:textId="77777777" w:rsidTr="004A4744">
        <w:trPr>
          <w:tblHeader/>
        </w:trPr>
        <w:tc>
          <w:tcPr>
            <w:tcW w:w="1988" w:type="pct"/>
          </w:tcPr>
          <w:p w14:paraId="027229B9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70B74504" w14:textId="22A80244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8" w:type="pct"/>
            <w:vAlign w:val="center"/>
          </w:tcPr>
          <w:p w14:paraId="41DFAE1B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3D2711C2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14:paraId="1EE1120D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3B7E36A5" w14:textId="111ED25B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8" w:type="pct"/>
            <w:vAlign w:val="center"/>
          </w:tcPr>
          <w:p w14:paraId="74031B13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36329E84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51689E" w:rsidRPr="00E66754" w14:paraId="54332A99" w14:textId="77777777" w:rsidTr="004A4744">
        <w:trPr>
          <w:tblHeader/>
        </w:trPr>
        <w:tc>
          <w:tcPr>
            <w:tcW w:w="1988" w:type="pct"/>
          </w:tcPr>
          <w:p w14:paraId="19A966F1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12DEEC11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  <w:vAlign w:val="center"/>
          </w:tcPr>
          <w:p w14:paraId="0D130AB7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2E8ECD59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14:paraId="37689205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41B6969E" w14:textId="3CE1775F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  <w:vAlign w:val="center"/>
          </w:tcPr>
          <w:p w14:paraId="14BD0C35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3" w:type="pct"/>
            <w:vAlign w:val="center"/>
          </w:tcPr>
          <w:p w14:paraId="338A1ACE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51689E" w:rsidRPr="00E66754" w14:paraId="39CEE8C7" w14:textId="77777777" w:rsidTr="004A4744">
        <w:trPr>
          <w:tblHeader/>
        </w:trPr>
        <w:tc>
          <w:tcPr>
            <w:tcW w:w="1988" w:type="pct"/>
          </w:tcPr>
          <w:p w14:paraId="49F620A6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024F5DD2" w14:textId="77777777" w:rsidR="0051689E" w:rsidRPr="00E66754" w:rsidRDefault="0051689E" w:rsidP="0051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3012" w:rsidRPr="00E66754" w14:paraId="1F58CBB5" w14:textId="77777777" w:rsidTr="004A4744">
        <w:tc>
          <w:tcPr>
            <w:tcW w:w="1988" w:type="pct"/>
          </w:tcPr>
          <w:p w14:paraId="51C4E992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44" w:type="pct"/>
          </w:tcPr>
          <w:p w14:paraId="0A415744" w14:textId="34027EFF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259,067</w:t>
            </w:r>
          </w:p>
        </w:tc>
        <w:tc>
          <w:tcPr>
            <w:tcW w:w="148" w:type="pct"/>
          </w:tcPr>
          <w:p w14:paraId="07BD7B49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0B2F601C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185,782</w:t>
            </w:r>
          </w:p>
        </w:tc>
        <w:tc>
          <w:tcPr>
            <w:tcW w:w="148" w:type="pct"/>
          </w:tcPr>
          <w:p w14:paraId="3386DBAD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A65CF4" w14:textId="751C1AF0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448E61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1BAEE37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301715DD" w14:textId="77777777" w:rsidTr="004A4744">
        <w:tc>
          <w:tcPr>
            <w:tcW w:w="1988" w:type="pct"/>
          </w:tcPr>
          <w:p w14:paraId="2C8BAE2E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5A5E2DF" w14:textId="23C591E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35,77</w:t>
            </w:r>
            <w:r w:rsidR="00130FEC" w:rsidRPr="00E6675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7FD356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57F70A62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33,055</w:t>
            </w:r>
          </w:p>
        </w:tc>
        <w:tc>
          <w:tcPr>
            <w:tcW w:w="148" w:type="pct"/>
          </w:tcPr>
          <w:p w14:paraId="3B563A8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60F25BA" w14:textId="524268A4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E27399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1DA55B8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0060453D" w14:textId="77777777" w:rsidTr="004A4744">
        <w:tc>
          <w:tcPr>
            <w:tcW w:w="1988" w:type="pct"/>
            <w:vAlign w:val="bottom"/>
          </w:tcPr>
          <w:p w14:paraId="00AE849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4221ACBC" w14:textId="23169383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294,83</w:t>
            </w:r>
            <w:r w:rsidR="00130FEC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20EC8942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D5A699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218,837</w:t>
            </w:r>
          </w:p>
        </w:tc>
        <w:tc>
          <w:tcPr>
            <w:tcW w:w="148" w:type="pct"/>
          </w:tcPr>
          <w:p w14:paraId="0090A92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8B72AD1" w14:textId="58B5345E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5F27D5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32BFBA7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23012" w:rsidRPr="00E66754" w14:paraId="566EB8B0" w14:textId="77777777" w:rsidTr="004A4744">
        <w:tc>
          <w:tcPr>
            <w:tcW w:w="1988" w:type="pct"/>
            <w:vAlign w:val="bottom"/>
          </w:tcPr>
          <w:p w14:paraId="084CF3E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B34B37E" w14:textId="28619631" w:rsidR="00C23012" w:rsidRPr="00E66754" w:rsidRDefault="00C23012" w:rsidP="0071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(2,</w:t>
            </w:r>
            <w:r w:rsidR="00115611" w:rsidRPr="00E66754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130FEC" w:rsidRPr="00E6675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FD6A5D4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68A4A862" w14:textId="690D1A53" w:rsidR="00C23012" w:rsidRPr="00E66754" w:rsidRDefault="00717E2E" w:rsidP="0071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</w:t>
            </w:r>
            <w:r w:rsidR="00C23012" w:rsidRPr="00E66754">
              <w:rPr>
                <w:rFonts w:ascii="Angsana New" w:hAnsi="Angsana New" w:cs="Angsana New"/>
                <w:sz w:val="30"/>
                <w:szCs w:val="30"/>
              </w:rPr>
              <w:t>(2,299)</w:t>
            </w:r>
          </w:p>
        </w:tc>
        <w:tc>
          <w:tcPr>
            <w:tcW w:w="148" w:type="pct"/>
          </w:tcPr>
          <w:p w14:paraId="0FDC9FFB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DF214A3" w14:textId="3AA6DD5B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0E6A62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2314222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0162F128" w14:textId="77777777" w:rsidTr="004A4744">
        <w:tc>
          <w:tcPr>
            <w:tcW w:w="1988" w:type="pct"/>
          </w:tcPr>
          <w:p w14:paraId="70B00A3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C847E07" w14:textId="75C4EE76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292,0</w:t>
            </w:r>
            <w:r w:rsidR="00115611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48" w:type="pct"/>
          </w:tcPr>
          <w:p w14:paraId="71E3A63C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56D47E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216,538</w:t>
            </w:r>
          </w:p>
        </w:tc>
        <w:tc>
          <w:tcPr>
            <w:tcW w:w="148" w:type="pct"/>
          </w:tcPr>
          <w:p w14:paraId="0C6B54C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CA078E4" w14:textId="2E86B26B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34A7C74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5B95156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BCA42C1" w14:textId="77777777" w:rsidR="001518EC" w:rsidRPr="00E66754" w:rsidRDefault="001518EC" w:rsidP="007B4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DA87BA0" w14:textId="77777777" w:rsidR="00115611" w:rsidRPr="00E66754" w:rsidRDefault="00115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06BAD8B" w14:textId="5A25F81C" w:rsidR="00EB00CF" w:rsidRPr="00E66754" w:rsidRDefault="00EB00CF" w:rsidP="00130F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EB00CF" w:rsidRPr="00E66754" w:rsidSect="00DE0FE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185EB92E" w14:textId="7C940773" w:rsidR="00130FEC" w:rsidRPr="00E66754" w:rsidRDefault="00130FEC" w:rsidP="00130FEC">
      <w:pPr>
        <w:tabs>
          <w:tab w:val="clear" w:pos="227"/>
          <w:tab w:val="clear" w:pos="454"/>
          <w:tab w:val="clear" w:pos="680"/>
          <w:tab w:val="left" w:pos="540"/>
        </w:tabs>
        <w:ind w:left="720" w:hanging="720"/>
        <w:rPr>
          <w:rFonts w:ascii="Angsana New" w:hAnsi="Angsana New" w:cs="Angsana New"/>
          <w:b/>
          <w:bCs/>
          <w:sz w:val="30"/>
          <w:szCs w:val="30"/>
        </w:rPr>
      </w:pPr>
      <w:r w:rsidRPr="00E66754">
        <w:rPr>
          <w:rFonts w:ascii="Angsana New" w:hAnsi="Angsana New" w:cs="Angsana New"/>
          <w:b/>
          <w:bCs/>
          <w:sz w:val="30"/>
          <w:szCs w:val="30"/>
        </w:rPr>
        <w:lastRenderedPageBreak/>
        <w:t>6</w:t>
      </w:r>
      <w:r w:rsidRPr="00E6675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E66754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721557D7" w14:textId="77777777" w:rsidR="00130FEC" w:rsidRPr="00E66754" w:rsidRDefault="00130FEC" w:rsidP="007E22A9">
      <w:pPr>
        <w:tabs>
          <w:tab w:val="clear" w:pos="227"/>
          <w:tab w:val="clear" w:pos="454"/>
        </w:tabs>
        <w:ind w:left="720" w:hanging="191"/>
        <w:rPr>
          <w:rFonts w:ascii="Angsana New" w:hAnsi="Angsana New" w:cs="Angsana New"/>
          <w:sz w:val="30"/>
          <w:szCs w:val="30"/>
        </w:rPr>
      </w:pPr>
    </w:p>
    <w:p w14:paraId="6DED96D8" w14:textId="699EF87E" w:rsidR="00DD125E" w:rsidRPr="00E66754" w:rsidRDefault="00DD125E" w:rsidP="007E22A9">
      <w:pPr>
        <w:tabs>
          <w:tab w:val="clear" w:pos="227"/>
          <w:tab w:val="clear" w:pos="454"/>
        </w:tabs>
        <w:ind w:left="720" w:hanging="191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="00CB527A" w:rsidRPr="00E66754">
        <w:rPr>
          <w:rFonts w:ascii="Angsana New" w:hAnsi="Angsana New" w:cs="Angsana New"/>
          <w:sz w:val="30"/>
          <w:szCs w:val="30"/>
        </w:rPr>
        <w:t>3</w:t>
      </w:r>
      <w:r w:rsidR="0051689E" w:rsidRPr="00E66754">
        <w:rPr>
          <w:rFonts w:ascii="Angsana New" w:hAnsi="Angsana New" w:cs="Angsana New" w:hint="cs"/>
          <w:sz w:val="30"/>
          <w:szCs w:val="30"/>
          <w:cs/>
        </w:rPr>
        <w:t>0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="0051689E" w:rsidRPr="00E6675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7B4B7A" w:rsidRPr="00E66754">
        <w:rPr>
          <w:rFonts w:ascii="Angsana New" w:hAnsi="Angsana New" w:cs="Angsana New"/>
          <w:sz w:val="30"/>
          <w:szCs w:val="30"/>
        </w:rPr>
        <w:t>256</w:t>
      </w:r>
      <w:r w:rsidR="00686B1C" w:rsidRPr="00E66754">
        <w:rPr>
          <w:rFonts w:ascii="Angsana New" w:hAnsi="Angsana New" w:cs="Angsana New"/>
          <w:sz w:val="30"/>
          <w:szCs w:val="30"/>
        </w:rPr>
        <w:t>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B527A" w:rsidRPr="00E66754">
        <w:rPr>
          <w:rFonts w:ascii="Angsana New" w:hAnsi="Angsana New" w:cs="Angsana New"/>
          <w:sz w:val="30"/>
          <w:szCs w:val="30"/>
        </w:rPr>
        <w:t>31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B4B7A" w:rsidRPr="00E66754">
        <w:rPr>
          <w:rFonts w:ascii="Angsana New" w:hAnsi="Angsana New" w:cs="Angsana New"/>
          <w:sz w:val="30"/>
          <w:szCs w:val="30"/>
        </w:rPr>
        <w:t>256</w:t>
      </w:r>
      <w:r w:rsidR="00686B1C" w:rsidRPr="00E66754">
        <w:rPr>
          <w:rFonts w:ascii="Angsana New" w:hAnsi="Angsana New" w:cs="Angsana New"/>
          <w:sz w:val="30"/>
          <w:szCs w:val="30"/>
        </w:rPr>
        <w:t>1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และเงินปันผลรับจากเงินลงทุนสำหรับงวด</w:t>
      </w:r>
      <w:r w:rsidR="009760F6" w:rsidRPr="00E66754">
        <w:rPr>
          <w:rFonts w:ascii="Angsana New" w:hAnsi="Angsana New" w:cs="Angsana New" w:hint="cs"/>
          <w:sz w:val="30"/>
          <w:szCs w:val="30"/>
          <w:cs/>
        </w:rPr>
        <w:t>หก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E22A9" w:rsidRPr="00E66754">
        <w:rPr>
          <w:rFonts w:ascii="Angsana New" w:hAnsi="Angsana New" w:cs="Angsana New"/>
          <w:sz w:val="30"/>
          <w:szCs w:val="30"/>
        </w:rPr>
        <w:t>3</w:t>
      </w:r>
      <w:r w:rsidR="0051689E" w:rsidRPr="00E66754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EC0C54B" w14:textId="77777777" w:rsidR="00DA6BD9" w:rsidRPr="00E66754" w:rsidRDefault="00DA6BD9" w:rsidP="00B7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496" w:tblpY="47"/>
        <w:tblW w:w="140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992"/>
        <w:gridCol w:w="181"/>
        <w:gridCol w:w="989"/>
        <w:gridCol w:w="180"/>
        <w:gridCol w:w="990"/>
        <w:gridCol w:w="180"/>
        <w:gridCol w:w="990"/>
        <w:gridCol w:w="180"/>
        <w:gridCol w:w="990"/>
        <w:gridCol w:w="180"/>
        <w:gridCol w:w="990"/>
        <w:gridCol w:w="183"/>
        <w:gridCol w:w="987"/>
        <w:gridCol w:w="180"/>
        <w:gridCol w:w="990"/>
        <w:gridCol w:w="182"/>
        <w:gridCol w:w="988"/>
        <w:gridCol w:w="180"/>
        <w:gridCol w:w="990"/>
      </w:tblGrid>
      <w:tr w:rsidR="007E22A9" w:rsidRPr="00E66754" w:rsidDel="00685444" w14:paraId="67609596" w14:textId="77777777" w:rsidTr="009760F6">
        <w:trPr>
          <w:cantSplit/>
          <w:trHeight w:val="401"/>
          <w:tblHeader/>
        </w:trPr>
        <w:tc>
          <w:tcPr>
            <w:tcW w:w="2518" w:type="dxa"/>
          </w:tcPr>
          <w:p w14:paraId="545DAC94" w14:textId="77777777" w:rsidR="007E22A9" w:rsidRPr="00E66754" w:rsidRDefault="007E22A9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2" w:type="dxa"/>
            <w:gridSpan w:val="19"/>
          </w:tcPr>
          <w:p w14:paraId="28B29DE8" w14:textId="77777777" w:rsidR="007E22A9" w:rsidRPr="00E66754" w:rsidRDefault="007E22A9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0F6" w:rsidRPr="00E66754" w:rsidDel="00685444" w14:paraId="55CC6963" w14:textId="77777777" w:rsidTr="009760F6">
        <w:trPr>
          <w:cantSplit/>
          <w:trHeight w:val="381"/>
          <w:tblHeader/>
        </w:trPr>
        <w:tc>
          <w:tcPr>
            <w:tcW w:w="2518" w:type="dxa"/>
            <w:vAlign w:val="bottom"/>
          </w:tcPr>
          <w:p w14:paraId="7F578031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5ADDDCCC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C6C67D6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35D83B88" w14:textId="77777777" w:rsidR="000538DA" w:rsidRPr="00E6675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370B27D" w14:textId="77777777" w:rsidR="000538DA" w:rsidRPr="00E6675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557C3655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193D3B50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157" w:type="dxa"/>
            <w:gridSpan w:val="3"/>
          </w:tcPr>
          <w:p w14:paraId="5D193D22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C4B2FB9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58" w:type="dxa"/>
            <w:gridSpan w:val="3"/>
          </w:tcPr>
          <w:p w14:paraId="5B729509" w14:textId="77777777" w:rsidR="000538DA" w:rsidRPr="00E66754" w:rsidDel="00685444" w:rsidRDefault="000538DA" w:rsidP="00825D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</w:tc>
      </w:tr>
      <w:tr w:rsidR="009760F6" w:rsidRPr="00E66754" w:rsidDel="00685444" w14:paraId="3E605FEF" w14:textId="77777777" w:rsidTr="009760F6">
        <w:trPr>
          <w:cantSplit/>
          <w:trHeight w:val="392"/>
          <w:tblHeader/>
        </w:trPr>
        <w:tc>
          <w:tcPr>
            <w:tcW w:w="2518" w:type="dxa"/>
            <w:vAlign w:val="bottom"/>
          </w:tcPr>
          <w:p w14:paraId="1DF3E31E" w14:textId="77777777" w:rsidR="002F26B1" w:rsidRPr="00E66754" w:rsidDel="00685444" w:rsidRDefault="0027229D" w:rsidP="0027229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2162" w:type="dxa"/>
            <w:gridSpan w:val="3"/>
          </w:tcPr>
          <w:p w14:paraId="305CBBCF" w14:textId="77777777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09DB9BB" w14:textId="77777777" w:rsidR="002F26B1" w:rsidRPr="00E66754" w:rsidDel="0068544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6DEB2A59" w14:textId="77777777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1C49C6E" w14:textId="77777777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1EB20ACB" w14:textId="77777777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3" w:type="dxa"/>
          </w:tcPr>
          <w:p w14:paraId="2F54D7B4" w14:textId="77777777" w:rsidR="002F26B1" w:rsidRPr="00E66754" w:rsidDel="0068544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157" w:type="dxa"/>
            <w:gridSpan w:val="3"/>
          </w:tcPr>
          <w:p w14:paraId="64E3D294" w14:textId="77777777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13126ED4" w14:textId="77777777" w:rsidR="002F26B1" w:rsidRPr="00E66754" w:rsidDel="0068544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58" w:type="dxa"/>
            <w:gridSpan w:val="3"/>
          </w:tcPr>
          <w:p w14:paraId="4532868B" w14:textId="01F4A956" w:rsidR="002F26B1" w:rsidRPr="00E66754" w:rsidRDefault="002F26B1" w:rsidP="002F26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 w:rsidR="00C23012"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หก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9760F6" w:rsidRPr="00E66754" w14:paraId="4CA078DC" w14:textId="77777777" w:rsidTr="009760F6">
        <w:trPr>
          <w:cantSplit/>
          <w:trHeight w:val="373"/>
          <w:tblHeader/>
        </w:trPr>
        <w:tc>
          <w:tcPr>
            <w:tcW w:w="2518" w:type="dxa"/>
          </w:tcPr>
          <w:p w14:paraId="124D1AB6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3066526" w14:textId="66F23C1B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81" w:type="dxa"/>
            <w:vAlign w:val="center"/>
          </w:tcPr>
          <w:p w14:paraId="17634304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560EAC9F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C012422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2D3F40F" w14:textId="7A55EEFF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14:paraId="3846B6C5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BDE7CCF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166D17C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07F7C68" w14:textId="5630C809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14:paraId="05D46D17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169AD86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3" w:type="dxa"/>
          </w:tcPr>
          <w:p w14:paraId="0E32C0EE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4C20165E" w14:textId="1B8A6DFC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14:paraId="0606FEED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56E775A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2" w:type="dxa"/>
          </w:tcPr>
          <w:p w14:paraId="09E5ACD0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4B23575E" w14:textId="5B04DCE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  <w:vAlign w:val="center"/>
          </w:tcPr>
          <w:p w14:paraId="25DB86A5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1C92515" w14:textId="11CC33C9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</w:tr>
      <w:tr w:rsidR="009760F6" w:rsidRPr="00E66754" w14:paraId="31C58217" w14:textId="77777777" w:rsidTr="009760F6">
        <w:trPr>
          <w:cantSplit/>
          <w:trHeight w:val="373"/>
          <w:tblHeader/>
        </w:trPr>
        <w:tc>
          <w:tcPr>
            <w:tcW w:w="2518" w:type="dxa"/>
          </w:tcPr>
          <w:p w14:paraId="43496EDB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32EA6B7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1" w:type="dxa"/>
            <w:vAlign w:val="center"/>
          </w:tcPr>
          <w:p w14:paraId="5FBEAE8B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313AF246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3D6D30DC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0F84210" w14:textId="25449983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6F0B26FE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9E3CD8B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53511D4B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9DDB13E" w14:textId="72BDB2F8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78E5800C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76E351D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83" w:type="dxa"/>
          </w:tcPr>
          <w:p w14:paraId="79F84A9C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455341E6" w14:textId="21FE67C8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2613FEE1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825CDE9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182" w:type="dxa"/>
          </w:tcPr>
          <w:p w14:paraId="0D594B20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35A3B82F" w14:textId="38A23766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64DDA755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66953ED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51689E" w:rsidRPr="00E66754" w14:paraId="0C82251D" w14:textId="77777777" w:rsidTr="009760F6">
        <w:trPr>
          <w:cantSplit/>
          <w:trHeight w:val="392"/>
        </w:trPr>
        <w:tc>
          <w:tcPr>
            <w:tcW w:w="2518" w:type="dxa"/>
          </w:tcPr>
          <w:p w14:paraId="011C81C7" w14:textId="77777777" w:rsidR="0051689E" w:rsidRPr="00E66754" w:rsidRDefault="0051689E" w:rsidP="0051689E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3DAB6577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3606C95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0" w:type="dxa"/>
            <w:gridSpan w:val="15"/>
          </w:tcPr>
          <w:p w14:paraId="55327A14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760F6" w:rsidRPr="00E66754" w14:paraId="4350B2F5" w14:textId="77777777" w:rsidTr="009760F6">
        <w:trPr>
          <w:cantSplit/>
          <w:trHeight w:val="411"/>
        </w:trPr>
        <w:tc>
          <w:tcPr>
            <w:tcW w:w="2518" w:type="dxa"/>
          </w:tcPr>
          <w:p w14:paraId="77D686D3" w14:textId="77777777" w:rsidR="0051689E" w:rsidRPr="00E66754" w:rsidRDefault="0051689E" w:rsidP="0051689E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992" w:type="dxa"/>
          </w:tcPr>
          <w:p w14:paraId="7BFF3CD1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09CD1AFC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C90EF2B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F34123E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ACDB9F" w14:textId="77777777" w:rsidR="0051689E" w:rsidRPr="00E66754" w:rsidRDefault="0051689E" w:rsidP="005168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172296C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BD2BA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1BFEFC8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B5E9233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61B9C12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F4DF6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439E8DBD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34B06E6B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F88C1C8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C7EF75C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</w:tcPr>
          <w:p w14:paraId="5DE47F3A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1F1C92F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3BFE63E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0AE05" w14:textId="77777777" w:rsidR="0051689E" w:rsidRPr="00E66754" w:rsidRDefault="0051689E" w:rsidP="0051689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760F6" w:rsidRPr="00E66754" w14:paraId="4FB24F6D" w14:textId="77777777" w:rsidTr="00A52C7B">
        <w:trPr>
          <w:cantSplit/>
          <w:trHeight w:val="461"/>
        </w:trPr>
        <w:tc>
          <w:tcPr>
            <w:tcW w:w="2518" w:type="dxa"/>
            <w:vAlign w:val="bottom"/>
          </w:tcPr>
          <w:p w14:paraId="09EE433D" w14:textId="4E7180EE" w:rsidR="00C23012" w:rsidRPr="00E66754" w:rsidRDefault="00C23012" w:rsidP="00A02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  <w:tab w:val="left" w:pos="540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ฮอนด้ามะลิวัลย์ จำกัด </w:t>
            </w:r>
          </w:p>
        </w:tc>
        <w:tc>
          <w:tcPr>
            <w:tcW w:w="992" w:type="dxa"/>
            <w:vAlign w:val="bottom"/>
          </w:tcPr>
          <w:p w14:paraId="149633A9" w14:textId="601D652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61488C38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7383888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02DD7A60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3258A4" w14:textId="30763B14" w:rsidR="00C23012" w:rsidRPr="00E66754" w:rsidRDefault="00C23012" w:rsidP="0067423B">
            <w:pPr>
              <w:pStyle w:val="acctfourfigures"/>
              <w:tabs>
                <w:tab w:val="clear" w:pos="765"/>
                <w:tab w:val="decimal" w:pos="551"/>
                <w:tab w:val="decimal" w:pos="742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</w:tcPr>
          <w:p w14:paraId="097F6782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79E0A4" w14:textId="24B12DE3" w:rsidR="00C23012" w:rsidRPr="00E66754" w:rsidRDefault="00C23012" w:rsidP="0067423B">
            <w:pPr>
              <w:pStyle w:val="acctfourfigures"/>
              <w:tabs>
                <w:tab w:val="clear" w:pos="765"/>
                <w:tab w:val="decimal" w:pos="551"/>
                <w:tab w:val="decimal" w:pos="742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180" w:type="dxa"/>
          </w:tcPr>
          <w:p w14:paraId="0AABA2B6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8DDD41" w14:textId="2835621A" w:rsidR="00C23012" w:rsidRPr="00E66754" w:rsidRDefault="00C23012" w:rsidP="00C23012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0" w:type="dxa"/>
            <w:vAlign w:val="bottom"/>
          </w:tcPr>
          <w:p w14:paraId="5E6E0F35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4A4330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3" w:type="dxa"/>
            <w:vAlign w:val="bottom"/>
          </w:tcPr>
          <w:p w14:paraId="1F006799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D932648" w14:textId="39FCECD8" w:rsidR="00C23012" w:rsidRPr="00E66754" w:rsidRDefault="00C23012" w:rsidP="00C23012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0" w:type="dxa"/>
            <w:vAlign w:val="bottom"/>
          </w:tcPr>
          <w:p w14:paraId="41307FDB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A5DD61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2" w:type="dxa"/>
            <w:vAlign w:val="bottom"/>
          </w:tcPr>
          <w:p w14:paraId="022AD6DE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081A33E" w14:textId="2A0ECFAE" w:rsidR="00C23012" w:rsidRPr="00E66754" w:rsidRDefault="00C23012" w:rsidP="00C2301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605BE4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B2068E" w14:textId="1FCF7E35" w:rsidR="00C23012" w:rsidRPr="00E66754" w:rsidRDefault="00C23012" w:rsidP="00C2301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760F6" w:rsidRPr="00E66754" w14:paraId="2E13A428" w14:textId="77777777" w:rsidTr="009760F6">
        <w:trPr>
          <w:cantSplit/>
          <w:trHeight w:val="188"/>
        </w:trPr>
        <w:tc>
          <w:tcPr>
            <w:tcW w:w="2518" w:type="dxa"/>
            <w:vAlign w:val="bottom"/>
          </w:tcPr>
          <w:p w14:paraId="069DDA46" w14:textId="77777777" w:rsidR="00C23012" w:rsidRPr="00E66754" w:rsidRDefault="00C23012" w:rsidP="00C2301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70CB6274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58CF0BB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AFC01B0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D988EA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6659E3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593545A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017AFF9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7C6D4E6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2558B" w14:textId="2301595D" w:rsidR="00C23012" w:rsidRPr="00E66754" w:rsidRDefault="00C23012" w:rsidP="00C23012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0" w:type="dxa"/>
            <w:vAlign w:val="bottom"/>
          </w:tcPr>
          <w:p w14:paraId="42F8951B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CFDF4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3" w:type="dxa"/>
            <w:vAlign w:val="bottom"/>
          </w:tcPr>
          <w:p w14:paraId="37276EFB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957E4" w14:textId="3716FD86" w:rsidR="00C23012" w:rsidRPr="00E66754" w:rsidRDefault="00C23012" w:rsidP="00C23012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0" w:type="dxa"/>
            <w:vAlign w:val="bottom"/>
          </w:tcPr>
          <w:p w14:paraId="730DB552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1EF6A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551"/>
                <w:tab w:val="decimal" w:pos="720"/>
              </w:tabs>
              <w:spacing w:line="240" w:lineRule="atLeast"/>
              <w:ind w:left="-79" w:right="-15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2" w:type="dxa"/>
            <w:vAlign w:val="bottom"/>
          </w:tcPr>
          <w:p w14:paraId="2F7AB39D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95C7D" w14:textId="1541FE8F" w:rsidR="00C23012" w:rsidRPr="00E66754" w:rsidRDefault="00C23012" w:rsidP="00C2301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6DE1B4" w14:textId="77777777" w:rsidR="00C23012" w:rsidRPr="00E66754" w:rsidRDefault="00C23012" w:rsidP="00C230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89C5F" w14:textId="76296AF4" w:rsidR="00C23012" w:rsidRPr="00E66754" w:rsidRDefault="00C23012" w:rsidP="00C2301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28D5C7D" w14:textId="77777777" w:rsidR="007B4B7A" w:rsidRPr="00E66754" w:rsidRDefault="007B4B7A" w:rsidP="007B4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08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</w:rPr>
        <w:tab/>
      </w:r>
    </w:p>
    <w:p w14:paraId="4421F11A" w14:textId="0BA0A63E" w:rsidR="007B4B7A" w:rsidRPr="00E66754" w:rsidRDefault="007B4B7A" w:rsidP="007B4B7A">
      <w:pPr>
        <w:ind w:left="450"/>
        <w:rPr>
          <w:rFonts w:ascii="Angsana New" w:hAnsi="Angsana New" w:cs="Angsana New"/>
          <w:sz w:val="30"/>
          <w:szCs w:val="30"/>
          <w:cs/>
        </w:rPr>
      </w:pPr>
      <w:r w:rsidRPr="00E66754">
        <w:rPr>
          <w:rFonts w:ascii="Angsana New" w:hAnsi="Angsana New" w:cs="Angsana New"/>
          <w:sz w:val="30"/>
          <w:szCs w:val="30"/>
          <w:cs/>
        </w:rPr>
        <w:t xml:space="preserve">บริษัทย่อยดำเนินธุรกิจในประเทศไทย </w:t>
      </w:r>
      <w:r w:rsidR="0014046F" w:rsidRPr="00E66754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E66754">
        <w:rPr>
          <w:rFonts w:ascii="Angsana New" w:hAnsi="Angsana New" w:cs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52B51C1" w14:textId="77777777" w:rsidR="007B4B7A" w:rsidRPr="00E66754" w:rsidRDefault="007B4B7A" w:rsidP="007B4B7A">
      <w:pPr>
        <w:rPr>
          <w:rFonts w:ascii="Angsana New" w:hAnsi="Angsana New" w:cs="Angsana New"/>
          <w:sz w:val="30"/>
          <w:szCs w:val="30"/>
          <w:cs/>
        </w:rPr>
      </w:pPr>
    </w:p>
    <w:p w14:paraId="49EC34C0" w14:textId="77777777" w:rsidR="007B4B7A" w:rsidRPr="00E66754" w:rsidRDefault="007B4B7A" w:rsidP="007B4B7A">
      <w:pPr>
        <w:rPr>
          <w:rFonts w:ascii="Angsana New" w:hAnsi="Angsana New" w:cs="Angsana New"/>
          <w:sz w:val="30"/>
          <w:szCs w:val="30"/>
          <w:cs/>
        </w:rPr>
      </w:pPr>
    </w:p>
    <w:p w14:paraId="05B08936" w14:textId="77777777" w:rsidR="00B72457" w:rsidRPr="00E66754" w:rsidRDefault="00B72457" w:rsidP="007B4B7A">
      <w:pPr>
        <w:rPr>
          <w:rFonts w:ascii="Angsana New" w:hAnsi="Angsana New" w:cs="Angsana New"/>
          <w:sz w:val="30"/>
          <w:szCs w:val="30"/>
          <w:cs/>
        </w:rPr>
        <w:sectPr w:rsidR="00B72457" w:rsidRPr="00E66754" w:rsidSect="000D202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08C9FD4" w14:textId="5420D878" w:rsidR="00914D2D" w:rsidRPr="00E66754" w:rsidRDefault="00914D2D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hanging="72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0DDC5F3C" w14:textId="77777777" w:rsidR="00F255D1" w:rsidRPr="00E66754" w:rsidRDefault="00F255D1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3E44C1" w14:textId="013BD1C0" w:rsidR="00024CB8" w:rsidRPr="00E66754" w:rsidRDefault="00024CB8" w:rsidP="00FA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66754">
        <w:rPr>
          <w:rFonts w:ascii="Angsana New" w:eastAsia="Calibri" w:hAnsi="Angsana New" w:cs="Angsana New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14046F" w:rsidRPr="00E66754">
        <w:rPr>
          <w:rFonts w:ascii="Angsana New" w:eastAsia="Calibri" w:hAnsi="Angsana New" w:cs="Angsana New" w:hint="cs"/>
          <w:sz w:val="30"/>
          <w:szCs w:val="30"/>
          <w:cs/>
        </w:rPr>
        <w:t>หก</w:t>
      </w:r>
      <w:r w:rsidRPr="00E66754">
        <w:rPr>
          <w:rFonts w:ascii="Angsana New" w:eastAsia="Calibri" w:hAnsi="Angsana New" w:cs="Angsana New"/>
          <w:sz w:val="30"/>
          <w:szCs w:val="30"/>
          <w:cs/>
        </w:rPr>
        <w:t xml:space="preserve">เดือนสิ้นสุดวันที่ </w:t>
      </w:r>
      <w:r w:rsidR="00CB527A" w:rsidRPr="00E66754">
        <w:rPr>
          <w:rFonts w:ascii="Angsana New" w:eastAsia="Calibri" w:hAnsi="Angsana New" w:cs="Angsana New"/>
          <w:sz w:val="30"/>
          <w:szCs w:val="30"/>
        </w:rPr>
        <w:t>3</w:t>
      </w:r>
      <w:r w:rsidR="003E3EE7" w:rsidRPr="00E66754">
        <w:rPr>
          <w:rFonts w:ascii="Angsana New" w:eastAsia="Calibri" w:hAnsi="Angsana New" w:cs="Angsana New" w:hint="cs"/>
          <w:sz w:val="30"/>
          <w:szCs w:val="30"/>
          <w:cs/>
        </w:rPr>
        <w:t>0</w:t>
      </w:r>
      <w:r w:rsidRPr="00E66754">
        <w:rPr>
          <w:rFonts w:ascii="Angsana New" w:eastAsia="Calibri" w:hAnsi="Angsana New" w:cs="Angsana New"/>
          <w:sz w:val="30"/>
          <w:szCs w:val="30"/>
        </w:rPr>
        <w:t xml:space="preserve"> </w:t>
      </w:r>
      <w:r w:rsidR="003E3EE7" w:rsidRPr="00E6675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6675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B4B7A" w:rsidRPr="00E66754">
        <w:rPr>
          <w:rFonts w:ascii="Angsana New" w:eastAsia="Calibri" w:hAnsi="Angsana New" w:cs="Angsana New"/>
          <w:sz w:val="30"/>
          <w:szCs w:val="30"/>
        </w:rPr>
        <w:t>256</w:t>
      </w:r>
      <w:r w:rsidR="001A0E06" w:rsidRPr="00E66754">
        <w:rPr>
          <w:rFonts w:ascii="Angsana New" w:eastAsia="Calibri" w:hAnsi="Angsana New" w:cs="Angsana New"/>
          <w:sz w:val="30"/>
          <w:szCs w:val="30"/>
        </w:rPr>
        <w:t>2</w:t>
      </w:r>
      <w:r w:rsidRPr="00E66754">
        <w:rPr>
          <w:rFonts w:ascii="Angsana New" w:eastAsia="Calibri" w:hAnsi="Angsana New" w:cs="Angsana New"/>
          <w:sz w:val="30"/>
          <w:szCs w:val="30"/>
          <w:cs/>
        </w:rPr>
        <w:t xml:space="preserve"> มีดังนี้</w:t>
      </w:r>
    </w:p>
    <w:p w14:paraId="2C2D63E7" w14:textId="77777777" w:rsidR="003E3EE7" w:rsidRPr="00E66754" w:rsidRDefault="003E3EE7" w:rsidP="003E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2987"/>
        <w:gridCol w:w="269"/>
        <w:gridCol w:w="1259"/>
        <w:gridCol w:w="269"/>
        <w:gridCol w:w="1356"/>
        <w:gridCol w:w="238"/>
        <w:gridCol w:w="1164"/>
        <w:gridCol w:w="270"/>
        <w:gridCol w:w="1260"/>
      </w:tblGrid>
      <w:tr w:rsidR="003E3EE7" w:rsidRPr="00E66754" w14:paraId="5E506CCA" w14:textId="77777777" w:rsidTr="009760F6">
        <w:trPr>
          <w:trHeight w:val="241"/>
        </w:trPr>
        <w:tc>
          <w:tcPr>
            <w:tcW w:w="3256" w:type="dxa"/>
            <w:gridSpan w:val="2"/>
            <w:shd w:val="clear" w:color="auto" w:fill="auto"/>
            <w:hideMark/>
          </w:tcPr>
          <w:p w14:paraId="15C488BF" w14:textId="328003D0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2884" w:type="dxa"/>
            <w:gridSpan w:val="3"/>
            <w:shd w:val="clear" w:color="auto" w:fill="auto"/>
            <w:hideMark/>
          </w:tcPr>
          <w:p w14:paraId="2FBEC7C0" w14:textId="1F08283B" w:rsidR="003E3EE7" w:rsidRPr="00E66754" w:rsidRDefault="0014046F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</w:tcPr>
          <w:p w14:paraId="4501EBB7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shd w:val="clear" w:color="auto" w:fill="auto"/>
            <w:hideMark/>
          </w:tcPr>
          <w:p w14:paraId="75BC9296" w14:textId="1600C94F" w:rsidR="003E3EE7" w:rsidRPr="00E66754" w:rsidRDefault="0014046F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เงินการเงินเฉพาะกิจการ</w:t>
            </w:r>
          </w:p>
        </w:tc>
      </w:tr>
      <w:tr w:rsidR="009760F6" w:rsidRPr="00E66754" w14:paraId="79B78573" w14:textId="77777777" w:rsidTr="009760F6">
        <w:trPr>
          <w:trHeight w:val="241"/>
        </w:trPr>
        <w:tc>
          <w:tcPr>
            <w:tcW w:w="2987" w:type="dxa"/>
            <w:shd w:val="clear" w:color="auto" w:fill="auto"/>
          </w:tcPr>
          <w:p w14:paraId="4E6A7B97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66143382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3008F265" w14:textId="77777777" w:rsidR="003E3EE7" w:rsidRPr="00E66754" w:rsidRDefault="003E3EE7" w:rsidP="00F8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6247E34F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0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9" w:type="dxa"/>
          </w:tcPr>
          <w:p w14:paraId="7AE826A3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71F2C5C" w14:textId="77777777" w:rsidR="003E3EE7" w:rsidRPr="00E66754" w:rsidRDefault="003E3EE7" w:rsidP="00F8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  <w:p w14:paraId="41F583B0" w14:textId="77777777" w:rsidR="003E3EE7" w:rsidRPr="00E66754" w:rsidRDefault="003E3EE7" w:rsidP="00F8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และการโอนออก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38" w:type="dxa"/>
          </w:tcPr>
          <w:p w14:paraId="02C9CE9C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307D7B8" w14:textId="77777777" w:rsidR="003E3EE7" w:rsidRPr="00E66754" w:rsidRDefault="003E3EE7" w:rsidP="00F8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2EEB654B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799C89D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1E4C3" w14:textId="77777777" w:rsidR="003E3EE7" w:rsidRPr="00E66754" w:rsidRDefault="003E3EE7" w:rsidP="00F83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  <w:p w14:paraId="20A1C962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และการโอนออก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E3EE7" w:rsidRPr="00E66754" w14:paraId="3F84B3D0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10877D3F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38DCA617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6" w:type="dxa"/>
            <w:gridSpan w:val="7"/>
            <w:shd w:val="clear" w:color="auto" w:fill="auto"/>
            <w:hideMark/>
          </w:tcPr>
          <w:p w14:paraId="03DC8FC9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60F6" w:rsidRPr="00E66754" w14:paraId="421ABB0A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071F84DC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69" w:type="dxa"/>
          </w:tcPr>
          <w:p w14:paraId="5F38A40B" w14:textId="77777777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AFA15B6" w14:textId="08BA7D46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30,101</w:t>
            </w:r>
          </w:p>
        </w:tc>
        <w:tc>
          <w:tcPr>
            <w:tcW w:w="269" w:type="dxa"/>
            <w:shd w:val="clear" w:color="auto" w:fill="auto"/>
          </w:tcPr>
          <w:p w14:paraId="071FA72F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645D7529" w14:textId="3031C24A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6675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064A3D9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5FEEA2A2" w14:textId="7FF762C7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E202C8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919C01" w14:textId="0CC114B9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60F6" w:rsidRPr="00E66754" w14:paraId="323FFC8C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16863EF5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9" w:type="dxa"/>
          </w:tcPr>
          <w:p w14:paraId="372A0C0E" w14:textId="77777777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644A3B8" w14:textId="77777777" w:rsidR="002E44D5" w:rsidRPr="00E66754" w:rsidRDefault="002E44D5" w:rsidP="002E44D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14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4A6436" w14:textId="7249B19E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theme="majorBidi"/>
                <w:sz w:val="30"/>
                <w:szCs w:val="30"/>
              </w:rPr>
              <w:t>3,512</w:t>
            </w:r>
          </w:p>
        </w:tc>
        <w:tc>
          <w:tcPr>
            <w:tcW w:w="269" w:type="dxa"/>
            <w:shd w:val="clear" w:color="auto" w:fill="auto"/>
          </w:tcPr>
          <w:p w14:paraId="64F3509E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193833F1" w14:textId="77777777" w:rsidR="002E44D5" w:rsidRPr="00E66754" w:rsidRDefault="002E44D5" w:rsidP="002E44D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14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641871" w14:textId="1C2D6BBC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66754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40AAD1A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1140CA55" w14:textId="77777777" w:rsidR="009760F6" w:rsidRPr="00E66754" w:rsidRDefault="009760F6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07A2FF41" w14:textId="7B2D3B17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272194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3BBDEEA" w14:textId="77777777" w:rsidR="009760F6" w:rsidRPr="00E66754" w:rsidRDefault="009760F6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3303C241" w14:textId="7D9EE4C9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60F6" w:rsidRPr="00E66754" w14:paraId="3C9339DA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5BC864E5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269" w:type="dxa"/>
          </w:tcPr>
          <w:p w14:paraId="31D37D75" w14:textId="77777777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980CA4C" w14:textId="5B613F75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  <w:tc>
          <w:tcPr>
            <w:tcW w:w="269" w:type="dxa"/>
            <w:shd w:val="clear" w:color="auto" w:fill="auto"/>
          </w:tcPr>
          <w:p w14:paraId="7CDD8273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58E2627F" w14:textId="05BAB98E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667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FE9918D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3E81D23F" w14:textId="676D35C1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B96D4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85F19F" w14:textId="0FE28921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60F6" w:rsidRPr="00E66754" w14:paraId="2AF13AAD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771F38E8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03D71EE3" w14:textId="77777777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6EC88EA7" w14:textId="00B37B54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theme="majorBidi"/>
                <w:sz w:val="30"/>
                <w:szCs w:val="30"/>
              </w:rPr>
              <w:t>21,720</w:t>
            </w:r>
          </w:p>
        </w:tc>
        <w:tc>
          <w:tcPr>
            <w:tcW w:w="269" w:type="dxa"/>
            <w:shd w:val="clear" w:color="auto" w:fill="auto"/>
          </w:tcPr>
          <w:p w14:paraId="1F15929C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19A61A8E" w14:textId="05F910B6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66754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4556FB0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CAA6BF6" w14:textId="3F02D10C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FC789D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ABD403" w14:textId="172E1905" w:rsidR="002E44D5" w:rsidRPr="00E66754" w:rsidDel="00D60FB5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60F6" w:rsidRPr="00E66754" w14:paraId="44CDFB00" w14:textId="77777777" w:rsidTr="009760F6">
        <w:trPr>
          <w:trHeight w:val="232"/>
        </w:trPr>
        <w:tc>
          <w:tcPr>
            <w:tcW w:w="2987" w:type="dxa"/>
            <w:shd w:val="clear" w:color="auto" w:fill="auto"/>
          </w:tcPr>
          <w:p w14:paraId="0364D28C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69" w:type="dxa"/>
          </w:tcPr>
          <w:p w14:paraId="4DEDF437" w14:textId="77777777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E828C90" w14:textId="77777777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EB407" w14:textId="51574F8C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Theme="majorBidi" w:hAnsiTheme="majorBidi" w:cstheme="majorBidi"/>
                <w:sz w:val="30"/>
                <w:szCs w:val="30"/>
              </w:rPr>
              <w:t>33,176</w:t>
            </w:r>
          </w:p>
        </w:tc>
        <w:tc>
          <w:tcPr>
            <w:tcW w:w="269" w:type="dxa"/>
            <w:shd w:val="clear" w:color="auto" w:fill="auto"/>
          </w:tcPr>
          <w:p w14:paraId="7B0D4668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3F0358A0" w14:textId="77777777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47530A21" w14:textId="7E6BB4F5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66754">
              <w:rPr>
                <w:rFonts w:asciiTheme="majorBidi" w:hAnsiTheme="majorBidi" w:cstheme="majorBidi"/>
                <w:sz w:val="30"/>
                <w:szCs w:val="30"/>
              </w:rPr>
              <w:t>30,796</w:t>
            </w: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7B861B0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64" w:type="dxa"/>
            <w:shd w:val="clear" w:color="auto" w:fill="auto"/>
          </w:tcPr>
          <w:p w14:paraId="2EF48142" w14:textId="77777777" w:rsidR="009760F6" w:rsidRPr="00E66754" w:rsidRDefault="009760F6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578884A3" w14:textId="6963A66D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554A0B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FDD23B" w14:textId="77777777" w:rsidR="009760F6" w:rsidRPr="00E66754" w:rsidRDefault="009760F6" w:rsidP="002E44D5">
            <w:pPr>
              <w:pStyle w:val="acctfourfigures"/>
              <w:tabs>
                <w:tab w:val="left" w:pos="718"/>
              </w:tabs>
              <w:spacing w:line="240" w:lineRule="atLeast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02063FE6" w14:textId="750F9CC3" w:rsidR="002E44D5" w:rsidRPr="00E66754" w:rsidRDefault="002E44D5" w:rsidP="002E44D5">
            <w:pPr>
              <w:pStyle w:val="acctfourfigures"/>
              <w:tabs>
                <w:tab w:val="left" w:pos="71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60F6" w:rsidRPr="00E66754" w14:paraId="0BADE87F" w14:textId="77777777" w:rsidTr="009760F6">
        <w:trPr>
          <w:trHeight w:val="232"/>
        </w:trPr>
        <w:tc>
          <w:tcPr>
            <w:tcW w:w="2987" w:type="dxa"/>
            <w:shd w:val="clear" w:color="auto" w:fill="auto"/>
            <w:hideMark/>
          </w:tcPr>
          <w:p w14:paraId="2D22FB6E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32147FEE" w14:textId="77777777" w:rsidR="002E44D5" w:rsidRPr="00E66754" w:rsidRDefault="002E44D5" w:rsidP="002E44D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7CA68D" w14:textId="532A581C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89,939</w:t>
            </w:r>
          </w:p>
        </w:tc>
        <w:tc>
          <w:tcPr>
            <w:tcW w:w="269" w:type="dxa"/>
            <w:shd w:val="clear" w:color="auto" w:fill="auto"/>
          </w:tcPr>
          <w:p w14:paraId="640E47F0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EA9E6D" w14:textId="2EB0DF1A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(</w:t>
            </w:r>
            <w:r w:rsidRPr="00E667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33,917</w:t>
            </w:r>
            <w:r w:rsidRPr="00E6675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DCC8613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4075DF" w14:textId="526BA596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F6C639" w14:textId="77777777" w:rsidR="002E44D5" w:rsidRPr="00E66754" w:rsidRDefault="002E44D5" w:rsidP="002E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1F6D38" w14:textId="00FE9112" w:rsidR="002E44D5" w:rsidRPr="00E66754" w:rsidRDefault="002E44D5" w:rsidP="002E44D5">
            <w:pPr>
              <w:pStyle w:val="acctfourfigures"/>
              <w:tabs>
                <w:tab w:val="left" w:pos="718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E3A5E57" w14:textId="77777777" w:rsidR="00563D06" w:rsidRPr="00E66754" w:rsidRDefault="00563D06" w:rsidP="00792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041E9E7" w14:textId="77777777" w:rsidR="00563D06" w:rsidRPr="00E66754" w:rsidRDefault="00563D06" w:rsidP="00563D06">
      <w:pPr>
        <w:tabs>
          <w:tab w:val="clear" w:pos="227"/>
          <w:tab w:val="clear" w:pos="454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การค้ำประกัน</w:t>
      </w:r>
    </w:p>
    <w:p w14:paraId="4BB70288" w14:textId="77777777" w:rsidR="00563D06" w:rsidRPr="00E66754" w:rsidRDefault="00563D06" w:rsidP="0056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E8FD6A" w14:textId="193F7FF6" w:rsidR="008275BD" w:rsidRPr="00E66754" w:rsidRDefault="00563D06" w:rsidP="007B4B7A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675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B527A" w:rsidRPr="00E66754">
        <w:rPr>
          <w:rFonts w:ascii="Angsana New" w:hAnsi="Angsana New" w:cs="Angsana New"/>
          <w:sz w:val="30"/>
          <w:szCs w:val="30"/>
        </w:rPr>
        <w:t>3</w:t>
      </w:r>
      <w:r w:rsidR="003E3EE7" w:rsidRPr="00E66754">
        <w:rPr>
          <w:rFonts w:ascii="Angsana New" w:hAnsi="Angsana New" w:cs="Angsana New" w:hint="cs"/>
          <w:sz w:val="30"/>
          <w:szCs w:val="30"/>
          <w:cs/>
        </w:rPr>
        <w:t>0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3E3EE7" w:rsidRPr="00E6675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C2B36"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7B4B7A" w:rsidRPr="00E66754">
        <w:rPr>
          <w:rFonts w:ascii="Angsana New" w:hAnsi="Angsana New" w:cs="Angsana New"/>
          <w:sz w:val="30"/>
          <w:szCs w:val="30"/>
        </w:rPr>
        <w:t>256</w:t>
      </w:r>
      <w:r w:rsidR="001A0E06" w:rsidRPr="00E66754">
        <w:rPr>
          <w:rFonts w:ascii="Angsana New" w:hAnsi="Angsana New" w:cs="Angsana New"/>
          <w:sz w:val="30"/>
          <w:szCs w:val="30"/>
        </w:rPr>
        <w:t>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ทรัพย์สินของกลุ่มบริษัทมูลค่าตามบัญชีจำนวน </w:t>
      </w:r>
      <w:r w:rsidR="00C23012" w:rsidRPr="00E66754">
        <w:rPr>
          <w:rFonts w:ascii="Angsana New" w:hAnsi="Angsana New" w:cs="Angsana New"/>
          <w:sz w:val="30"/>
          <w:szCs w:val="30"/>
        </w:rPr>
        <w:t>516</w:t>
      </w:r>
      <w:r w:rsidR="00115611" w:rsidRPr="00E66754">
        <w:rPr>
          <w:rFonts w:ascii="Angsana New" w:hAnsi="Angsana New" w:cs="Angsana New"/>
          <w:sz w:val="30"/>
          <w:szCs w:val="30"/>
        </w:rPr>
        <w:t>.65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(</w:t>
      </w:r>
      <w:r w:rsidR="00586D76" w:rsidRPr="00E6675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586D76" w:rsidRPr="00E66754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1B6035" w:rsidRPr="00E66754">
        <w:rPr>
          <w:rFonts w:ascii="Angsana New" w:hAnsi="Angsana New" w:cs="Angsana New"/>
          <w:i/>
          <w:iCs/>
          <w:sz w:val="30"/>
          <w:szCs w:val="30"/>
        </w:rPr>
        <w:t>256</w:t>
      </w:r>
      <w:r w:rsidR="003F1A83" w:rsidRPr="00E66754">
        <w:rPr>
          <w:rFonts w:ascii="Angsana New" w:hAnsi="Angsana New" w:cs="Angsana New"/>
          <w:i/>
          <w:iCs/>
          <w:sz w:val="30"/>
          <w:szCs w:val="30"/>
        </w:rPr>
        <w:t>1</w:t>
      </w:r>
      <w:r w:rsidRPr="00E6675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526DE2" w:rsidRPr="00E66754">
        <w:rPr>
          <w:rFonts w:ascii="Angsana New" w:hAnsi="Angsana New" w:cs="Angsana New"/>
          <w:i/>
          <w:iCs/>
          <w:sz w:val="30"/>
          <w:szCs w:val="30"/>
        </w:rPr>
        <w:t>504</w:t>
      </w:r>
      <w:r w:rsidR="00A41DD8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>.</w:t>
      </w:r>
      <w:r w:rsidR="00526DE2" w:rsidRPr="00E66754">
        <w:rPr>
          <w:rFonts w:ascii="Angsana New" w:hAnsi="Angsana New" w:cs="Angsana New"/>
          <w:i/>
          <w:iCs/>
          <w:sz w:val="30"/>
          <w:szCs w:val="30"/>
        </w:rPr>
        <w:t>94</w:t>
      </w:r>
      <w:r w:rsidR="007B4B7A" w:rsidRPr="00E66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ได้จด</w:t>
      </w:r>
      <w:r w:rsidR="00792306" w:rsidRPr="00E66754">
        <w:rPr>
          <w:rFonts w:ascii="Angsana New" w:hAnsi="Angsana New" w:cs="Angsana New"/>
          <w:sz w:val="30"/>
          <w:szCs w:val="30"/>
          <w:cs/>
        </w:rPr>
        <w:t>จำนองไว้เป็นหลักประกันเงิน</w:t>
      </w:r>
      <w:r w:rsidR="00586D76" w:rsidRPr="00E66754">
        <w:rPr>
          <w:rFonts w:ascii="Angsana New" w:hAnsi="Angsana New" w:cs="Angsana New"/>
          <w:sz w:val="30"/>
          <w:szCs w:val="30"/>
          <w:cs/>
        </w:rPr>
        <w:t>เบิกเกินบัญชีและสินเชื่ออื่นจากธนาคาร</w:t>
      </w:r>
      <w:r w:rsidR="00825DC8" w:rsidRPr="00E66754">
        <w:rPr>
          <w:rFonts w:ascii="Angsana New" w:hAnsi="Angsana New" w:cs="Angsana New"/>
          <w:sz w:val="30"/>
          <w:szCs w:val="30"/>
        </w:rPr>
        <w:t xml:space="preserve"> </w:t>
      </w:r>
      <w:r w:rsidR="00825DC8" w:rsidRPr="00E66754">
        <w:rPr>
          <w:rFonts w:ascii="Angsana New" w:hAnsi="Angsana New" w:cs="Angsana New"/>
          <w:sz w:val="30"/>
          <w:szCs w:val="30"/>
          <w:cs/>
        </w:rPr>
        <w:t>(ดูหมายเหตุข้อ 8)</w:t>
      </w:r>
    </w:p>
    <w:p w14:paraId="734E9576" w14:textId="77777777" w:rsidR="004E18B5" w:rsidRPr="00E66754" w:rsidRDefault="00041934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4E18B5"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28C8B46C" w14:textId="77777777" w:rsidR="00A41DD8" w:rsidRPr="00E66754" w:rsidRDefault="00A41DD8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780"/>
        <w:gridCol w:w="1080"/>
        <w:gridCol w:w="269"/>
        <w:gridCol w:w="1086"/>
        <w:gridCol w:w="236"/>
        <w:gridCol w:w="11"/>
        <w:gridCol w:w="1044"/>
        <w:gridCol w:w="236"/>
        <w:gridCol w:w="1053"/>
      </w:tblGrid>
      <w:tr w:rsidR="00A41DD8" w:rsidRPr="00E66754" w14:paraId="69BB86E5" w14:textId="77777777" w:rsidTr="00B72907">
        <w:trPr>
          <w:trHeight w:val="413"/>
          <w:tblHeader/>
        </w:trPr>
        <w:tc>
          <w:tcPr>
            <w:tcW w:w="1835" w:type="pct"/>
          </w:tcPr>
          <w:p w14:paraId="36BE6415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6" w:type="pct"/>
          </w:tcPr>
          <w:p w14:paraId="41125318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770A94E9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BFF9CA3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4"/>
          </w:tcPr>
          <w:p w14:paraId="48290BEE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EE7" w:rsidRPr="00E66754" w14:paraId="144478AC" w14:textId="77777777" w:rsidTr="00B72907">
        <w:trPr>
          <w:trHeight w:val="426"/>
        </w:trPr>
        <w:tc>
          <w:tcPr>
            <w:tcW w:w="1835" w:type="pct"/>
            <w:vAlign w:val="bottom"/>
          </w:tcPr>
          <w:p w14:paraId="5A32EC7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6EA5581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830FDD6" w14:textId="1D9A0E2B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14:paraId="6A86DD4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E39AC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5" w:type="pct"/>
            <w:gridSpan w:val="2"/>
          </w:tcPr>
          <w:p w14:paraId="00B6722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0" w:type="pct"/>
          </w:tcPr>
          <w:p w14:paraId="72472207" w14:textId="240274D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9" w:type="pct"/>
          </w:tcPr>
          <w:p w14:paraId="2DF1662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5" w:type="pct"/>
          </w:tcPr>
          <w:p w14:paraId="20E88BB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3E3EE7" w:rsidRPr="00E66754" w14:paraId="14A46230" w14:textId="77777777" w:rsidTr="00B72907">
        <w:trPr>
          <w:trHeight w:val="426"/>
        </w:trPr>
        <w:tc>
          <w:tcPr>
            <w:tcW w:w="1835" w:type="pct"/>
            <w:vAlign w:val="bottom"/>
          </w:tcPr>
          <w:p w14:paraId="21D610C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2C4DDE1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24EA6C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14:paraId="5E60C22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057CA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5" w:type="pct"/>
            <w:gridSpan w:val="2"/>
          </w:tcPr>
          <w:p w14:paraId="0A8B0F3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D4A6CD" w14:textId="487A06B2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9" w:type="pct"/>
          </w:tcPr>
          <w:p w14:paraId="600FC1D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78B435E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3E3EE7" w:rsidRPr="00E66754" w14:paraId="0F337CB3" w14:textId="77777777" w:rsidTr="00B72907">
        <w:trPr>
          <w:trHeight w:val="362"/>
        </w:trPr>
        <w:tc>
          <w:tcPr>
            <w:tcW w:w="1835" w:type="pct"/>
            <w:vAlign w:val="bottom"/>
          </w:tcPr>
          <w:p w14:paraId="01579AA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18D438D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9" w:type="pct"/>
            <w:gridSpan w:val="8"/>
          </w:tcPr>
          <w:p w14:paraId="2095002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EE7" w:rsidRPr="00E66754" w14:paraId="74938D44" w14:textId="77777777" w:rsidTr="00B72907">
        <w:trPr>
          <w:trHeight w:val="426"/>
        </w:trPr>
        <w:tc>
          <w:tcPr>
            <w:tcW w:w="1835" w:type="pct"/>
            <w:vAlign w:val="bottom"/>
          </w:tcPr>
          <w:p w14:paraId="4543946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26" w:type="pct"/>
          </w:tcPr>
          <w:p w14:paraId="4CA17D3D" w14:textId="77777777" w:rsidR="003E3EE7" w:rsidRPr="00E66754" w:rsidRDefault="003E3EE7" w:rsidP="003E3EE7">
            <w:pPr>
              <w:ind w:left="-54" w:right="-8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0" w:type="pct"/>
          </w:tcPr>
          <w:p w14:paraId="6A4E5D55" w14:textId="77777777" w:rsidR="003E3EE7" w:rsidRPr="00E66754" w:rsidRDefault="003E3EE7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5F6D5B" w14:textId="77777777" w:rsidR="003E3EE7" w:rsidRPr="00E66754" w:rsidRDefault="003E3EE7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F30FFA" w14:textId="77777777" w:rsidR="003E3EE7" w:rsidRPr="00E66754" w:rsidRDefault="003E3EE7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65B8D471" w14:textId="77777777" w:rsidR="003E3EE7" w:rsidRPr="00E66754" w:rsidRDefault="003E3EE7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0" w:type="pct"/>
          </w:tcPr>
          <w:p w14:paraId="7EBADF2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21078F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CFCAD5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A1C90" w:rsidRPr="00E66754" w14:paraId="3CCE1525" w14:textId="77777777" w:rsidTr="00B72907">
        <w:trPr>
          <w:trHeight w:val="802"/>
        </w:trPr>
        <w:tc>
          <w:tcPr>
            <w:tcW w:w="1835" w:type="pct"/>
            <w:vAlign w:val="bottom"/>
          </w:tcPr>
          <w:p w14:paraId="5B9F6AA7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  <w:p w14:paraId="0DCB79BD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26" w:type="pct"/>
          </w:tcPr>
          <w:p w14:paraId="5209FECE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</w:tcPr>
          <w:p w14:paraId="2A4F0728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7AAD6FF" w14:textId="71B2B836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006D539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212EA45B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563F6D4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880</w:t>
            </w:r>
          </w:p>
        </w:tc>
        <w:tc>
          <w:tcPr>
            <w:tcW w:w="135" w:type="pct"/>
            <w:gridSpan w:val="2"/>
          </w:tcPr>
          <w:p w14:paraId="3700D3DF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0BDBF267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E3981A2" w14:textId="0FEF0E9F" w:rsidR="005A1C90" w:rsidRPr="00E66754" w:rsidRDefault="005A1C90" w:rsidP="005A1C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F2EE4F7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512ABA6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84FE9ED" w14:textId="77777777" w:rsidR="005A1C90" w:rsidRPr="00E66754" w:rsidRDefault="005A1C90" w:rsidP="005A1C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1C90" w:rsidRPr="00E66754" w14:paraId="1D42F87A" w14:textId="77777777" w:rsidTr="00B72907">
        <w:trPr>
          <w:trHeight w:val="815"/>
        </w:trPr>
        <w:tc>
          <w:tcPr>
            <w:tcW w:w="1835" w:type="pct"/>
            <w:vAlign w:val="bottom"/>
          </w:tcPr>
          <w:p w14:paraId="490E036F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39A68EBE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26" w:type="pct"/>
          </w:tcPr>
          <w:p w14:paraId="45BEEB8F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F4DE0F0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A6E6F76" w14:textId="369D3B7F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630,000</w:t>
            </w:r>
          </w:p>
        </w:tc>
        <w:tc>
          <w:tcPr>
            <w:tcW w:w="147" w:type="pct"/>
          </w:tcPr>
          <w:p w14:paraId="19B6B738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19F9F69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B33E3C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590,000</w:t>
            </w:r>
          </w:p>
        </w:tc>
        <w:tc>
          <w:tcPr>
            <w:tcW w:w="135" w:type="pct"/>
            <w:gridSpan w:val="2"/>
          </w:tcPr>
          <w:p w14:paraId="7E675B62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1109BE3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47B0023" w14:textId="55394129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C101B3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06B18B3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9F81CA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1C90" w:rsidRPr="00E66754" w14:paraId="1575633B" w14:textId="77777777" w:rsidTr="00B72907">
        <w:trPr>
          <w:trHeight w:val="827"/>
        </w:trPr>
        <w:tc>
          <w:tcPr>
            <w:tcW w:w="1835" w:type="pct"/>
            <w:vAlign w:val="bottom"/>
          </w:tcPr>
          <w:p w14:paraId="2D432ED9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เงินเบิกเกินบัญชีและ</w:t>
            </w: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426" w:type="pct"/>
          </w:tcPr>
          <w:p w14:paraId="0568FC19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2D1B0DE4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27B517C9" w14:textId="7A573D4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630,000</w:t>
            </w:r>
          </w:p>
        </w:tc>
        <w:tc>
          <w:tcPr>
            <w:tcW w:w="147" w:type="pct"/>
          </w:tcPr>
          <w:p w14:paraId="695E4073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FDB7216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0B4AEEE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590,880</w:t>
            </w:r>
          </w:p>
        </w:tc>
        <w:tc>
          <w:tcPr>
            <w:tcW w:w="135" w:type="pct"/>
            <w:gridSpan w:val="2"/>
          </w:tcPr>
          <w:p w14:paraId="2EA79A62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108598BD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B578269" w14:textId="70415224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32CCFC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72EECD64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E4A5A42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A1C90" w:rsidRPr="00E66754" w14:paraId="345A0166" w14:textId="77777777" w:rsidTr="00B72907">
        <w:trPr>
          <w:trHeight w:val="401"/>
        </w:trPr>
        <w:tc>
          <w:tcPr>
            <w:tcW w:w="1835" w:type="pct"/>
            <w:vAlign w:val="bottom"/>
          </w:tcPr>
          <w:p w14:paraId="536C8C53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06502758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C02109E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06445957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7240D37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  <w:gridSpan w:val="2"/>
          </w:tcPr>
          <w:p w14:paraId="0D1BA9B6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94A5D77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4F0A0D5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0E56D5F0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C90" w:rsidRPr="00E66754" w14:paraId="422E9007" w14:textId="77777777" w:rsidTr="00B72907">
        <w:trPr>
          <w:trHeight w:val="413"/>
        </w:trPr>
        <w:tc>
          <w:tcPr>
            <w:tcW w:w="1835" w:type="pct"/>
            <w:vAlign w:val="bottom"/>
          </w:tcPr>
          <w:p w14:paraId="7BF47C25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6" w:type="pct"/>
          </w:tcPr>
          <w:p w14:paraId="6D4B8C54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</w:tcPr>
          <w:p w14:paraId="06535A25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46B5F902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4E1EAB13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  <w:gridSpan w:val="2"/>
          </w:tcPr>
          <w:p w14:paraId="0995E095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55D55E16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5876767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6696CC75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C90" w:rsidRPr="00E66754" w14:paraId="5BDB3523" w14:textId="77777777" w:rsidTr="00B72907">
        <w:trPr>
          <w:trHeight w:val="815"/>
        </w:trPr>
        <w:tc>
          <w:tcPr>
            <w:tcW w:w="1835" w:type="pct"/>
            <w:vAlign w:val="bottom"/>
          </w:tcPr>
          <w:p w14:paraId="0F58291F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  <w:p w14:paraId="442E562A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ส่วนที่มีหลักประกัน</w:t>
            </w:r>
          </w:p>
        </w:tc>
        <w:tc>
          <w:tcPr>
            <w:tcW w:w="426" w:type="pct"/>
          </w:tcPr>
          <w:p w14:paraId="40AC632C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D834FF7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D453A65" w14:textId="230F2BC1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147" w:type="pct"/>
          </w:tcPr>
          <w:p w14:paraId="23DE034B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7311C7B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1E520E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135" w:type="pct"/>
            <w:gridSpan w:val="2"/>
          </w:tcPr>
          <w:p w14:paraId="703EC5D7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4F913DC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201506" w14:textId="327B9E3D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6D33C3A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0BA6DFD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B1A527D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1C90" w:rsidRPr="00E66754" w14:paraId="044DB6A4" w14:textId="77777777" w:rsidTr="00B72907">
        <w:trPr>
          <w:trHeight w:val="401"/>
        </w:trPr>
        <w:tc>
          <w:tcPr>
            <w:tcW w:w="1835" w:type="pct"/>
            <w:vAlign w:val="bottom"/>
          </w:tcPr>
          <w:p w14:paraId="0392749B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24901F93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</w:tcPr>
          <w:p w14:paraId="481805E5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5CA70492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0E6741D7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" w:type="pct"/>
            <w:gridSpan w:val="2"/>
          </w:tcPr>
          <w:p w14:paraId="2A557EB1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CEA1EE0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AF314C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802F3BE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C90" w:rsidRPr="00E66754" w14:paraId="6CC1AFD6" w14:textId="77777777" w:rsidTr="00B72907">
        <w:trPr>
          <w:trHeight w:val="413"/>
        </w:trPr>
        <w:tc>
          <w:tcPr>
            <w:tcW w:w="1835" w:type="pct"/>
            <w:vAlign w:val="bottom"/>
          </w:tcPr>
          <w:p w14:paraId="3464534C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26" w:type="pct"/>
          </w:tcPr>
          <w:p w14:paraId="07DC5A69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B8532C8" w14:textId="0A303C62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660,000</w:t>
            </w:r>
          </w:p>
        </w:tc>
        <w:tc>
          <w:tcPr>
            <w:tcW w:w="147" w:type="pct"/>
          </w:tcPr>
          <w:p w14:paraId="2FF9E4D2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0CC0EAE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620,880</w:t>
            </w:r>
          </w:p>
        </w:tc>
        <w:tc>
          <w:tcPr>
            <w:tcW w:w="135" w:type="pct"/>
            <w:gridSpan w:val="2"/>
          </w:tcPr>
          <w:p w14:paraId="4F5BDA23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1CC6202" w14:textId="4B72504B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8D8B2C7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C4F6424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A1C90" w:rsidRPr="00E66754" w14:paraId="0A71D299" w14:textId="77777777" w:rsidTr="00B72907">
        <w:trPr>
          <w:trHeight w:val="401"/>
        </w:trPr>
        <w:tc>
          <w:tcPr>
            <w:tcW w:w="1835" w:type="pct"/>
            <w:vAlign w:val="bottom"/>
          </w:tcPr>
          <w:p w14:paraId="5D83A11F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1DC9102F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57EA075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E89FD" w14:textId="77777777" w:rsidR="005A1C90" w:rsidRPr="00E66754" w:rsidRDefault="005A1C90" w:rsidP="005A1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5606E73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3F7A0CD1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484A7C00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C83F02D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CA1E8EF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C90" w:rsidRPr="00E66754" w14:paraId="5FD141CE" w14:textId="77777777" w:rsidTr="00B72907">
        <w:trPr>
          <w:trHeight w:val="426"/>
        </w:trPr>
        <w:tc>
          <w:tcPr>
            <w:tcW w:w="1835" w:type="pct"/>
            <w:vAlign w:val="bottom"/>
          </w:tcPr>
          <w:p w14:paraId="4BA8ECC8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26" w:type="pct"/>
          </w:tcPr>
          <w:p w14:paraId="2A908D26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83B224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55BF90" w14:textId="77777777" w:rsidR="005A1C90" w:rsidRPr="00E66754" w:rsidRDefault="005A1C90" w:rsidP="005A1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5A2986E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09BE98BE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6FF67043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3D9FDE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32AE648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C90" w:rsidRPr="00E66754" w14:paraId="4CD9019E" w14:textId="77777777" w:rsidTr="00B72907">
        <w:trPr>
          <w:trHeight w:val="815"/>
        </w:trPr>
        <w:tc>
          <w:tcPr>
            <w:tcW w:w="1835" w:type="pct"/>
            <w:vAlign w:val="bottom"/>
          </w:tcPr>
          <w:p w14:paraId="79D65A05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2F485805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426" w:type="pct"/>
          </w:tcPr>
          <w:p w14:paraId="0565885E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3D76FD5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959A757" w14:textId="61B2CEA8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27,500</w:t>
            </w:r>
          </w:p>
        </w:tc>
        <w:tc>
          <w:tcPr>
            <w:tcW w:w="147" w:type="pct"/>
          </w:tcPr>
          <w:p w14:paraId="1F757ABE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8F27F18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A02C524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42,500</w:t>
            </w:r>
          </w:p>
        </w:tc>
        <w:tc>
          <w:tcPr>
            <w:tcW w:w="135" w:type="pct"/>
            <w:gridSpan w:val="2"/>
          </w:tcPr>
          <w:p w14:paraId="2751AEA7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B7F27AE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0C6A3EF" w14:textId="582247A1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F8BC92A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0B112B9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427FB1B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1C90" w:rsidRPr="00E66754" w14:paraId="2E90C928" w14:textId="77777777" w:rsidTr="00B72907">
        <w:trPr>
          <w:trHeight w:val="413"/>
        </w:trPr>
        <w:tc>
          <w:tcPr>
            <w:tcW w:w="1835" w:type="pct"/>
            <w:vAlign w:val="bottom"/>
          </w:tcPr>
          <w:p w14:paraId="3C1FD6D3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ส่วนไม่หมุนเวียน</w:t>
            </w:r>
          </w:p>
        </w:tc>
        <w:tc>
          <w:tcPr>
            <w:tcW w:w="426" w:type="pct"/>
          </w:tcPr>
          <w:p w14:paraId="2C8140FC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5A6BF56" w14:textId="74FF592D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27,500</w:t>
            </w:r>
          </w:p>
        </w:tc>
        <w:tc>
          <w:tcPr>
            <w:tcW w:w="147" w:type="pct"/>
          </w:tcPr>
          <w:p w14:paraId="19074480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46DB9886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42,500</w:t>
            </w:r>
          </w:p>
        </w:tc>
        <w:tc>
          <w:tcPr>
            <w:tcW w:w="135" w:type="pct"/>
            <w:gridSpan w:val="2"/>
          </w:tcPr>
          <w:p w14:paraId="71772518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02D6F073" w14:textId="3622CA6C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AD32075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6090D037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A1C90" w:rsidRPr="00E66754" w14:paraId="18269FAA" w14:textId="77777777" w:rsidTr="00B72907">
        <w:trPr>
          <w:trHeight w:val="401"/>
        </w:trPr>
        <w:tc>
          <w:tcPr>
            <w:tcW w:w="1835" w:type="pct"/>
            <w:vAlign w:val="bottom"/>
          </w:tcPr>
          <w:p w14:paraId="0381BF67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23988AEA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E160B33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B8755A" w14:textId="77777777" w:rsidR="005A1C90" w:rsidRPr="00E66754" w:rsidRDefault="005A1C90" w:rsidP="005A1C9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57ABEA9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70F11F60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D4D98BD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4E97608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B61F5FD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C90" w:rsidRPr="00E66754" w14:paraId="5703238C" w14:textId="77777777" w:rsidTr="00B72907">
        <w:trPr>
          <w:trHeight w:val="413"/>
        </w:trPr>
        <w:tc>
          <w:tcPr>
            <w:tcW w:w="1835" w:type="pct"/>
            <w:vAlign w:val="bottom"/>
          </w:tcPr>
          <w:p w14:paraId="1CC7EB71" w14:textId="77777777" w:rsidR="005A1C90" w:rsidRPr="00E66754" w:rsidRDefault="005A1C90" w:rsidP="005A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pct"/>
          </w:tcPr>
          <w:p w14:paraId="3CA007BF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6255FEFB" w14:textId="3F543DC3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687,500</w:t>
            </w:r>
          </w:p>
        </w:tc>
        <w:tc>
          <w:tcPr>
            <w:tcW w:w="147" w:type="pct"/>
          </w:tcPr>
          <w:p w14:paraId="1823BFCC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E81BC11" w14:textId="77777777" w:rsidR="005A1C90" w:rsidRPr="00E66754" w:rsidRDefault="005A1C90" w:rsidP="005A1C9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663,380</w:t>
            </w:r>
          </w:p>
        </w:tc>
        <w:tc>
          <w:tcPr>
            <w:tcW w:w="135" w:type="pct"/>
            <w:gridSpan w:val="2"/>
          </w:tcPr>
          <w:p w14:paraId="4218B28A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48863438" w14:textId="6FBC7064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8E2B3F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C1E0718" w14:textId="77777777" w:rsidR="005A1C90" w:rsidRPr="00E66754" w:rsidRDefault="005A1C90" w:rsidP="005A1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E778734" w14:textId="77777777" w:rsidR="00A41DD8" w:rsidRPr="00E66754" w:rsidRDefault="00A41DD8" w:rsidP="00A41DD8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A8AAB76" w14:textId="77777777" w:rsidR="00A41DD8" w:rsidRPr="00E66754" w:rsidRDefault="00A41DD8" w:rsidP="001B60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4E091F9" w14:textId="62DC7C5B" w:rsidR="001B6035" w:rsidRPr="00E66754" w:rsidRDefault="003F1A83" w:rsidP="003F1A83">
      <w:pPr>
        <w:pStyle w:val="block"/>
        <w:spacing w:after="0" w:line="240" w:lineRule="atLeast"/>
        <w:ind w:left="540" w:right="-115"/>
        <w:jc w:val="thaiDistribute"/>
        <w:rPr>
          <w:rFonts w:ascii="Angsana New" w:hAnsi="Angsana New"/>
          <w:sz w:val="30"/>
          <w:szCs w:val="30"/>
          <w:lang w:bidi="th-TH"/>
        </w:rPr>
      </w:pPr>
      <w:r w:rsidRPr="00E66754">
        <w:rPr>
          <w:rFonts w:ascii="Angsana New" w:hAnsi="Angsana New"/>
          <w:sz w:val="30"/>
          <w:szCs w:val="30"/>
          <w:cs/>
          <w:lang w:bidi="th-TH"/>
        </w:rPr>
        <w:br w:type="page"/>
      </w:r>
      <w:r w:rsidR="001B6035" w:rsidRPr="00E66754">
        <w:rPr>
          <w:rFonts w:ascii="Angsana New" w:hAnsi="Angsana New"/>
          <w:sz w:val="30"/>
          <w:szCs w:val="30"/>
          <w:cs/>
          <w:lang w:bidi="th-TH"/>
        </w:rPr>
        <w:lastRenderedPageBreak/>
        <w:t>หนี้สินที่มีภาระดอกเบี้ย แสดงตามระยะเวลาครบกำหนดการจ่ายชำระ</w:t>
      </w:r>
      <w:r w:rsidR="001B6035" w:rsidRPr="00E66754">
        <w:rPr>
          <w:rFonts w:ascii="Angsana New" w:hAnsi="Angsana New"/>
          <w:sz w:val="30"/>
          <w:szCs w:val="30"/>
          <w:lang w:bidi="th-TH"/>
        </w:rPr>
        <w:t xml:space="preserve"> </w:t>
      </w:r>
      <w:r w:rsidR="001B6035" w:rsidRPr="00E66754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041934" w:rsidRPr="00E66754">
        <w:rPr>
          <w:rFonts w:ascii="Angsana New" w:hAnsi="Angsana New"/>
          <w:sz w:val="30"/>
          <w:szCs w:val="30"/>
          <w:lang w:val="en-US" w:bidi="th-TH"/>
        </w:rPr>
        <w:t>3</w:t>
      </w:r>
      <w:r w:rsidR="003E3EE7" w:rsidRPr="00E66754"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="00041934" w:rsidRPr="00E667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3E3EE7" w:rsidRPr="00E66754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="00041934" w:rsidRPr="00E6675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41934" w:rsidRPr="00E66754">
        <w:rPr>
          <w:rFonts w:ascii="Angsana New" w:hAnsi="Angsana New"/>
          <w:sz w:val="30"/>
          <w:szCs w:val="30"/>
          <w:lang w:val="en-US" w:bidi="th-TH"/>
        </w:rPr>
        <w:t>256</w:t>
      </w:r>
      <w:r w:rsidR="00A41DD8" w:rsidRPr="00E66754">
        <w:rPr>
          <w:rFonts w:ascii="Angsana New" w:hAnsi="Angsana New" w:hint="cs"/>
          <w:sz w:val="30"/>
          <w:szCs w:val="30"/>
          <w:cs/>
          <w:lang w:val="en-US" w:bidi="th-TH"/>
        </w:rPr>
        <w:t>2</w:t>
      </w:r>
      <w:r w:rsidR="00041934" w:rsidRPr="00E667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041934" w:rsidRPr="00E66754">
        <w:rPr>
          <w:rFonts w:ascii="Angsana New" w:hAnsi="Angsana New"/>
          <w:sz w:val="30"/>
          <w:szCs w:val="30"/>
          <w:cs/>
          <w:lang w:val="en-US" w:bidi="th-TH"/>
        </w:rPr>
        <w:t>และวันที</w:t>
      </w:r>
      <w:r w:rsidRPr="00E66754">
        <w:rPr>
          <w:rFonts w:ascii="Angsana New" w:hAnsi="Angsana New" w:hint="cs"/>
          <w:sz w:val="30"/>
          <w:szCs w:val="30"/>
          <w:cs/>
          <w:lang w:val="en-US" w:bidi="th-TH"/>
        </w:rPr>
        <w:t>่</w:t>
      </w:r>
      <w:r w:rsidRPr="00E66754">
        <w:rPr>
          <w:rFonts w:ascii="Angsana New" w:hAnsi="Angsana New"/>
          <w:sz w:val="30"/>
          <w:szCs w:val="30"/>
          <w:lang w:val="en-US" w:bidi="th-TH"/>
        </w:rPr>
        <w:br/>
      </w:r>
      <w:r w:rsidR="001B6035" w:rsidRPr="00E66754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1B6035" w:rsidRPr="00E66754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="001B6035" w:rsidRPr="00E6675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41934" w:rsidRPr="00E66754">
        <w:rPr>
          <w:rFonts w:ascii="Angsana New" w:hAnsi="Angsana New"/>
          <w:sz w:val="30"/>
          <w:szCs w:val="30"/>
          <w:lang w:val="en-US" w:bidi="th-TH"/>
        </w:rPr>
        <w:t>256</w:t>
      </w:r>
      <w:r w:rsidR="00A41DD8" w:rsidRPr="00E66754">
        <w:rPr>
          <w:rFonts w:ascii="Angsana New" w:hAnsi="Angsana New" w:hint="cs"/>
          <w:sz w:val="30"/>
          <w:szCs w:val="30"/>
          <w:cs/>
          <w:lang w:val="en-US" w:bidi="th-TH"/>
        </w:rPr>
        <w:t>1</w:t>
      </w:r>
      <w:r w:rsidR="00041934" w:rsidRPr="00E6675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B6035" w:rsidRPr="00E66754">
        <w:rPr>
          <w:rFonts w:ascii="Angsana New" w:hAnsi="Angsana New"/>
          <w:sz w:val="30"/>
          <w:szCs w:val="30"/>
          <w:cs/>
          <w:lang w:bidi="th-TH"/>
        </w:rPr>
        <w:t>ได้ดังนี้</w:t>
      </w:r>
    </w:p>
    <w:p w14:paraId="664D01EE" w14:textId="77777777" w:rsidR="00A41DD8" w:rsidRPr="00E66754" w:rsidRDefault="00A41DD8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0"/>
        <w:gridCol w:w="600"/>
        <w:gridCol w:w="1113"/>
        <w:gridCol w:w="257"/>
        <w:gridCol w:w="1034"/>
        <w:gridCol w:w="236"/>
        <w:gridCol w:w="11"/>
        <w:gridCol w:w="1051"/>
        <w:gridCol w:w="236"/>
        <w:gridCol w:w="1065"/>
      </w:tblGrid>
      <w:tr w:rsidR="00A41DD8" w:rsidRPr="00E66754" w14:paraId="13DCE6A2" w14:textId="77777777" w:rsidTr="00B72907">
        <w:trPr>
          <w:trHeight w:val="432"/>
          <w:tblHeader/>
        </w:trPr>
        <w:tc>
          <w:tcPr>
            <w:tcW w:w="1965" w:type="pct"/>
          </w:tcPr>
          <w:p w14:paraId="334FE6B2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pct"/>
          </w:tcPr>
          <w:p w14:paraId="1B520F56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</w:tcPr>
          <w:p w14:paraId="36231376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AAE58B3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4"/>
          </w:tcPr>
          <w:p w14:paraId="0D8DCC22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EE7" w:rsidRPr="00E66754" w14:paraId="70F70CB0" w14:textId="77777777" w:rsidTr="00B72907">
        <w:trPr>
          <w:trHeight w:val="432"/>
          <w:tblHeader/>
        </w:trPr>
        <w:tc>
          <w:tcPr>
            <w:tcW w:w="1965" w:type="pct"/>
            <w:vAlign w:val="bottom"/>
          </w:tcPr>
          <w:p w14:paraId="1C8883C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" w:type="pct"/>
          </w:tcPr>
          <w:p w14:paraId="3C33781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</w:tcPr>
          <w:p w14:paraId="1D925F80" w14:textId="3CAF5B96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9" w:type="pct"/>
          </w:tcPr>
          <w:p w14:paraId="136668E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" w:type="pct"/>
          </w:tcPr>
          <w:p w14:paraId="5AD215C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4" w:type="pct"/>
            <w:gridSpan w:val="2"/>
          </w:tcPr>
          <w:p w14:paraId="4899E97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9" w:type="pct"/>
          </w:tcPr>
          <w:p w14:paraId="539ECF07" w14:textId="6C521A4F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8" w:type="pct"/>
          </w:tcPr>
          <w:p w14:paraId="0E7913FE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7" w:type="pct"/>
          </w:tcPr>
          <w:p w14:paraId="56009F9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3E3EE7" w:rsidRPr="00E66754" w14:paraId="648A2F79" w14:textId="77777777" w:rsidTr="00B72907">
        <w:trPr>
          <w:trHeight w:val="432"/>
          <w:tblHeader/>
        </w:trPr>
        <w:tc>
          <w:tcPr>
            <w:tcW w:w="1965" w:type="pct"/>
            <w:vAlign w:val="bottom"/>
          </w:tcPr>
          <w:p w14:paraId="50AEBBE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" w:type="pct"/>
          </w:tcPr>
          <w:p w14:paraId="5A6BE32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7F59B7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39" w:type="pct"/>
          </w:tcPr>
          <w:p w14:paraId="245A17B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F4BDE0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34" w:type="pct"/>
            <w:gridSpan w:val="2"/>
          </w:tcPr>
          <w:p w14:paraId="0C92A97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17CD130" w14:textId="32E3B4C4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8" w:type="pct"/>
          </w:tcPr>
          <w:p w14:paraId="5C7201C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CBB9D3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3E3EE7" w:rsidRPr="00E66754" w14:paraId="7DA8D09B" w14:textId="77777777" w:rsidTr="00B72907">
        <w:trPr>
          <w:trHeight w:val="372"/>
          <w:tblHeader/>
        </w:trPr>
        <w:tc>
          <w:tcPr>
            <w:tcW w:w="1965" w:type="pct"/>
            <w:vAlign w:val="bottom"/>
          </w:tcPr>
          <w:p w14:paraId="244C2A8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" w:type="pct"/>
          </w:tcPr>
          <w:p w14:paraId="190809E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9" w:type="pct"/>
            <w:gridSpan w:val="8"/>
          </w:tcPr>
          <w:p w14:paraId="6471D29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3012" w:rsidRPr="00E66754" w14:paraId="31BEE9A5" w14:textId="77777777" w:rsidTr="00B72907">
        <w:trPr>
          <w:trHeight w:val="411"/>
        </w:trPr>
        <w:tc>
          <w:tcPr>
            <w:tcW w:w="1965" w:type="pct"/>
          </w:tcPr>
          <w:p w14:paraId="5057BDC6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หนึ่ง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25" w:type="pct"/>
          </w:tcPr>
          <w:p w14:paraId="51182B52" w14:textId="77777777" w:rsidR="00C23012" w:rsidRPr="00E66754" w:rsidRDefault="00C23012" w:rsidP="00C23012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</w:tcPr>
          <w:p w14:paraId="2742D330" w14:textId="57AF0B69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660,000</w:t>
            </w:r>
          </w:p>
        </w:tc>
        <w:tc>
          <w:tcPr>
            <w:tcW w:w="139" w:type="pct"/>
          </w:tcPr>
          <w:p w14:paraId="49ACAF94" w14:textId="77777777" w:rsidR="00C23012" w:rsidRPr="00E66754" w:rsidRDefault="00C23012" w:rsidP="00C2301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0" w:type="pct"/>
          </w:tcPr>
          <w:p w14:paraId="00D8A420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620,880</w:t>
            </w:r>
          </w:p>
        </w:tc>
        <w:tc>
          <w:tcPr>
            <w:tcW w:w="134" w:type="pct"/>
            <w:gridSpan w:val="2"/>
          </w:tcPr>
          <w:p w14:paraId="121D0D8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7F9DE7AF" w14:textId="47D7A446" w:rsidR="00C23012" w:rsidRPr="00E66754" w:rsidRDefault="00C23012" w:rsidP="00C2301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7CE2DE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BC2F85D" w14:textId="36C5F1DD" w:rsidR="00C23012" w:rsidRPr="00E66754" w:rsidRDefault="00C23012" w:rsidP="00C23012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75468211" w14:textId="77777777" w:rsidTr="00B72907">
        <w:trPr>
          <w:trHeight w:val="421"/>
        </w:trPr>
        <w:tc>
          <w:tcPr>
            <w:tcW w:w="1965" w:type="pct"/>
          </w:tcPr>
          <w:p w14:paraId="04161B1D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ครบกำหนดหลังจาก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หนึ่ง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ปีแต่ไม่เกิน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ห้า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325" w:type="pct"/>
          </w:tcPr>
          <w:p w14:paraId="5F1AD58A" w14:textId="77777777" w:rsidR="00C23012" w:rsidRPr="00E66754" w:rsidRDefault="00C23012" w:rsidP="00C23012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37EFD34" w14:textId="4D7A87E0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27,500</w:t>
            </w:r>
          </w:p>
        </w:tc>
        <w:tc>
          <w:tcPr>
            <w:tcW w:w="139" w:type="pct"/>
          </w:tcPr>
          <w:p w14:paraId="59C48736" w14:textId="77777777" w:rsidR="00C23012" w:rsidRPr="00E66754" w:rsidRDefault="00C23012" w:rsidP="00C2301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383FBDB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42,500</w:t>
            </w:r>
          </w:p>
        </w:tc>
        <w:tc>
          <w:tcPr>
            <w:tcW w:w="134" w:type="pct"/>
            <w:gridSpan w:val="2"/>
          </w:tcPr>
          <w:p w14:paraId="5961E736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BEFD69D" w14:textId="40ACE362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091043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5C1C24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00A60599" w14:textId="77777777" w:rsidTr="00B72907">
        <w:trPr>
          <w:trHeight w:val="421"/>
        </w:trPr>
        <w:tc>
          <w:tcPr>
            <w:tcW w:w="1965" w:type="pct"/>
          </w:tcPr>
          <w:p w14:paraId="2CF8BE70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5" w:type="pct"/>
          </w:tcPr>
          <w:p w14:paraId="5DAE96B1" w14:textId="77777777" w:rsidR="00C23012" w:rsidRPr="00E66754" w:rsidRDefault="00C23012" w:rsidP="00C23012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DD7F37F" w14:textId="33ED975C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687,500</w:t>
            </w:r>
          </w:p>
        </w:tc>
        <w:tc>
          <w:tcPr>
            <w:tcW w:w="139" w:type="pct"/>
          </w:tcPr>
          <w:p w14:paraId="30A517E5" w14:textId="77777777" w:rsidR="00C23012" w:rsidRPr="00E66754" w:rsidRDefault="00C23012" w:rsidP="00C2301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48926DFA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663,380</w:t>
            </w:r>
          </w:p>
        </w:tc>
        <w:tc>
          <w:tcPr>
            <w:tcW w:w="134" w:type="pct"/>
            <w:gridSpan w:val="2"/>
          </w:tcPr>
          <w:p w14:paraId="3491FC18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F80EA40" w14:textId="439BF474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FA788A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932E5C9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C316D2F" w14:textId="77777777" w:rsidR="00A41DD8" w:rsidRPr="00E66754" w:rsidRDefault="00A41DD8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36A388" w14:textId="50F786E9" w:rsidR="001B6035" w:rsidRPr="00E66754" w:rsidRDefault="001B6035" w:rsidP="001B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E66754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Pr="00E66754">
        <w:rPr>
          <w:rFonts w:ascii="Angsana New" w:hAnsi="Angsana New" w:cs="Angsana New"/>
          <w:sz w:val="30"/>
          <w:szCs w:val="30"/>
        </w:rPr>
        <w:t>3</w:t>
      </w:r>
      <w:r w:rsidR="003E3EE7" w:rsidRPr="00E66754">
        <w:rPr>
          <w:rFonts w:ascii="Angsana New" w:hAnsi="Angsana New" w:cs="Angsana New" w:hint="cs"/>
          <w:sz w:val="30"/>
          <w:szCs w:val="30"/>
          <w:cs/>
        </w:rPr>
        <w:t>0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="003E3EE7" w:rsidRPr="00E6675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B2CAB"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5B2CAB" w:rsidRPr="00E66754">
        <w:rPr>
          <w:rFonts w:ascii="Angsana New" w:hAnsi="Angsana New" w:cs="Angsana New"/>
          <w:sz w:val="30"/>
          <w:szCs w:val="30"/>
        </w:rPr>
        <w:t>256</w:t>
      </w:r>
      <w:r w:rsidR="00A41DD8" w:rsidRPr="00E66754">
        <w:rPr>
          <w:rFonts w:ascii="Angsana New" w:hAnsi="Angsana New" w:cs="Angsana New" w:hint="cs"/>
          <w:sz w:val="30"/>
          <w:szCs w:val="30"/>
          <w:cs/>
        </w:rPr>
        <w:t>2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  <w:lang w:val="th-TH"/>
        </w:rPr>
        <w:t>กลุ่มบริษัท</w:t>
      </w:r>
      <w:r w:rsidR="00C23012" w:rsidRPr="00E66754">
        <w:rPr>
          <w:rFonts w:ascii="Angsana New" w:hAnsi="Angsana New" w:cs="Angsana New" w:hint="cs"/>
          <w:sz w:val="30"/>
          <w:szCs w:val="30"/>
          <w:cs/>
          <w:lang w:val="th-TH"/>
        </w:rPr>
        <w:t>ไม่</w:t>
      </w:r>
      <w:r w:rsidRPr="00E66754">
        <w:rPr>
          <w:rFonts w:ascii="Angsana New" w:hAnsi="Angsana New" w:cs="Angsana New"/>
          <w:sz w:val="30"/>
          <w:szCs w:val="30"/>
          <w:cs/>
          <w:lang w:val="th-TH"/>
        </w:rPr>
        <w:t xml:space="preserve">มีเงินเบิกเกินบัญชี </w:t>
      </w:r>
      <w:r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914D2D" w:rsidRPr="00E6675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914D2D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B2CAB" w:rsidRPr="00E66754">
        <w:rPr>
          <w:rFonts w:ascii="Angsana New" w:hAnsi="Angsana New" w:cs="Angsana New"/>
          <w:i/>
          <w:iCs/>
          <w:sz w:val="30"/>
          <w:szCs w:val="30"/>
        </w:rPr>
        <w:t>256</w:t>
      </w:r>
      <w:r w:rsidR="00A41DD8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E6675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A41DD8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>0.88</w:t>
      </w:r>
      <w:r w:rsidRPr="00E66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i/>
          <w:iCs/>
          <w:sz w:val="30"/>
          <w:szCs w:val="30"/>
        </w:rPr>
        <w:t>)</w:t>
      </w:r>
      <w:r w:rsidRPr="00E66754">
        <w:rPr>
          <w:rFonts w:ascii="Angsana New" w:hAnsi="Angsana New" w:cs="Angsana New"/>
          <w:sz w:val="30"/>
          <w:szCs w:val="30"/>
          <w:cs/>
          <w:lang w:val="th-TH"/>
        </w:rPr>
        <w:t xml:space="preserve"> โดยเงินเบิกเกินบัญชีมีดอกเบี้ยในอัตราดอกเบี้ยเงินเบิกเกินบัญชีขั้นต่ำ (MOR) </w:t>
      </w:r>
      <w:r w:rsidR="005B2CAB"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914D2D" w:rsidRPr="00E6675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914D2D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B2CAB"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25</w:t>
      </w:r>
      <w:r w:rsidR="005B2CAB" w:rsidRPr="00E66754">
        <w:rPr>
          <w:rFonts w:ascii="Angsana New" w:hAnsi="Angsana New" w:cs="Angsana New"/>
          <w:i/>
          <w:iCs/>
          <w:sz w:val="30"/>
          <w:szCs w:val="30"/>
        </w:rPr>
        <w:t>6</w:t>
      </w:r>
      <w:r w:rsidR="00A41DD8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>1</w:t>
      </w:r>
      <w:r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: อัตราดอกเบี้ยเงินเบิกเกินบัญชีขั้นต่ำ (MOR))</w:t>
      </w:r>
    </w:p>
    <w:p w14:paraId="3E2C565F" w14:textId="77777777" w:rsidR="001B6035" w:rsidRPr="00E66754" w:rsidRDefault="001B6035" w:rsidP="001B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  <w:cs/>
          <w:lang w:val="th-TH"/>
        </w:rPr>
      </w:pPr>
    </w:p>
    <w:p w14:paraId="45FA5CAB" w14:textId="3C3DCB85" w:rsidR="001B6035" w:rsidRPr="00E66754" w:rsidRDefault="001B6035" w:rsidP="001B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ณ วันที่ </w:t>
      </w:r>
      <w:r w:rsidR="005B2CAB" w:rsidRPr="00E66754">
        <w:rPr>
          <w:rFonts w:ascii="Angsana New" w:hAnsi="Angsana New" w:cs="Angsana New"/>
          <w:spacing w:val="-8"/>
          <w:sz w:val="30"/>
          <w:szCs w:val="30"/>
        </w:rPr>
        <w:t>3</w:t>
      </w:r>
      <w:r w:rsidR="003E3EE7" w:rsidRPr="00E66754">
        <w:rPr>
          <w:rFonts w:ascii="Angsana New" w:hAnsi="Angsana New" w:cs="Angsana New" w:hint="cs"/>
          <w:spacing w:val="-8"/>
          <w:sz w:val="30"/>
          <w:szCs w:val="30"/>
          <w:cs/>
        </w:rPr>
        <w:t>0</w:t>
      </w:r>
      <w:r w:rsidR="005B2CAB" w:rsidRPr="00E6675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3E3EE7" w:rsidRPr="00E66754">
        <w:rPr>
          <w:rFonts w:ascii="Angsana New" w:hAnsi="Angsana New" w:cs="Angsana New" w:hint="cs"/>
          <w:spacing w:val="-8"/>
          <w:sz w:val="30"/>
          <w:szCs w:val="30"/>
          <w:cs/>
        </w:rPr>
        <w:t>มิถุนายน</w:t>
      </w:r>
      <w:r w:rsidR="005B2CAB"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5B2CAB" w:rsidRPr="00E66754">
        <w:rPr>
          <w:rFonts w:ascii="Angsana New" w:hAnsi="Angsana New" w:cs="Angsana New"/>
          <w:spacing w:val="-8"/>
          <w:sz w:val="30"/>
          <w:szCs w:val="30"/>
        </w:rPr>
        <w:t>256</w:t>
      </w:r>
      <w:r w:rsidR="00AD589F" w:rsidRPr="00E66754">
        <w:rPr>
          <w:rFonts w:ascii="Angsana New" w:hAnsi="Angsana New" w:cs="Angsana New"/>
          <w:spacing w:val="-8"/>
          <w:sz w:val="30"/>
          <w:szCs w:val="30"/>
        </w:rPr>
        <w:t>2</w:t>
      </w:r>
      <w:r w:rsidR="005B2CAB" w:rsidRPr="00E6675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กลุ่มบริษัทมีเงินกู้ยืมระยะสั้นกับสถาบันการเงินในประเทศหลายแห่งเป็นจำนวนเงินรวม</w:t>
      </w:r>
      <w:r w:rsidR="005B2CAB" w:rsidRPr="00E6675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B2CAB" w:rsidRPr="00E66754">
        <w:rPr>
          <w:rFonts w:ascii="Angsana New" w:hAnsi="Angsana New" w:cs="Angsana New"/>
          <w:spacing w:val="-8"/>
          <w:sz w:val="30"/>
          <w:szCs w:val="30"/>
        </w:rPr>
        <w:br/>
      </w:r>
      <w:r w:rsidR="00C23012" w:rsidRPr="00E66754">
        <w:rPr>
          <w:rFonts w:ascii="Angsana New" w:hAnsi="Angsana New" w:cs="Angsana New"/>
          <w:spacing w:val="-8"/>
          <w:sz w:val="30"/>
          <w:szCs w:val="30"/>
        </w:rPr>
        <w:t>630</w:t>
      </w:r>
      <w:r w:rsidRPr="00E6675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914D2D" w:rsidRPr="00E6675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914D2D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B2CAB" w:rsidRPr="00E66754">
        <w:rPr>
          <w:rFonts w:ascii="Angsana New" w:hAnsi="Angsana New" w:cs="Angsana New"/>
          <w:i/>
          <w:iCs/>
          <w:sz w:val="30"/>
          <w:szCs w:val="30"/>
        </w:rPr>
        <w:t>256</w:t>
      </w:r>
      <w:r w:rsidR="0005619C" w:rsidRPr="00E66754">
        <w:rPr>
          <w:rFonts w:ascii="Angsana New" w:hAnsi="Angsana New" w:cs="Angsana New"/>
          <w:i/>
          <w:iCs/>
          <w:sz w:val="30"/>
          <w:szCs w:val="30"/>
        </w:rPr>
        <w:t>1</w:t>
      </w:r>
      <w:r w:rsidR="005B2CAB" w:rsidRPr="00E66754">
        <w:rPr>
          <w:rFonts w:ascii="Angsana New" w:hAnsi="Angsana New" w:cs="Angsana New"/>
          <w:i/>
          <w:iCs/>
          <w:sz w:val="30"/>
          <w:szCs w:val="30"/>
        </w:rPr>
        <w:t>: 5</w:t>
      </w:r>
      <w:r w:rsidR="0005619C" w:rsidRPr="00E66754">
        <w:rPr>
          <w:rFonts w:ascii="Angsana New" w:hAnsi="Angsana New" w:cs="Angsana New"/>
          <w:i/>
          <w:iCs/>
          <w:sz w:val="30"/>
          <w:szCs w:val="30"/>
        </w:rPr>
        <w:t>9</w:t>
      </w:r>
      <w:r w:rsidR="005B2CAB" w:rsidRPr="00E66754">
        <w:rPr>
          <w:rFonts w:ascii="Angsana New" w:hAnsi="Angsana New" w:cs="Angsana New"/>
          <w:i/>
          <w:iCs/>
          <w:sz w:val="30"/>
          <w:szCs w:val="30"/>
        </w:rPr>
        <w:t>0</w:t>
      </w:r>
      <w:r w:rsidRPr="00E66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i/>
          <w:iCs/>
          <w:sz w:val="30"/>
          <w:szCs w:val="30"/>
        </w:rPr>
        <w:t>)</w:t>
      </w:r>
      <w:r w:rsidRPr="00E66754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>โดยมีดอกเบี้ยในอัตราคงที่ร้อยละ</w:t>
      </w:r>
      <w:r w:rsidRPr="00E6675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F20FC2" w:rsidRPr="00E66754">
        <w:rPr>
          <w:rFonts w:ascii="Angsana New" w:hAnsi="Angsana New" w:cs="Angsana New"/>
          <w:spacing w:val="-8"/>
          <w:sz w:val="30"/>
          <w:szCs w:val="30"/>
        </w:rPr>
        <w:t>4</w:t>
      </w:r>
      <w:r w:rsidRPr="00E66754">
        <w:rPr>
          <w:rFonts w:ascii="Angsana New" w:hAnsi="Angsana New" w:cs="Angsana New"/>
          <w:spacing w:val="-8"/>
          <w:sz w:val="30"/>
          <w:szCs w:val="30"/>
        </w:rPr>
        <w:t>.</w:t>
      </w:r>
      <w:r w:rsidR="00115611" w:rsidRPr="00E66754">
        <w:rPr>
          <w:rFonts w:ascii="Angsana New" w:hAnsi="Angsana New" w:cs="Angsana New"/>
          <w:spacing w:val="-8"/>
          <w:sz w:val="30"/>
          <w:szCs w:val="30"/>
        </w:rPr>
        <w:t>1</w:t>
      </w:r>
      <w:r w:rsidRPr="00E66754">
        <w:rPr>
          <w:rFonts w:ascii="Angsana New" w:hAnsi="Angsana New" w:cs="Angsana New"/>
          <w:spacing w:val="-8"/>
          <w:sz w:val="30"/>
          <w:szCs w:val="30"/>
        </w:rPr>
        <w:t xml:space="preserve">0 </w:t>
      </w:r>
      <w:r w:rsidRPr="00E66754">
        <w:rPr>
          <w:rFonts w:ascii="Angsana New" w:eastAsia="MS Mincho" w:hAnsi="Angsana New" w:cs="Angsana New"/>
          <w:spacing w:val="-8"/>
          <w:sz w:val="30"/>
          <w:szCs w:val="30"/>
          <w:cs/>
          <w:lang w:eastAsia="ja-JP"/>
        </w:rPr>
        <w:t>ถึง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5B2CAB" w:rsidRPr="00E66754">
        <w:rPr>
          <w:rFonts w:ascii="Angsana New" w:hAnsi="Angsana New" w:cs="Angsana New"/>
          <w:spacing w:val="-8"/>
          <w:sz w:val="30"/>
          <w:szCs w:val="30"/>
        </w:rPr>
        <w:t>4.</w:t>
      </w:r>
      <w:r w:rsidR="00115611" w:rsidRPr="00E66754">
        <w:rPr>
          <w:rFonts w:ascii="Angsana New" w:hAnsi="Angsana New" w:cs="Angsana New"/>
          <w:spacing w:val="-8"/>
          <w:sz w:val="30"/>
          <w:szCs w:val="30"/>
        </w:rPr>
        <w:t>25</w:t>
      </w:r>
      <w:r w:rsidRPr="00E66754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ต่อปี </w:t>
      </w:r>
      <w:r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914D2D" w:rsidRPr="00E66754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914D2D" w:rsidRPr="00E6675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B2CAB" w:rsidRPr="00E66754">
        <w:rPr>
          <w:rFonts w:ascii="Angsana New" w:hAnsi="Angsana New" w:cs="Angsana New"/>
          <w:i/>
          <w:iCs/>
          <w:sz w:val="30"/>
          <w:szCs w:val="30"/>
        </w:rPr>
        <w:t>256</w:t>
      </w:r>
      <w:r w:rsidR="0030551C" w:rsidRPr="00E66754">
        <w:rPr>
          <w:rFonts w:ascii="Angsana New" w:hAnsi="Angsana New" w:cs="Angsana New"/>
          <w:i/>
          <w:iCs/>
          <w:sz w:val="30"/>
          <w:szCs w:val="30"/>
        </w:rPr>
        <w:t>1</w:t>
      </w:r>
      <w:r w:rsidRPr="00E6675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5B2CAB" w:rsidRPr="00E66754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>อัตราดอกเบี้ยเงินเบิกเกินบัญชีขั้นต่ำ (</w:t>
      </w:r>
      <w:r w:rsidR="005B2CAB" w:rsidRPr="00E66754">
        <w:rPr>
          <w:rFonts w:ascii="Angsana New" w:hAnsi="Angsana New" w:cs="Angsana New"/>
          <w:i/>
          <w:iCs/>
          <w:spacing w:val="-8"/>
          <w:sz w:val="30"/>
          <w:szCs w:val="30"/>
        </w:rPr>
        <w:t xml:space="preserve">MOR) </w:t>
      </w:r>
      <w:r w:rsidR="005B2CAB" w:rsidRPr="00E66754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>ลบร้อยละ 2</w:t>
      </w:r>
      <w:r w:rsidR="0030551C" w:rsidRPr="00E66754">
        <w:rPr>
          <w:rFonts w:ascii="Angsana New" w:hAnsi="Angsana New" w:cs="Angsana New"/>
          <w:i/>
          <w:iCs/>
          <w:spacing w:val="-8"/>
          <w:sz w:val="30"/>
          <w:szCs w:val="30"/>
        </w:rPr>
        <w:t>.25</w:t>
      </w:r>
      <w:r w:rsidR="005B2CAB" w:rsidRPr="00E66754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 xml:space="preserve"> ต่อปีและอัตราดอกเบี้ยเงินกู้ยืมขั้นต่ำ (</w:t>
      </w:r>
      <w:r w:rsidR="005B2CAB" w:rsidRPr="00E66754">
        <w:rPr>
          <w:rFonts w:ascii="Angsana New" w:hAnsi="Angsana New" w:cs="Angsana New"/>
          <w:i/>
          <w:iCs/>
          <w:spacing w:val="-8"/>
          <w:sz w:val="30"/>
          <w:szCs w:val="30"/>
        </w:rPr>
        <w:t xml:space="preserve">MLR) </w:t>
      </w:r>
      <w:r w:rsidR="005B2CAB" w:rsidRPr="00E66754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 xml:space="preserve">ลบร้อยละ 2 ต่อปี และอัตราคงที่ร้อยละ </w:t>
      </w:r>
      <w:r w:rsidR="0030551C" w:rsidRPr="00E66754">
        <w:rPr>
          <w:rFonts w:ascii="Angsana New" w:hAnsi="Angsana New" w:cs="Angsana New"/>
          <w:i/>
          <w:iCs/>
          <w:spacing w:val="-8"/>
          <w:sz w:val="30"/>
          <w:szCs w:val="30"/>
        </w:rPr>
        <w:t>4.00</w:t>
      </w:r>
      <w:r w:rsidR="005B2CAB" w:rsidRPr="00E66754">
        <w:rPr>
          <w:rFonts w:ascii="Angsana New" w:hAnsi="Angsana New" w:cs="Angsana New"/>
          <w:i/>
          <w:iCs/>
          <w:spacing w:val="-8"/>
          <w:sz w:val="30"/>
          <w:szCs w:val="30"/>
          <w:cs/>
        </w:rPr>
        <w:t xml:space="preserve"> ต่อปี</w:t>
      </w:r>
      <w:r w:rsidRPr="00E66754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30C1E403" w14:textId="77777777" w:rsidR="00A94DC8" w:rsidRPr="00E66754" w:rsidRDefault="00A94DC8" w:rsidP="001B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9552367" w14:textId="77777777" w:rsidR="00A94DC8" w:rsidRPr="00E66754" w:rsidRDefault="00A94DC8" w:rsidP="001B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เมื่อวันที่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22 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กรกฎาคม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2558 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บริษัทย่อยแห่งหนึ่งได้ทำสัญญาเงินกู้ยืมระยะยาวกับธนาคารในประเทศแห่งหนึ่งเป็นจำนวนเงิน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150 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เงินกู้ยืมนี้มีอัตราดอกเบี้ย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pacing w:val="-8"/>
          <w:sz w:val="30"/>
          <w:szCs w:val="30"/>
        </w:rPr>
        <w:t xml:space="preserve">THBFIX 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บวกร้อยละ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1.62 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ต่อปี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และมีการกำหนดชำระคืนทุกๆเดือนเริ่มตั้งแต่เดือนมิถุนายน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2559 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สัญญาเงินกู้ยืมระยะยาวดังกล่าวมีอายุ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5 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ปี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6 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เดือน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3E3E37" w:rsidRPr="00E66754">
        <w:rPr>
          <w:rFonts w:ascii="Angsana New" w:hAnsi="Angsana New" w:cs="Angsana New" w:hint="cs"/>
          <w:spacing w:val="-8"/>
          <w:sz w:val="30"/>
          <w:szCs w:val="30"/>
          <w:cs/>
        </w:rPr>
        <w:t>ซึ่งจะครบกำหนดชำระในเดือนพฤษภาคม 2564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บริษัทย่อยดังกล่าวต้องปฏิบัติตามเงื่อนไขบางประการเกี่ยวกับการรักษาอัตราส่วนทางการเงินต่างๆ</w:t>
      </w:r>
      <w:r w:rsidRPr="00E66754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pacing w:val="-8"/>
          <w:sz w:val="30"/>
          <w:szCs w:val="30"/>
          <w:cs/>
        </w:rPr>
        <w:t>และเงื่อนไขอื่นตามระบุไว้ในสัญญา</w:t>
      </w:r>
    </w:p>
    <w:p w14:paraId="1B670BA7" w14:textId="77777777" w:rsidR="00E0006D" w:rsidRPr="00E66754" w:rsidRDefault="00E0006D" w:rsidP="00ED7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4418EDEF" w14:textId="77777777" w:rsidR="00452A9C" w:rsidRDefault="00452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cs/>
          <w:lang w:val="en-GB"/>
        </w:rPr>
      </w:pPr>
      <w:r>
        <w:rPr>
          <w:rFonts w:ascii="Angsana New" w:hAnsi="Angsana New" w:cs="Angsana New"/>
          <w:spacing w:val="-2"/>
          <w:sz w:val="30"/>
          <w:szCs w:val="30"/>
          <w:cs/>
          <w:lang w:val="en-GB"/>
        </w:rPr>
        <w:br w:type="page"/>
      </w:r>
    </w:p>
    <w:p w14:paraId="723BF7DD" w14:textId="61D85A9C" w:rsidR="00E0006D" w:rsidRPr="00E66754" w:rsidRDefault="001B6035" w:rsidP="00ED7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  <w:lang w:val="en-GB"/>
        </w:rPr>
      </w:pPr>
      <w:r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lastRenderedPageBreak/>
        <w:t>หนี้สินที่มีภาระดอกเบี้ย</w:t>
      </w:r>
      <w:r w:rsidRPr="00E66754">
        <w:rPr>
          <w:rFonts w:ascii="Angsana New" w:hAnsi="Angsana New" w:cs="Angsana New"/>
          <w:spacing w:val="-2"/>
          <w:sz w:val="30"/>
          <w:szCs w:val="30"/>
          <w:cs/>
        </w:rPr>
        <w:t>ส่วน</w:t>
      </w:r>
      <w:r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ที่มีหลักประกัน ณ </w:t>
      </w:r>
      <w:r w:rsidR="005B2CAB"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วันที่ 3</w:t>
      </w:r>
      <w:r w:rsidR="003E3EE7" w:rsidRPr="00E66754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0 มิถุนายน</w:t>
      </w:r>
      <w:r w:rsidR="005B2CAB" w:rsidRPr="00E6675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D7EA2" w:rsidRPr="00E66754">
        <w:rPr>
          <w:rFonts w:ascii="Angsana New" w:hAnsi="Angsana New" w:cs="Angsana New"/>
          <w:spacing w:val="-2"/>
          <w:sz w:val="30"/>
          <w:szCs w:val="30"/>
        </w:rPr>
        <w:t>256</w:t>
      </w:r>
      <w:r w:rsidR="007F46F2" w:rsidRPr="00E66754">
        <w:rPr>
          <w:rFonts w:ascii="Angsana New" w:hAnsi="Angsana New" w:cs="Angsana New"/>
          <w:spacing w:val="-2"/>
          <w:sz w:val="30"/>
          <w:szCs w:val="30"/>
          <w:lang w:val="en-GB"/>
        </w:rPr>
        <w:t>2</w:t>
      </w:r>
      <w:r w:rsidR="005B2CAB"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ถูกค้ำประกันโดย</w:t>
      </w:r>
      <w:r w:rsidR="00041934"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กรรมการ</w:t>
      </w:r>
      <w:r w:rsidR="003F1A83" w:rsidRPr="00E66754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 และ</w:t>
      </w:r>
      <w:r w:rsidR="00041934"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>การจดจำนอง</w:t>
      </w:r>
      <w:r w:rsidR="005B2CAB"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ที่ดิน สิ่งปลูกสร้างของกลุ่มบริษัท </w:t>
      </w:r>
      <w:r w:rsidR="005B2CAB"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>(</w:t>
      </w:r>
      <w:r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>31 ธันวาคม</w:t>
      </w:r>
      <w:r w:rsidR="005B2CAB"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5B2CAB" w:rsidRPr="00E66754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7F46F2" w:rsidRPr="00E66754">
        <w:rPr>
          <w:rFonts w:ascii="Angsana New" w:hAnsi="Angsana New" w:cs="Angsana New"/>
          <w:i/>
          <w:iCs/>
          <w:spacing w:val="-2"/>
          <w:sz w:val="30"/>
          <w:szCs w:val="30"/>
        </w:rPr>
        <w:t>1</w:t>
      </w:r>
      <w:r w:rsidR="00BA7D67" w:rsidRPr="00E66754">
        <w:rPr>
          <w:rFonts w:ascii="Angsana New" w:hAnsi="Angsana New" w:cs="Angsana New"/>
          <w:i/>
          <w:iCs/>
          <w:spacing w:val="-2"/>
          <w:sz w:val="30"/>
          <w:szCs w:val="30"/>
        </w:rPr>
        <w:t>:</w:t>
      </w:r>
      <w:r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 xml:space="preserve"> ถูกค้ำประกันโดย</w:t>
      </w:r>
      <w:r w:rsidR="00ED7EA2"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>กรรมการ การจดจำนองที่ดิน สิ่งปลูกสร้างและเงินฝากประจำที่มีข้อจำกัดในการเบิกใช้ของกลุ่มบริษัท</w:t>
      </w:r>
      <w:r w:rsidR="00BA7D67" w:rsidRPr="00E66754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GB"/>
        </w:rPr>
        <w:t>)</w:t>
      </w:r>
      <w:r w:rsidRPr="00E66754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โดยมีรายละเอียดของหลักประกันซึ่งเป็นสินทรัพย์ของบริษัทดังนี้</w:t>
      </w:r>
    </w:p>
    <w:p w14:paraId="2F957C0A" w14:textId="4DF13F11" w:rsidR="00E0006D" w:rsidRPr="00452A9C" w:rsidRDefault="00E0006D">
      <w:pPr>
        <w:rPr>
          <w:rFonts w:cs="Cordia New"/>
          <w:sz w:val="20"/>
          <w:szCs w:val="20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2700"/>
        <w:gridCol w:w="918"/>
        <w:gridCol w:w="1170"/>
        <w:gridCol w:w="270"/>
        <w:gridCol w:w="1170"/>
        <w:gridCol w:w="270"/>
        <w:gridCol w:w="1170"/>
        <w:gridCol w:w="270"/>
        <w:gridCol w:w="1278"/>
      </w:tblGrid>
      <w:tr w:rsidR="00A41DD8" w:rsidRPr="00E66754" w14:paraId="1B46BB65" w14:textId="77777777" w:rsidTr="009760F6">
        <w:tc>
          <w:tcPr>
            <w:tcW w:w="2700" w:type="dxa"/>
            <w:vMerge w:val="restart"/>
            <w:shd w:val="clear" w:color="auto" w:fill="auto"/>
          </w:tcPr>
          <w:p w14:paraId="0F912718" w14:textId="13834FB5" w:rsidR="00A41DD8" w:rsidRPr="00E66754" w:rsidRDefault="00E0006D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918" w:type="dxa"/>
          </w:tcPr>
          <w:p w14:paraId="4E9575EC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6D9B889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89412C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21963A49" w14:textId="77777777" w:rsidR="00A41DD8" w:rsidRPr="00E66754" w:rsidRDefault="00A41DD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EE7" w:rsidRPr="00E66754" w14:paraId="52A448C6" w14:textId="77777777" w:rsidTr="009760F6">
        <w:tc>
          <w:tcPr>
            <w:tcW w:w="2700" w:type="dxa"/>
            <w:vMerge/>
          </w:tcPr>
          <w:p w14:paraId="038FC00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3CC57D38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61902D" w14:textId="525A0390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5CE50F7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8E876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14:paraId="28EDE92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15D8AD" w14:textId="7645D199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14:paraId="4326537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05BF3C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3E3EE7" w:rsidRPr="00E66754" w14:paraId="121DAFCE" w14:textId="77777777" w:rsidTr="009760F6">
        <w:tc>
          <w:tcPr>
            <w:tcW w:w="2700" w:type="dxa"/>
            <w:vMerge/>
          </w:tcPr>
          <w:p w14:paraId="0388BD3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2FCF559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4013A30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C621238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61BD8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5B1571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67B04D" w14:textId="2444BA2E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7E35FB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8DC2FA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3E3EE7" w:rsidRPr="00E66754" w14:paraId="0212901F" w14:textId="77777777" w:rsidTr="009760F6">
        <w:tc>
          <w:tcPr>
            <w:tcW w:w="2700" w:type="dxa"/>
          </w:tcPr>
          <w:p w14:paraId="17EE2EE8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278A2F2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8" w:type="dxa"/>
            <w:gridSpan w:val="7"/>
            <w:shd w:val="clear" w:color="auto" w:fill="auto"/>
            <w:vAlign w:val="center"/>
          </w:tcPr>
          <w:p w14:paraId="7B40DAB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3012" w:rsidRPr="00E66754" w14:paraId="2D9AD669" w14:textId="77777777" w:rsidTr="009760F6">
        <w:tc>
          <w:tcPr>
            <w:tcW w:w="2700" w:type="dxa"/>
          </w:tcPr>
          <w:p w14:paraId="1D2FA43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6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เงินฝากประจำที่มีข้อจำกัดในการเบิกใช้</w:t>
            </w:r>
          </w:p>
        </w:tc>
        <w:tc>
          <w:tcPr>
            <w:tcW w:w="918" w:type="dxa"/>
          </w:tcPr>
          <w:p w14:paraId="47BCB418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9B29D6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145DB6C" w14:textId="5CCB004B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FF9E4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877D8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ECA4FCB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70" w:type="dxa"/>
          </w:tcPr>
          <w:p w14:paraId="5263ECAC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9A02BE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D07B408" w14:textId="5067E034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2764A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D0D77C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2E7B1C0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370ABFF4" w14:textId="77777777" w:rsidTr="009760F6">
        <w:tc>
          <w:tcPr>
            <w:tcW w:w="2700" w:type="dxa"/>
          </w:tcPr>
          <w:p w14:paraId="282054CF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6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18" w:type="dxa"/>
          </w:tcPr>
          <w:p w14:paraId="7B625ACB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21689" w14:textId="576C62C4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23,642</w:t>
            </w:r>
          </w:p>
        </w:tc>
        <w:tc>
          <w:tcPr>
            <w:tcW w:w="270" w:type="dxa"/>
          </w:tcPr>
          <w:p w14:paraId="0D6731C1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C847E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23,642</w:t>
            </w:r>
          </w:p>
        </w:tc>
        <w:tc>
          <w:tcPr>
            <w:tcW w:w="270" w:type="dxa"/>
          </w:tcPr>
          <w:p w14:paraId="6EA3A54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083D8F" w14:textId="3C111909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22E433C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3D615B0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23012" w:rsidRPr="00E66754" w14:paraId="51AB3679" w14:textId="77777777" w:rsidTr="009760F6">
        <w:tc>
          <w:tcPr>
            <w:tcW w:w="2700" w:type="dxa"/>
          </w:tcPr>
          <w:p w14:paraId="3272C444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6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918" w:type="dxa"/>
          </w:tcPr>
          <w:p w14:paraId="77E02942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6D9BD0E5" w14:textId="0C71AF08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516,64</w:t>
            </w:r>
            <w:r w:rsidR="009760F6"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DA9CE37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58D28C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504,943</w:t>
            </w:r>
          </w:p>
        </w:tc>
        <w:tc>
          <w:tcPr>
            <w:tcW w:w="270" w:type="dxa"/>
          </w:tcPr>
          <w:p w14:paraId="58921209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AC08D" w14:textId="76FA488E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9E6E5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D2BBAD4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012" w:rsidRPr="00E66754" w14:paraId="664D491F" w14:textId="77777777" w:rsidTr="009760F6">
        <w:tc>
          <w:tcPr>
            <w:tcW w:w="2700" w:type="dxa"/>
          </w:tcPr>
          <w:p w14:paraId="3055A988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6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61559D9F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8CC716" w14:textId="28FCB5E4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540,288</w:t>
            </w:r>
          </w:p>
        </w:tc>
        <w:tc>
          <w:tcPr>
            <w:tcW w:w="270" w:type="dxa"/>
          </w:tcPr>
          <w:p w14:paraId="2FBE672B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889DBC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537,585</w:t>
            </w:r>
          </w:p>
        </w:tc>
        <w:tc>
          <w:tcPr>
            <w:tcW w:w="270" w:type="dxa"/>
          </w:tcPr>
          <w:p w14:paraId="32180938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266D9A" w14:textId="7ABE6B11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4798FE" w14:textId="77777777" w:rsidR="00C23012" w:rsidRPr="00E66754" w:rsidRDefault="00C23012" w:rsidP="00C23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5C51F44" w14:textId="77777777" w:rsidR="00C23012" w:rsidRPr="00E66754" w:rsidRDefault="00C23012" w:rsidP="00C230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DFB06CC" w14:textId="77777777" w:rsidR="00A41DD8" w:rsidRPr="00452A9C" w:rsidRDefault="00A41DD8" w:rsidP="00A41DD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="Angsana New" w:hAnsi="Angsana New" w:cs="Angsana New"/>
        </w:rPr>
      </w:pPr>
    </w:p>
    <w:p w14:paraId="6240A676" w14:textId="3F760E00" w:rsidR="00000E44" w:rsidRPr="00E66754" w:rsidRDefault="001B6035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E3EE7" w:rsidRPr="00E66754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256</w:t>
      </w:r>
      <w:r w:rsidR="007F46F2" w:rsidRPr="00E66754">
        <w:rPr>
          <w:rFonts w:ascii="Angsana New" w:hAnsi="Angsana New" w:cs="Angsana New"/>
          <w:sz w:val="30"/>
          <w:szCs w:val="30"/>
        </w:rPr>
        <w:t>2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="00C23012" w:rsidRPr="00E66754">
        <w:rPr>
          <w:rFonts w:ascii="Angsana New" w:hAnsi="Angsana New" w:cs="Angsana New"/>
          <w:sz w:val="30"/>
          <w:szCs w:val="30"/>
        </w:rPr>
        <w:t xml:space="preserve">641 </w:t>
      </w:r>
      <w:r w:rsidRPr="00E66754">
        <w:rPr>
          <w:rFonts w:ascii="Angsana New" w:hAnsi="Angsana New" w:cs="Angsana New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</w:rPr>
        <w:br/>
      </w:r>
      <w:r w:rsidRPr="00E667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(31 ธันวาคม </w:t>
      </w:r>
      <w:r w:rsidRPr="00E66754">
        <w:rPr>
          <w:rFonts w:ascii="Angsana New" w:hAnsi="Angsana New" w:cs="Angsana New"/>
          <w:i/>
          <w:iCs/>
          <w:sz w:val="30"/>
          <w:szCs w:val="30"/>
        </w:rPr>
        <w:t>256</w:t>
      </w:r>
      <w:r w:rsidR="007F46F2" w:rsidRPr="00E66754">
        <w:rPr>
          <w:rFonts w:ascii="Angsana New" w:hAnsi="Angsana New" w:cs="Angsana New"/>
          <w:i/>
          <w:iCs/>
          <w:sz w:val="30"/>
          <w:szCs w:val="30"/>
        </w:rPr>
        <w:t>1</w:t>
      </w:r>
      <w:r w:rsidRPr="00E66754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F46F2" w:rsidRPr="00E66754">
        <w:rPr>
          <w:rFonts w:ascii="Angsana New" w:hAnsi="Angsana New" w:cs="Angsana New"/>
          <w:i/>
          <w:iCs/>
          <w:sz w:val="30"/>
          <w:szCs w:val="30"/>
        </w:rPr>
        <w:t>570</w:t>
      </w:r>
      <w:r w:rsidRPr="00E66754">
        <w:rPr>
          <w:rFonts w:ascii="Angsana New" w:hAnsi="Angsana New" w:cs="Angsana New"/>
          <w:i/>
          <w:iCs/>
          <w:sz w:val="30"/>
          <w:szCs w:val="30"/>
        </w:rPr>
        <w:t>.</w:t>
      </w:r>
      <w:r w:rsidR="007F46F2" w:rsidRPr="00E66754">
        <w:rPr>
          <w:rFonts w:ascii="Angsana New" w:hAnsi="Angsana New" w:cs="Angsana New"/>
          <w:i/>
          <w:iCs/>
          <w:sz w:val="30"/>
          <w:szCs w:val="30"/>
        </w:rPr>
        <w:t>12</w:t>
      </w:r>
      <w:r w:rsidRPr="00E6675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i/>
          <w:iCs/>
          <w:spacing w:val="-16"/>
          <w:sz w:val="30"/>
          <w:szCs w:val="30"/>
        </w:rPr>
        <w:t>)</w:t>
      </w:r>
    </w:p>
    <w:p w14:paraId="653EDB5A" w14:textId="77777777" w:rsidR="003F1A83" w:rsidRPr="00452A9C" w:rsidRDefault="003F1A83" w:rsidP="003F1A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2"/>
        </w:rPr>
      </w:pPr>
    </w:p>
    <w:p w14:paraId="3771E769" w14:textId="235FEF9D" w:rsidR="00914D2D" w:rsidRPr="00E66754" w:rsidRDefault="00914D2D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66754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4AE88688" w14:textId="77777777" w:rsidR="003E3EE7" w:rsidRPr="00452A9C" w:rsidRDefault="003E3EE7" w:rsidP="002149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3"/>
        <w:jc w:val="thaiDistribute"/>
        <w:rPr>
          <w:rFonts w:ascii="Angsana New" w:hAnsi="Angsana New"/>
          <w:sz w:val="24"/>
          <w:szCs w:val="24"/>
          <w:lang w:val="th-TH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240"/>
        <w:gridCol w:w="810"/>
        <w:gridCol w:w="270"/>
        <w:gridCol w:w="1019"/>
        <w:gridCol w:w="269"/>
        <w:gridCol w:w="984"/>
        <w:gridCol w:w="269"/>
        <w:gridCol w:w="1072"/>
        <w:gridCol w:w="269"/>
        <w:gridCol w:w="978"/>
      </w:tblGrid>
      <w:tr w:rsidR="00CD1F06" w:rsidRPr="00E66754" w14:paraId="3852A666" w14:textId="77777777" w:rsidTr="00CD1F06">
        <w:trPr>
          <w:tblHeader/>
        </w:trPr>
        <w:tc>
          <w:tcPr>
            <w:tcW w:w="3240" w:type="dxa"/>
          </w:tcPr>
          <w:p w14:paraId="2EF42321" w14:textId="2202E639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E6675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810" w:type="dxa"/>
          </w:tcPr>
          <w:p w14:paraId="66F47EC7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CB097AC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B7733C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71CC7ECA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28FBDA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D1F06" w:rsidRPr="00E66754" w14:paraId="60EB5B39" w14:textId="77777777" w:rsidTr="00CD1F06">
        <w:trPr>
          <w:tblHeader/>
        </w:trPr>
        <w:tc>
          <w:tcPr>
            <w:tcW w:w="3240" w:type="dxa"/>
          </w:tcPr>
          <w:p w14:paraId="55C6667A" w14:textId="0B9832CD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  <w:r w:rsidRPr="00E6675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E66754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E6675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375644D7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039BC2E0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098FCBE4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C8DAC5D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121A5104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16A2C938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7E0E16BF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D8BA06F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7096B6AF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CD1F06" w:rsidRPr="00E66754" w14:paraId="24F5394D" w14:textId="77777777" w:rsidTr="00CD1F06">
        <w:trPr>
          <w:tblHeader/>
        </w:trPr>
        <w:tc>
          <w:tcPr>
            <w:tcW w:w="3240" w:type="dxa"/>
          </w:tcPr>
          <w:p w14:paraId="40177917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5F8D49F6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4A5B3DB4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295B0C57" w14:textId="37966791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E66754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E6675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="004E6F89" w:rsidRPr="00E66754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 xml:space="preserve"> </w:t>
            </w:r>
            <w:r w:rsidRPr="00E66754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 w:rsidR="004E6F89" w:rsidRPr="00E66754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 xml:space="preserve"> </w:t>
            </w:r>
            <w:r w:rsidRPr="00E66754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</w:t>
            </w:r>
            <w:r w:rsidRPr="00E66754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าท)</w:t>
            </w:r>
          </w:p>
        </w:tc>
      </w:tr>
      <w:tr w:rsidR="00CD1F06" w:rsidRPr="00E66754" w14:paraId="7E00651A" w14:textId="77777777" w:rsidTr="00CD1F06">
        <w:tc>
          <w:tcPr>
            <w:tcW w:w="3240" w:type="dxa"/>
          </w:tcPr>
          <w:p w14:paraId="6EA414B0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27BA9C59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0CD846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0D1DC62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D1F06" w:rsidRPr="00E66754" w14:paraId="25071B0E" w14:textId="77777777" w:rsidTr="00CD1F06">
        <w:tc>
          <w:tcPr>
            <w:tcW w:w="3240" w:type="dxa"/>
          </w:tcPr>
          <w:p w14:paraId="70339DEA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66754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073E0370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11682AD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07A02063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D1F06" w:rsidRPr="00E66754" w14:paraId="2605FE23" w14:textId="77777777" w:rsidTr="00C23012">
        <w:tc>
          <w:tcPr>
            <w:tcW w:w="3240" w:type="dxa"/>
          </w:tcPr>
          <w:p w14:paraId="1CA5BE8E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D8C1897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22982BE1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2D8141B" w14:textId="2EFF85D1" w:rsidR="00CD1F06" w:rsidRPr="00E66754" w:rsidRDefault="00C23012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76882094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5F56C6A0" w14:textId="1BBD7307" w:rsidR="00CD1F06" w:rsidRPr="00E66754" w:rsidRDefault="00C23012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1F0EC184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1422B32E" w14:textId="07A2B6B5" w:rsidR="00CD1F06" w:rsidRPr="00E66754" w:rsidRDefault="004E6F89" w:rsidP="004E6F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="00BE10EC" w:rsidRPr="00E66754">
              <w:rPr>
                <w:rFonts w:ascii="Angsana New" w:hAnsi="Angsana New" w:cs="Angsana New"/>
                <w:sz w:val="28"/>
                <w:szCs w:val="28"/>
              </w:rPr>
              <w:t>2,500</w:t>
            </w:r>
          </w:p>
        </w:tc>
        <w:tc>
          <w:tcPr>
            <w:tcW w:w="269" w:type="dxa"/>
          </w:tcPr>
          <w:p w14:paraId="1240B777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57CB1C35" w14:textId="61870BE7" w:rsidR="00CD1F06" w:rsidRPr="00E66754" w:rsidRDefault="00BE10EC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</w:tr>
      <w:tr w:rsidR="00CD1F06" w:rsidRPr="00E66754" w14:paraId="0EE0CE0D" w14:textId="77777777" w:rsidTr="004E6F89">
        <w:tc>
          <w:tcPr>
            <w:tcW w:w="3240" w:type="dxa"/>
          </w:tcPr>
          <w:p w14:paraId="4EF3593C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8B32870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3C234221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FACC5FA" w14:textId="489EC38A" w:rsidR="00CD1F06" w:rsidRPr="00E66754" w:rsidRDefault="00C23012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444,000</w:t>
            </w:r>
          </w:p>
        </w:tc>
        <w:tc>
          <w:tcPr>
            <w:tcW w:w="269" w:type="dxa"/>
          </w:tcPr>
          <w:p w14:paraId="1233E76F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6C42381B" w14:textId="73870732" w:rsidR="00CD1F06" w:rsidRPr="00E66754" w:rsidRDefault="00C23012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222,000</w:t>
            </w:r>
          </w:p>
        </w:tc>
        <w:tc>
          <w:tcPr>
            <w:tcW w:w="269" w:type="dxa"/>
          </w:tcPr>
          <w:p w14:paraId="436F5925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21BBCBAA" w14:textId="4538FF77" w:rsidR="00CD1F06" w:rsidRPr="00E66754" w:rsidRDefault="004E6F89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8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E10EC"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3C810FD3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3E48EE0A" w14:textId="14E0896B" w:rsidR="00CD1F06" w:rsidRPr="00E66754" w:rsidRDefault="00BE10EC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D1F06" w:rsidRPr="00E66754" w14:paraId="28E1CAD2" w14:textId="77777777" w:rsidTr="004E6F89">
        <w:tc>
          <w:tcPr>
            <w:tcW w:w="3240" w:type="dxa"/>
          </w:tcPr>
          <w:p w14:paraId="614D8916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7690EBF4" w14:textId="26260F77" w:rsidR="00CD1F06" w:rsidRPr="00E66754" w:rsidRDefault="004E6F89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30B8DD1D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3F07638C" w14:textId="41D9B216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156,000</w:t>
            </w:r>
          </w:p>
        </w:tc>
        <w:tc>
          <w:tcPr>
            <w:tcW w:w="269" w:type="dxa"/>
          </w:tcPr>
          <w:p w14:paraId="1982CCAD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49F2C205" w14:textId="41BAEEEC" w:rsidR="00CD1F06" w:rsidRPr="00E66754" w:rsidRDefault="0091795F" w:rsidP="00C230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78,000</w:t>
            </w:r>
          </w:p>
        </w:tc>
        <w:tc>
          <w:tcPr>
            <w:tcW w:w="269" w:type="dxa"/>
          </w:tcPr>
          <w:p w14:paraId="010A0400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784820BB" w14:textId="0734E612" w:rsidR="00CD1F06" w:rsidRPr="00E66754" w:rsidRDefault="004E6F89" w:rsidP="004E6F89">
            <w:pPr>
              <w:pStyle w:val="acctfourfigures"/>
              <w:tabs>
                <w:tab w:val="clear" w:pos="765"/>
                <w:tab w:val="left" w:pos="68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="000E6DB2" w:rsidRPr="00E66754">
              <w:rPr>
                <w:rFonts w:ascii="Angsana New" w:hAnsi="Angsana New" w:cs="Angsana New"/>
                <w:sz w:val="28"/>
                <w:szCs w:val="28"/>
              </w:rPr>
              <w:t>19,700</w:t>
            </w:r>
          </w:p>
        </w:tc>
        <w:tc>
          <w:tcPr>
            <w:tcW w:w="269" w:type="dxa"/>
          </w:tcPr>
          <w:p w14:paraId="021C90A3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1CE56F0B" w14:textId="01884C69" w:rsidR="00CD1F06" w:rsidRPr="00E66754" w:rsidRDefault="000E6DB2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197,000</w:t>
            </w:r>
          </w:p>
        </w:tc>
      </w:tr>
      <w:tr w:rsidR="00CD1F06" w:rsidRPr="00E66754" w14:paraId="34B7CB05" w14:textId="77777777" w:rsidTr="00CD1F06">
        <w:tc>
          <w:tcPr>
            <w:tcW w:w="3240" w:type="dxa"/>
          </w:tcPr>
          <w:p w14:paraId="792EB240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810" w:type="dxa"/>
          </w:tcPr>
          <w:p w14:paraId="0F794AE6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B0098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6192930B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F20064E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1A9EBB1A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67C82FA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01B982F2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4E13463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0EA395D5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1F06" w:rsidRPr="00E66754" w14:paraId="45946033" w14:textId="77777777" w:rsidTr="00CD1F06">
        <w:tc>
          <w:tcPr>
            <w:tcW w:w="3240" w:type="dxa"/>
          </w:tcPr>
          <w:p w14:paraId="09F452F7" w14:textId="77777777" w:rsidR="00CD1F06" w:rsidRPr="00E66754" w:rsidRDefault="00CD1F06" w:rsidP="00EE60A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จากหุ้นละ </w:t>
            </w: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บาทเป็นหุ้นละ </w:t>
            </w: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0.5 </w:t>
            </w: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7D1F8087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3C92C117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6506678B" w14:textId="3B6CA974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41BF37AE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5FC7F589" w14:textId="68DA9C4E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1523751E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0C50CC67" w14:textId="07E99D19" w:rsidR="00CD1F06" w:rsidRPr="00E66754" w:rsidRDefault="004E6F89" w:rsidP="004E6F89">
            <w:pPr>
              <w:pStyle w:val="acctfourfigures"/>
              <w:tabs>
                <w:tab w:val="clear" w:pos="765"/>
                <w:tab w:val="left" w:pos="751"/>
              </w:tabs>
              <w:spacing w:line="240" w:lineRule="atLeast"/>
              <w:ind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0E6DB2" w:rsidRPr="00E66754">
              <w:rPr>
                <w:rFonts w:ascii="Angsana New" w:hAnsi="Angsana New" w:cs="Angsana New"/>
                <w:sz w:val="28"/>
                <w:szCs w:val="28"/>
              </w:rPr>
              <w:t>(22,200)</w:t>
            </w:r>
          </w:p>
        </w:tc>
        <w:tc>
          <w:tcPr>
            <w:tcW w:w="269" w:type="dxa"/>
          </w:tcPr>
          <w:p w14:paraId="12BE505B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2A1D6ABB" w14:textId="375EB263" w:rsidR="00CD1F06" w:rsidRPr="00E66754" w:rsidRDefault="009C3D03" w:rsidP="0091795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D1F06" w:rsidRPr="00E66754" w14:paraId="4B0257D0" w14:textId="77777777" w:rsidTr="00CD1F06">
        <w:tc>
          <w:tcPr>
            <w:tcW w:w="3240" w:type="dxa"/>
          </w:tcPr>
          <w:p w14:paraId="683B5D51" w14:textId="77777777" w:rsidR="00CD1F06" w:rsidRPr="00E66754" w:rsidRDefault="00CD1F06" w:rsidP="00EE60A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จากหุ้นละ </w:t>
            </w: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บาทเป็นหุ้นละ </w:t>
            </w: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0.5 </w:t>
            </w: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4877CFA1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37654036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25D2099" w14:textId="52AD9930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09B86447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01EBB158" w14:textId="25AB3C52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49FF1D43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5B127832" w14:textId="310149C8" w:rsidR="00CD1F06" w:rsidRPr="00E66754" w:rsidRDefault="004E6F89" w:rsidP="004E6F89">
            <w:pPr>
              <w:pStyle w:val="acctfourfigures"/>
              <w:tabs>
                <w:tab w:val="clear" w:pos="765"/>
                <w:tab w:val="left" w:pos="74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0E6DB2" w:rsidRPr="00E66754">
              <w:rPr>
                <w:rFonts w:ascii="Angsana New" w:hAnsi="Angsana New" w:cs="Angsana New"/>
                <w:sz w:val="28"/>
                <w:szCs w:val="28"/>
              </w:rPr>
              <w:t>444,000</w:t>
            </w:r>
          </w:p>
        </w:tc>
        <w:tc>
          <w:tcPr>
            <w:tcW w:w="269" w:type="dxa"/>
          </w:tcPr>
          <w:p w14:paraId="6E99F35F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231A8238" w14:textId="618B483A" w:rsidR="00CD1F06" w:rsidRPr="00E66754" w:rsidRDefault="009C3D03" w:rsidP="0091795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D1F06" w:rsidRPr="00E66754" w14:paraId="6E1C463C" w14:textId="77777777" w:rsidTr="00CD1F06">
        <w:tc>
          <w:tcPr>
            <w:tcW w:w="3240" w:type="dxa"/>
          </w:tcPr>
          <w:p w14:paraId="33EFAC9E" w14:textId="1918006A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E66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10" w:type="dxa"/>
          </w:tcPr>
          <w:p w14:paraId="0CBDEC03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13F4EC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1A7E6AA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148D503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322091FB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268D2560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FDF8987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0DABB59F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0F63435F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1F06" w:rsidRPr="00E66754" w14:paraId="47A85FD2" w14:textId="77777777" w:rsidTr="00CD1F06">
        <w:tc>
          <w:tcPr>
            <w:tcW w:w="3240" w:type="dxa"/>
          </w:tcPr>
          <w:p w14:paraId="4DBF6AE0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4373EF9D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51BC2483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39D1A48F" w14:textId="23D745F1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600,000</w:t>
            </w:r>
          </w:p>
        </w:tc>
        <w:tc>
          <w:tcPr>
            <w:tcW w:w="269" w:type="dxa"/>
          </w:tcPr>
          <w:p w14:paraId="3AA2DC2A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14E50569" w14:textId="279BEECD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269" w:type="dxa"/>
          </w:tcPr>
          <w:p w14:paraId="310D51EE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70CE78F" w14:textId="55FD0735" w:rsidR="00CD1F06" w:rsidRPr="00E66754" w:rsidRDefault="009C3D03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444,000</w:t>
            </w:r>
          </w:p>
        </w:tc>
        <w:tc>
          <w:tcPr>
            <w:tcW w:w="269" w:type="dxa"/>
          </w:tcPr>
          <w:p w14:paraId="751C3974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56D5158B" w14:textId="777134C2" w:rsidR="00CD1F06" w:rsidRPr="00E66754" w:rsidRDefault="009C3D03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222,000</w:t>
            </w:r>
          </w:p>
        </w:tc>
      </w:tr>
      <w:tr w:rsidR="00CD1F06" w:rsidRPr="00E66754" w14:paraId="0E523EF1" w14:textId="77777777" w:rsidTr="00CD1F06">
        <w:tc>
          <w:tcPr>
            <w:tcW w:w="3240" w:type="dxa"/>
          </w:tcPr>
          <w:p w14:paraId="2170CB77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14:paraId="7F3A5557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14:paraId="7BE8E4E3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30A1C317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48C60F1D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713EA97E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269" w:type="dxa"/>
          </w:tcPr>
          <w:p w14:paraId="0BF93E70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73DD054F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01219181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7FD7A141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</w:tr>
      <w:tr w:rsidR="00CD1F06" w:rsidRPr="00E66754" w14:paraId="753680A3" w14:textId="77777777" w:rsidTr="00CD1F06">
        <w:tc>
          <w:tcPr>
            <w:tcW w:w="3240" w:type="dxa"/>
          </w:tcPr>
          <w:p w14:paraId="04455A07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</w:tcPr>
          <w:p w14:paraId="739B740A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F97FF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2A36EEED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878B30C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697988A2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67B8E4F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D0F5645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06D92B8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16A28E37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D1F06" w:rsidRPr="00E66754" w14:paraId="0906C23D" w14:textId="77777777" w:rsidTr="00CD1F06">
        <w:tc>
          <w:tcPr>
            <w:tcW w:w="3240" w:type="dxa"/>
          </w:tcPr>
          <w:p w14:paraId="46F1D0F2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66754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45E9A4C3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62A64E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692D387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9C9D009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4E3EDBFC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C8A2FFB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3C5F9D6E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B27585B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6F757B44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D1F06" w:rsidRPr="00E66754" w14:paraId="7303D069" w14:textId="77777777" w:rsidTr="0091795F">
        <w:tc>
          <w:tcPr>
            <w:tcW w:w="3240" w:type="dxa"/>
          </w:tcPr>
          <w:p w14:paraId="63564C3D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0B7B534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22AF34BB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36869D30" w14:textId="242500D2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654902B4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4" w:type="dxa"/>
          </w:tcPr>
          <w:p w14:paraId="3CF9A7D4" w14:textId="77DEBAF3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  <w:tab w:val="left" w:pos="466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50A85432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64B2D662" w14:textId="2790D737" w:rsidR="00CD1F06" w:rsidRPr="00E66754" w:rsidRDefault="004E6F89" w:rsidP="004E6F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="005F7B73" w:rsidRPr="00E66754">
              <w:rPr>
                <w:rFonts w:ascii="Angsana New" w:hAnsi="Angsana New" w:cs="Angsana New"/>
                <w:sz w:val="28"/>
                <w:szCs w:val="28"/>
              </w:rPr>
              <w:t>2,500</w:t>
            </w:r>
          </w:p>
        </w:tc>
        <w:tc>
          <w:tcPr>
            <w:tcW w:w="269" w:type="dxa"/>
          </w:tcPr>
          <w:p w14:paraId="3BD74DBC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4DCE00DC" w14:textId="3BE1E14E" w:rsidR="00CD1F06" w:rsidRPr="00E66754" w:rsidRDefault="005F7B73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</w:tr>
      <w:tr w:rsidR="00CD1F06" w:rsidRPr="00E66754" w14:paraId="0F425E88" w14:textId="77777777" w:rsidTr="004E6F89">
        <w:tc>
          <w:tcPr>
            <w:tcW w:w="3240" w:type="dxa"/>
          </w:tcPr>
          <w:p w14:paraId="745F39D6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43AC3F4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5D7C08D5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A6BBF1F" w14:textId="646AFFA8" w:rsidR="00CD1F06" w:rsidRPr="00E66754" w:rsidRDefault="0091795F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444,000</w:t>
            </w:r>
          </w:p>
        </w:tc>
        <w:tc>
          <w:tcPr>
            <w:tcW w:w="269" w:type="dxa"/>
          </w:tcPr>
          <w:p w14:paraId="1290101C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3BC6C1C9" w14:textId="76E2760D" w:rsidR="00CD1F06" w:rsidRPr="00E66754" w:rsidRDefault="0091795F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222,000</w:t>
            </w:r>
          </w:p>
        </w:tc>
        <w:tc>
          <w:tcPr>
            <w:tcW w:w="269" w:type="dxa"/>
          </w:tcPr>
          <w:p w14:paraId="53051E06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065DBC80" w14:textId="798D724B" w:rsidR="00CD1F06" w:rsidRPr="00E66754" w:rsidRDefault="004E6F89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</w:t>
            </w:r>
            <w:r w:rsidR="005F7B73"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551538B1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2A2CAF00" w14:textId="638D496C" w:rsidR="00CD1F06" w:rsidRPr="00E66754" w:rsidRDefault="005F7B73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D1F06" w:rsidRPr="00E66754" w14:paraId="0EA16FE1" w14:textId="77777777" w:rsidTr="004E6F89">
        <w:tc>
          <w:tcPr>
            <w:tcW w:w="3240" w:type="dxa"/>
          </w:tcPr>
          <w:p w14:paraId="00313E7C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7C36BB90" w14:textId="66D581EB" w:rsidR="00CD1F06" w:rsidRPr="00E66754" w:rsidRDefault="004E6F89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5AC67D12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BB90A36" w14:textId="7D280AD9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156,000</w:t>
            </w:r>
          </w:p>
        </w:tc>
        <w:tc>
          <w:tcPr>
            <w:tcW w:w="269" w:type="dxa"/>
          </w:tcPr>
          <w:p w14:paraId="54C977F5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500BD0A3" w14:textId="04BD3010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78,000</w:t>
            </w:r>
          </w:p>
        </w:tc>
        <w:tc>
          <w:tcPr>
            <w:tcW w:w="269" w:type="dxa"/>
          </w:tcPr>
          <w:p w14:paraId="704FE6DC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</w:tcPr>
          <w:p w14:paraId="44588A78" w14:textId="5F0AD8C6" w:rsidR="00CD1F06" w:rsidRPr="00E66754" w:rsidRDefault="004E6F89" w:rsidP="004E6F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="005F7B73" w:rsidRPr="00E66754">
              <w:rPr>
                <w:rFonts w:ascii="Angsana New" w:hAnsi="Angsana New" w:cs="Angsana New"/>
                <w:sz w:val="28"/>
                <w:szCs w:val="28"/>
              </w:rPr>
              <w:t>19,700</w:t>
            </w:r>
          </w:p>
        </w:tc>
        <w:tc>
          <w:tcPr>
            <w:tcW w:w="269" w:type="dxa"/>
          </w:tcPr>
          <w:p w14:paraId="13C503E0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08325988" w14:textId="14FFF0C4" w:rsidR="00CD1F06" w:rsidRPr="00E66754" w:rsidRDefault="005F7B73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197,000</w:t>
            </w:r>
          </w:p>
        </w:tc>
      </w:tr>
      <w:tr w:rsidR="00CD1F06" w:rsidRPr="00E66754" w14:paraId="256B413B" w14:textId="77777777" w:rsidTr="00CD1F06">
        <w:tc>
          <w:tcPr>
            <w:tcW w:w="3240" w:type="dxa"/>
          </w:tcPr>
          <w:p w14:paraId="624DCA6D" w14:textId="77777777" w:rsidR="00CD1F06" w:rsidRPr="00E66754" w:rsidRDefault="00CD1F06" w:rsidP="00EE60A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จากหุ้นละ </w:t>
            </w: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บาทเป็นหุ้นละ </w:t>
            </w: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0.5 </w:t>
            </w: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5D5BA092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F2BED3D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7338FBB9" w14:textId="0435149B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6C1DDBBE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50840BD2" w14:textId="68E98397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74C6649B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7A0E8F08" w14:textId="1FD96E51" w:rsidR="00CD1F06" w:rsidRPr="00E66754" w:rsidRDefault="005F7B73" w:rsidP="009179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(22,200)</w:t>
            </w:r>
          </w:p>
        </w:tc>
        <w:tc>
          <w:tcPr>
            <w:tcW w:w="269" w:type="dxa"/>
          </w:tcPr>
          <w:p w14:paraId="1B922882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14:paraId="5128CDC8" w14:textId="7369ED6C" w:rsidR="00CD1F06" w:rsidRPr="00E66754" w:rsidRDefault="005F7B73" w:rsidP="0091795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D1F06" w:rsidRPr="00E66754" w14:paraId="6C274905" w14:textId="77777777" w:rsidTr="00CD1F06">
        <w:tc>
          <w:tcPr>
            <w:tcW w:w="3240" w:type="dxa"/>
          </w:tcPr>
          <w:p w14:paraId="1EB24A87" w14:textId="77777777" w:rsidR="00CD1F06" w:rsidRPr="00E66754" w:rsidRDefault="00CD1F06" w:rsidP="00EE60AB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จากหุ้นละ </w:t>
            </w: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บาทเป็นหุ้นละ </w:t>
            </w: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0.5 </w:t>
            </w:r>
            <w:r w:rsidRPr="00E6675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14:paraId="38E1EB92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4E17014D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399C8D4" w14:textId="036435D6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1DBA4F66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F84C27E" w14:textId="616A3762" w:rsidR="00CD1F06" w:rsidRPr="00E66754" w:rsidRDefault="0091795F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7326055B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4A86CFF" w14:textId="18D472CF" w:rsidR="00CD1F06" w:rsidRPr="00E66754" w:rsidRDefault="004E6F89" w:rsidP="004E6F89">
            <w:pPr>
              <w:pStyle w:val="acctfourfigures"/>
              <w:tabs>
                <w:tab w:val="clear" w:pos="765"/>
                <w:tab w:val="left" w:pos="74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5F7B73" w:rsidRPr="00E66754">
              <w:rPr>
                <w:rFonts w:ascii="Angsana New" w:hAnsi="Angsana New" w:cs="Angsana New"/>
                <w:sz w:val="28"/>
                <w:szCs w:val="28"/>
              </w:rPr>
              <w:t>444,000</w:t>
            </w:r>
          </w:p>
        </w:tc>
        <w:tc>
          <w:tcPr>
            <w:tcW w:w="269" w:type="dxa"/>
          </w:tcPr>
          <w:p w14:paraId="1C6A2CB5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041ECD4" w14:textId="41C62A77" w:rsidR="00CD1F06" w:rsidRPr="00E66754" w:rsidRDefault="005F7B73" w:rsidP="0091795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D1F06" w:rsidRPr="00E66754" w14:paraId="39719411" w14:textId="77777777" w:rsidTr="00CD1F06">
        <w:tc>
          <w:tcPr>
            <w:tcW w:w="3240" w:type="dxa"/>
          </w:tcPr>
          <w:p w14:paraId="3A293403" w14:textId="5AFC824B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E66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10" w:type="dxa"/>
          </w:tcPr>
          <w:p w14:paraId="59BD1FD8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7B899E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95B5EAB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14BB204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7FF932DE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62172C0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1C3BEC38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1E1EA39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12E36A4C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1F06" w:rsidRPr="00E66754" w14:paraId="0C4C7D7B" w14:textId="77777777" w:rsidTr="00CD1F06">
        <w:tc>
          <w:tcPr>
            <w:tcW w:w="3240" w:type="dxa"/>
          </w:tcPr>
          <w:p w14:paraId="554A1B54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707467A" w14:textId="77777777" w:rsidR="00CD1F06" w:rsidRPr="00E66754" w:rsidRDefault="00CD1F06" w:rsidP="00CD1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0D276B73" w14:textId="77777777" w:rsidR="00CD1F06" w:rsidRPr="00E66754" w:rsidRDefault="00CD1F06" w:rsidP="00CD1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3C51C5F0" w14:textId="7753C3BD" w:rsidR="00CD1F06" w:rsidRPr="00E66754" w:rsidRDefault="0091795F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600,000</w:t>
            </w:r>
          </w:p>
        </w:tc>
        <w:tc>
          <w:tcPr>
            <w:tcW w:w="269" w:type="dxa"/>
          </w:tcPr>
          <w:p w14:paraId="282353A4" w14:textId="77777777" w:rsidR="00CD1F06" w:rsidRPr="00E66754" w:rsidRDefault="00CD1F06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6E4C910B" w14:textId="6D32A39B" w:rsidR="00CD1F06" w:rsidRPr="00E66754" w:rsidRDefault="0091795F" w:rsidP="00CD1F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69" w:type="dxa"/>
          </w:tcPr>
          <w:p w14:paraId="0A65445E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9FC76E1" w14:textId="2935AED1" w:rsidR="00CD1F06" w:rsidRPr="00E66754" w:rsidRDefault="004E6F89" w:rsidP="004E6F89">
            <w:pPr>
              <w:pStyle w:val="acctfourfigures"/>
              <w:tabs>
                <w:tab w:val="clear" w:pos="765"/>
                <w:tab w:val="left" w:pos="70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="005F7B73" w:rsidRPr="00E66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444,000</w:t>
            </w:r>
          </w:p>
        </w:tc>
        <w:tc>
          <w:tcPr>
            <w:tcW w:w="269" w:type="dxa"/>
          </w:tcPr>
          <w:p w14:paraId="15698070" w14:textId="77777777" w:rsidR="00CD1F06" w:rsidRPr="00E66754" w:rsidRDefault="00CD1F06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0B711558" w14:textId="12E655FD" w:rsidR="00CD1F06" w:rsidRPr="00E66754" w:rsidRDefault="005F7B73" w:rsidP="00CD1F0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E667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222,000</w:t>
            </w:r>
          </w:p>
        </w:tc>
      </w:tr>
    </w:tbl>
    <w:p w14:paraId="04835B3A" w14:textId="77777777" w:rsidR="003E3EE7" w:rsidRPr="00E66754" w:rsidRDefault="003E3EE7" w:rsidP="005B2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67DC3CF" w14:textId="67DB1357" w:rsidR="00600AB3" w:rsidRPr="00E66754" w:rsidRDefault="00600AB3" w:rsidP="004E6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6754">
        <w:rPr>
          <w:rFonts w:ascii="Angsana New" w:hAnsi="Angsana New" w:cs="Angsana New"/>
          <w:sz w:val="30"/>
          <w:szCs w:val="30"/>
          <w:cs/>
        </w:rPr>
        <w:t>ในการประชุมสามัญผู้ถือหุ้น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ประจำปี </w:t>
      </w:r>
      <w:r w:rsidRPr="00E66754">
        <w:rPr>
          <w:rFonts w:ascii="Angsana New" w:hAnsi="Angsana New" w:cs="Angsana New"/>
          <w:sz w:val="30"/>
          <w:szCs w:val="30"/>
        </w:rPr>
        <w:t xml:space="preserve">2561 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20 มีนาคม 2561 </w:t>
      </w:r>
      <w:r w:rsidRPr="00E66754">
        <w:rPr>
          <w:rFonts w:ascii="Angsana New" w:hAnsi="Angsana New" w:cs="Angsana New"/>
          <w:sz w:val="30"/>
          <w:szCs w:val="30"/>
          <w:cs/>
        </w:rPr>
        <w:t>ผู้ถือหุ้นของบริษัทมีมติอนุมัติการ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เพิ่มทุนจดทะเบียนจาก 25 ล้านบาท (แบ่งออกเป็นหุ้นสามัญจำนวน </w:t>
      </w:r>
      <w:r w:rsidRPr="00E66754">
        <w:rPr>
          <w:rFonts w:ascii="Angsana New" w:hAnsi="Angsana New" w:cs="Angsana New"/>
          <w:sz w:val="30"/>
          <w:szCs w:val="30"/>
        </w:rPr>
        <w:t>2,5</w:t>
      </w:r>
      <w:r w:rsidRPr="00E66754">
        <w:rPr>
          <w:rFonts w:ascii="Angsana New" w:hAnsi="Angsana New" w:cs="Angsana New" w:hint="cs"/>
          <w:sz w:val="30"/>
          <w:szCs w:val="30"/>
          <w:cs/>
        </w:rPr>
        <w:t>00</w:t>
      </w:r>
      <w:r w:rsidRPr="00E66754">
        <w:rPr>
          <w:rFonts w:ascii="Angsana New" w:hAnsi="Angsana New" w:cs="Angsana New"/>
          <w:sz w:val="30"/>
          <w:szCs w:val="30"/>
        </w:rPr>
        <w:t>,</w:t>
      </w:r>
      <w:r w:rsidR="00ED7EA2" w:rsidRPr="00E66754">
        <w:rPr>
          <w:rFonts w:ascii="Angsana New" w:hAnsi="Angsana New" w:cs="Angsana New"/>
          <w:sz w:val="30"/>
          <w:szCs w:val="30"/>
        </w:rPr>
        <w:t>000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 หุ้น มูลค่าหุ้นละ </w:t>
      </w:r>
      <w:r w:rsidR="00ED7EA2" w:rsidRPr="00E66754">
        <w:rPr>
          <w:rFonts w:ascii="Angsana New" w:hAnsi="Angsana New" w:cs="Angsana New"/>
          <w:sz w:val="30"/>
          <w:szCs w:val="30"/>
        </w:rPr>
        <w:t>10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 บาท) เป็น </w:t>
      </w:r>
      <w:r w:rsidR="00ED7EA2" w:rsidRPr="00E66754">
        <w:rPr>
          <w:rFonts w:ascii="Angsana New" w:hAnsi="Angsana New" w:cs="Angsana New"/>
          <w:sz w:val="30"/>
          <w:szCs w:val="30"/>
        </w:rPr>
        <w:t>22</w:t>
      </w:r>
      <w:r w:rsidRPr="00E66754">
        <w:rPr>
          <w:rFonts w:ascii="Angsana New" w:hAnsi="Angsana New" w:cs="Angsana New"/>
          <w:sz w:val="30"/>
          <w:szCs w:val="30"/>
        </w:rPr>
        <w:t>2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(แบ่งออกเป็น </w:t>
      </w:r>
      <w:r w:rsidR="00DE7252" w:rsidRPr="00E66754">
        <w:rPr>
          <w:rFonts w:ascii="Angsana New" w:hAnsi="Angsana New" w:cs="Angsana New"/>
          <w:sz w:val="30"/>
          <w:szCs w:val="30"/>
        </w:rPr>
        <w:t>22</w:t>
      </w:r>
      <w:r w:rsidRPr="00E66754">
        <w:rPr>
          <w:rFonts w:ascii="Angsana New" w:hAnsi="Angsana New" w:cs="Angsana New"/>
          <w:sz w:val="30"/>
          <w:szCs w:val="30"/>
        </w:rPr>
        <w:t>,200,000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 หุ้น มูลค่าหุ้นละ </w:t>
      </w:r>
      <w:r w:rsidR="00DE7252" w:rsidRPr="00E66754">
        <w:rPr>
          <w:rFonts w:ascii="Angsana New" w:hAnsi="Angsana New" w:cs="Angsana New"/>
          <w:sz w:val="30"/>
          <w:szCs w:val="30"/>
        </w:rPr>
        <w:t>10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 บาท) โดยเสนอขายให้กับผู้ถือหุ้นเดิมตามสัดส่วนและเรียกชำระ</w:t>
      </w:r>
      <w:r w:rsidR="004E6F89" w:rsidRPr="00E66754">
        <w:rPr>
          <w:rFonts w:ascii="Angsana New" w:hAnsi="Angsana New" w:cs="Angsana New"/>
          <w:sz w:val="30"/>
          <w:szCs w:val="30"/>
        </w:rPr>
        <w:br/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ค่าหุ้นเต็มจำนวน บริษัทได้จดทะเบียนการเพิ่มทุนดังกล่าวกับกระทรวงพาณิชย์เมื่อวันที่ 23 มีนาคม 2561 </w:t>
      </w:r>
    </w:p>
    <w:p w14:paraId="5D7EA1D5" w14:textId="77777777" w:rsidR="00C37DE0" w:rsidRPr="00E66754" w:rsidRDefault="00C37DE0" w:rsidP="0075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BFB6D3D" w14:textId="66B7C0F0" w:rsidR="00754EC8" w:rsidRDefault="00754EC8" w:rsidP="004E6F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E66754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E66754">
        <w:rPr>
          <w:rFonts w:ascii="Angsana New" w:hAnsi="Angsana New"/>
          <w:sz w:val="30"/>
          <w:szCs w:val="30"/>
          <w:cs/>
        </w:rPr>
        <w:t xml:space="preserve"> </w:t>
      </w:r>
      <w:r w:rsidRPr="00E66754">
        <w:rPr>
          <w:rFonts w:ascii="Angsana New" w:hAnsi="Angsana New"/>
          <w:sz w:val="30"/>
          <w:szCs w:val="30"/>
        </w:rPr>
        <w:t xml:space="preserve">14 </w:t>
      </w:r>
      <w:r w:rsidRPr="00E66754">
        <w:rPr>
          <w:rFonts w:ascii="Angsana New" w:hAnsi="Angsana New" w:hint="cs"/>
          <w:sz w:val="30"/>
          <w:szCs w:val="30"/>
          <w:cs/>
        </w:rPr>
        <w:t>กันยายน</w:t>
      </w:r>
      <w:r w:rsidRPr="00E66754">
        <w:rPr>
          <w:rFonts w:ascii="Angsana New" w:hAnsi="Angsana New"/>
          <w:sz w:val="30"/>
          <w:szCs w:val="30"/>
          <w:cs/>
        </w:rPr>
        <w:t xml:space="preserve"> </w:t>
      </w:r>
      <w:r w:rsidRPr="00E66754">
        <w:rPr>
          <w:rFonts w:ascii="Angsana New" w:hAnsi="Angsana New"/>
          <w:sz w:val="30"/>
          <w:szCs w:val="30"/>
        </w:rPr>
        <w:t xml:space="preserve">2561 </w:t>
      </w:r>
      <w:r w:rsidRPr="00E66754">
        <w:rPr>
          <w:rFonts w:ascii="Angsana New" w:hAnsi="Angsana New" w:hint="cs"/>
          <w:sz w:val="30"/>
          <w:szCs w:val="30"/>
          <w:cs/>
        </w:rPr>
        <w:t>ผู้ถือหุ้นของบริษัทมีมติอนุมัติเรื่องดังต่อไปนี้</w:t>
      </w:r>
    </w:p>
    <w:p w14:paraId="3271B1C5" w14:textId="77777777" w:rsidR="008B2AAF" w:rsidRPr="00E66754" w:rsidRDefault="008B2AAF" w:rsidP="004E6F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115"/>
        <w:jc w:val="thaiDistribute"/>
        <w:rPr>
          <w:rFonts w:ascii="Angsana New" w:hAnsi="Angsana New"/>
          <w:sz w:val="30"/>
          <w:szCs w:val="30"/>
        </w:rPr>
      </w:pPr>
    </w:p>
    <w:p w14:paraId="679A7AF9" w14:textId="77777777" w:rsidR="00754EC8" w:rsidRPr="00E66754" w:rsidRDefault="00754EC8" w:rsidP="00EE60AB">
      <w:pPr>
        <w:numPr>
          <w:ilvl w:val="3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83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 w:hint="cs"/>
          <w:sz w:val="30"/>
          <w:szCs w:val="30"/>
          <w:cs/>
        </w:rPr>
        <w:t>เปลี่ยนแปลงมูลค่าหุ้นทุนจดทะเบียนของบริษัทที่ตราไว้จากเดิมมูลค่าหุ้นละ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10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เป็นมูลค่าหุ้นละ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0.5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  ซึ่งมีผลทำให้จำนวนทุนจดทะเบียนของบริษัทเปลี่ยนแปลงจำนวนหุ้นสามัญจาก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22.2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444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การเปลี่ยนแปลงมูลค่าหุ้นดังกล่าวไม่ทำให้ทุนจดทะเบียนโดยรวมของบริษัทเปลี่ยนแปลง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บริษัทได้จดทะเบียนการเปลี่ยนแปลงมูลค่าหุ้นดังกล่าวกับกระทรวงพาณิชย์เมื่อวันที่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17 </w:t>
      </w:r>
      <w:r w:rsidRPr="00E6675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2561</w:t>
      </w:r>
    </w:p>
    <w:p w14:paraId="2C6C9D0B" w14:textId="17FE5C56" w:rsidR="00754EC8" w:rsidRPr="00E66754" w:rsidRDefault="00754EC8" w:rsidP="00EE60AB">
      <w:pPr>
        <w:numPr>
          <w:ilvl w:val="3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83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 w:hint="cs"/>
          <w:sz w:val="30"/>
          <w:szCs w:val="30"/>
          <w:cs/>
        </w:rPr>
        <w:t>เพิ่มทุนจดทะเบียนของบริษัทจาก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222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6675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444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0.5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300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6675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600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0.5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บริษัทได้จดทะเบียนการเพิ่มทุนจดทะเบียนดังกล่าวกับกระทรวงพาณิชย์เมื่อวันที่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17 </w:t>
      </w:r>
      <w:r w:rsidRPr="00E6675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2561</w:t>
      </w:r>
    </w:p>
    <w:p w14:paraId="14290AF7" w14:textId="0596504B" w:rsidR="00F23067" w:rsidRPr="00E66754" w:rsidRDefault="00F23067" w:rsidP="00F23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F28B7FE" w14:textId="77777777" w:rsidR="004E6F89" w:rsidRPr="00E66754" w:rsidRDefault="004E6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72930750" w14:textId="5D4E47E3" w:rsidR="00F23067" w:rsidRPr="00FA5813" w:rsidRDefault="00F23067" w:rsidP="00F23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A581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การเสนอขายหุ้นใหม่ต่อประชาชนทั่วไปเป็นครั้งแรก</w:t>
      </w:r>
    </w:p>
    <w:p w14:paraId="3079CF47" w14:textId="4C11AE29" w:rsidR="00F23067" w:rsidRPr="00E66754" w:rsidRDefault="00F23067" w:rsidP="00F23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5D532CCA" w14:textId="4FEB9DC5" w:rsidR="00F23067" w:rsidRPr="00E66754" w:rsidRDefault="00F23067" w:rsidP="00F23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6754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91795F" w:rsidRPr="00E66754">
        <w:rPr>
          <w:rFonts w:ascii="Angsana New" w:hAnsi="Angsana New" w:cs="Angsana New"/>
          <w:sz w:val="30"/>
          <w:szCs w:val="30"/>
        </w:rPr>
        <w:t>27</w:t>
      </w:r>
      <w:r w:rsidR="009C734D" w:rsidRPr="00E66754">
        <w:rPr>
          <w:rFonts w:ascii="Angsana New" w:hAnsi="Angsana New" w:cs="Angsana New"/>
          <w:sz w:val="30"/>
          <w:szCs w:val="30"/>
        </w:rPr>
        <w:t xml:space="preserve"> </w:t>
      </w:r>
      <w:r w:rsidR="009C734D" w:rsidRPr="00E6675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C734D" w:rsidRPr="00E66754">
        <w:rPr>
          <w:rFonts w:ascii="Angsana New" w:hAnsi="Angsana New" w:cs="Angsana New"/>
          <w:sz w:val="30"/>
          <w:szCs w:val="30"/>
        </w:rPr>
        <w:t>2562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บริษัทได้เสนอขายหุ้นต่อประชาชนเป็นครั้งแรก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91795F" w:rsidRPr="00E66754">
        <w:rPr>
          <w:rFonts w:ascii="Angsana New" w:hAnsi="Angsana New" w:cs="Angsana New"/>
          <w:sz w:val="30"/>
          <w:szCs w:val="30"/>
        </w:rPr>
        <w:t>156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ในตลาดหลักทรัพย์</w:t>
      </w:r>
      <w:r w:rsidR="009C734D" w:rsidRPr="00E66754">
        <w:rPr>
          <w:rFonts w:ascii="Angsana New" w:hAnsi="Angsana New" w:cs="Angsana New"/>
          <w:sz w:val="30"/>
          <w:szCs w:val="30"/>
        </w:rPr>
        <w:t xml:space="preserve"> </w:t>
      </w:r>
      <w:r w:rsidR="009C734D" w:rsidRPr="00E66754">
        <w:rPr>
          <w:rFonts w:ascii="Angsana New" w:hAnsi="Angsana New" w:cs="Angsana New" w:hint="cs"/>
          <w:sz w:val="30"/>
          <w:szCs w:val="30"/>
          <w:cs/>
        </w:rPr>
        <w:t>เอ็ม เอ ไอ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ด้วยราคาเสนอขาย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91795F" w:rsidRPr="00E66754">
        <w:rPr>
          <w:rFonts w:ascii="Angsana New" w:hAnsi="Angsana New" w:cs="Angsana New"/>
          <w:sz w:val="30"/>
          <w:szCs w:val="30"/>
        </w:rPr>
        <w:t>1.44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66754">
        <w:rPr>
          <w:rFonts w:ascii="Angsana New" w:hAnsi="Angsana New" w:cs="Angsana New" w:hint="cs"/>
          <w:sz w:val="30"/>
          <w:szCs w:val="30"/>
          <w:cs/>
        </w:rPr>
        <w:t>ราคาตามมูลค่า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4E6F89" w:rsidRPr="00E66754">
        <w:rPr>
          <w:rFonts w:ascii="Angsana New" w:hAnsi="Angsana New" w:cs="Angsana New"/>
          <w:sz w:val="30"/>
          <w:szCs w:val="30"/>
        </w:rPr>
        <w:t>0.5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บาทและส่วนเกินมูลค่าหุ้น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="0091795F" w:rsidRPr="00E66754">
        <w:rPr>
          <w:rFonts w:ascii="Angsana New" w:hAnsi="Angsana New" w:cs="Angsana New"/>
          <w:sz w:val="30"/>
          <w:szCs w:val="30"/>
        </w:rPr>
        <w:t>137.11</w:t>
      </w:r>
      <w:r w:rsidR="009C734D"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91795F" w:rsidRPr="00E66754">
        <w:rPr>
          <w:rFonts w:ascii="Angsana New" w:hAnsi="Angsana New" w:cs="Angsana New"/>
          <w:sz w:val="30"/>
          <w:szCs w:val="30"/>
        </w:rPr>
        <w:t>224.64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โดยมีค่าใช้จ่ายที่เกี่ยวข้องโดยตรงกับการเสนอขายหุ้นจำนวนเงิน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="000A04B9" w:rsidRPr="00E66754">
        <w:rPr>
          <w:rFonts w:ascii="Angsana New" w:hAnsi="Angsana New" w:cs="Angsana New"/>
          <w:sz w:val="30"/>
          <w:szCs w:val="30"/>
        </w:rPr>
        <w:t>9.53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แสดงหักจากส่วนเกินมูลค่าหุ้นที่ได้รับจากการเสนอขายหุ้นใหม่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DD168C4" w14:textId="77777777" w:rsidR="00754EC8" w:rsidRPr="00E66754" w:rsidRDefault="00754EC8" w:rsidP="00F230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both"/>
        <w:rPr>
          <w:rFonts w:ascii="Angsana New" w:hAnsi="Angsana New"/>
          <w:sz w:val="30"/>
          <w:szCs w:val="30"/>
        </w:rPr>
      </w:pPr>
    </w:p>
    <w:p w14:paraId="45AD02C4" w14:textId="1D105F57" w:rsidR="001518EC" w:rsidRPr="00E66754" w:rsidRDefault="00527449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</w:p>
    <w:p w14:paraId="194FF1B2" w14:textId="77777777" w:rsidR="00246062" w:rsidRPr="00E66754" w:rsidRDefault="00246062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AF800FF" w14:textId="77777777" w:rsidR="001B6035" w:rsidRPr="00E66754" w:rsidRDefault="001B6035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Pr="00E66754">
        <w:rPr>
          <w:rFonts w:ascii="Angsana New" w:hAnsi="Angsana New" w:cs="Angsana New"/>
          <w:sz w:val="30"/>
          <w:szCs w:val="30"/>
        </w:rPr>
        <w:t xml:space="preserve">2 </w:t>
      </w:r>
      <w:r w:rsidRPr="00E66754">
        <w:rPr>
          <w:rFonts w:ascii="Angsana New" w:hAnsi="Angsana New" w:cs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หน่วยงานธุรกิจที่สำคัญนี้มีรายการที่แตกต่างกัน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โดยสรุปมีดังนี้</w:t>
      </w:r>
    </w:p>
    <w:p w14:paraId="074B0D7B" w14:textId="77777777" w:rsidR="001B6035" w:rsidRPr="00E66754" w:rsidRDefault="001B6035" w:rsidP="001B6035">
      <w:pPr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6550EF2A" w14:textId="77777777" w:rsidR="001B6035" w:rsidRPr="00E66754" w:rsidRDefault="001B6035" w:rsidP="00EE60AB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E6675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66754">
        <w:rPr>
          <w:rFonts w:ascii="Angsana New" w:hAnsi="Angsana New"/>
          <w:sz w:val="30"/>
          <w:szCs w:val="30"/>
        </w:rPr>
        <w:t xml:space="preserve">1 </w:t>
      </w:r>
      <w:r w:rsidRPr="00E66754">
        <w:rPr>
          <w:rFonts w:ascii="Angsana New" w:hAnsi="Angsana New"/>
          <w:sz w:val="30"/>
          <w:szCs w:val="30"/>
        </w:rPr>
        <w:tab/>
      </w:r>
      <w:r w:rsidRPr="00E66754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6CF40309" w14:textId="12F9D38F" w:rsidR="001B6035" w:rsidRPr="00E66754" w:rsidRDefault="001B6035" w:rsidP="00EE60AB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E6675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66754">
        <w:rPr>
          <w:rFonts w:ascii="Angsana New" w:hAnsi="Angsana New"/>
          <w:sz w:val="30"/>
          <w:szCs w:val="30"/>
        </w:rPr>
        <w:t xml:space="preserve">2 </w:t>
      </w:r>
      <w:r w:rsidRPr="00E66754">
        <w:rPr>
          <w:rFonts w:ascii="Angsana New" w:hAnsi="Angsana New"/>
          <w:sz w:val="30"/>
          <w:szCs w:val="30"/>
        </w:rPr>
        <w:tab/>
      </w:r>
      <w:r w:rsidRPr="00E66754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1535E161" w14:textId="77777777" w:rsidR="00385E9E" w:rsidRPr="00E66754" w:rsidRDefault="00385E9E" w:rsidP="00385E9E">
      <w:pPr>
        <w:pStyle w:val="ListParagraph"/>
        <w:tabs>
          <w:tab w:val="clear" w:pos="680"/>
          <w:tab w:val="clear" w:pos="1871"/>
          <w:tab w:val="left" w:pos="2070"/>
        </w:tabs>
        <w:spacing w:line="240" w:lineRule="auto"/>
        <w:ind w:left="1040"/>
        <w:rPr>
          <w:rFonts w:ascii="Angsana New" w:hAnsi="Angsana New"/>
          <w:sz w:val="30"/>
          <w:szCs w:val="30"/>
        </w:rPr>
      </w:pPr>
    </w:p>
    <w:p w14:paraId="7B5C3189" w14:textId="77777777" w:rsidR="001B6035" w:rsidRPr="00E66754" w:rsidRDefault="001B6035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color w:val="0000CC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ข้อมูลผลการดำเนินงานของแต่ละส่วนงานที่รายงานได้รวมอยู่ข้างล่างนี้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ผลการดำเนินงาน วัดโดยใช้กำไรก่อนหักดอกเบี้ย ภาษีเงินได้ 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ผู้บริหารเชื่อว่าการใช้กำไรก่อนหักดอกเบี้ย ภาษีเงินได้ 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E66754">
        <w:rPr>
          <w:rFonts w:ascii="Angsana New" w:hAnsi="Angsana New" w:cs="Angsana New"/>
          <w:b/>
          <w:bCs/>
          <w:color w:val="0000CC"/>
          <w:sz w:val="30"/>
          <w:szCs w:val="30"/>
          <w:cs/>
        </w:rPr>
        <w:t xml:space="preserve"> </w:t>
      </w:r>
    </w:p>
    <w:p w14:paraId="6BAEBE21" w14:textId="4F140434" w:rsidR="00E96CB9" w:rsidRPr="00E66754" w:rsidRDefault="00385E9E" w:rsidP="00CD1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675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E96CB9" w:rsidRPr="00E6675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</w:t>
      </w:r>
      <w:r w:rsidR="00C37DE0" w:rsidRPr="00E6675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ลตามส่วนงานดำเนินงาน</w:t>
      </w:r>
      <w:r w:rsidR="00E96CB9" w:rsidRPr="00E6675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29C0E83C" w14:textId="5E462C16" w:rsidR="00E96CB9" w:rsidRPr="00E66754" w:rsidRDefault="00E96CB9" w:rsidP="00E9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color w:val="0000CC"/>
          <w:sz w:val="24"/>
          <w:szCs w:val="24"/>
        </w:rPr>
      </w:pPr>
    </w:p>
    <w:tbl>
      <w:tblPr>
        <w:tblW w:w="947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430"/>
        <w:gridCol w:w="993"/>
        <w:gridCol w:w="236"/>
        <w:gridCol w:w="934"/>
        <w:gridCol w:w="344"/>
        <w:gridCol w:w="934"/>
        <w:gridCol w:w="236"/>
        <w:gridCol w:w="934"/>
        <w:gridCol w:w="236"/>
        <w:gridCol w:w="934"/>
        <w:gridCol w:w="274"/>
        <w:gridCol w:w="986"/>
      </w:tblGrid>
      <w:tr w:rsidR="003E3EE7" w:rsidRPr="00E66754" w14:paraId="764FB3DD" w14:textId="77777777" w:rsidTr="00F83125">
        <w:trPr>
          <w:trHeight w:val="425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FD75D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5D09F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65112253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5D5EBDB1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0C97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B5CE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16BE551D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1ED3F2A2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F410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3312E108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E3EE7" w:rsidRPr="00E66754" w14:paraId="32FE584C" w14:textId="77777777" w:rsidTr="00F83125">
        <w:trPr>
          <w:trHeight w:val="218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B41BD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C2EEB" w14:textId="438F1A0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A8D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08AB" w14:textId="158C084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4EA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D4D68" w14:textId="6DB5A2B3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5D3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8118" w14:textId="7A74B501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D355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4D3DFE3" w14:textId="421E40FB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74" w:type="dxa"/>
            <w:vAlign w:val="bottom"/>
          </w:tcPr>
          <w:p w14:paraId="3F40D16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4AEDA6D" w14:textId="78695A38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</w:tr>
      <w:tr w:rsidR="003E3EE7" w:rsidRPr="00E66754" w14:paraId="0A7E140A" w14:textId="77777777" w:rsidTr="00F83125">
        <w:trPr>
          <w:trHeight w:val="218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8E674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41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1F1BD9C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66754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E3EE7" w:rsidRPr="00E66754" w14:paraId="03D7C39A" w14:textId="77777777" w:rsidTr="00F83125">
        <w:trPr>
          <w:trHeight w:val="4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3835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4A61C9C3" w14:textId="7C02A9B5" w:rsidR="003E3EE7" w:rsidRPr="00E66754" w:rsidRDefault="00CA0F81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595</w:t>
            </w:r>
            <w:r w:rsidR="00F52F38"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,223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4862A0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A078033" w14:textId="3BAEBC3E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519,278</w:t>
            </w:r>
          </w:p>
        </w:tc>
        <w:tc>
          <w:tcPr>
            <w:tcW w:w="344" w:type="dxa"/>
            <w:tcBorders>
              <w:top w:val="nil"/>
              <w:left w:val="nil"/>
              <w:right w:val="nil"/>
            </w:tcBorders>
            <w:vAlign w:val="bottom"/>
          </w:tcPr>
          <w:p w14:paraId="1CCDF1B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3BE63AE" w14:textId="24CE597D" w:rsidR="003E3EE7" w:rsidRPr="00E66754" w:rsidRDefault="00B23BF2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92,824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A02C328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3705B12B" w14:textId="49A86DD3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67,952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06A9E1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53F4ED7" w14:textId="50E041B3" w:rsidR="003E3EE7" w:rsidRPr="00E66754" w:rsidRDefault="00F52F38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688,047</w:t>
            </w:r>
          </w:p>
        </w:tc>
        <w:tc>
          <w:tcPr>
            <w:tcW w:w="274" w:type="dxa"/>
            <w:vAlign w:val="bottom"/>
          </w:tcPr>
          <w:p w14:paraId="28C06566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77FEC4FB" w14:textId="7DC2E65D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587,230</w:t>
            </w:r>
          </w:p>
        </w:tc>
      </w:tr>
      <w:tr w:rsidR="003E3EE7" w:rsidRPr="00E66754" w14:paraId="69232F42" w14:textId="77777777" w:rsidTr="00F83125">
        <w:trPr>
          <w:trHeight w:val="1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AC8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1CE99" w14:textId="3E7AF1B4" w:rsidR="003E3EE7" w:rsidRPr="00E66754" w:rsidRDefault="00F52F3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595,223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F6F1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699D3" w14:textId="5E66FB5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519,278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8423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21179" w14:textId="6937D092" w:rsidR="003E3EE7" w:rsidRPr="00E66754" w:rsidRDefault="00B23BF2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92,824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3DB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CE7B2" w14:textId="12557CE6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67,952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1988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5D028" w14:textId="58DDAA4F" w:rsidR="003E3EE7" w:rsidRPr="00E66754" w:rsidRDefault="00F52F38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688,047</w:t>
            </w:r>
          </w:p>
        </w:tc>
        <w:tc>
          <w:tcPr>
            <w:tcW w:w="274" w:type="dxa"/>
            <w:vAlign w:val="bottom"/>
          </w:tcPr>
          <w:p w14:paraId="4E4F6932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374C3" w14:textId="31160FF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587,230</w:t>
            </w:r>
          </w:p>
        </w:tc>
      </w:tr>
      <w:tr w:rsidR="00492A78" w:rsidRPr="00E66754" w14:paraId="2E2729EB" w14:textId="77777777" w:rsidTr="00F83125">
        <w:trPr>
          <w:trHeight w:val="4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CC18A" w14:textId="77777777" w:rsidR="00492A78" w:rsidRPr="00E66754" w:rsidRDefault="00492A7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209AA38" w14:textId="77777777" w:rsidR="00492A78" w:rsidRPr="00E66754" w:rsidRDefault="00492A7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D3ED14" w14:textId="77777777" w:rsidR="00492A78" w:rsidRPr="00E66754" w:rsidRDefault="00492A7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583ADDB9" w14:textId="77777777" w:rsidR="00492A78" w:rsidRPr="00E66754" w:rsidRDefault="00492A7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6558EAA8" w14:textId="77777777" w:rsidR="00492A78" w:rsidRPr="00E66754" w:rsidRDefault="00492A7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F2F10D1" w14:textId="77777777" w:rsidR="00492A78" w:rsidRPr="00E66754" w:rsidRDefault="00492A7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A4D6F9" w14:textId="77777777" w:rsidR="00492A78" w:rsidRPr="00E66754" w:rsidRDefault="00492A7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DD7FF60" w14:textId="77777777" w:rsidR="00492A78" w:rsidRPr="00E66754" w:rsidRDefault="00492A7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6CD586" w14:textId="77777777" w:rsidR="00492A78" w:rsidRPr="00E66754" w:rsidRDefault="00492A7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44852BE" w14:textId="77777777" w:rsidR="00492A78" w:rsidRPr="00E66754" w:rsidRDefault="00492A78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59B0D6D" w14:textId="77777777" w:rsidR="00492A78" w:rsidRPr="00E66754" w:rsidRDefault="00492A78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85EF699" w14:textId="77777777" w:rsidR="00492A78" w:rsidRPr="00E66754" w:rsidRDefault="00492A78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E3EE7" w:rsidRPr="00E66754" w14:paraId="54BFD710" w14:textId="77777777" w:rsidTr="00F83125">
        <w:trPr>
          <w:trHeight w:val="4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3448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8A95B38" w14:textId="3D5B2E45" w:rsidR="003E3EE7" w:rsidRPr="00E66754" w:rsidRDefault="00B23BF2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33,</w:t>
            </w:r>
            <w:r w:rsidR="00A11CBE">
              <w:rPr>
                <w:rFonts w:ascii="Angsana New" w:hAnsi="Angsana New" w:cs="Angsana New"/>
                <w:color w:val="000000"/>
                <w:sz w:val="30"/>
                <w:szCs w:val="30"/>
              </w:rPr>
              <w:t>988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1D3B3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074F4C8" w14:textId="39F0A81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25,737</w:t>
            </w: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51DF940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93E44EF" w14:textId="1D69BAE7" w:rsidR="003E3EE7" w:rsidRPr="00E66754" w:rsidRDefault="00B23BF2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A11CBE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A11CBE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6F7F85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E7326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4849DDD" w14:textId="04CF1675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17,697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A8ECF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197BD17" w14:textId="71E03ABC" w:rsidR="003E3EE7" w:rsidRPr="00E66754" w:rsidRDefault="00B23BF2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A11CBE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A11CBE">
              <w:rPr>
                <w:rFonts w:ascii="Angsana New" w:hAnsi="Angsana New" w:cs="Angsana New"/>
                <w:sz w:val="30"/>
                <w:szCs w:val="30"/>
                <w:lang w:bidi="th-TH"/>
              </w:rPr>
              <w:t>71</w:t>
            </w:r>
            <w:r w:rsidR="006F7F85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4" w:type="dxa"/>
            <w:vAlign w:val="bottom"/>
          </w:tcPr>
          <w:p w14:paraId="353DCA69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E8AFAAF" w14:textId="6758E3DF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43,434</w:t>
            </w:r>
          </w:p>
        </w:tc>
      </w:tr>
      <w:tr w:rsidR="003E3EE7" w:rsidRPr="00E66754" w14:paraId="412F335B" w14:textId="77777777" w:rsidTr="00F83125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EAA6DF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</w:t>
            </w:r>
            <w:r w:rsidRPr="00E6675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ค่าตัดจำหน่าย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B48B91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F0F7C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A5E5A0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30B04BA8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6533DB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72FBC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4031F5F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7B58AC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A9AA94C" w14:textId="38A1F984" w:rsidR="003E3EE7" w:rsidRPr="00E66754" w:rsidRDefault="00B23BF2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(7,581)</w:t>
            </w:r>
          </w:p>
        </w:tc>
        <w:tc>
          <w:tcPr>
            <w:tcW w:w="274" w:type="dxa"/>
            <w:vAlign w:val="bottom"/>
          </w:tcPr>
          <w:p w14:paraId="4A5DA5BF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5AC61C3" w14:textId="7FF30CA0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(5,9</w:t>
            </w:r>
            <w:r w:rsidRPr="00E66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E3EE7" w:rsidRPr="00E66754" w14:paraId="057FE458" w14:textId="77777777" w:rsidTr="00F83125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4AD208C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6A737D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154D5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4455C6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63F7763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77E49A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DBB42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19B100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C226B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7553731" w14:textId="13EF38E7" w:rsidR="003E3EE7" w:rsidRPr="00E66754" w:rsidRDefault="00B23BF2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(6,868)</w:t>
            </w:r>
          </w:p>
        </w:tc>
        <w:tc>
          <w:tcPr>
            <w:tcW w:w="274" w:type="dxa"/>
            <w:vAlign w:val="bottom"/>
          </w:tcPr>
          <w:p w14:paraId="2B33296B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4C8C6CF" w14:textId="4B386A29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(6,849)</w:t>
            </w:r>
          </w:p>
        </w:tc>
      </w:tr>
      <w:tr w:rsidR="003E3EE7" w:rsidRPr="00E66754" w14:paraId="17DA40CC" w14:textId="77777777" w:rsidTr="00F83125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667C21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58D8FB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CF7BD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CCF5D9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2A47672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04D9E4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BD285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4FC052D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36CA6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10002D8" w14:textId="52BF2B31" w:rsidR="003E3EE7" w:rsidRPr="00E66754" w:rsidRDefault="00B23BF2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(3,690)</w:t>
            </w:r>
          </w:p>
        </w:tc>
        <w:tc>
          <w:tcPr>
            <w:tcW w:w="274" w:type="dxa"/>
            <w:vAlign w:val="bottom"/>
          </w:tcPr>
          <w:p w14:paraId="287A1D78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FC947F4" w14:textId="0EEE96DC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(2,161)</w:t>
            </w:r>
          </w:p>
        </w:tc>
      </w:tr>
      <w:tr w:rsidR="003E3EE7" w:rsidRPr="00E66754" w14:paraId="70B7CFBA" w14:textId="77777777" w:rsidTr="00F83125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AF48DF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ค่าใช้จ่ายดำเนินงานอื่น   </w:t>
            </w: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ที่ไม่ได้ปันส่วน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2F78EA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29816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49561E3E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07D3089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45FC669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F76B8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4E4928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D6FEC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5F8936B" w14:textId="4D3220A1" w:rsidR="003E3EE7" w:rsidRPr="00E66754" w:rsidRDefault="00B23BF2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(2</w:t>
            </w:r>
            <w:r w:rsidR="00B3208B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B3208B">
              <w:rPr>
                <w:rFonts w:ascii="Angsana New" w:hAnsi="Angsana New" w:cs="Angsana New"/>
                <w:sz w:val="30"/>
                <w:szCs w:val="30"/>
                <w:lang w:bidi="th-TH"/>
              </w:rPr>
              <w:t>55</w:t>
            </w:r>
            <w:r w:rsidR="006F7F85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5C3C7791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6C3CDB8" w14:textId="0A9CDA6E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(19,177)</w:t>
            </w:r>
          </w:p>
        </w:tc>
      </w:tr>
      <w:tr w:rsidR="003E3EE7" w:rsidRPr="00E66754" w14:paraId="727A5842" w14:textId="77777777" w:rsidTr="00F83125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6A9022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CC3E46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1D847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170265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767BD8B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835706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25A80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0AC36D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C09A3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90E18" w14:textId="397F507E" w:rsidR="003E3EE7" w:rsidRPr="00E66754" w:rsidRDefault="00B23BF2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15,02</w:t>
            </w:r>
            <w:r w:rsidR="008F3F4C"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  <w:vAlign w:val="bottom"/>
          </w:tcPr>
          <w:p w14:paraId="03CE6798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8E087" w14:textId="0F6972C8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9,298</w:t>
            </w:r>
          </w:p>
        </w:tc>
      </w:tr>
      <w:tr w:rsidR="003E3EE7" w:rsidRPr="00E66754" w14:paraId="7BBF2222" w14:textId="77777777" w:rsidTr="00F83125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A98C52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1D12A1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48668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4934A4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11944BF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133575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A9795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65A00FC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8A84E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051A2D4D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8489519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738CCDC6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0FBC8CB4" w14:textId="77777777" w:rsidR="003E3EE7" w:rsidRPr="00E66754" w:rsidRDefault="003E3EE7" w:rsidP="003E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078B1E54" w14:textId="0A43408D" w:rsidR="00385E9E" w:rsidRPr="00E66754" w:rsidRDefault="00385E9E">
      <w:pPr>
        <w:rPr>
          <w:rFonts w:cs="Cordia New"/>
        </w:rPr>
      </w:pPr>
      <w:r w:rsidRPr="00E66754">
        <w:rPr>
          <w:rFonts w:cs="Cordia New"/>
          <w:cs/>
        </w:rPr>
        <w:br w:type="page"/>
      </w:r>
    </w:p>
    <w:tbl>
      <w:tblPr>
        <w:tblW w:w="972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2160"/>
        <w:gridCol w:w="1080"/>
        <w:gridCol w:w="236"/>
        <w:gridCol w:w="34"/>
        <w:gridCol w:w="990"/>
        <w:gridCol w:w="236"/>
        <w:gridCol w:w="1114"/>
        <w:gridCol w:w="270"/>
        <w:gridCol w:w="146"/>
        <w:gridCol w:w="838"/>
        <w:gridCol w:w="6"/>
        <w:gridCol w:w="264"/>
        <w:gridCol w:w="6"/>
        <w:gridCol w:w="946"/>
        <w:gridCol w:w="134"/>
        <w:gridCol w:w="134"/>
        <w:gridCol w:w="136"/>
        <w:gridCol w:w="990"/>
      </w:tblGrid>
      <w:tr w:rsidR="002A268E" w:rsidRPr="00E66754" w14:paraId="7A29976B" w14:textId="77777777" w:rsidTr="00C00A42">
        <w:trPr>
          <w:trHeight w:val="426"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F355FA" w14:textId="137195C3" w:rsidR="003E3EE7" w:rsidRPr="00E66754" w:rsidRDefault="00385E9E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66754">
              <w:lastRenderedPageBreak/>
              <w:br w:type="page"/>
            </w:r>
            <w:r w:rsidR="003E3EE7"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E3EE7" w:rsidRPr="00E6675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="003E3EE7"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3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62C09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3A445BC4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6B8149D7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9C90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2A08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243A806D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735D9176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6116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46" w:type="dxa"/>
            <w:gridSpan w:val="6"/>
            <w:vAlign w:val="bottom"/>
          </w:tcPr>
          <w:p w14:paraId="5B7387B2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45DED" w:rsidRPr="00E66754" w14:paraId="72134730" w14:textId="77777777" w:rsidTr="00C00A42">
        <w:trPr>
          <w:trHeight w:val="218"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A2E952" w14:textId="2328B369" w:rsidR="003E3EE7" w:rsidRPr="00E66754" w:rsidRDefault="003E3EE7" w:rsidP="0054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B59A" w14:textId="5021D916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7B0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E00F" w14:textId="2544E40F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5B3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8316A" w14:textId="67E32AFE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8BE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A89C" w14:textId="2D6FCF3F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290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3CE7193C" w14:textId="6705E65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68" w:type="dxa"/>
            <w:gridSpan w:val="2"/>
            <w:vAlign w:val="bottom"/>
          </w:tcPr>
          <w:p w14:paraId="08BFD9E8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43175B38" w14:textId="27362B1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</w:t>
            </w: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</w:tr>
      <w:tr w:rsidR="003E3EE7" w:rsidRPr="00E66754" w14:paraId="2A86EAA3" w14:textId="77777777" w:rsidTr="00C00A42">
        <w:trPr>
          <w:trHeight w:val="218"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70922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14:paraId="24A35F2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66754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45DED" w:rsidRPr="00E66754" w14:paraId="2CC99504" w14:textId="77777777" w:rsidTr="00C00A42">
        <w:trPr>
          <w:trHeight w:val="42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25E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8F4C6A" w14:textId="42529822" w:rsidR="003E3EE7" w:rsidRPr="00E66754" w:rsidRDefault="00B23BF2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1,</w:t>
            </w:r>
            <w:r w:rsidR="00F52F38"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315,306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73402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B70A9C6" w14:textId="579ABCD3" w:rsidR="003E3EE7" w:rsidRPr="00E66754" w:rsidRDefault="003E3EE7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0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890,291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C2E051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</w:tcPr>
          <w:p w14:paraId="6C854BFE" w14:textId="5DB61AA7" w:rsidR="003E3EE7" w:rsidRPr="00E66754" w:rsidRDefault="00B23BF2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175,091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C141E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vAlign w:val="bottom"/>
          </w:tcPr>
          <w:p w14:paraId="210A848D" w14:textId="3C103B95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120,094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8BE73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31313811" w14:textId="50C1D35E" w:rsidR="003E3EE7" w:rsidRPr="00E66754" w:rsidRDefault="00B23BF2" w:rsidP="00C00A4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F52F38"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,490,397</w:t>
            </w:r>
          </w:p>
        </w:tc>
        <w:tc>
          <w:tcPr>
            <w:tcW w:w="268" w:type="dxa"/>
            <w:gridSpan w:val="2"/>
            <w:vAlign w:val="bottom"/>
          </w:tcPr>
          <w:p w14:paraId="4840A1EB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7290819F" w14:textId="134F487F" w:rsidR="003E3EE7" w:rsidRPr="00E66754" w:rsidRDefault="003E3EE7" w:rsidP="00C00A4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1,010,385</w:t>
            </w:r>
          </w:p>
        </w:tc>
      </w:tr>
      <w:tr w:rsidR="00545DED" w:rsidRPr="00E66754" w14:paraId="1DF0BE52" w14:textId="77777777" w:rsidTr="00C00A42">
        <w:trPr>
          <w:trHeight w:val="10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95C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8D5056" w14:textId="512DF37B" w:rsidR="003E3EE7" w:rsidRPr="00E66754" w:rsidRDefault="00B23BF2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F52F38"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315,306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A09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CFFD1E" w14:textId="61CD747D" w:rsidR="003E3EE7" w:rsidRPr="00E66754" w:rsidRDefault="003E3EE7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0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890,291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605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18CA4" w14:textId="43CBB8EF" w:rsidR="003E3EE7" w:rsidRPr="00E66754" w:rsidRDefault="00B23BF2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175,091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568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1D7473" w14:textId="56E3BF8F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120,094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3FD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2C956" w14:textId="0B4F43C8" w:rsidR="003E3EE7" w:rsidRPr="00E66754" w:rsidRDefault="00B23BF2" w:rsidP="00C00A4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</w:t>
            </w:r>
            <w:r w:rsidR="00F52F38"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490,397</w:t>
            </w:r>
          </w:p>
        </w:tc>
        <w:tc>
          <w:tcPr>
            <w:tcW w:w="268" w:type="dxa"/>
            <w:gridSpan w:val="2"/>
            <w:vAlign w:val="bottom"/>
          </w:tcPr>
          <w:p w14:paraId="0F52C4DB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6CC83" w14:textId="1495928E" w:rsidR="003E3EE7" w:rsidRPr="00E66754" w:rsidRDefault="003E3EE7" w:rsidP="00C00A4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1,010,385</w:t>
            </w:r>
          </w:p>
        </w:tc>
      </w:tr>
      <w:tr w:rsidR="00545DED" w:rsidRPr="00E66754" w14:paraId="5298B787" w14:textId="77777777" w:rsidTr="00C00A42">
        <w:trPr>
          <w:trHeight w:val="10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05A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60153D" w14:textId="77777777" w:rsidR="003E3EE7" w:rsidRPr="00E66754" w:rsidRDefault="003E3EE7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1B8DC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A726B" w14:textId="77777777" w:rsidR="003E3EE7" w:rsidRPr="00E66754" w:rsidRDefault="003E3EE7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0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3A4410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F47F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589EF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7CB5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A09F5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  <w:vAlign w:val="bottom"/>
          </w:tcPr>
          <w:p w14:paraId="450EE663" w14:textId="77777777" w:rsidR="003E3EE7" w:rsidRPr="00E66754" w:rsidRDefault="003E3EE7" w:rsidP="00C00A4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67A94CF0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64F97F62" w14:textId="77777777" w:rsidR="003E3EE7" w:rsidRPr="00E66754" w:rsidRDefault="003E3EE7" w:rsidP="00C00A4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45DED" w:rsidRPr="00E66754" w14:paraId="072FCD08" w14:textId="77777777" w:rsidTr="00C00A42">
        <w:trPr>
          <w:trHeight w:val="42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5A99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07966B" w14:textId="5E32AE2C" w:rsidR="003E3EE7" w:rsidRPr="00E66754" w:rsidRDefault="007D14BD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="00B23BF2"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765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F223FD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FF71090" w14:textId="2E72F1F4" w:rsidR="003E3EE7" w:rsidRPr="00E66754" w:rsidRDefault="003E3EE7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0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39,587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4343C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138BC625" w14:textId="22F20232" w:rsidR="003E3EE7" w:rsidRPr="00E66754" w:rsidRDefault="007D14BD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</w:t>
            </w:r>
            <w:r w:rsidR="00B23BF2"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  <w:r w:rsidR="0015372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16" w:type="dxa"/>
            <w:gridSpan w:val="2"/>
            <w:tcBorders>
              <w:left w:val="nil"/>
              <w:right w:val="nil"/>
            </w:tcBorders>
            <w:vAlign w:val="bottom"/>
          </w:tcPr>
          <w:p w14:paraId="743D2A4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  <w:vAlign w:val="bottom"/>
          </w:tcPr>
          <w:p w14:paraId="698C6991" w14:textId="6F526722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34,527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ABAD64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7CBB9CF6" w14:textId="0F5D8948" w:rsidR="003E3EE7" w:rsidRPr="00E66754" w:rsidRDefault="00B23BF2" w:rsidP="00C00A4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11</w:t>
            </w:r>
            <w:r w:rsidR="007D14BD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D14BD">
              <w:rPr>
                <w:rFonts w:ascii="Angsana New" w:hAnsi="Angsana New" w:cs="Angsana New"/>
                <w:sz w:val="30"/>
                <w:szCs w:val="30"/>
                <w:lang w:bidi="th-TH"/>
              </w:rPr>
              <w:t>43</w:t>
            </w:r>
            <w:r w:rsidR="0015372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8" w:type="dxa"/>
            <w:gridSpan w:val="2"/>
            <w:vAlign w:val="bottom"/>
          </w:tcPr>
          <w:p w14:paraId="44817F87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706491E" w14:textId="07E87136" w:rsidR="003E3EE7" w:rsidRPr="00E66754" w:rsidRDefault="003E3EE7" w:rsidP="00C00A4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74,114</w:t>
            </w:r>
          </w:p>
        </w:tc>
      </w:tr>
      <w:tr w:rsidR="00545DED" w:rsidRPr="00E66754" w14:paraId="3D4813A6" w14:textId="77777777" w:rsidTr="00C00A42">
        <w:trPr>
          <w:trHeight w:val="60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FD96A2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</w:t>
            </w:r>
            <w:r w:rsidRPr="00E6675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ค่าตัดจำหน่าย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CAF1A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EA55B1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A3C5B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E4C0D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5BC6DD4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16" w:type="dxa"/>
            <w:gridSpan w:val="2"/>
            <w:tcBorders>
              <w:left w:val="nil"/>
              <w:right w:val="nil"/>
            </w:tcBorders>
            <w:vAlign w:val="bottom"/>
          </w:tcPr>
          <w:p w14:paraId="77230F0E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  <w:vAlign w:val="bottom"/>
          </w:tcPr>
          <w:p w14:paraId="1705836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98DB3F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5C3D1BFC" w14:textId="0236E9F3" w:rsidR="003E3EE7" w:rsidRPr="00E66754" w:rsidRDefault="00B23BF2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(14,398)</w:t>
            </w:r>
          </w:p>
        </w:tc>
        <w:tc>
          <w:tcPr>
            <w:tcW w:w="268" w:type="dxa"/>
            <w:gridSpan w:val="2"/>
            <w:vAlign w:val="bottom"/>
          </w:tcPr>
          <w:p w14:paraId="2F6780EB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0C98034" w14:textId="25AE396A" w:rsidR="003E3EE7" w:rsidRPr="00E66754" w:rsidRDefault="003E3EE7" w:rsidP="00C00A4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(11,574)</w:t>
            </w:r>
          </w:p>
        </w:tc>
      </w:tr>
      <w:tr w:rsidR="00545DED" w:rsidRPr="00E66754" w14:paraId="7C796F6B" w14:textId="77777777" w:rsidTr="00C00A42">
        <w:trPr>
          <w:trHeight w:val="60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11268918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6623A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F719D0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A1B83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25B38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40654B2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16" w:type="dxa"/>
            <w:gridSpan w:val="2"/>
            <w:tcBorders>
              <w:left w:val="nil"/>
              <w:right w:val="nil"/>
            </w:tcBorders>
            <w:vAlign w:val="bottom"/>
          </w:tcPr>
          <w:p w14:paraId="09014D2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  <w:vAlign w:val="bottom"/>
          </w:tcPr>
          <w:p w14:paraId="11FA4C5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A4F06F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54CADA0A" w14:textId="56491200" w:rsidR="003E3EE7" w:rsidRPr="00E66754" w:rsidRDefault="00B23BF2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(13,80</w:t>
            </w:r>
            <w:r w:rsidR="003D2663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051BA733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10EA02C8" w14:textId="70336FF9" w:rsidR="003E3EE7" w:rsidRPr="00E66754" w:rsidRDefault="003E3EE7" w:rsidP="00C00A4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(14,302)</w:t>
            </w:r>
          </w:p>
        </w:tc>
      </w:tr>
      <w:tr w:rsidR="00545DED" w:rsidRPr="00E66754" w14:paraId="0018F68D" w14:textId="77777777" w:rsidTr="00C00A42">
        <w:trPr>
          <w:trHeight w:val="60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9B467F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062228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B59632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F3D842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03431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632171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16" w:type="dxa"/>
            <w:gridSpan w:val="2"/>
            <w:tcBorders>
              <w:left w:val="nil"/>
              <w:right w:val="nil"/>
            </w:tcBorders>
            <w:vAlign w:val="bottom"/>
          </w:tcPr>
          <w:p w14:paraId="6AAD5EC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  <w:vAlign w:val="bottom"/>
          </w:tcPr>
          <w:p w14:paraId="18197DFE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503254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04B9205C" w14:textId="48563F91" w:rsidR="003E3EE7" w:rsidRPr="00E66754" w:rsidRDefault="00B23BF2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(7,795)</w:t>
            </w:r>
          </w:p>
        </w:tc>
        <w:tc>
          <w:tcPr>
            <w:tcW w:w="268" w:type="dxa"/>
            <w:gridSpan w:val="2"/>
            <w:vAlign w:val="bottom"/>
          </w:tcPr>
          <w:p w14:paraId="4D1B128F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22A3C713" w14:textId="567A1DF3" w:rsidR="003E3EE7" w:rsidRPr="00E66754" w:rsidRDefault="003E3EE7" w:rsidP="00C00A4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(2,358)</w:t>
            </w:r>
          </w:p>
        </w:tc>
      </w:tr>
      <w:tr w:rsidR="00545DED" w:rsidRPr="00E66754" w14:paraId="09FA6222" w14:textId="77777777" w:rsidTr="00C00A42">
        <w:trPr>
          <w:trHeight w:val="60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8B7401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ค่าใช้จ่ายดำเนินงานอื่น   </w:t>
            </w: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ที่ไม่ได้ปันส่วน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23578E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BE29A7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F4D4DD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B096F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89D25E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16" w:type="dxa"/>
            <w:gridSpan w:val="2"/>
            <w:tcBorders>
              <w:left w:val="nil"/>
              <w:right w:val="nil"/>
            </w:tcBorders>
            <w:vAlign w:val="bottom"/>
          </w:tcPr>
          <w:p w14:paraId="6FC2E48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  <w:vAlign w:val="bottom"/>
          </w:tcPr>
          <w:p w14:paraId="22C60D4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2F8F90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4475270D" w14:textId="44D6D244" w:rsidR="003E3EE7" w:rsidRPr="00E66754" w:rsidRDefault="00B23BF2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(5</w:t>
            </w:r>
            <w:r w:rsidR="007D14B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D14BD">
              <w:rPr>
                <w:rFonts w:ascii="Angsana New" w:hAnsi="Angsana New" w:cs="Angsana New"/>
                <w:sz w:val="30"/>
                <w:szCs w:val="30"/>
                <w:lang w:bidi="th-TH"/>
              </w:rPr>
              <w:t>45</w:t>
            </w:r>
            <w:r w:rsidR="0015372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5D680473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7A7F8ABD" w14:textId="00388B58" w:rsidR="003E3EE7" w:rsidRPr="00E66754" w:rsidRDefault="003E3EE7" w:rsidP="00C00A4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lang w:bidi="th-TH"/>
              </w:rPr>
              <w:t>(39,321)</w:t>
            </w:r>
          </w:p>
        </w:tc>
      </w:tr>
      <w:tr w:rsidR="00545DED" w:rsidRPr="00E66754" w14:paraId="01492B4A" w14:textId="77777777" w:rsidTr="00C00A42">
        <w:trPr>
          <w:trHeight w:val="60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593745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E3EE9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745431E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2CA01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05F25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D2F9E2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16" w:type="dxa"/>
            <w:gridSpan w:val="2"/>
            <w:tcBorders>
              <w:left w:val="nil"/>
              <w:right w:val="nil"/>
            </w:tcBorders>
            <w:vAlign w:val="bottom"/>
          </w:tcPr>
          <w:p w14:paraId="76D1D7E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  <w:vAlign w:val="bottom"/>
          </w:tcPr>
          <w:p w14:paraId="6B54FEE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6C2D3A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A13C" w14:textId="6DB3904A" w:rsidR="003E3EE7" w:rsidRPr="00E66754" w:rsidRDefault="00B23BF2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30,97</w:t>
            </w:r>
            <w:r w:rsidR="004E6F89"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68" w:type="dxa"/>
            <w:gridSpan w:val="2"/>
            <w:vAlign w:val="bottom"/>
          </w:tcPr>
          <w:p w14:paraId="031971A3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930FE" w14:textId="6A192E26" w:rsidR="003E3EE7" w:rsidRPr="00E66754" w:rsidRDefault="003E3EE7" w:rsidP="00C00A42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15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6,559</w:t>
            </w:r>
          </w:p>
        </w:tc>
      </w:tr>
      <w:tr w:rsidR="002A268E" w:rsidRPr="00E66754" w14:paraId="1BDE5208" w14:textId="77777777" w:rsidTr="00C00A42">
        <w:trPr>
          <w:trHeight w:val="57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0F7960A" w14:textId="77777777" w:rsidR="003E3EE7" w:rsidRPr="00E66754" w:rsidRDefault="003E3EE7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</w:pPr>
          </w:p>
        </w:tc>
        <w:tc>
          <w:tcPr>
            <w:tcW w:w="2340" w:type="dxa"/>
            <w:gridSpan w:val="4"/>
            <w:tcBorders>
              <w:left w:val="nil"/>
              <w:right w:val="nil"/>
            </w:tcBorders>
            <w:vAlign w:val="bottom"/>
          </w:tcPr>
          <w:p w14:paraId="4543D453" w14:textId="77777777" w:rsidR="003E3EE7" w:rsidRPr="00E66754" w:rsidRDefault="003E3EE7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35540F" w14:textId="77777777" w:rsidR="003E3EE7" w:rsidRPr="00E66754" w:rsidRDefault="003E3EE7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8" w:type="dxa"/>
            <w:gridSpan w:val="4"/>
            <w:tcBorders>
              <w:left w:val="nil"/>
              <w:right w:val="nil"/>
            </w:tcBorders>
            <w:vAlign w:val="bottom"/>
          </w:tcPr>
          <w:p w14:paraId="56E6B078" w14:textId="77777777" w:rsidR="003E3EE7" w:rsidRPr="00E66754" w:rsidRDefault="003E3EE7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B0CD072" w14:textId="77777777" w:rsidR="003E3EE7" w:rsidRPr="00E66754" w:rsidRDefault="003E3EE7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46" w:type="dxa"/>
            <w:gridSpan w:val="6"/>
            <w:vAlign w:val="bottom"/>
          </w:tcPr>
          <w:p w14:paraId="65A591FC" w14:textId="77777777" w:rsidR="003E3EE7" w:rsidRPr="00E66754" w:rsidRDefault="003E3EE7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2A268E" w:rsidRPr="00E66754" w14:paraId="5874031C" w14:textId="77777777" w:rsidTr="00C00A42">
        <w:trPr>
          <w:trHeight w:val="57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E93CC81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E66754">
              <w:br w:type="page"/>
            </w:r>
          </w:p>
        </w:tc>
        <w:tc>
          <w:tcPr>
            <w:tcW w:w="2340" w:type="dxa"/>
            <w:gridSpan w:val="4"/>
            <w:tcBorders>
              <w:left w:val="nil"/>
              <w:right w:val="nil"/>
            </w:tcBorders>
            <w:vAlign w:val="bottom"/>
          </w:tcPr>
          <w:p w14:paraId="5719174D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789FC5C7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24735736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E56617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8" w:type="dxa"/>
            <w:gridSpan w:val="4"/>
            <w:tcBorders>
              <w:left w:val="nil"/>
              <w:right w:val="nil"/>
            </w:tcBorders>
            <w:vAlign w:val="bottom"/>
          </w:tcPr>
          <w:p w14:paraId="368A7864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79396DDD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2B38B9D0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A3D2439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46" w:type="dxa"/>
            <w:gridSpan w:val="6"/>
            <w:vAlign w:val="bottom"/>
          </w:tcPr>
          <w:p w14:paraId="56A3795F" w14:textId="77777777" w:rsidR="006853BE" w:rsidRPr="00E66754" w:rsidRDefault="006853BE" w:rsidP="00685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00A42" w:rsidRPr="00E66754" w14:paraId="61BA5BDF" w14:textId="77777777" w:rsidTr="00C00A42">
        <w:trPr>
          <w:trHeight w:val="57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75A81B9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B34E20" w14:textId="372C3351" w:rsidR="003E3EE7" w:rsidRPr="00545DED" w:rsidRDefault="00545DED" w:rsidP="0054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="003E3EE7" w:rsidRPr="00545D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</w:t>
            </w:r>
            <w:r w:rsidR="003E3EE7"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C91E75" w14:textId="77777777" w:rsidR="003E3EE7" w:rsidRPr="00545DED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vAlign w:val="bottom"/>
          </w:tcPr>
          <w:p w14:paraId="5CA23981" w14:textId="1568F2D4" w:rsidR="003E3EE7" w:rsidRPr="00545DED" w:rsidRDefault="003E3EE7" w:rsidP="0054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240" w:lineRule="auto"/>
              <w:ind w:left="-350" w:right="-130" w:firstLine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545DED"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545D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5685033F" w14:textId="77777777" w:rsidR="003E3EE7" w:rsidRPr="00545DED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DA6B9E" w14:textId="77777777" w:rsidR="003E3EE7" w:rsidRPr="00545DED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286337B" w14:textId="2B14BA67" w:rsidR="003E3EE7" w:rsidRPr="00545DED" w:rsidRDefault="003E3EE7" w:rsidP="0054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30 มิถุนายน</w:t>
            </w: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71CEFF" w14:textId="77777777" w:rsidR="003E3EE7" w:rsidRPr="00545DED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0670E6A5" w14:textId="5584D649" w:rsidR="003E3EE7" w:rsidRPr="00545DED" w:rsidRDefault="003E3EE7" w:rsidP="002A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240" w:lineRule="auto"/>
              <w:ind w:left="-350" w:right="-130" w:firstLine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545D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3D7385DA" w14:textId="344D02B0" w:rsidR="003E3EE7" w:rsidRPr="00545DED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3E2C7CD" w14:textId="77777777" w:rsidR="003E3EE7" w:rsidRPr="00545DED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1254C0" w14:textId="12048F20" w:rsidR="003E3EE7" w:rsidRPr="00545DED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3</w:t>
            </w:r>
            <w:r w:rsidR="00C00A4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 </w:t>
            </w:r>
            <w:r w:rsidRPr="00545D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  <w:p w14:paraId="7067A7B6" w14:textId="2F4A3799" w:rsidR="003E3EE7" w:rsidRPr="00545DED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vAlign w:val="bottom"/>
          </w:tcPr>
          <w:p w14:paraId="5399EB53" w14:textId="77777777" w:rsidR="003E3EE7" w:rsidRPr="00545DED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7A8BB1" w14:textId="55405717" w:rsidR="003E3EE7" w:rsidRPr="00545DED" w:rsidRDefault="003E3EE7" w:rsidP="002A2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240" w:lineRule="auto"/>
              <w:ind w:left="-350" w:right="-130" w:firstLine="2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="002A268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545DE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510C58E0" w14:textId="604DBD7F" w:rsidR="003E3EE7" w:rsidRPr="00545DED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45DED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3E3EE7" w:rsidRPr="00E66754" w14:paraId="73726FCD" w14:textId="77777777" w:rsidTr="00C00A42">
        <w:trPr>
          <w:trHeight w:val="57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563535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7"/>
            <w:tcBorders>
              <w:left w:val="nil"/>
            </w:tcBorders>
            <w:vAlign w:val="bottom"/>
          </w:tcPr>
          <w:p w14:paraId="0E8084C7" w14:textId="77777777" w:rsidR="003E3EE7" w:rsidRPr="00E66754" w:rsidRDefault="003E3EE7" w:rsidP="003E3EE7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66754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00A42" w:rsidRPr="00E66754" w14:paraId="4FC0981E" w14:textId="77777777" w:rsidTr="00C00A42">
        <w:trPr>
          <w:trHeight w:val="40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7FD7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02962A" w14:textId="4C9ED6BF" w:rsidR="003E3EE7" w:rsidRPr="00E66754" w:rsidRDefault="00B23BF2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370,799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7B95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9E8157" w14:textId="77777777" w:rsidR="003E3EE7" w:rsidRPr="00E66754" w:rsidRDefault="003E3EE7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342,548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4EA0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22FF76" w14:textId="29F3C3D4" w:rsidR="003E3EE7" w:rsidRPr="00E66754" w:rsidRDefault="00B23BF2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404,63</w:t>
            </w:r>
            <w:r w:rsidR="004E6F89"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F218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A5A20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363,988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53DD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62E2A2" w14:textId="1BE95257" w:rsidR="003E3EE7" w:rsidRPr="00E66754" w:rsidRDefault="00B23BF2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775,</w:t>
            </w:r>
            <w:r w:rsidR="004E6F89"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430</w:t>
            </w:r>
          </w:p>
        </w:tc>
        <w:tc>
          <w:tcPr>
            <w:tcW w:w="270" w:type="dxa"/>
            <w:gridSpan w:val="2"/>
            <w:vAlign w:val="bottom"/>
          </w:tcPr>
          <w:p w14:paraId="2B9D4628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99362F" w14:textId="77777777" w:rsidR="003E3EE7" w:rsidRPr="00E66754" w:rsidRDefault="003E3EE7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706,536</w:t>
            </w:r>
          </w:p>
        </w:tc>
      </w:tr>
      <w:tr w:rsidR="00C00A42" w:rsidRPr="00E66754" w14:paraId="51566624" w14:textId="77777777" w:rsidTr="00C00A42">
        <w:trPr>
          <w:trHeight w:val="2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98981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F27A9" w14:textId="701C6320" w:rsidR="003E3EE7" w:rsidRPr="00E66754" w:rsidRDefault="00B23BF2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840,991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1438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96B2A" w14:textId="77777777" w:rsidR="003E3EE7" w:rsidRPr="00E66754" w:rsidRDefault="003E3EE7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722,740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0F62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05CCE" w14:textId="430331B7" w:rsidR="003E3EE7" w:rsidRPr="00E66754" w:rsidRDefault="00B23BF2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65,611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549D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E9DF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60,935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C76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329C9A" w14:textId="7C80604B" w:rsidR="003E3EE7" w:rsidRPr="00E66754" w:rsidRDefault="00B23BF2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906,602</w:t>
            </w:r>
          </w:p>
        </w:tc>
        <w:tc>
          <w:tcPr>
            <w:tcW w:w="270" w:type="dxa"/>
            <w:gridSpan w:val="2"/>
            <w:vAlign w:val="bottom"/>
          </w:tcPr>
          <w:p w14:paraId="32AEB176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DADCD2" w14:textId="77777777" w:rsidR="003E3EE7" w:rsidRPr="00E66754" w:rsidRDefault="003E3EE7" w:rsidP="00C0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783,675</w:t>
            </w:r>
          </w:p>
        </w:tc>
      </w:tr>
    </w:tbl>
    <w:p w14:paraId="7A9944AC" w14:textId="77777777" w:rsidR="005F69CF" w:rsidRPr="00E66754" w:rsidRDefault="005F69CF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64EC7344" w14:textId="77777777" w:rsidR="00396E71" w:rsidRPr="00E66754" w:rsidRDefault="006853BE" w:rsidP="0039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6675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396E71" w:rsidRPr="00E6675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28"/>
        <w:gridCol w:w="1081"/>
        <w:gridCol w:w="1529"/>
        <w:gridCol w:w="272"/>
        <w:gridCol w:w="1170"/>
      </w:tblGrid>
      <w:tr w:rsidR="005F69CF" w:rsidRPr="00E66754" w14:paraId="1F6EFEA9" w14:textId="77777777" w:rsidTr="00CF775B">
        <w:trPr>
          <w:tblHeader/>
        </w:trPr>
        <w:tc>
          <w:tcPr>
            <w:tcW w:w="2793" w:type="pct"/>
          </w:tcPr>
          <w:p w14:paraId="7E29DDE2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27321CF7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488DFEEE" w14:textId="6C9E5541" w:rsidR="005F69CF" w:rsidRPr="00E66754" w:rsidRDefault="003E3EE7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30 มิถุนายน</w:t>
            </w:r>
          </w:p>
        </w:tc>
        <w:tc>
          <w:tcPr>
            <w:tcW w:w="148" w:type="pct"/>
            <w:vAlign w:val="bottom"/>
          </w:tcPr>
          <w:p w14:paraId="0A79CA14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D4A1E07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E66754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31 ธันวาคม</w:t>
            </w:r>
          </w:p>
        </w:tc>
      </w:tr>
      <w:tr w:rsidR="005F69CF" w:rsidRPr="00E66754" w14:paraId="6B9E3646" w14:textId="77777777" w:rsidTr="00CF775B">
        <w:trPr>
          <w:tblHeader/>
        </w:trPr>
        <w:tc>
          <w:tcPr>
            <w:tcW w:w="2793" w:type="pct"/>
          </w:tcPr>
          <w:p w14:paraId="002C66A6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26AAC32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3" w:type="pct"/>
            <w:vAlign w:val="bottom"/>
          </w:tcPr>
          <w:p w14:paraId="115CD55B" w14:textId="77777777" w:rsidR="005F69CF" w:rsidRPr="00E66754" w:rsidRDefault="00CD4492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  <w:vAlign w:val="bottom"/>
          </w:tcPr>
          <w:p w14:paraId="3171C818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51617DC" w14:textId="77777777" w:rsidR="005F69CF" w:rsidRPr="00E66754" w:rsidRDefault="00CD4492" w:rsidP="004A47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5F69CF" w:rsidRPr="00E66754" w14:paraId="2103310F" w14:textId="77777777" w:rsidTr="00CF775B">
        <w:trPr>
          <w:tblHeader/>
        </w:trPr>
        <w:tc>
          <w:tcPr>
            <w:tcW w:w="2793" w:type="pct"/>
          </w:tcPr>
          <w:p w14:paraId="2F95163D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0582F0EA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8" w:type="pct"/>
            <w:gridSpan w:val="3"/>
          </w:tcPr>
          <w:p w14:paraId="0B60F0D1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69CF" w:rsidRPr="00E66754" w14:paraId="4CE33A20" w14:textId="77777777" w:rsidTr="00CF775B">
        <w:tc>
          <w:tcPr>
            <w:tcW w:w="2793" w:type="pct"/>
          </w:tcPr>
          <w:p w14:paraId="127DC998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89" w:type="pct"/>
          </w:tcPr>
          <w:p w14:paraId="7EAB8815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33" w:type="pct"/>
          </w:tcPr>
          <w:p w14:paraId="159092DB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65E8D89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468A087" w14:textId="77777777" w:rsidR="005F69CF" w:rsidRPr="00E66754" w:rsidRDefault="005F69CF" w:rsidP="004A4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D4492" w:rsidRPr="00E66754" w14:paraId="5EA110C7" w14:textId="77777777" w:rsidTr="00CF775B">
        <w:tc>
          <w:tcPr>
            <w:tcW w:w="2793" w:type="pct"/>
          </w:tcPr>
          <w:p w14:paraId="4439CAB8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589" w:type="pct"/>
          </w:tcPr>
          <w:p w14:paraId="7822E0AA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6D11C235" w14:textId="49F192E8" w:rsidR="00CD4492" w:rsidRPr="00E66754" w:rsidRDefault="00B23BF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775,4</w:t>
            </w:r>
            <w:r w:rsidR="004E6F89" w:rsidRPr="00E66754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5D544D2F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621ED81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706,536</w:t>
            </w:r>
          </w:p>
        </w:tc>
      </w:tr>
      <w:tr w:rsidR="00CD4492" w:rsidRPr="00E66754" w14:paraId="283581A6" w14:textId="77777777" w:rsidTr="00CF775B">
        <w:tc>
          <w:tcPr>
            <w:tcW w:w="2793" w:type="pct"/>
          </w:tcPr>
          <w:p w14:paraId="640D94DB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89" w:type="pct"/>
          </w:tcPr>
          <w:p w14:paraId="78148B58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29D7D" w14:textId="55B32658" w:rsidR="00CD4492" w:rsidRPr="00E66754" w:rsidRDefault="00B23BF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808,580</w:t>
            </w:r>
          </w:p>
        </w:tc>
        <w:tc>
          <w:tcPr>
            <w:tcW w:w="148" w:type="pct"/>
          </w:tcPr>
          <w:p w14:paraId="7BD09B40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CE0D419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503,760</w:t>
            </w:r>
          </w:p>
        </w:tc>
      </w:tr>
      <w:tr w:rsidR="00CD4492" w:rsidRPr="00E66754" w14:paraId="3DA9E312" w14:textId="77777777" w:rsidTr="00CF775B">
        <w:tc>
          <w:tcPr>
            <w:tcW w:w="2793" w:type="pct"/>
          </w:tcPr>
          <w:p w14:paraId="27BB8A7C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589" w:type="pct"/>
          </w:tcPr>
          <w:p w14:paraId="60BC6DF8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3A267" w14:textId="50BA7EA3" w:rsidR="00CD4492" w:rsidRPr="00E66754" w:rsidRDefault="00B23BF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1,584,0</w:t>
            </w:r>
            <w:r w:rsidR="004E6F89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8" w:type="pct"/>
          </w:tcPr>
          <w:p w14:paraId="4D0A250E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93C698C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1,210,296</w:t>
            </w:r>
          </w:p>
        </w:tc>
      </w:tr>
      <w:tr w:rsidR="00CD4492" w:rsidRPr="00E66754" w14:paraId="545EFFDC" w14:textId="77777777" w:rsidTr="00CF775B">
        <w:trPr>
          <w:trHeight w:val="44"/>
        </w:trPr>
        <w:tc>
          <w:tcPr>
            <w:tcW w:w="2793" w:type="pct"/>
          </w:tcPr>
          <w:p w14:paraId="397900C2" w14:textId="77777777" w:rsidR="00CD4492" w:rsidRPr="00CF775B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89" w:type="pct"/>
          </w:tcPr>
          <w:p w14:paraId="721ED66F" w14:textId="77777777" w:rsidR="00CD4492" w:rsidRPr="00CF775B" w:rsidRDefault="00CD4492" w:rsidP="00CD4492">
            <w:pPr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shd w:val="clear" w:color="auto" w:fill="auto"/>
          </w:tcPr>
          <w:p w14:paraId="241556DD" w14:textId="77777777" w:rsidR="00CD4492" w:rsidRPr="00CF775B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8" w:type="pct"/>
          </w:tcPr>
          <w:p w14:paraId="61B21D8C" w14:textId="77777777" w:rsidR="00CD4492" w:rsidRPr="00CF775B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92465B8" w14:textId="77777777" w:rsidR="00CD4492" w:rsidRPr="00CF775B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</w:tr>
      <w:tr w:rsidR="00CD4492" w:rsidRPr="00E66754" w14:paraId="137034CC" w14:textId="77777777" w:rsidTr="00CF775B">
        <w:tc>
          <w:tcPr>
            <w:tcW w:w="2793" w:type="pct"/>
          </w:tcPr>
          <w:p w14:paraId="5B8A87B7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589" w:type="pct"/>
          </w:tcPr>
          <w:p w14:paraId="6C856DCA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</w:tcPr>
          <w:p w14:paraId="55D1D751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E3E1EDB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032AEFE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CD4492" w:rsidRPr="00E66754" w14:paraId="294DE5B6" w14:textId="77777777" w:rsidTr="00CF775B">
        <w:tc>
          <w:tcPr>
            <w:tcW w:w="2793" w:type="pct"/>
          </w:tcPr>
          <w:p w14:paraId="52A62683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589" w:type="pct"/>
          </w:tcPr>
          <w:p w14:paraId="4B205677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32A1FC22" w14:textId="035E6D96" w:rsidR="00CD4492" w:rsidRPr="00E66754" w:rsidRDefault="00B23BF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eastAsia="MS Mincho" w:hAnsi="Angsana New" w:cs="Angsana New"/>
                <w:sz w:val="30"/>
                <w:szCs w:val="30"/>
              </w:rPr>
              <w:t>906,602</w:t>
            </w:r>
          </w:p>
        </w:tc>
        <w:tc>
          <w:tcPr>
            <w:tcW w:w="148" w:type="pct"/>
            <w:vAlign w:val="bottom"/>
          </w:tcPr>
          <w:p w14:paraId="0B526338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vAlign w:val="bottom"/>
          </w:tcPr>
          <w:p w14:paraId="72B51E07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783,675</w:t>
            </w:r>
          </w:p>
        </w:tc>
      </w:tr>
      <w:tr w:rsidR="00CD4492" w:rsidRPr="00E66754" w14:paraId="7B3194ED" w14:textId="77777777" w:rsidTr="00CF775B">
        <w:tc>
          <w:tcPr>
            <w:tcW w:w="2793" w:type="pct"/>
          </w:tcPr>
          <w:p w14:paraId="2C7231A3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89" w:type="pct"/>
          </w:tcPr>
          <w:p w14:paraId="33E70EBC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D17F1" w14:textId="13F777CE" w:rsidR="00CD4492" w:rsidRPr="00E66754" w:rsidRDefault="00B23BF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eastAsia="MS Mincho" w:hAnsi="Angsana New" w:cs="Angsana New"/>
                <w:sz w:val="30"/>
                <w:szCs w:val="30"/>
              </w:rPr>
              <w:t>46,851</w:t>
            </w:r>
          </w:p>
        </w:tc>
        <w:tc>
          <w:tcPr>
            <w:tcW w:w="148" w:type="pct"/>
            <w:vAlign w:val="bottom"/>
          </w:tcPr>
          <w:p w14:paraId="56FC43A1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6BB517B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41,676</w:t>
            </w:r>
          </w:p>
        </w:tc>
      </w:tr>
      <w:tr w:rsidR="00CD4492" w:rsidRPr="00E66754" w14:paraId="6CB3CA4A" w14:textId="77777777" w:rsidTr="00CF775B">
        <w:tc>
          <w:tcPr>
            <w:tcW w:w="2793" w:type="pct"/>
          </w:tcPr>
          <w:p w14:paraId="382B3F9C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589" w:type="pct"/>
          </w:tcPr>
          <w:p w14:paraId="6E3412B8" w14:textId="77777777" w:rsidR="00CD4492" w:rsidRPr="00E66754" w:rsidRDefault="00CD4492" w:rsidP="00CD449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F0EE2" w14:textId="0248D043" w:rsidR="00CD4492" w:rsidRPr="00E66754" w:rsidRDefault="00B23BF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sz w:val="30"/>
                <w:szCs w:val="30"/>
              </w:rPr>
              <w:t>953,453</w:t>
            </w:r>
          </w:p>
        </w:tc>
        <w:tc>
          <w:tcPr>
            <w:tcW w:w="148" w:type="pct"/>
            <w:vAlign w:val="bottom"/>
          </w:tcPr>
          <w:p w14:paraId="62AADF9F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1C9B3" w14:textId="77777777" w:rsidR="00CD4492" w:rsidRPr="00E66754" w:rsidRDefault="00CD4492" w:rsidP="00CD4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825,351</w:t>
            </w:r>
          </w:p>
        </w:tc>
      </w:tr>
    </w:tbl>
    <w:p w14:paraId="48647929" w14:textId="77777777" w:rsidR="00396E71" w:rsidRPr="00CF775B" w:rsidRDefault="00396E71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6A67947" w14:textId="16A48096" w:rsidR="00305BB0" w:rsidRPr="00E66754" w:rsidRDefault="00305BB0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กำไรต่อหุ้น</w:t>
      </w:r>
      <w:r w:rsidR="00282B36" w:rsidRPr="00E66754">
        <w:rPr>
          <w:rFonts w:ascii="Angsana New" w:hAnsi="Angsana New"/>
          <w:b/>
          <w:bCs/>
          <w:sz w:val="30"/>
          <w:szCs w:val="30"/>
          <w:cs/>
        </w:rPr>
        <w:t>ขั้น</w:t>
      </w: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พื้นฐาน</w:t>
      </w:r>
    </w:p>
    <w:p w14:paraId="4B877B9F" w14:textId="77777777" w:rsidR="00305BB0" w:rsidRPr="00CF775B" w:rsidRDefault="00305BB0" w:rsidP="00305B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p w14:paraId="279E7302" w14:textId="6B1FC84C" w:rsidR="00305BB0" w:rsidRDefault="00305BB0" w:rsidP="00820E70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E66754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="004E6F89" w:rsidRPr="00E66754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E3EE7" w:rsidRPr="00E66754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="00CB527A" w:rsidRPr="00E66754">
        <w:rPr>
          <w:rFonts w:ascii="Angsana New" w:hAnsi="Angsana New" w:cs="Angsana New"/>
          <w:sz w:val="30"/>
          <w:szCs w:val="30"/>
        </w:rPr>
        <w:t>256</w:t>
      </w:r>
      <w:r w:rsidR="00AE73AC" w:rsidRPr="00E66754">
        <w:rPr>
          <w:rFonts w:ascii="Angsana New" w:hAnsi="Angsana New" w:cs="Angsana New"/>
          <w:sz w:val="30"/>
          <w:szCs w:val="30"/>
        </w:rPr>
        <w:t>2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Pr="00E66754">
        <w:rPr>
          <w:rFonts w:ascii="Angsana New" w:hAnsi="Angsana New" w:cs="Angsana New"/>
          <w:sz w:val="30"/>
          <w:szCs w:val="30"/>
          <w:cs/>
        </w:rPr>
        <w:t>และ</w:t>
      </w:r>
      <w:r w:rsidRPr="00E66754">
        <w:rPr>
          <w:rFonts w:ascii="Angsana New" w:hAnsi="Angsana New" w:cs="Angsana New"/>
          <w:sz w:val="30"/>
          <w:szCs w:val="30"/>
        </w:rPr>
        <w:t xml:space="preserve"> </w:t>
      </w:r>
      <w:r w:rsidR="00E1736C" w:rsidRPr="00E66754">
        <w:rPr>
          <w:rFonts w:ascii="Angsana New" w:hAnsi="Angsana New" w:cs="Angsana New"/>
          <w:sz w:val="30"/>
          <w:szCs w:val="30"/>
        </w:rPr>
        <w:t>256</w:t>
      </w:r>
      <w:r w:rsidR="00AE73AC" w:rsidRPr="00E66754">
        <w:rPr>
          <w:rFonts w:ascii="Angsana New" w:hAnsi="Angsana New" w:cs="Angsana New"/>
          <w:sz w:val="30"/>
          <w:szCs w:val="30"/>
        </w:rPr>
        <w:t>1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คำนวณจากกำไ</w:t>
      </w:r>
      <w:r w:rsidR="004E6F89" w:rsidRPr="00E66754">
        <w:rPr>
          <w:rFonts w:ascii="Angsana New" w:hAnsi="Angsana New" w:cs="Angsana New" w:hint="cs"/>
          <w:sz w:val="30"/>
          <w:szCs w:val="30"/>
          <w:cs/>
        </w:rPr>
        <w:t>ร</w:t>
      </w:r>
      <w:r w:rsidRPr="00E66754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</w:t>
      </w:r>
      <w:r w:rsidR="00382404" w:rsidRPr="00E66754">
        <w:rPr>
          <w:rFonts w:ascii="Angsana New" w:hAnsi="Angsana New" w:cs="Angsana New" w:hint="cs"/>
          <w:sz w:val="30"/>
          <w:szCs w:val="30"/>
          <w:cs/>
        </w:rPr>
        <w:t xml:space="preserve">ได้มีการปรับจำนวนหุ้นสามัญตามสัดส่วนที่เปลี่ยนไปของจำนวนหุ้นสามัญที่เกิดจากการเปลี่ยนแปลงราคาหุ้นที่ตราไว้จากมูลค่าหุ้นละ </w:t>
      </w:r>
      <w:r w:rsidR="00382404" w:rsidRPr="00E66754">
        <w:rPr>
          <w:rFonts w:ascii="Angsana New" w:hAnsi="Angsana New" w:cs="Angsana New"/>
          <w:sz w:val="30"/>
          <w:szCs w:val="30"/>
        </w:rPr>
        <w:t xml:space="preserve">10 </w:t>
      </w:r>
      <w:r w:rsidR="00382404" w:rsidRPr="00E66754">
        <w:rPr>
          <w:rFonts w:ascii="Angsana New" w:hAnsi="Angsana New" w:cs="Angsana New" w:hint="cs"/>
          <w:sz w:val="30"/>
          <w:szCs w:val="30"/>
          <w:cs/>
        </w:rPr>
        <w:t xml:space="preserve">บาท เป็นมูลค่าหุ้นละ </w:t>
      </w:r>
      <w:r w:rsidR="00382404" w:rsidRPr="00E66754">
        <w:rPr>
          <w:rFonts w:ascii="Angsana New" w:hAnsi="Angsana New" w:cs="Angsana New"/>
          <w:sz w:val="30"/>
          <w:szCs w:val="30"/>
        </w:rPr>
        <w:t xml:space="preserve">0.5 </w:t>
      </w:r>
      <w:r w:rsidR="00382404" w:rsidRPr="00E66754">
        <w:rPr>
          <w:rFonts w:ascii="Angsana New" w:hAnsi="Angsana New" w:cs="Angsana New" w:hint="cs"/>
          <w:sz w:val="30"/>
          <w:szCs w:val="30"/>
          <w:cs/>
        </w:rPr>
        <w:t>บาท โดยให้ถือเสมือนว่าการเปลี่ยนแปลงจำนวนหุ้นได้เกิดขึ้นตั้ง</w:t>
      </w:r>
      <w:r w:rsidR="00D27705" w:rsidRPr="00E66754">
        <w:rPr>
          <w:rFonts w:ascii="Angsana New" w:hAnsi="Angsana New" w:cs="Angsana New" w:hint="cs"/>
          <w:sz w:val="30"/>
          <w:szCs w:val="30"/>
          <w:cs/>
        </w:rPr>
        <w:t>แต่แรก</w:t>
      </w:r>
    </w:p>
    <w:p w14:paraId="3D53F423" w14:textId="77777777" w:rsidR="00CF775B" w:rsidRPr="00CF775B" w:rsidRDefault="00CF775B" w:rsidP="00820E70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0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30"/>
        <w:gridCol w:w="176"/>
        <w:gridCol w:w="956"/>
        <w:gridCol w:w="151"/>
        <w:gridCol w:w="109"/>
        <w:gridCol w:w="174"/>
        <w:gridCol w:w="965"/>
        <w:gridCol w:w="89"/>
        <w:gridCol w:w="172"/>
        <w:gridCol w:w="69"/>
        <w:gridCol w:w="22"/>
        <w:gridCol w:w="949"/>
        <w:gridCol w:w="62"/>
        <w:gridCol w:w="201"/>
        <w:gridCol w:w="67"/>
        <w:gridCol w:w="991"/>
        <w:gridCol w:w="91"/>
      </w:tblGrid>
      <w:tr w:rsidR="003E3EE7" w:rsidRPr="00E66754" w14:paraId="0F3A3A13" w14:textId="77777777" w:rsidTr="00A02BB6">
        <w:trPr>
          <w:gridAfter w:val="1"/>
          <w:wAfter w:w="50" w:type="pct"/>
          <w:trHeight w:val="422"/>
        </w:trPr>
        <w:tc>
          <w:tcPr>
            <w:tcW w:w="2207" w:type="pct"/>
            <w:gridSpan w:val="2"/>
          </w:tcPr>
          <w:p w14:paraId="17DE0112" w14:textId="04C4FA1F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br w:type="page"/>
            </w:r>
          </w:p>
        </w:tc>
        <w:tc>
          <w:tcPr>
            <w:tcW w:w="1347" w:type="pct"/>
            <w:gridSpan w:val="6"/>
          </w:tcPr>
          <w:p w14:paraId="3ADBC2CA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gridSpan w:val="2"/>
          </w:tcPr>
          <w:p w14:paraId="1BCCA284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pct"/>
            <w:gridSpan w:val="6"/>
          </w:tcPr>
          <w:p w14:paraId="14836158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BB6" w:rsidRPr="00E66754" w14:paraId="35998CBE" w14:textId="77777777" w:rsidTr="00A02BB6">
        <w:trPr>
          <w:gridAfter w:val="1"/>
          <w:wAfter w:w="50" w:type="pct"/>
          <w:trHeight w:val="422"/>
        </w:trPr>
        <w:tc>
          <w:tcPr>
            <w:tcW w:w="2207" w:type="pct"/>
            <w:gridSpan w:val="2"/>
            <w:vAlign w:val="bottom"/>
          </w:tcPr>
          <w:p w14:paraId="47D29AD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0" w:type="pct"/>
            <w:gridSpan w:val="2"/>
          </w:tcPr>
          <w:p w14:paraId="758BA6FC" w14:textId="2CD8D135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6" w:type="pct"/>
            <w:gridSpan w:val="2"/>
          </w:tcPr>
          <w:p w14:paraId="0992132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3F6621D" w14:textId="3E0D109E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  <w:gridSpan w:val="3"/>
          </w:tcPr>
          <w:p w14:paraId="5E1ED84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605C5BFB" w14:textId="04868586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3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8" w:type="pct"/>
            <w:gridSpan w:val="2"/>
          </w:tcPr>
          <w:p w14:paraId="5241A8D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3BF809B7" w14:textId="6C8F044C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16"/>
              </w:tabs>
              <w:spacing w:line="240" w:lineRule="auto"/>
              <w:ind w:left="-121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3E3EE7" w:rsidRPr="00E66754" w14:paraId="4244F80E" w14:textId="77777777" w:rsidTr="00A02BB6">
        <w:trPr>
          <w:gridAfter w:val="1"/>
          <w:wAfter w:w="50" w:type="pct"/>
          <w:trHeight w:val="309"/>
        </w:trPr>
        <w:tc>
          <w:tcPr>
            <w:tcW w:w="2207" w:type="pct"/>
            <w:gridSpan w:val="2"/>
            <w:vAlign w:val="bottom"/>
          </w:tcPr>
          <w:p w14:paraId="5EB93801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14"/>
          </w:tcPr>
          <w:p w14:paraId="02A6562F" w14:textId="79F65B0A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</w:t>
            </w:r>
            <w:r w:rsidR="004E6F89" w:rsidRPr="00E6675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4E6F89" w:rsidRPr="00E6675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02BB6" w:rsidRPr="00E66754" w14:paraId="263EBAFA" w14:textId="77777777" w:rsidTr="00A02BB6">
        <w:trPr>
          <w:gridAfter w:val="1"/>
          <w:wAfter w:w="50" w:type="pct"/>
          <w:trHeight w:val="834"/>
        </w:trPr>
        <w:tc>
          <w:tcPr>
            <w:tcW w:w="2207" w:type="pct"/>
            <w:gridSpan w:val="2"/>
            <w:vAlign w:val="bottom"/>
          </w:tcPr>
          <w:p w14:paraId="6AED06A7" w14:textId="119B92D1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610" w:type="pct"/>
            <w:gridSpan w:val="2"/>
            <w:tcBorders>
              <w:bottom w:val="double" w:sz="4" w:space="0" w:color="auto"/>
            </w:tcBorders>
          </w:tcPr>
          <w:p w14:paraId="4E63E7C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89AFE7D" w14:textId="00BD4006" w:rsidR="00172FC9" w:rsidRPr="00E66754" w:rsidRDefault="00A22A8B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</w:t>
            </w:r>
            <w:r w:rsidR="000D3BF9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156" w:type="pct"/>
            <w:gridSpan w:val="2"/>
          </w:tcPr>
          <w:p w14:paraId="3D21BB1B" w14:textId="77777777" w:rsidR="003E3EE7" w:rsidRPr="00E66754" w:rsidRDefault="003E3EE7" w:rsidP="003E3EE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</w:tcPr>
          <w:p w14:paraId="5CE6AC7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D087F07" w14:textId="2D4D0F8D" w:rsidR="00C41699" w:rsidRPr="00E66754" w:rsidRDefault="00C41699" w:rsidP="003E3EE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9,190</w:t>
            </w:r>
          </w:p>
        </w:tc>
        <w:tc>
          <w:tcPr>
            <w:tcW w:w="145" w:type="pct"/>
            <w:gridSpan w:val="3"/>
          </w:tcPr>
          <w:p w14:paraId="29FE1CDD" w14:textId="77777777" w:rsidR="003E3EE7" w:rsidRPr="00E66754" w:rsidRDefault="003E3EE7" w:rsidP="003E3EE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double" w:sz="4" w:space="0" w:color="auto"/>
            </w:tcBorders>
          </w:tcPr>
          <w:p w14:paraId="2FABE25E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4D8D064" w14:textId="08DC1784" w:rsidR="00A22A8B" w:rsidRPr="00E66754" w:rsidRDefault="00A22A8B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148" w:type="pct"/>
            <w:gridSpan w:val="2"/>
          </w:tcPr>
          <w:p w14:paraId="4CBF6F3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1192DBA6" w14:textId="77777777" w:rsidR="00C41699" w:rsidRPr="00E66754" w:rsidRDefault="00C41699" w:rsidP="00C4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6E69069" w14:textId="7EF17E9A" w:rsidR="003E3EE7" w:rsidRPr="00E66754" w:rsidRDefault="00C41699" w:rsidP="00C4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284</w:t>
            </w:r>
          </w:p>
        </w:tc>
      </w:tr>
      <w:tr w:rsidR="00A02BB6" w:rsidRPr="00E66754" w14:paraId="78EEF3C2" w14:textId="77777777" w:rsidTr="00A02BB6">
        <w:trPr>
          <w:gridAfter w:val="1"/>
          <w:wAfter w:w="50" w:type="pct"/>
          <w:trHeight w:val="44"/>
        </w:trPr>
        <w:tc>
          <w:tcPr>
            <w:tcW w:w="2207" w:type="pct"/>
            <w:gridSpan w:val="2"/>
            <w:vAlign w:val="bottom"/>
          </w:tcPr>
          <w:p w14:paraId="02142E67" w14:textId="77777777" w:rsidR="00DD1E83" w:rsidRPr="00E66754" w:rsidRDefault="00DD1E83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5B44DAEA" w14:textId="77777777" w:rsidR="00DD1E83" w:rsidRPr="00E66754" w:rsidRDefault="00DD1E83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gridSpan w:val="2"/>
          </w:tcPr>
          <w:p w14:paraId="7B8F375F" w14:textId="77777777" w:rsidR="00DD1E83" w:rsidRPr="00E66754" w:rsidRDefault="00DD1E83" w:rsidP="003E3EE7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  <w:gridSpan w:val="2"/>
          </w:tcPr>
          <w:p w14:paraId="404C2BBA" w14:textId="77777777" w:rsidR="00DD1E83" w:rsidRPr="00E66754" w:rsidRDefault="00DD1E83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gridSpan w:val="3"/>
          </w:tcPr>
          <w:p w14:paraId="45364DEB" w14:textId="77777777" w:rsidR="00DD1E83" w:rsidRPr="00E66754" w:rsidRDefault="00DD1E83" w:rsidP="003E3EE7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57" w:type="pct"/>
            <w:gridSpan w:val="2"/>
          </w:tcPr>
          <w:p w14:paraId="4F5817EC" w14:textId="77777777" w:rsidR="00DD1E83" w:rsidRPr="00E66754" w:rsidRDefault="00DD1E83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8" w:type="pct"/>
            <w:gridSpan w:val="2"/>
          </w:tcPr>
          <w:p w14:paraId="019A93A0" w14:textId="77777777" w:rsidR="00DD1E83" w:rsidRPr="00E66754" w:rsidRDefault="00DD1E83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6" w:type="pct"/>
          </w:tcPr>
          <w:p w14:paraId="221E2144" w14:textId="77777777" w:rsidR="00DD1E83" w:rsidRPr="00E66754" w:rsidRDefault="00DD1E83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A02BB6" w:rsidRPr="00E66754" w14:paraId="35A831E1" w14:textId="77777777" w:rsidTr="00A02BB6">
        <w:trPr>
          <w:gridAfter w:val="1"/>
          <w:wAfter w:w="50" w:type="pct"/>
          <w:trHeight w:val="400"/>
        </w:trPr>
        <w:tc>
          <w:tcPr>
            <w:tcW w:w="2207" w:type="pct"/>
            <w:gridSpan w:val="2"/>
            <w:vAlign w:val="bottom"/>
          </w:tcPr>
          <w:p w14:paraId="4F97D073" w14:textId="3013CD4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7" w:hanging="16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จำนวนหุ้นสามัญที่ออก ณ </w:t>
            </w:r>
            <w:r w:rsidRPr="00E6675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1 </w:t>
            </w:r>
            <w:r w:rsidRPr="00E6675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เมษายน</w:t>
            </w:r>
          </w:p>
        </w:tc>
        <w:tc>
          <w:tcPr>
            <w:tcW w:w="610" w:type="pct"/>
            <w:gridSpan w:val="2"/>
          </w:tcPr>
          <w:p w14:paraId="0E24BE7F" w14:textId="09FB173B" w:rsidR="003E3EE7" w:rsidRPr="00E66754" w:rsidRDefault="00A22A8B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444,000</w:t>
            </w:r>
          </w:p>
        </w:tc>
        <w:tc>
          <w:tcPr>
            <w:tcW w:w="156" w:type="pct"/>
            <w:gridSpan w:val="2"/>
          </w:tcPr>
          <w:p w14:paraId="32ACC523" w14:textId="77777777" w:rsidR="003E3EE7" w:rsidRPr="00E66754" w:rsidRDefault="003E3EE7" w:rsidP="003E3EE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9138FA1" w14:textId="6AB22483" w:rsidR="003E3EE7" w:rsidRPr="00E66754" w:rsidRDefault="00027C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444,0</w:t>
            </w:r>
            <w:r w:rsidR="00C41699" w:rsidRPr="00E6675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5" w:type="pct"/>
            <w:gridSpan w:val="3"/>
          </w:tcPr>
          <w:p w14:paraId="6E79EB01" w14:textId="77777777" w:rsidR="003E3EE7" w:rsidRPr="00E66754" w:rsidRDefault="003E3EE7" w:rsidP="003E3EE7">
            <w:pPr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</w:tcPr>
          <w:p w14:paraId="56396532" w14:textId="00F559FC" w:rsidR="003E3EE7" w:rsidRPr="00E66754" w:rsidRDefault="00A22A8B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444,000</w:t>
            </w:r>
          </w:p>
        </w:tc>
        <w:tc>
          <w:tcPr>
            <w:tcW w:w="148" w:type="pct"/>
            <w:gridSpan w:val="2"/>
          </w:tcPr>
          <w:p w14:paraId="72EC154A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6" w:type="pct"/>
          </w:tcPr>
          <w:p w14:paraId="65F9A7D3" w14:textId="12AE1838" w:rsidR="003E3EE7" w:rsidRPr="00E66754" w:rsidRDefault="00027CD6" w:rsidP="00C22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7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444,00</w:t>
            </w:r>
            <w:r w:rsidR="00C41699" w:rsidRPr="00E6675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A02BB6" w:rsidRPr="00E66754" w14:paraId="57BFCEC7" w14:textId="77777777" w:rsidTr="00A02BB6">
        <w:trPr>
          <w:gridAfter w:val="1"/>
          <w:wAfter w:w="50" w:type="pct"/>
          <w:trHeight w:val="411"/>
        </w:trPr>
        <w:tc>
          <w:tcPr>
            <w:tcW w:w="2207" w:type="pct"/>
            <w:gridSpan w:val="2"/>
            <w:vAlign w:val="bottom"/>
          </w:tcPr>
          <w:p w14:paraId="06DA7CA8" w14:textId="02F38573" w:rsidR="00DD1E83" w:rsidRPr="00E66754" w:rsidRDefault="00DD1E83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7" w:hanging="162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</w:tcPr>
          <w:p w14:paraId="06ECE278" w14:textId="6F26A9B1" w:rsidR="00DD1E83" w:rsidRPr="00E66754" w:rsidRDefault="004E6F89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6,857</w:t>
            </w:r>
          </w:p>
        </w:tc>
        <w:tc>
          <w:tcPr>
            <w:tcW w:w="156" w:type="pct"/>
            <w:gridSpan w:val="2"/>
          </w:tcPr>
          <w:p w14:paraId="48B8DA3A" w14:textId="77777777" w:rsidR="00DD1E83" w:rsidRPr="00E66754" w:rsidRDefault="00DD1E83" w:rsidP="00DD1E8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7698CB98" w14:textId="107EA6DD" w:rsidR="00DD1E83" w:rsidRPr="00E66754" w:rsidRDefault="00C41699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3"/>
          </w:tcPr>
          <w:p w14:paraId="5EC76EF8" w14:textId="77777777" w:rsidR="00DD1E83" w:rsidRPr="00E66754" w:rsidRDefault="00DD1E83" w:rsidP="00DD1E83">
            <w:pPr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</w:tcPr>
          <w:p w14:paraId="23F8F789" w14:textId="587804CC" w:rsidR="00DD1E83" w:rsidRPr="00E66754" w:rsidRDefault="004E6F89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6,857</w:t>
            </w:r>
          </w:p>
        </w:tc>
        <w:tc>
          <w:tcPr>
            <w:tcW w:w="148" w:type="pct"/>
            <w:gridSpan w:val="2"/>
          </w:tcPr>
          <w:p w14:paraId="213D1BA3" w14:textId="77777777" w:rsidR="00DD1E83" w:rsidRPr="00E66754" w:rsidRDefault="00DD1E83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405A0006" w14:textId="1D9EEF03" w:rsidR="00DD1E83" w:rsidRPr="00E66754" w:rsidRDefault="00C41699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7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2BB6" w:rsidRPr="00E66754" w14:paraId="55D6358F" w14:textId="77777777" w:rsidTr="00A02BB6">
        <w:trPr>
          <w:gridAfter w:val="1"/>
          <w:wAfter w:w="50" w:type="pct"/>
          <w:trHeight w:val="834"/>
        </w:trPr>
        <w:tc>
          <w:tcPr>
            <w:tcW w:w="2207" w:type="pct"/>
            <w:gridSpan w:val="2"/>
            <w:vAlign w:val="bottom"/>
          </w:tcPr>
          <w:p w14:paraId="095BD966" w14:textId="2592DB5D" w:rsidR="00DD1E83" w:rsidRPr="00E66754" w:rsidRDefault="00DD1E83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7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</w:tcPr>
          <w:p w14:paraId="0D880A43" w14:textId="77777777" w:rsidR="00DD1E83" w:rsidRPr="00E66754" w:rsidRDefault="00DD1E83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3AFCDA3" w14:textId="0FC405D6" w:rsidR="00A22A8B" w:rsidRPr="00E66754" w:rsidRDefault="004E6F89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450,857</w:t>
            </w:r>
          </w:p>
        </w:tc>
        <w:tc>
          <w:tcPr>
            <w:tcW w:w="156" w:type="pct"/>
            <w:gridSpan w:val="2"/>
          </w:tcPr>
          <w:p w14:paraId="2A70A6CE" w14:textId="77777777" w:rsidR="00DD1E83" w:rsidRPr="00E66754" w:rsidRDefault="00DD1E83" w:rsidP="00DD1E8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1987E2D6" w14:textId="77777777" w:rsidR="00DD1E83" w:rsidRPr="00E66754" w:rsidRDefault="00DD1E83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EBBF657" w14:textId="14C390E6" w:rsidR="00C41699" w:rsidRPr="00E66754" w:rsidRDefault="00027CD6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444,0</w:t>
            </w:r>
            <w:r w:rsidR="00C41699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5" w:type="pct"/>
            <w:gridSpan w:val="3"/>
          </w:tcPr>
          <w:p w14:paraId="4BE648B6" w14:textId="77777777" w:rsidR="00DD1E83" w:rsidRPr="00E66754" w:rsidRDefault="00DD1E83" w:rsidP="00DD1E83">
            <w:pPr>
              <w:ind w:right="1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bottom w:val="single" w:sz="4" w:space="0" w:color="auto"/>
            </w:tcBorders>
          </w:tcPr>
          <w:p w14:paraId="6ADC6A4C" w14:textId="77777777" w:rsidR="00DD1E83" w:rsidRPr="00E66754" w:rsidRDefault="00DD1E83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C80578A" w14:textId="720BCAF3" w:rsidR="00A22A8B" w:rsidRPr="00E66754" w:rsidRDefault="004E6F89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450,857</w:t>
            </w:r>
          </w:p>
        </w:tc>
        <w:tc>
          <w:tcPr>
            <w:tcW w:w="148" w:type="pct"/>
            <w:gridSpan w:val="2"/>
          </w:tcPr>
          <w:p w14:paraId="42AB38C7" w14:textId="77777777" w:rsidR="00DD1E83" w:rsidRPr="00E66754" w:rsidRDefault="00DD1E83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4F5098BD" w14:textId="77777777" w:rsidR="00DD1E83" w:rsidRPr="00E66754" w:rsidRDefault="00DD1E83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7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DADF67F" w14:textId="3BA3E4AF" w:rsidR="00C41699" w:rsidRPr="00E66754" w:rsidRDefault="00027CD6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7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444,0</w:t>
            </w:r>
            <w:r w:rsidR="00C41699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</w:tr>
      <w:tr w:rsidR="00A02BB6" w:rsidRPr="00E66754" w14:paraId="3C543E5F" w14:textId="77777777" w:rsidTr="00A02BB6">
        <w:trPr>
          <w:gridAfter w:val="1"/>
          <w:wAfter w:w="50" w:type="pct"/>
          <w:trHeight w:val="422"/>
        </w:trPr>
        <w:tc>
          <w:tcPr>
            <w:tcW w:w="2207" w:type="pct"/>
            <w:gridSpan w:val="2"/>
            <w:vAlign w:val="bottom"/>
          </w:tcPr>
          <w:p w14:paraId="108E519E" w14:textId="4975C92F" w:rsidR="00DD1E83" w:rsidRPr="00E66754" w:rsidRDefault="00DD1E83" w:rsidP="00DD1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DDDBD0" w14:textId="7C46FBCC" w:rsidR="00DD1E83" w:rsidRPr="00E66754" w:rsidRDefault="00A22A8B" w:rsidP="00DD1E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156" w:type="pct"/>
            <w:gridSpan w:val="2"/>
          </w:tcPr>
          <w:p w14:paraId="604683FE" w14:textId="77777777" w:rsidR="00DD1E83" w:rsidRPr="00E66754" w:rsidRDefault="00DD1E83" w:rsidP="00DD1E8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42816A" w14:textId="73E823EC" w:rsidR="00DD1E83" w:rsidRPr="00E66754" w:rsidRDefault="00C41699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027CD6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145" w:type="pct"/>
            <w:gridSpan w:val="3"/>
          </w:tcPr>
          <w:p w14:paraId="6E6B86B0" w14:textId="77777777" w:rsidR="00DD1E83" w:rsidRPr="00E66754" w:rsidRDefault="00DD1E83" w:rsidP="00DD1E8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1AFD35" w14:textId="57B56258" w:rsidR="00DD1E83" w:rsidRPr="00E66754" w:rsidRDefault="00A22A8B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027CD6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48" w:type="pct"/>
            <w:gridSpan w:val="2"/>
          </w:tcPr>
          <w:p w14:paraId="5C70AA0D" w14:textId="77777777" w:rsidR="00DD1E83" w:rsidRPr="00E66754" w:rsidRDefault="00DD1E83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69389FB8" w14:textId="648AA2D5" w:rsidR="00DD1E83" w:rsidRPr="00E66754" w:rsidRDefault="00C41699" w:rsidP="00DD1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027CD6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3E3EE7" w:rsidRPr="00E66754" w14:paraId="79BE41FE" w14:textId="77777777" w:rsidTr="00A02BB6">
        <w:trPr>
          <w:trHeight w:val="422"/>
        </w:trPr>
        <w:tc>
          <w:tcPr>
            <w:tcW w:w="2110" w:type="pct"/>
          </w:tcPr>
          <w:p w14:paraId="6D9DBC0A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lastRenderedPageBreak/>
              <w:br w:type="page"/>
            </w:r>
          </w:p>
        </w:tc>
        <w:tc>
          <w:tcPr>
            <w:tcW w:w="1395" w:type="pct"/>
            <w:gridSpan w:val="6"/>
          </w:tcPr>
          <w:p w14:paraId="5743AEC3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14:paraId="5A9454AB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pct"/>
            <w:gridSpan w:val="8"/>
          </w:tcPr>
          <w:p w14:paraId="0780F832" w14:textId="77777777" w:rsidR="003E3EE7" w:rsidRPr="00E66754" w:rsidRDefault="003E3EE7" w:rsidP="00F8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EE7" w:rsidRPr="00E66754" w14:paraId="41DB08A2" w14:textId="77777777" w:rsidTr="00A02BB6">
        <w:trPr>
          <w:trHeight w:val="422"/>
        </w:trPr>
        <w:tc>
          <w:tcPr>
            <w:tcW w:w="2110" w:type="pct"/>
            <w:vAlign w:val="bottom"/>
          </w:tcPr>
          <w:p w14:paraId="12F6B77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  <w:gridSpan w:val="2"/>
          </w:tcPr>
          <w:p w14:paraId="1DE841CB" w14:textId="6D9055F9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  <w:gridSpan w:val="2"/>
          </w:tcPr>
          <w:p w14:paraId="7230D71E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6B999F3" w14:textId="6FC6672A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  <w:gridSpan w:val="2"/>
          </w:tcPr>
          <w:p w14:paraId="2953E974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132FC961" w14:textId="5F8E32A8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3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  <w:gridSpan w:val="2"/>
          </w:tcPr>
          <w:p w14:paraId="2B4D5798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3"/>
          </w:tcPr>
          <w:p w14:paraId="51263563" w14:textId="6E0CBA30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16"/>
              </w:tabs>
              <w:spacing w:line="240" w:lineRule="auto"/>
              <w:ind w:left="-121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3E3EE7" w:rsidRPr="00E66754" w14:paraId="662A801A" w14:textId="77777777" w:rsidTr="00A02BB6">
        <w:trPr>
          <w:trHeight w:val="422"/>
        </w:trPr>
        <w:tc>
          <w:tcPr>
            <w:tcW w:w="2110" w:type="pct"/>
            <w:vAlign w:val="bottom"/>
          </w:tcPr>
          <w:p w14:paraId="0AE6F763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0" w:type="pct"/>
            <w:gridSpan w:val="16"/>
          </w:tcPr>
          <w:p w14:paraId="59AD3DD8" w14:textId="6E0156B2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</w:t>
            </w:r>
            <w:r w:rsidR="00806C6E" w:rsidRPr="00E6675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806C6E" w:rsidRPr="00E6675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E3EE7" w:rsidRPr="00E66754" w14:paraId="3B8E32C6" w14:textId="77777777" w:rsidTr="00A02BB6">
        <w:trPr>
          <w:trHeight w:val="834"/>
        </w:trPr>
        <w:tc>
          <w:tcPr>
            <w:tcW w:w="2110" w:type="pct"/>
            <w:vAlign w:val="bottom"/>
          </w:tcPr>
          <w:p w14:paraId="07815039" w14:textId="2A6454B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624" w:type="pct"/>
            <w:gridSpan w:val="2"/>
            <w:tcBorders>
              <w:bottom w:val="double" w:sz="4" w:space="0" w:color="auto"/>
            </w:tcBorders>
          </w:tcPr>
          <w:p w14:paraId="7988EE0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A89D7B" w14:textId="55D6AB71" w:rsidR="00A22A8B" w:rsidRPr="00E66754" w:rsidRDefault="00A22A8B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027CD6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D3BF9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143" w:type="pct"/>
            <w:gridSpan w:val="2"/>
          </w:tcPr>
          <w:p w14:paraId="73AE4DD9" w14:textId="77777777" w:rsidR="003E3EE7" w:rsidRPr="00E66754" w:rsidRDefault="003E3EE7" w:rsidP="003E3EE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double" w:sz="4" w:space="0" w:color="auto"/>
            </w:tcBorders>
          </w:tcPr>
          <w:p w14:paraId="5C8960B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1623885" w14:textId="6FB6BF57" w:rsidR="00BC0F7C" w:rsidRPr="00E66754" w:rsidRDefault="00BC0F7C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6,480</w:t>
            </w:r>
          </w:p>
        </w:tc>
        <w:tc>
          <w:tcPr>
            <w:tcW w:w="144" w:type="pct"/>
            <w:gridSpan w:val="2"/>
          </w:tcPr>
          <w:p w14:paraId="201F0928" w14:textId="77777777" w:rsidR="003E3EE7" w:rsidRPr="00E66754" w:rsidRDefault="003E3EE7" w:rsidP="003E3EE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</w:tcPr>
          <w:p w14:paraId="4A7C9CD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9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2229400" w14:textId="7A8239DB" w:rsidR="00027CD6" w:rsidRPr="00E66754" w:rsidRDefault="00027C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9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45" w:type="pct"/>
            <w:gridSpan w:val="2"/>
          </w:tcPr>
          <w:p w14:paraId="53946C50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3"/>
            <w:tcBorders>
              <w:bottom w:val="double" w:sz="4" w:space="0" w:color="auto"/>
            </w:tcBorders>
          </w:tcPr>
          <w:p w14:paraId="101301AB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8A5CBF4" w14:textId="4F1D4973" w:rsidR="00BC0F7C" w:rsidRPr="00E66754" w:rsidRDefault="00BC0F7C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</w:t>
            </w:r>
          </w:p>
        </w:tc>
      </w:tr>
      <w:tr w:rsidR="003E3EE7" w:rsidRPr="00E66754" w14:paraId="233507E4" w14:textId="77777777" w:rsidTr="00A02BB6">
        <w:trPr>
          <w:trHeight w:val="234"/>
        </w:trPr>
        <w:tc>
          <w:tcPr>
            <w:tcW w:w="2110" w:type="pct"/>
            <w:vAlign w:val="bottom"/>
          </w:tcPr>
          <w:p w14:paraId="593EA2F4" w14:textId="77777777" w:rsidR="003E3EE7" w:rsidRPr="000A431A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52FE605A" w14:textId="77777777" w:rsidR="003E3EE7" w:rsidRPr="000A431A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03C34440" w14:textId="77777777" w:rsidR="003E3EE7" w:rsidRPr="000A431A" w:rsidRDefault="003E3EE7" w:rsidP="003E3EE7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8" w:type="pct"/>
            <w:gridSpan w:val="2"/>
            <w:tcBorders>
              <w:top w:val="double" w:sz="4" w:space="0" w:color="auto"/>
            </w:tcBorders>
          </w:tcPr>
          <w:p w14:paraId="751DFFC6" w14:textId="77777777" w:rsidR="003E3EE7" w:rsidRPr="000A431A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1AEA356F" w14:textId="77777777" w:rsidR="003E3EE7" w:rsidRPr="000A431A" w:rsidRDefault="003E3EE7" w:rsidP="003E3EE7">
            <w:pPr>
              <w:ind w:right="13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</w:tcPr>
          <w:p w14:paraId="2610A962" w14:textId="77777777" w:rsidR="003E3EE7" w:rsidRPr="000A431A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  <w:gridSpan w:val="2"/>
          </w:tcPr>
          <w:p w14:paraId="683EE812" w14:textId="77777777" w:rsidR="003E3EE7" w:rsidRPr="000A431A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3" w:type="pct"/>
            <w:gridSpan w:val="3"/>
            <w:tcBorders>
              <w:top w:val="double" w:sz="4" w:space="0" w:color="auto"/>
            </w:tcBorders>
          </w:tcPr>
          <w:p w14:paraId="5059E1B7" w14:textId="77777777" w:rsidR="003E3EE7" w:rsidRPr="000A431A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E3EE7" w:rsidRPr="00E66754" w14:paraId="10C5B6A1" w14:textId="77777777" w:rsidTr="00A02BB6">
        <w:trPr>
          <w:trHeight w:val="411"/>
        </w:trPr>
        <w:tc>
          <w:tcPr>
            <w:tcW w:w="2110" w:type="pct"/>
            <w:vAlign w:val="bottom"/>
          </w:tcPr>
          <w:p w14:paraId="447C8A9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จำนวนหุ้นสามัญที่ออก ณ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24" w:type="pct"/>
            <w:gridSpan w:val="2"/>
          </w:tcPr>
          <w:p w14:paraId="78DCED95" w14:textId="368AFF4F" w:rsidR="003E3EE7" w:rsidRPr="00E66754" w:rsidRDefault="00027C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444,000</w:t>
            </w:r>
          </w:p>
        </w:tc>
        <w:tc>
          <w:tcPr>
            <w:tcW w:w="143" w:type="pct"/>
            <w:gridSpan w:val="2"/>
          </w:tcPr>
          <w:p w14:paraId="4E937892" w14:textId="77777777" w:rsidR="003E3EE7" w:rsidRPr="00E66754" w:rsidRDefault="003E3EE7" w:rsidP="003E3EE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A85543B" w14:textId="7160B2C4" w:rsidR="003E3EE7" w:rsidRPr="00E66754" w:rsidRDefault="00027C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50,0</w:t>
            </w:r>
            <w:r w:rsidR="00BC0F7C" w:rsidRPr="00E6675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4" w:type="pct"/>
            <w:gridSpan w:val="2"/>
          </w:tcPr>
          <w:p w14:paraId="37FD1115" w14:textId="77777777" w:rsidR="003E3EE7" w:rsidRPr="00E66754" w:rsidRDefault="003E3EE7" w:rsidP="003E3EE7">
            <w:pPr>
              <w:ind w:right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02852E92" w14:textId="62B21809" w:rsidR="003E3EE7" w:rsidRPr="00E66754" w:rsidRDefault="00027C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444,000</w:t>
            </w:r>
          </w:p>
        </w:tc>
        <w:tc>
          <w:tcPr>
            <w:tcW w:w="145" w:type="pct"/>
            <w:gridSpan w:val="2"/>
          </w:tcPr>
          <w:p w14:paraId="4A5845A5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3"/>
          </w:tcPr>
          <w:p w14:paraId="3774A409" w14:textId="4D05BADC" w:rsidR="003E3EE7" w:rsidRPr="00E66754" w:rsidRDefault="00027CD6" w:rsidP="0004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50,0</w:t>
            </w:r>
            <w:r w:rsidR="00BC0F7C" w:rsidRPr="00E6675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3E3EE7" w:rsidRPr="00E66754" w14:paraId="1B3974C3" w14:textId="77777777" w:rsidTr="00A02BB6">
        <w:trPr>
          <w:trHeight w:val="411"/>
        </w:trPr>
        <w:tc>
          <w:tcPr>
            <w:tcW w:w="2110" w:type="pct"/>
            <w:vAlign w:val="bottom"/>
          </w:tcPr>
          <w:p w14:paraId="0BFBEB4D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ผลกระทบจากหุ้นที่ออกจำหน่าย                 </w:t>
            </w: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14:paraId="5A7E8DE9" w14:textId="54A2858B" w:rsidR="003E3EE7" w:rsidRPr="00E66754" w:rsidRDefault="00B05A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3,448</w:t>
            </w:r>
          </w:p>
        </w:tc>
        <w:tc>
          <w:tcPr>
            <w:tcW w:w="143" w:type="pct"/>
            <w:gridSpan w:val="2"/>
          </w:tcPr>
          <w:p w14:paraId="4417128A" w14:textId="77777777" w:rsidR="003E3EE7" w:rsidRPr="00E66754" w:rsidRDefault="003E3EE7" w:rsidP="003E3EE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</w:tcPr>
          <w:p w14:paraId="442F0B61" w14:textId="6E402DCB" w:rsidR="003E3EE7" w:rsidRPr="00E66754" w:rsidRDefault="00027C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217,680</w:t>
            </w:r>
          </w:p>
        </w:tc>
        <w:tc>
          <w:tcPr>
            <w:tcW w:w="144" w:type="pct"/>
            <w:gridSpan w:val="2"/>
          </w:tcPr>
          <w:p w14:paraId="5BD45A82" w14:textId="77777777" w:rsidR="003E3EE7" w:rsidRPr="00E66754" w:rsidRDefault="003E3EE7" w:rsidP="003E3EE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bottom w:val="single" w:sz="4" w:space="0" w:color="auto"/>
            </w:tcBorders>
          </w:tcPr>
          <w:p w14:paraId="7CA117FF" w14:textId="0C35E852" w:rsidR="003E3EE7" w:rsidRPr="00E66754" w:rsidRDefault="00B05A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3,448</w:t>
            </w:r>
          </w:p>
        </w:tc>
        <w:tc>
          <w:tcPr>
            <w:tcW w:w="145" w:type="pct"/>
            <w:gridSpan w:val="2"/>
          </w:tcPr>
          <w:p w14:paraId="4B228B9F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3"/>
            <w:tcBorders>
              <w:bottom w:val="single" w:sz="4" w:space="0" w:color="auto"/>
            </w:tcBorders>
          </w:tcPr>
          <w:p w14:paraId="07532184" w14:textId="43F65C0A" w:rsidR="003E3EE7" w:rsidRPr="00E66754" w:rsidRDefault="00027CD6" w:rsidP="0004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217,680</w:t>
            </w:r>
          </w:p>
        </w:tc>
      </w:tr>
      <w:tr w:rsidR="003E3EE7" w:rsidRPr="00E66754" w14:paraId="274146D3" w14:textId="77777777" w:rsidTr="00A02BB6">
        <w:trPr>
          <w:trHeight w:val="834"/>
        </w:trPr>
        <w:tc>
          <w:tcPr>
            <w:tcW w:w="2110" w:type="pct"/>
            <w:vAlign w:val="bottom"/>
          </w:tcPr>
          <w:p w14:paraId="06410BF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(ขั้นพื้นฐาน)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9B19BC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D712BD1" w14:textId="5CA6CB0D" w:rsidR="00027CD6" w:rsidRPr="00E66754" w:rsidRDefault="00027C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B05AD6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47,448</w:t>
            </w:r>
          </w:p>
        </w:tc>
        <w:tc>
          <w:tcPr>
            <w:tcW w:w="143" w:type="pct"/>
            <w:gridSpan w:val="2"/>
          </w:tcPr>
          <w:p w14:paraId="49AAA96C" w14:textId="77777777" w:rsidR="003E3EE7" w:rsidRPr="00E66754" w:rsidRDefault="003E3EE7" w:rsidP="003E3EE7">
            <w:pPr>
              <w:ind w:right="1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22B489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076636C" w14:textId="1A07FF08" w:rsidR="00BC0F7C" w:rsidRPr="00E66754" w:rsidRDefault="00027C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267,680</w:t>
            </w:r>
          </w:p>
        </w:tc>
        <w:tc>
          <w:tcPr>
            <w:tcW w:w="144" w:type="pct"/>
            <w:gridSpan w:val="2"/>
          </w:tcPr>
          <w:p w14:paraId="48D0E732" w14:textId="77777777" w:rsidR="003E3EE7" w:rsidRPr="00E66754" w:rsidRDefault="003E3EE7" w:rsidP="003E3EE7">
            <w:pPr>
              <w:ind w:right="1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E268C2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8D74F18" w14:textId="1671D780" w:rsidR="00027CD6" w:rsidRPr="00E66754" w:rsidRDefault="00B05A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447,448</w:t>
            </w:r>
          </w:p>
        </w:tc>
        <w:tc>
          <w:tcPr>
            <w:tcW w:w="145" w:type="pct"/>
            <w:gridSpan w:val="2"/>
          </w:tcPr>
          <w:p w14:paraId="370210A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2829EFC" w14:textId="77777777" w:rsidR="003E3EE7" w:rsidRPr="00E66754" w:rsidRDefault="003E3EE7" w:rsidP="0004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E3235A8" w14:textId="682C5EA5" w:rsidR="00BC0F7C" w:rsidRPr="00E66754" w:rsidRDefault="00027CD6" w:rsidP="00045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267,680</w:t>
            </w:r>
          </w:p>
        </w:tc>
      </w:tr>
      <w:tr w:rsidR="003E3EE7" w:rsidRPr="00E66754" w14:paraId="4A7AA5E8" w14:textId="77777777" w:rsidTr="00A02BB6">
        <w:trPr>
          <w:trHeight w:val="411"/>
        </w:trPr>
        <w:tc>
          <w:tcPr>
            <w:tcW w:w="2110" w:type="pct"/>
            <w:vAlign w:val="bottom"/>
          </w:tcPr>
          <w:p w14:paraId="0E46C97F" w14:textId="774D9B76" w:rsidR="003E3EE7" w:rsidRPr="00E66754" w:rsidRDefault="003E3EE7" w:rsidP="003E3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CACD37E" w14:textId="33CA55B5" w:rsidR="003E3EE7" w:rsidRPr="00E66754" w:rsidRDefault="00027CD6" w:rsidP="003E3EE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143" w:type="pct"/>
            <w:gridSpan w:val="2"/>
          </w:tcPr>
          <w:p w14:paraId="1D3A781F" w14:textId="77777777" w:rsidR="003E3EE7" w:rsidRPr="00E66754" w:rsidRDefault="003E3EE7" w:rsidP="003E3EE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71EED97" w14:textId="68688871" w:rsidR="003E3EE7" w:rsidRPr="00E66754" w:rsidRDefault="00BC0F7C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027CD6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144" w:type="pct"/>
            <w:gridSpan w:val="2"/>
          </w:tcPr>
          <w:p w14:paraId="288D99C4" w14:textId="77777777" w:rsidR="003E3EE7" w:rsidRPr="00E66754" w:rsidRDefault="003E3EE7" w:rsidP="003E3EE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5B50BADC" w14:textId="4F30BEE5" w:rsidR="003E3EE7" w:rsidRPr="00E66754" w:rsidRDefault="00027CD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6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0.002</w:t>
            </w:r>
          </w:p>
        </w:tc>
        <w:tc>
          <w:tcPr>
            <w:tcW w:w="145" w:type="pct"/>
            <w:gridSpan w:val="2"/>
          </w:tcPr>
          <w:p w14:paraId="431D6EC7" w14:textId="77777777" w:rsidR="003E3EE7" w:rsidRPr="00E66754" w:rsidRDefault="003E3EE7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5B2F8E80" w14:textId="7B2ED64B" w:rsidR="003E3EE7" w:rsidRPr="00E66754" w:rsidRDefault="00BC0F7C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72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</w:t>
            </w:r>
            <w:r w:rsidR="00027CD6"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</w:t>
            </w:r>
          </w:p>
        </w:tc>
      </w:tr>
    </w:tbl>
    <w:p w14:paraId="177BAF70" w14:textId="77777777" w:rsidR="000A431A" w:rsidRPr="00CF775B" w:rsidRDefault="000A431A" w:rsidP="000A43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CC9FCC3" w14:textId="4995EB96" w:rsidR="00290C9E" w:rsidRPr="00E66754" w:rsidRDefault="00290C9E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66754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7BF2B0F5" w14:textId="77777777" w:rsidR="00290C9E" w:rsidRPr="00CF775B" w:rsidRDefault="00290C9E" w:rsidP="00290C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666D471" w14:textId="31F0B54A" w:rsidR="00A02BB6" w:rsidRDefault="00A02BB6" w:rsidP="00A02B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617A74">
        <w:rPr>
          <w:rFonts w:ascii="Angsana New" w:hAnsi="Angsana New" w:hint="cs"/>
          <w:sz w:val="30"/>
          <w:szCs w:val="30"/>
          <w:cs/>
        </w:rPr>
        <w:t>ในการประชุมสามัญ</w:t>
      </w:r>
      <w:r>
        <w:rPr>
          <w:rFonts w:ascii="Angsana New" w:hAnsi="Angsana New" w:hint="cs"/>
          <w:sz w:val="30"/>
          <w:szCs w:val="30"/>
          <w:cs/>
        </w:rPr>
        <w:t>ประจำปี</w:t>
      </w:r>
      <w:r w:rsidRPr="00617A74">
        <w:rPr>
          <w:rFonts w:ascii="Angsana New" w:hAnsi="Angsana New" w:hint="cs"/>
          <w:sz w:val="30"/>
          <w:szCs w:val="30"/>
          <w:cs/>
        </w:rPr>
        <w:t>ผู้ถือหุ้นของบริษัทเมื่อวันที่</w:t>
      </w:r>
      <w:r w:rsidRPr="00617A74">
        <w:rPr>
          <w:rFonts w:ascii="Angsana New" w:hAnsi="Angsana New"/>
          <w:sz w:val="30"/>
          <w:szCs w:val="30"/>
          <w:cs/>
        </w:rPr>
        <w:t xml:space="preserve"> </w:t>
      </w:r>
      <w:r w:rsidRPr="00617A74">
        <w:rPr>
          <w:rFonts w:ascii="Angsana New" w:hAnsi="Angsana New" w:hint="cs"/>
          <w:sz w:val="30"/>
          <w:szCs w:val="30"/>
          <w:cs/>
        </w:rPr>
        <w:t>20</w:t>
      </w:r>
      <w:r w:rsidRPr="00617A74">
        <w:rPr>
          <w:rFonts w:ascii="Angsana New" w:hAnsi="Angsana New"/>
          <w:sz w:val="30"/>
          <w:szCs w:val="30"/>
        </w:rPr>
        <w:t xml:space="preserve"> </w:t>
      </w:r>
      <w:r w:rsidRPr="00617A74">
        <w:rPr>
          <w:rFonts w:ascii="Angsana New" w:hAnsi="Angsana New" w:hint="cs"/>
          <w:sz w:val="30"/>
          <w:szCs w:val="30"/>
          <w:cs/>
        </w:rPr>
        <w:t>มีนาคม</w:t>
      </w:r>
      <w:r w:rsidRPr="00617A74">
        <w:rPr>
          <w:rFonts w:ascii="Angsana New" w:hAnsi="Angsana New"/>
          <w:sz w:val="30"/>
          <w:szCs w:val="30"/>
          <w:cs/>
        </w:rPr>
        <w:t xml:space="preserve"> </w:t>
      </w:r>
      <w:r w:rsidRPr="00617A74">
        <w:rPr>
          <w:rFonts w:ascii="Angsana New" w:hAnsi="Angsana New"/>
          <w:sz w:val="30"/>
          <w:szCs w:val="30"/>
        </w:rPr>
        <w:t xml:space="preserve">2561 </w:t>
      </w:r>
      <w:r w:rsidRPr="00617A74">
        <w:rPr>
          <w:rFonts w:ascii="Angsana New" w:hAnsi="Angsana New"/>
          <w:sz w:val="30"/>
          <w:szCs w:val="30"/>
          <w:cs/>
        </w:rPr>
        <w:t>ผู้ถือหุ้นมีมติอนุมัติ</w:t>
      </w:r>
      <w:r>
        <w:rPr>
          <w:rFonts w:ascii="Angsana New" w:hAnsi="Angsana New" w:hint="cs"/>
          <w:sz w:val="30"/>
          <w:szCs w:val="30"/>
          <w:cs/>
        </w:rPr>
        <w:t>การจัดสรรกำไร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สำหรับผลการดำเนินงานประจำปี 2560 และกำไรสะสม เป็นเงินปันผลใน</w:t>
      </w:r>
      <w:r w:rsidRPr="00617A74">
        <w:rPr>
          <w:rFonts w:ascii="Angsana New" w:hAnsi="Angsana New"/>
          <w:spacing w:val="-4"/>
          <w:sz w:val="30"/>
          <w:szCs w:val="30"/>
          <w:cs/>
        </w:rPr>
        <w:t>อัตราหุ้นละ</w:t>
      </w:r>
      <w:r w:rsidRPr="00617A74">
        <w:rPr>
          <w:rFonts w:ascii="Angsana New" w:hAnsi="Angsana New"/>
          <w:spacing w:val="-4"/>
          <w:sz w:val="30"/>
          <w:szCs w:val="30"/>
        </w:rPr>
        <w:t xml:space="preserve"> 7.5 </w:t>
      </w:r>
      <w:r w:rsidRPr="00617A74">
        <w:rPr>
          <w:rFonts w:ascii="Angsana New" w:hAnsi="Angsana New"/>
          <w:spacing w:val="-4"/>
          <w:sz w:val="30"/>
          <w:szCs w:val="30"/>
          <w:cs/>
        </w:rPr>
        <w:t>บาท เป็นจำนวนเงิน</w:t>
      </w:r>
      <w:r w:rsidRPr="00617A74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617A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17A74">
        <w:rPr>
          <w:rFonts w:ascii="Angsana New" w:hAnsi="Angsana New"/>
          <w:spacing w:val="-4"/>
          <w:sz w:val="30"/>
          <w:szCs w:val="30"/>
        </w:rPr>
        <w:t xml:space="preserve">18.75 </w:t>
      </w:r>
      <w:r w:rsidRPr="00617A74">
        <w:rPr>
          <w:rFonts w:ascii="Angsana New" w:hAnsi="Angsana New"/>
          <w:spacing w:val="-4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Pr="00617A74">
        <w:rPr>
          <w:rFonts w:ascii="Angsana New" w:hAnsi="Angsana New" w:hint="cs"/>
          <w:spacing w:val="-4"/>
          <w:sz w:val="30"/>
          <w:szCs w:val="30"/>
          <w:cs/>
        </w:rPr>
        <w:t>เดือนมีนาคม</w:t>
      </w:r>
      <w:r w:rsidRPr="00617A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17A74">
        <w:rPr>
          <w:rFonts w:ascii="Angsana New" w:hAnsi="Angsana New"/>
          <w:spacing w:val="-4"/>
          <w:sz w:val="30"/>
          <w:szCs w:val="30"/>
        </w:rPr>
        <w:t>2561</w:t>
      </w:r>
    </w:p>
    <w:p w14:paraId="7A67A13C" w14:textId="77777777" w:rsidR="00A02BB6" w:rsidRDefault="00A02BB6" w:rsidP="00A02B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0E7637" w14:textId="65B2D37C" w:rsidR="00313C04" w:rsidRPr="00E66754" w:rsidRDefault="00313C04" w:rsidP="00EE60A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</w:t>
      </w:r>
      <w:r w:rsidR="005F1F75" w:rsidRPr="00E66754">
        <w:rPr>
          <w:rFonts w:ascii="Angsana New" w:hAnsi="Angsana New"/>
          <w:b/>
          <w:bCs/>
          <w:sz w:val="30"/>
          <w:szCs w:val="30"/>
          <w:cs/>
          <w:lang w:val="th-TH"/>
        </w:rPr>
        <w:t>กัน</w:t>
      </w:r>
    </w:p>
    <w:p w14:paraId="19D9F692" w14:textId="77777777" w:rsidR="00313C04" w:rsidRPr="00CF775B" w:rsidRDefault="00313C04" w:rsidP="00313C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10"/>
        <w:gridCol w:w="1711"/>
        <w:gridCol w:w="288"/>
        <w:gridCol w:w="1671"/>
      </w:tblGrid>
      <w:tr w:rsidR="001E4AA8" w:rsidRPr="00E66754" w14:paraId="17655D7C" w14:textId="77777777" w:rsidTr="00516807">
        <w:trPr>
          <w:trHeight w:val="837"/>
          <w:tblHeader/>
        </w:trPr>
        <w:tc>
          <w:tcPr>
            <w:tcW w:w="3001" w:type="pct"/>
          </w:tcPr>
          <w:p w14:paraId="19D77249" w14:textId="77777777" w:rsidR="00CF775B" w:rsidRDefault="00CF775B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9D509AB" w14:textId="1C70436D" w:rsidR="001E4AA8" w:rsidRPr="00E66754" w:rsidRDefault="001E4AA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667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32" w:type="pct"/>
          </w:tcPr>
          <w:p w14:paraId="1AE9F532" w14:textId="77777777" w:rsidR="00CF775B" w:rsidRDefault="00CF775B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86CE70A" w14:textId="34E045FE" w:rsidR="001E4AA8" w:rsidRPr="00E66754" w:rsidRDefault="001E4AA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348C3ABB" w14:textId="77777777" w:rsidR="001E4AA8" w:rsidRPr="00E66754" w:rsidRDefault="001E4AA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pct"/>
          </w:tcPr>
          <w:p w14:paraId="0DE56855" w14:textId="77777777" w:rsidR="00CF775B" w:rsidRDefault="001E4AA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7CF1178" w14:textId="17CC2648" w:rsidR="001E4AA8" w:rsidRPr="00E66754" w:rsidRDefault="001E4AA8" w:rsidP="009A5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4AA8" w:rsidRPr="00E66754" w14:paraId="33132F6D" w14:textId="77777777" w:rsidTr="00516807">
        <w:trPr>
          <w:trHeight w:val="434"/>
          <w:tblHeader/>
        </w:trPr>
        <w:tc>
          <w:tcPr>
            <w:tcW w:w="3001" w:type="pct"/>
          </w:tcPr>
          <w:p w14:paraId="4FFF7149" w14:textId="77777777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99" w:type="pct"/>
            <w:gridSpan w:val="3"/>
          </w:tcPr>
          <w:p w14:paraId="7FDE9BE1" w14:textId="19505A7E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4AA8" w:rsidRPr="00E66754" w14:paraId="384074E3" w14:textId="77777777" w:rsidTr="00516807">
        <w:trPr>
          <w:trHeight w:val="423"/>
        </w:trPr>
        <w:tc>
          <w:tcPr>
            <w:tcW w:w="3001" w:type="pct"/>
            <w:vAlign w:val="center"/>
          </w:tcPr>
          <w:p w14:paraId="020F3D6C" w14:textId="77777777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932" w:type="pct"/>
          </w:tcPr>
          <w:p w14:paraId="1DB3FD07" w14:textId="77777777" w:rsidR="001E4AA8" w:rsidRPr="00E66754" w:rsidRDefault="001E4AA8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7" w:type="pct"/>
          </w:tcPr>
          <w:p w14:paraId="3FDEB6B6" w14:textId="77777777" w:rsidR="001E4AA8" w:rsidRPr="00E66754" w:rsidRDefault="001E4AA8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10" w:type="pct"/>
          </w:tcPr>
          <w:p w14:paraId="5E143078" w14:textId="77777777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E4AA8" w:rsidRPr="00E66754" w14:paraId="2294D74F" w14:textId="77777777" w:rsidTr="00516807">
        <w:trPr>
          <w:trHeight w:val="423"/>
        </w:trPr>
        <w:tc>
          <w:tcPr>
            <w:tcW w:w="3001" w:type="pct"/>
            <w:vAlign w:val="center"/>
          </w:tcPr>
          <w:p w14:paraId="1BD1084D" w14:textId="77777777" w:rsidR="001E4AA8" w:rsidRPr="00E66754" w:rsidRDefault="001E4AA8" w:rsidP="003E3EE7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E66754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932" w:type="pct"/>
          </w:tcPr>
          <w:p w14:paraId="3D3831AA" w14:textId="77777777" w:rsidR="001E4AA8" w:rsidRPr="00E66754" w:rsidRDefault="001E4AA8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7" w:type="pct"/>
          </w:tcPr>
          <w:p w14:paraId="40E7DFE6" w14:textId="77777777" w:rsidR="001E4AA8" w:rsidRPr="00E66754" w:rsidRDefault="001E4AA8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10" w:type="pct"/>
          </w:tcPr>
          <w:p w14:paraId="1A8547BC" w14:textId="77777777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E4AA8" w:rsidRPr="00E66754" w14:paraId="12D990F9" w14:textId="77777777" w:rsidTr="00516807">
        <w:trPr>
          <w:trHeight w:val="413"/>
        </w:trPr>
        <w:tc>
          <w:tcPr>
            <w:tcW w:w="3001" w:type="pct"/>
            <w:vAlign w:val="center"/>
          </w:tcPr>
          <w:p w14:paraId="4314AACB" w14:textId="77777777" w:rsidR="001E4AA8" w:rsidRPr="00E66754" w:rsidRDefault="001E4AA8" w:rsidP="003E3EE7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32" w:type="pct"/>
            <w:vAlign w:val="center"/>
          </w:tcPr>
          <w:p w14:paraId="0AE91753" w14:textId="5361490B" w:rsidR="001E4AA8" w:rsidRPr="00E66754" w:rsidRDefault="000A04B9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7,027</w:t>
            </w:r>
          </w:p>
        </w:tc>
        <w:tc>
          <w:tcPr>
            <w:tcW w:w="157" w:type="pct"/>
            <w:vAlign w:val="center"/>
          </w:tcPr>
          <w:p w14:paraId="17E35C1D" w14:textId="77777777" w:rsidR="001E4AA8" w:rsidRPr="00E66754" w:rsidRDefault="001E4AA8" w:rsidP="003E3EE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  <w:vAlign w:val="center"/>
          </w:tcPr>
          <w:p w14:paraId="085185CD" w14:textId="138805B5" w:rsidR="001E4AA8" w:rsidRPr="00E66754" w:rsidRDefault="000A04B9" w:rsidP="009E4338">
            <w:pPr>
              <w:tabs>
                <w:tab w:val="clear" w:pos="907"/>
                <w:tab w:val="clear" w:pos="1644"/>
                <w:tab w:val="left" w:pos="575"/>
                <w:tab w:val="left" w:pos="1377"/>
              </w:tabs>
              <w:ind w:right="3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E4AA8" w:rsidRPr="00E66754" w14:paraId="69498C33" w14:textId="77777777" w:rsidTr="00516807">
        <w:trPr>
          <w:trHeight w:val="402"/>
        </w:trPr>
        <w:tc>
          <w:tcPr>
            <w:tcW w:w="3001" w:type="pct"/>
            <w:vAlign w:val="center"/>
          </w:tcPr>
          <w:p w14:paraId="3F9B4A0B" w14:textId="77777777" w:rsidR="001E4AA8" w:rsidRPr="00E66754" w:rsidRDefault="001E4AA8" w:rsidP="003E3EE7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32" w:type="pct"/>
            <w:vAlign w:val="center"/>
          </w:tcPr>
          <w:p w14:paraId="43745A91" w14:textId="043E5C9B" w:rsidR="001E4AA8" w:rsidRPr="00E66754" w:rsidRDefault="000A04B9" w:rsidP="003E3EE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20,457</w:t>
            </w:r>
          </w:p>
        </w:tc>
        <w:tc>
          <w:tcPr>
            <w:tcW w:w="157" w:type="pct"/>
            <w:vAlign w:val="center"/>
          </w:tcPr>
          <w:p w14:paraId="7F59F11C" w14:textId="77777777" w:rsidR="001E4AA8" w:rsidRPr="00E66754" w:rsidRDefault="001E4AA8" w:rsidP="003E3EE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  <w:vAlign w:val="center"/>
          </w:tcPr>
          <w:p w14:paraId="3883AD9E" w14:textId="644F9AA3" w:rsidR="001E4AA8" w:rsidRPr="00E66754" w:rsidRDefault="000A04B9" w:rsidP="009E4338">
            <w:pPr>
              <w:tabs>
                <w:tab w:val="clear" w:pos="907"/>
                <w:tab w:val="clear" w:pos="1644"/>
                <w:tab w:val="left" w:pos="575"/>
                <w:tab w:val="left" w:pos="1377"/>
              </w:tabs>
              <w:ind w:right="3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E4AA8" w:rsidRPr="00E66754" w14:paraId="0D1C854B" w14:textId="77777777" w:rsidTr="00516807">
        <w:trPr>
          <w:trHeight w:val="413"/>
        </w:trPr>
        <w:tc>
          <w:tcPr>
            <w:tcW w:w="3001" w:type="pct"/>
            <w:vAlign w:val="center"/>
          </w:tcPr>
          <w:p w14:paraId="45946A07" w14:textId="77777777" w:rsidR="001E4AA8" w:rsidRPr="00E66754" w:rsidRDefault="001E4AA8" w:rsidP="003E3EE7">
            <w:pPr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32" w:type="pct"/>
            <w:vAlign w:val="center"/>
          </w:tcPr>
          <w:p w14:paraId="69B45ECA" w14:textId="5D1B55ED" w:rsidR="001E4AA8" w:rsidRPr="00E66754" w:rsidRDefault="000A04B9" w:rsidP="003E3EE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85,232</w:t>
            </w:r>
          </w:p>
        </w:tc>
        <w:tc>
          <w:tcPr>
            <w:tcW w:w="157" w:type="pct"/>
            <w:vAlign w:val="center"/>
          </w:tcPr>
          <w:p w14:paraId="52DDBB8F" w14:textId="77777777" w:rsidR="001E4AA8" w:rsidRPr="00E66754" w:rsidRDefault="001E4AA8" w:rsidP="003E3EE7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  <w:vAlign w:val="center"/>
          </w:tcPr>
          <w:p w14:paraId="1F71457A" w14:textId="5CEC4DA8" w:rsidR="001E4AA8" w:rsidRPr="00E66754" w:rsidRDefault="000A04B9" w:rsidP="009E4338">
            <w:pPr>
              <w:tabs>
                <w:tab w:val="clear" w:pos="907"/>
                <w:tab w:val="clear" w:pos="1644"/>
                <w:tab w:val="left" w:pos="575"/>
                <w:tab w:val="left" w:pos="1377"/>
              </w:tabs>
              <w:ind w:right="34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E4AA8" w:rsidRPr="00E66754" w14:paraId="0CA606FA" w14:textId="77777777" w:rsidTr="00516807">
        <w:trPr>
          <w:trHeight w:val="413"/>
        </w:trPr>
        <w:tc>
          <w:tcPr>
            <w:tcW w:w="3001" w:type="pct"/>
          </w:tcPr>
          <w:p w14:paraId="1A3233F0" w14:textId="77777777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FF3FAE" w14:textId="47E3239D" w:rsidR="001E4AA8" w:rsidRPr="00E66754" w:rsidRDefault="000A04B9" w:rsidP="003E3EE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112,71</w:t>
            </w:r>
            <w:r w:rsidR="00516807"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7" w:type="pct"/>
            <w:vAlign w:val="center"/>
          </w:tcPr>
          <w:p w14:paraId="63D299D6" w14:textId="77777777" w:rsidR="001E4AA8" w:rsidRPr="00E66754" w:rsidRDefault="001E4AA8" w:rsidP="003E3EE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64927E" w14:textId="706C1C31" w:rsidR="001E4AA8" w:rsidRPr="00E66754" w:rsidRDefault="000A04B9" w:rsidP="009E4338">
            <w:pPr>
              <w:tabs>
                <w:tab w:val="clear" w:pos="907"/>
                <w:tab w:val="clear" w:pos="1644"/>
                <w:tab w:val="left" w:pos="575"/>
                <w:tab w:val="left" w:pos="1377"/>
              </w:tabs>
              <w:ind w:right="343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1E4AA8" w:rsidRPr="00E66754" w14:paraId="114FDABF" w14:textId="77777777" w:rsidTr="00516807">
        <w:trPr>
          <w:trHeight w:val="423"/>
        </w:trPr>
        <w:tc>
          <w:tcPr>
            <w:tcW w:w="3001" w:type="pct"/>
          </w:tcPr>
          <w:p w14:paraId="5BE08639" w14:textId="77777777" w:rsidR="00CF775B" w:rsidRDefault="00CF775B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3CEABA9E" w14:textId="77777777" w:rsidR="00A02BB6" w:rsidRDefault="00A02BB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5D58F6E" w14:textId="77777777" w:rsidR="00A02BB6" w:rsidRDefault="00A02BB6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EFC2B4D" w14:textId="14060409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932" w:type="pct"/>
          </w:tcPr>
          <w:p w14:paraId="7B15CFC8" w14:textId="77777777" w:rsidR="001E4AA8" w:rsidRPr="00E66754" w:rsidRDefault="001E4AA8" w:rsidP="003E3EE7">
            <w:pPr>
              <w:tabs>
                <w:tab w:val="clear" w:pos="680"/>
                <w:tab w:val="decimal" w:pos="864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7" w:type="pct"/>
          </w:tcPr>
          <w:p w14:paraId="3B3F4F73" w14:textId="77777777" w:rsidR="001E4AA8" w:rsidRPr="00E66754" w:rsidRDefault="001E4AA8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10" w:type="pct"/>
          </w:tcPr>
          <w:p w14:paraId="06D7CA1E" w14:textId="77777777" w:rsidR="001E4AA8" w:rsidRPr="00E66754" w:rsidRDefault="001E4AA8" w:rsidP="009E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5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E4AA8" w:rsidRPr="00E66754" w14:paraId="4BC3C0A4" w14:textId="77777777" w:rsidTr="00516807">
        <w:trPr>
          <w:trHeight w:val="402"/>
        </w:trPr>
        <w:tc>
          <w:tcPr>
            <w:tcW w:w="3001" w:type="pct"/>
          </w:tcPr>
          <w:p w14:paraId="3F877D12" w14:textId="77777777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932" w:type="pct"/>
          </w:tcPr>
          <w:p w14:paraId="4BD5F168" w14:textId="7C3B3BCE" w:rsidR="001E4AA8" w:rsidRPr="00E66754" w:rsidRDefault="000A04B9" w:rsidP="000A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875</w:t>
            </w:r>
          </w:p>
        </w:tc>
        <w:tc>
          <w:tcPr>
            <w:tcW w:w="157" w:type="pct"/>
          </w:tcPr>
          <w:p w14:paraId="153533C0" w14:textId="77777777" w:rsidR="001E4AA8" w:rsidRPr="00E66754" w:rsidRDefault="001E4AA8" w:rsidP="000A04B9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</w:tcPr>
          <w:p w14:paraId="350F1369" w14:textId="31D71151" w:rsidR="001E4AA8" w:rsidRPr="00E66754" w:rsidRDefault="000A04B9" w:rsidP="009E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spacing w:line="240" w:lineRule="auto"/>
              <w:ind w:left="-121" w:right="3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E4AA8" w:rsidRPr="00E66754" w14:paraId="61EB5A9F" w14:textId="77777777" w:rsidTr="00516807">
        <w:trPr>
          <w:trHeight w:val="413"/>
        </w:trPr>
        <w:tc>
          <w:tcPr>
            <w:tcW w:w="3001" w:type="pct"/>
          </w:tcPr>
          <w:p w14:paraId="2FC23283" w14:textId="77777777" w:rsidR="001E4AA8" w:rsidRPr="00E66754" w:rsidRDefault="001E4AA8" w:rsidP="003E3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การซื้อรถยนต์ </w:t>
            </w:r>
          </w:p>
        </w:tc>
        <w:tc>
          <w:tcPr>
            <w:tcW w:w="932" w:type="pct"/>
          </w:tcPr>
          <w:p w14:paraId="4818AAC0" w14:textId="77777777" w:rsidR="001E4AA8" w:rsidRPr="00E66754" w:rsidRDefault="001E4AA8" w:rsidP="003E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64"/>
              </w:tabs>
              <w:spacing w:line="240" w:lineRule="auto"/>
              <w:ind w:hanging="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6BBAA525" w14:textId="77777777" w:rsidR="001E4AA8" w:rsidRPr="00E66754" w:rsidRDefault="001E4AA8" w:rsidP="003E3EE7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10" w:type="pct"/>
          </w:tcPr>
          <w:p w14:paraId="725E5AB3" w14:textId="77777777" w:rsidR="001E4AA8" w:rsidRPr="00E66754" w:rsidRDefault="001E4AA8" w:rsidP="009E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spacing w:line="240" w:lineRule="auto"/>
              <w:ind w:left="-121" w:right="3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4AA8" w:rsidRPr="00E66754" w14:paraId="525473D6" w14:textId="77777777" w:rsidTr="00516807">
        <w:trPr>
          <w:trHeight w:val="413"/>
        </w:trPr>
        <w:tc>
          <w:tcPr>
            <w:tcW w:w="3001" w:type="pct"/>
          </w:tcPr>
          <w:p w14:paraId="3323DFD3" w14:textId="78266F0F" w:rsidR="001E4AA8" w:rsidRPr="00E66754" w:rsidRDefault="001E4AA8" w:rsidP="001E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อะไหล่และ อุปกรณ์ตกแต่งภายใต้เครื่องหมายการค้า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“</w:t>
            </w:r>
            <w:r w:rsidRPr="00E66754">
              <w:rPr>
                <w:rFonts w:ascii="Angsana New" w:hAnsi="Angsana New" w:cs="Angsana New"/>
                <w:sz w:val="30"/>
                <w:szCs w:val="30"/>
                <w:cs/>
              </w:rPr>
              <w:t>ฮอนด้า</w:t>
            </w:r>
            <w:r w:rsidRPr="00E66754">
              <w:rPr>
                <w:rFonts w:ascii="Angsana New" w:hAnsi="Angsana New" w:cs="Angsana New"/>
                <w:sz w:val="30"/>
                <w:szCs w:val="30"/>
              </w:rPr>
              <w:t>”</w:t>
            </w:r>
          </w:p>
        </w:tc>
        <w:tc>
          <w:tcPr>
            <w:tcW w:w="932" w:type="pct"/>
          </w:tcPr>
          <w:p w14:paraId="1612B766" w14:textId="11E32AD9" w:rsidR="001E4AA8" w:rsidRPr="00E66754" w:rsidRDefault="000A04B9" w:rsidP="000A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color w:val="000000"/>
                <w:sz w:val="30"/>
                <w:szCs w:val="30"/>
              </w:rPr>
              <w:t>81,000</w:t>
            </w:r>
          </w:p>
        </w:tc>
        <w:tc>
          <w:tcPr>
            <w:tcW w:w="157" w:type="pct"/>
          </w:tcPr>
          <w:p w14:paraId="7E13763D" w14:textId="77777777" w:rsidR="001E4AA8" w:rsidRPr="00E66754" w:rsidRDefault="001E4AA8" w:rsidP="000A04B9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0" w:type="pct"/>
          </w:tcPr>
          <w:p w14:paraId="227309A2" w14:textId="22C01417" w:rsidR="001E4AA8" w:rsidRPr="00E66754" w:rsidRDefault="000A04B9" w:rsidP="009E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spacing w:line="240" w:lineRule="auto"/>
              <w:ind w:left="-121" w:right="3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E4AA8" w:rsidRPr="00E66754" w14:paraId="1A80E0B5" w14:textId="77777777" w:rsidTr="00516807">
        <w:trPr>
          <w:trHeight w:val="423"/>
        </w:trPr>
        <w:tc>
          <w:tcPr>
            <w:tcW w:w="3001" w:type="pct"/>
          </w:tcPr>
          <w:p w14:paraId="4BB679C5" w14:textId="77777777" w:rsidR="001E4AA8" w:rsidRPr="00E66754" w:rsidRDefault="001E4AA8" w:rsidP="003E3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326A51B6" w14:textId="02026B32" w:rsidR="001E4AA8" w:rsidRPr="00E66754" w:rsidRDefault="000A04B9" w:rsidP="000A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81,875</w:t>
            </w:r>
          </w:p>
        </w:tc>
        <w:tc>
          <w:tcPr>
            <w:tcW w:w="157" w:type="pct"/>
          </w:tcPr>
          <w:p w14:paraId="5F2EDA55" w14:textId="77777777" w:rsidR="001E4AA8" w:rsidRPr="00E66754" w:rsidRDefault="001E4AA8" w:rsidP="003E3EE7">
            <w:pPr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double" w:sz="4" w:space="0" w:color="auto"/>
            </w:tcBorders>
          </w:tcPr>
          <w:p w14:paraId="237AC653" w14:textId="3DCF81A9" w:rsidR="001E4AA8" w:rsidRPr="00E66754" w:rsidRDefault="000A04B9" w:rsidP="009E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</w:tabs>
              <w:spacing w:line="240" w:lineRule="auto"/>
              <w:ind w:left="-121" w:right="3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39491B" w14:textId="77777777" w:rsidR="00305AEF" w:rsidRPr="000A431A" w:rsidRDefault="00305AEF" w:rsidP="006B3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9B68A57" w14:textId="758ED488" w:rsidR="009D00D1" w:rsidRPr="00E66754" w:rsidRDefault="008E22EB" w:rsidP="006B3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กลุ่มบริษัทได้ทำสัญญาเช่าที่ดิน</w:t>
      </w:r>
      <w:r w:rsidR="004016DE" w:rsidRPr="00E66754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สิ่งปลูกสร้าง</w:t>
      </w: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กับบุคคลที่ไม่เกี่ยวข้องกันหลายสัญญา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เพื่อใช้เป็นโชว์รูมและ</w:t>
      </w:r>
      <w:r w:rsidR="006B3B9D" w:rsidRPr="00E66754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6B3B9D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ศู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นย์บริการ</w:t>
      </w:r>
      <w:r w:rsidR="004016DE" w:rsidRPr="00E66754">
        <w:rPr>
          <w:rFonts w:ascii="Angsana New" w:hAnsi="Angsana New" w:cs="Angsana New"/>
          <w:spacing w:val="-2"/>
          <w:sz w:val="30"/>
          <w:szCs w:val="30"/>
          <w:cs/>
        </w:rPr>
        <w:t>เป็น</w:t>
      </w:r>
      <w:r w:rsidR="009D00D1" w:rsidRPr="00E66754">
        <w:rPr>
          <w:rFonts w:ascii="Angsana New" w:hAnsi="Angsana New" w:cs="Angsana New"/>
          <w:spacing w:val="-2"/>
          <w:sz w:val="30"/>
          <w:szCs w:val="30"/>
          <w:cs/>
        </w:rPr>
        <w:t>ระยะเวลา</w:t>
      </w:r>
      <w:r w:rsidR="004016DE" w:rsidRPr="00E6675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B3B9D" w:rsidRPr="00E66754">
        <w:rPr>
          <w:rFonts w:ascii="Angsana New" w:hAnsi="Angsana New" w:cs="Angsana New"/>
          <w:spacing w:val="-2"/>
          <w:sz w:val="30"/>
          <w:szCs w:val="30"/>
        </w:rPr>
        <w:t>2</w:t>
      </w:r>
      <w:r w:rsidR="009D00D1" w:rsidRPr="00E6675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013B5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9D00D1" w:rsidRPr="00E6675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B3B9D" w:rsidRPr="00E66754">
        <w:rPr>
          <w:rFonts w:ascii="Angsana New" w:hAnsi="Angsana New" w:cs="Angsana New"/>
          <w:spacing w:val="-2"/>
          <w:sz w:val="30"/>
          <w:szCs w:val="30"/>
        </w:rPr>
        <w:t>30</w:t>
      </w:r>
      <w:r w:rsidR="009D00D1" w:rsidRPr="00E6675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D00D1" w:rsidRPr="00E66754">
        <w:rPr>
          <w:rFonts w:ascii="Angsana New" w:hAnsi="Angsana New" w:cs="Angsana New"/>
          <w:spacing w:val="-2"/>
          <w:sz w:val="30"/>
          <w:szCs w:val="30"/>
          <w:cs/>
        </w:rPr>
        <w:t>ปี</w:t>
      </w:r>
      <w:r w:rsidR="009D00D1" w:rsidRPr="00E6675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D00D1" w:rsidRPr="00E66754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ซึ่งจะสิ้นสุดในปี </w:t>
      </w:r>
      <w:r w:rsidR="009D00D1" w:rsidRPr="00E66754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9D00D1" w:rsidRPr="00E66754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D00D1" w:rsidRPr="00E66754">
        <w:rPr>
          <w:rFonts w:ascii="Angsana New" w:hAnsi="Angsana New" w:cs="Angsana New"/>
          <w:spacing w:val="-2"/>
          <w:sz w:val="30"/>
          <w:szCs w:val="30"/>
        </w:rPr>
        <w:t>25</w:t>
      </w:r>
      <w:r w:rsidR="006B3B9D" w:rsidRPr="00E66754">
        <w:rPr>
          <w:rFonts w:ascii="Angsana New" w:hAnsi="Angsana New" w:cs="Angsana New"/>
          <w:spacing w:val="-2"/>
          <w:sz w:val="30"/>
          <w:szCs w:val="30"/>
        </w:rPr>
        <w:t>91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553D7D" w:rsidRPr="00E66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ตามลำดับ </w:t>
      </w:r>
      <w:r w:rsidR="006B3B9D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บริษัทตกลงชำระค่าเช่าตามอัตรา</w:t>
      </w:r>
      <w:r w:rsidR="006B3B9D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และเงื่อนไข</w:t>
      </w:r>
      <w:r w:rsidR="00290C9E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ที่ตกลงในสัญญา</w:t>
      </w:r>
    </w:p>
    <w:p w14:paraId="6AE61D45" w14:textId="77777777" w:rsidR="00290C9E" w:rsidRPr="000A431A" w:rsidRDefault="00290C9E" w:rsidP="00290C9E">
      <w:pPr>
        <w:pStyle w:val="a"/>
        <w:tabs>
          <w:tab w:val="left" w:pos="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46A66FFA" w14:textId="7CC16192" w:rsidR="000D1F96" w:rsidRDefault="000D1F96" w:rsidP="00EE60AB">
      <w:pPr>
        <w:pStyle w:val="a"/>
        <w:numPr>
          <w:ilvl w:val="0"/>
          <w:numId w:val="22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 w:hint="cs"/>
          <w:b/>
          <w:bCs/>
          <w:cs/>
          <w:lang w:val="en-US"/>
        </w:rPr>
        <w:t>เหตุการณ์ภายหลังรอบระยะเวลารายงาน</w:t>
      </w:r>
    </w:p>
    <w:p w14:paraId="17C85F13" w14:textId="77777777" w:rsidR="00A02BB6" w:rsidRPr="000A431A" w:rsidRDefault="00A02BB6" w:rsidP="00A02BB6">
      <w:pPr>
        <w:pStyle w:val="a"/>
        <w:tabs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lang w:val="en-US"/>
        </w:rPr>
      </w:pPr>
    </w:p>
    <w:p w14:paraId="39A6D519" w14:textId="4F992D18" w:rsidR="00B21E6A" w:rsidRPr="00B21E6A" w:rsidRDefault="00A02BB6" w:rsidP="00B21E6A">
      <w:pPr>
        <w:autoSpaceDE w:val="0"/>
        <w:autoSpaceDN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21E6A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="00F40D11" w:rsidRPr="00B21E6A">
        <w:rPr>
          <w:rFonts w:asciiTheme="majorBidi" w:hAnsiTheme="majorBidi" w:cstheme="majorBidi"/>
          <w:sz w:val="30"/>
          <w:szCs w:val="30"/>
          <w:cs/>
        </w:rPr>
        <w:t>คณะกรรมการบริษัท</w:t>
      </w:r>
      <w:r w:rsidR="009B013C">
        <w:rPr>
          <w:rFonts w:asciiTheme="majorBidi" w:hAnsiTheme="majorBidi" w:cstheme="majorBidi" w:hint="cs"/>
          <w:sz w:val="30"/>
          <w:szCs w:val="30"/>
          <w:cs/>
        </w:rPr>
        <w:t xml:space="preserve"> ฮอนด้ามะลิวัลย์ จำกัด ซึ่งเป็นบริษัท</w:t>
      </w:r>
      <w:r w:rsidR="009B013C" w:rsidRPr="00B21E6A">
        <w:rPr>
          <w:rFonts w:asciiTheme="majorBidi" w:hAnsiTheme="majorBidi" w:cstheme="majorBidi"/>
          <w:sz w:val="30"/>
          <w:szCs w:val="30"/>
          <w:cs/>
        </w:rPr>
        <w:t>ย่อย</w:t>
      </w:r>
      <w:r w:rsidR="009B01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502B" w:rsidRPr="00B21E6A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B21E6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6502B" w:rsidRPr="00B21E6A">
        <w:rPr>
          <w:rFonts w:asciiTheme="majorBidi" w:hAnsiTheme="majorBidi" w:cstheme="majorBidi"/>
          <w:sz w:val="30"/>
          <w:szCs w:val="30"/>
        </w:rPr>
        <w:t xml:space="preserve"> 9</w:t>
      </w:r>
      <w:r w:rsidRPr="00B21E6A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B21E6A">
        <w:rPr>
          <w:rFonts w:asciiTheme="majorBidi" w:hAnsiTheme="majorBidi" w:cstheme="majorBidi"/>
          <w:sz w:val="30"/>
          <w:szCs w:val="30"/>
        </w:rPr>
        <w:t xml:space="preserve">2562 </w:t>
      </w:r>
      <w:r w:rsidR="00D6502B" w:rsidRPr="00B21E6A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B21E6A">
        <w:rPr>
          <w:rFonts w:asciiTheme="majorBidi" w:hAnsiTheme="majorBidi" w:cstheme="majorBidi"/>
          <w:sz w:val="30"/>
          <w:szCs w:val="30"/>
          <w:cs/>
        </w:rPr>
        <w:t>มีมติอนุมัติการเพิ่มทุนจดทะเบียน</w:t>
      </w:r>
      <w:r w:rsidR="00B21E6A" w:rsidRPr="00B21E6A">
        <w:rPr>
          <w:rFonts w:asciiTheme="majorBidi" w:hAnsiTheme="majorBidi" w:cstheme="majorBidi"/>
          <w:sz w:val="30"/>
          <w:szCs w:val="30"/>
          <w:cs/>
        </w:rPr>
        <w:t xml:space="preserve">จากจำนวน </w:t>
      </w:r>
      <w:r w:rsidR="00B21E6A" w:rsidRPr="00B21E6A">
        <w:rPr>
          <w:rFonts w:asciiTheme="majorBidi" w:hAnsiTheme="majorBidi" w:cstheme="majorBidi"/>
          <w:sz w:val="30"/>
          <w:szCs w:val="30"/>
        </w:rPr>
        <w:t xml:space="preserve">337 </w:t>
      </w:r>
      <w:r w:rsidR="00B21E6A" w:rsidRPr="00B21E6A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B21E6A" w:rsidRPr="00B21E6A">
        <w:rPr>
          <w:rFonts w:asciiTheme="majorBidi" w:hAnsiTheme="majorBidi" w:cstheme="majorBidi"/>
          <w:sz w:val="30"/>
          <w:szCs w:val="30"/>
        </w:rPr>
        <w:t xml:space="preserve">550 </w:t>
      </w:r>
      <w:r w:rsidR="00B21E6A" w:rsidRPr="00B21E6A">
        <w:rPr>
          <w:rFonts w:asciiTheme="majorBidi" w:hAnsiTheme="majorBidi" w:cstheme="majorBidi"/>
          <w:sz w:val="30"/>
          <w:szCs w:val="30"/>
          <w:cs/>
        </w:rPr>
        <w:t>ล้านบาท โดยการออกหุ้นสามัญใหม่จำนวน</w:t>
      </w:r>
      <w:r w:rsidR="00B21E6A" w:rsidRPr="00B21E6A">
        <w:rPr>
          <w:rFonts w:asciiTheme="majorBidi" w:hAnsiTheme="majorBidi" w:cstheme="majorBidi"/>
          <w:sz w:val="30"/>
          <w:szCs w:val="30"/>
        </w:rPr>
        <w:t> </w:t>
      </w:r>
      <w:r w:rsidR="00A749E0">
        <w:rPr>
          <w:rFonts w:asciiTheme="majorBidi" w:hAnsiTheme="majorBidi" w:cstheme="majorBidi"/>
          <w:sz w:val="30"/>
          <w:szCs w:val="30"/>
        </w:rPr>
        <w:t>2.13</w:t>
      </w:r>
      <w:r w:rsidR="00B21E6A" w:rsidRPr="00B21E6A">
        <w:rPr>
          <w:rFonts w:asciiTheme="majorBidi" w:hAnsiTheme="majorBidi" w:cstheme="majorBidi"/>
          <w:sz w:val="30"/>
          <w:szCs w:val="30"/>
        </w:rPr>
        <w:t> </w:t>
      </w:r>
      <w:r w:rsidR="00A749E0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B21E6A" w:rsidRPr="00B21E6A">
        <w:rPr>
          <w:rFonts w:asciiTheme="majorBidi" w:hAnsiTheme="majorBidi" w:cstheme="majorBidi"/>
          <w:sz w:val="30"/>
          <w:szCs w:val="30"/>
          <w:cs/>
        </w:rPr>
        <w:t>หุ้น มูลค่าหุ้นละ</w:t>
      </w:r>
      <w:r w:rsidR="00B21E6A" w:rsidRPr="00B21E6A">
        <w:rPr>
          <w:rFonts w:asciiTheme="majorBidi" w:hAnsiTheme="majorBidi" w:cstheme="majorBidi"/>
          <w:sz w:val="30"/>
          <w:szCs w:val="30"/>
        </w:rPr>
        <w:t> 100 </w:t>
      </w:r>
      <w:r w:rsidR="00B21E6A" w:rsidRPr="00B21E6A">
        <w:rPr>
          <w:rFonts w:asciiTheme="majorBidi" w:hAnsiTheme="majorBidi" w:cstheme="majorBidi"/>
          <w:sz w:val="30"/>
          <w:szCs w:val="30"/>
          <w:cs/>
        </w:rPr>
        <w:t>บาท เป็นเงินรวมจำนวน</w:t>
      </w:r>
      <w:r w:rsidR="00B21E6A" w:rsidRPr="00B21E6A">
        <w:rPr>
          <w:rFonts w:asciiTheme="majorBidi" w:hAnsiTheme="majorBidi" w:cstheme="majorBidi"/>
          <w:sz w:val="30"/>
          <w:szCs w:val="30"/>
        </w:rPr>
        <w:t> </w:t>
      </w:r>
      <w:r w:rsidR="00A749E0">
        <w:rPr>
          <w:rFonts w:asciiTheme="majorBidi" w:hAnsiTheme="majorBidi" w:cstheme="majorBidi"/>
          <w:sz w:val="30"/>
          <w:szCs w:val="30"/>
        </w:rPr>
        <w:t>213</w:t>
      </w:r>
      <w:r w:rsidR="00B21E6A" w:rsidRPr="00B21E6A">
        <w:rPr>
          <w:rFonts w:asciiTheme="majorBidi" w:hAnsiTheme="majorBidi" w:cstheme="majorBidi"/>
          <w:sz w:val="30"/>
          <w:szCs w:val="30"/>
        </w:rPr>
        <w:t> </w:t>
      </w:r>
      <w:r w:rsidR="00B21E6A" w:rsidRPr="00B21E6A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CF427F4" w14:textId="5641E97A" w:rsidR="00A02BB6" w:rsidRPr="00A749E0" w:rsidRDefault="00A02BB6" w:rsidP="00A02BB6">
      <w:pPr>
        <w:pStyle w:val="ListParagraph"/>
        <w:tabs>
          <w:tab w:val="clear" w:pos="680"/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DCF0A" w14:textId="2A17647A" w:rsidR="00A362D6" w:rsidRPr="000D1F96" w:rsidRDefault="00A362D6" w:rsidP="00EE60AB">
      <w:pPr>
        <w:pStyle w:val="a"/>
        <w:numPr>
          <w:ilvl w:val="0"/>
          <w:numId w:val="22"/>
        </w:num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0D1F96">
        <w:rPr>
          <w:rFonts w:ascii="Angsana New" w:hAnsi="Angsana New" w:cs="Angsana New" w:hint="cs"/>
          <w:b/>
          <w:bCs/>
          <w:cs/>
        </w:rPr>
        <w:t>มาตรฐานการรายงานทางการเงินที่ยังไม่ได้ใช้</w:t>
      </w:r>
    </w:p>
    <w:p w14:paraId="5BFC668F" w14:textId="77777777" w:rsidR="00A362D6" w:rsidRPr="000A431A" w:rsidRDefault="00A362D6" w:rsidP="00A362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7CF75110" w14:textId="0964C3F4" w:rsidR="00A362D6" w:rsidRPr="00E66754" w:rsidRDefault="00A362D6" w:rsidP="00A362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1E4AA8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ซึ่ง</w:t>
      </w: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เกี่ยวกับการดำเนินงานของ</w:t>
      </w:r>
      <w:r w:rsidR="00726586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 </w:t>
      </w:r>
      <w:r w:rsidR="001E4AA8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คาดว่าจะมีผลกระทบที่มีสาระสำคัญต่องบการเงิ</w:t>
      </w:r>
      <w:r w:rsidR="00726586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นรวมและงบการเงินเฉพาะกิจการ</w:t>
      </w: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เมื่อนำมาถือปฏิบัติเป็นครั้งแรก </w:t>
      </w:r>
      <w:r w:rsidR="001E4AA8" w:rsidRPr="00E66754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</w:t>
      </w:r>
      <w:r w:rsidR="001E4AA8" w:rsidRPr="00E66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่ </w:t>
      </w:r>
      <w:r w:rsidRPr="00E66754">
        <w:rPr>
          <w:rFonts w:ascii="Angsana New" w:hAnsi="Angsana New" w:cs="Angsana New" w:hint="cs"/>
          <w:spacing w:val="-2"/>
          <w:sz w:val="30"/>
          <w:szCs w:val="30"/>
        </w:rPr>
        <w:t xml:space="preserve">1 </w:t>
      </w: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มกราคม </w:t>
      </w:r>
      <w:r w:rsidRPr="00E66754">
        <w:rPr>
          <w:rFonts w:ascii="Angsana New" w:hAnsi="Angsana New" w:cs="Angsana New" w:hint="cs"/>
          <w:spacing w:val="-2"/>
          <w:sz w:val="30"/>
          <w:szCs w:val="30"/>
        </w:rPr>
        <w:t xml:space="preserve">2563 </w:t>
      </w:r>
      <w:r w:rsidRPr="00E66754">
        <w:rPr>
          <w:rFonts w:ascii="Angsana New" w:hAnsi="Angsana New" w:cs="Angsana New" w:hint="cs"/>
          <w:spacing w:val="-2"/>
          <w:sz w:val="30"/>
          <w:szCs w:val="30"/>
          <w:cs/>
        </w:rPr>
        <w:t>มีดังต่อไปนี้</w:t>
      </w:r>
    </w:p>
    <w:p w14:paraId="36EDE034" w14:textId="77777777" w:rsidR="00717D37" w:rsidRPr="00E66754" w:rsidRDefault="00717D37" w:rsidP="00717D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22"/>
          <w:szCs w:val="22"/>
        </w:rPr>
      </w:pPr>
    </w:p>
    <w:p w14:paraId="71F9F15D" w14:textId="77777777" w:rsidR="000A431A" w:rsidRDefault="000A431A">
      <w:r>
        <w:br w:type="page"/>
      </w: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4680"/>
        <w:gridCol w:w="4392"/>
      </w:tblGrid>
      <w:tr w:rsidR="00A362D6" w:rsidRPr="00E66754" w14:paraId="04B70842" w14:textId="77777777" w:rsidTr="00D953EF">
        <w:trPr>
          <w:tblHeader/>
        </w:trPr>
        <w:tc>
          <w:tcPr>
            <w:tcW w:w="4680" w:type="dxa"/>
            <w:shd w:val="clear" w:color="auto" w:fill="auto"/>
            <w:vAlign w:val="bottom"/>
            <w:hideMark/>
          </w:tcPr>
          <w:p w14:paraId="5EBEFB70" w14:textId="50F56A40" w:rsidR="00A362D6" w:rsidRPr="00E66754" w:rsidRDefault="00717D37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E66754">
              <w:lastRenderedPageBreak/>
              <w:br w:type="page"/>
            </w:r>
            <w:r w:rsidRPr="00E66754">
              <w:br w:type="page"/>
            </w:r>
            <w:r w:rsidR="00A362D6" w:rsidRPr="00E6675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92" w:type="dxa"/>
            <w:shd w:val="clear" w:color="auto" w:fill="auto"/>
            <w:vAlign w:val="bottom"/>
            <w:hideMark/>
          </w:tcPr>
          <w:p w14:paraId="5FC0DBA4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E6675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362D6" w:rsidRPr="00E66754" w14:paraId="7C3E41CC" w14:textId="77777777" w:rsidTr="00D953EF">
        <w:tc>
          <w:tcPr>
            <w:tcW w:w="4680" w:type="dxa"/>
            <w:shd w:val="clear" w:color="auto" w:fill="auto"/>
            <w:hideMark/>
          </w:tcPr>
          <w:p w14:paraId="7CC4921B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6675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66754">
              <w:rPr>
                <w:rFonts w:ascii="Angsana New" w:eastAsia="Calibri" w:hAnsi="Angsana New" w:cs="Angsana New" w:hint="cs"/>
                <w:sz w:val="30"/>
                <w:szCs w:val="30"/>
              </w:rPr>
              <w:t>7*</w:t>
            </w:r>
          </w:p>
        </w:tc>
        <w:tc>
          <w:tcPr>
            <w:tcW w:w="4392" w:type="dxa"/>
            <w:shd w:val="clear" w:color="auto" w:fill="auto"/>
            <w:hideMark/>
          </w:tcPr>
          <w:p w14:paraId="1C26169D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A362D6" w:rsidRPr="00E66754" w14:paraId="3080471F" w14:textId="77777777" w:rsidTr="00D953EF">
        <w:tc>
          <w:tcPr>
            <w:tcW w:w="4680" w:type="dxa"/>
            <w:shd w:val="clear" w:color="auto" w:fill="auto"/>
            <w:hideMark/>
          </w:tcPr>
          <w:p w14:paraId="7B6F3B39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66754">
              <w:rPr>
                <w:rFonts w:ascii="Angsana New" w:hAnsi="Angsana New" w:cs="Angsana New" w:hint="cs"/>
                <w:sz w:val="30"/>
                <w:szCs w:val="30"/>
              </w:rPr>
              <w:t>9*</w:t>
            </w:r>
          </w:p>
        </w:tc>
        <w:tc>
          <w:tcPr>
            <w:tcW w:w="4392" w:type="dxa"/>
            <w:shd w:val="clear" w:color="auto" w:fill="auto"/>
            <w:hideMark/>
          </w:tcPr>
          <w:p w14:paraId="753FED52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362D6" w:rsidRPr="00E66754" w14:paraId="38C17906" w14:textId="77777777" w:rsidTr="00D953EF">
        <w:tc>
          <w:tcPr>
            <w:tcW w:w="4680" w:type="dxa"/>
            <w:shd w:val="clear" w:color="auto" w:fill="auto"/>
            <w:hideMark/>
          </w:tcPr>
          <w:p w14:paraId="44352C21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66754">
              <w:rPr>
                <w:rFonts w:ascii="Angsana New" w:eastAsia="Calibri" w:hAnsi="Angsana New" w:cs="Angsana New" w:hint="cs"/>
                <w:sz w:val="30"/>
                <w:szCs w:val="30"/>
              </w:rPr>
              <w:t>16</w:t>
            </w:r>
          </w:p>
        </w:tc>
        <w:tc>
          <w:tcPr>
            <w:tcW w:w="4392" w:type="dxa"/>
            <w:shd w:val="clear" w:color="auto" w:fill="auto"/>
            <w:hideMark/>
          </w:tcPr>
          <w:p w14:paraId="46EACCD9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E6675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A362D6" w:rsidRPr="00E66754" w14:paraId="7D001C92" w14:textId="77777777" w:rsidTr="00D953EF">
        <w:tc>
          <w:tcPr>
            <w:tcW w:w="4680" w:type="dxa"/>
            <w:shd w:val="clear" w:color="auto" w:fill="auto"/>
            <w:hideMark/>
          </w:tcPr>
          <w:p w14:paraId="714CAD00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E66754">
              <w:rPr>
                <w:rFonts w:ascii="Angsana New" w:hAnsi="Angsana New" w:cs="Cordia New"/>
                <w:sz w:val="30"/>
                <w:szCs w:val="30"/>
                <w:cs/>
              </w:rPr>
              <w:t xml:space="preserve"> </w:t>
            </w: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E66754">
              <w:rPr>
                <w:rFonts w:ascii="Angsana New" w:hAnsi="Angsana New" w:cs="Angsana New" w:hint="cs"/>
                <w:sz w:val="30"/>
                <w:szCs w:val="30"/>
              </w:rPr>
              <w:t>32*</w:t>
            </w:r>
          </w:p>
        </w:tc>
        <w:tc>
          <w:tcPr>
            <w:tcW w:w="4392" w:type="dxa"/>
            <w:shd w:val="clear" w:color="auto" w:fill="auto"/>
            <w:hideMark/>
          </w:tcPr>
          <w:p w14:paraId="2595C054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A362D6" w:rsidRPr="00E66754" w14:paraId="25494F97" w14:textId="77777777" w:rsidTr="00D953EF">
        <w:tc>
          <w:tcPr>
            <w:tcW w:w="4680" w:type="dxa"/>
            <w:shd w:val="clear" w:color="auto" w:fill="auto"/>
            <w:hideMark/>
          </w:tcPr>
          <w:p w14:paraId="085506E0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66754">
              <w:rPr>
                <w:rFonts w:ascii="Angsana New" w:hAnsi="Angsana New" w:cs="Angsana New" w:hint="cs"/>
                <w:sz w:val="30"/>
                <w:szCs w:val="30"/>
              </w:rPr>
              <w:t>16*</w:t>
            </w:r>
          </w:p>
        </w:tc>
        <w:tc>
          <w:tcPr>
            <w:tcW w:w="4392" w:type="dxa"/>
            <w:shd w:val="clear" w:color="auto" w:fill="auto"/>
            <w:hideMark/>
          </w:tcPr>
          <w:p w14:paraId="40F58057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362D6" w:rsidRPr="00E66754" w14:paraId="4B443718" w14:textId="77777777" w:rsidTr="00D953EF">
        <w:tc>
          <w:tcPr>
            <w:tcW w:w="4680" w:type="dxa"/>
            <w:shd w:val="clear" w:color="auto" w:fill="auto"/>
            <w:hideMark/>
          </w:tcPr>
          <w:p w14:paraId="087F205C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66754">
              <w:rPr>
                <w:rFonts w:ascii="Angsana New" w:hAnsi="Angsana New" w:cs="Angsana New" w:hint="cs"/>
                <w:sz w:val="30"/>
                <w:szCs w:val="30"/>
              </w:rPr>
              <w:t>19*</w:t>
            </w:r>
          </w:p>
        </w:tc>
        <w:tc>
          <w:tcPr>
            <w:tcW w:w="4392" w:type="dxa"/>
            <w:shd w:val="clear" w:color="auto" w:fill="auto"/>
          </w:tcPr>
          <w:p w14:paraId="10092E5C" w14:textId="77777777" w:rsidR="00A362D6" w:rsidRPr="00E66754" w:rsidRDefault="00A362D6" w:rsidP="00147F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6754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3026BFD" w14:textId="77777777" w:rsidR="00BB0A46" w:rsidRPr="00D953EF" w:rsidRDefault="00BB0A46" w:rsidP="00A362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0A897573" w14:textId="7619C63A" w:rsidR="00305AEF" w:rsidRDefault="00A362D6" w:rsidP="00A362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E66754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* </w:t>
      </w:r>
      <w:r w:rsidRPr="00E66754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มาตรฐานการรายงานทางการเงิ</w:t>
      </w:r>
      <w:r w:rsidR="00D953EF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นที่เกี่ยวข้องกับ</w:t>
      </w:r>
      <w:r w:rsidRPr="00E66754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เครื่องมือทางการเงิน</w:t>
      </w:r>
    </w:p>
    <w:p w14:paraId="55D6A0C5" w14:textId="77777777" w:rsidR="00D953EF" w:rsidRPr="00D953EF" w:rsidRDefault="00D953EF" w:rsidP="00A362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-2"/>
          <w:sz w:val="30"/>
          <w:szCs w:val="30"/>
        </w:rPr>
      </w:pPr>
    </w:p>
    <w:p w14:paraId="1D971A5D" w14:textId="77777777" w:rsidR="00D953EF" w:rsidRPr="00D953EF" w:rsidRDefault="00D953EF" w:rsidP="00EE60A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953E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8DB1B8E" w14:textId="77777777" w:rsidR="00D953EF" w:rsidRPr="00D953EF" w:rsidRDefault="00D953EF" w:rsidP="00D953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18BCF227" w14:textId="67CBBFBB" w:rsidR="00D953EF" w:rsidRPr="00D953EF" w:rsidRDefault="00D953EF" w:rsidP="00D953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953EF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953EF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D953EF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2" w:name="_Hlk15580843"/>
      <w:bookmarkStart w:id="3" w:name="_Hlk15582546"/>
      <w:r w:rsidRPr="00D953EF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2"/>
      <w:r w:rsidRPr="00D953EF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3"/>
    </w:p>
    <w:p w14:paraId="23A2744C" w14:textId="77777777" w:rsidR="00D953EF" w:rsidRPr="00D953EF" w:rsidRDefault="00D953EF" w:rsidP="00D953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14:paraId="2A544EF1" w14:textId="77777777" w:rsidR="00D953EF" w:rsidRPr="00D953EF" w:rsidRDefault="00D953EF" w:rsidP="00EE60A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D953E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953E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D953E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F654A64" w14:textId="77777777" w:rsidR="00D953EF" w:rsidRPr="00D953EF" w:rsidRDefault="00D953EF" w:rsidP="00D953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6BE3CC2C" w14:textId="5AFEFDD7" w:rsidR="00D953EF" w:rsidRPr="00D953EF" w:rsidRDefault="00D953EF" w:rsidP="00D953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953EF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D953EF">
        <w:rPr>
          <w:rFonts w:asciiTheme="majorBidi" w:hAnsiTheme="majorBidi" w:cstheme="majorBidi"/>
          <w:sz w:val="30"/>
          <w:szCs w:val="30"/>
        </w:rPr>
        <w:t>16</w:t>
      </w:r>
      <w:r w:rsidRPr="00D953EF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D953EF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D953E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953EF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D953E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4" w:name="_Hlk15581419"/>
      <w:bookmarkStart w:id="5" w:name="_Hlk15582558"/>
      <w:r w:rsidRPr="00D953EF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D953E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D953EF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5"/>
    </w:p>
    <w:p w14:paraId="1D1C98EA" w14:textId="77777777" w:rsidR="00D953EF" w:rsidRPr="00D953EF" w:rsidRDefault="00D953EF" w:rsidP="00D953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D231642" w14:textId="77777777" w:rsidR="00D953EF" w:rsidRDefault="00D953EF" w:rsidP="00D953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953EF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D953EF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D953EF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D953EF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14:paraId="5B9D53E6" w14:textId="15922525" w:rsidR="00C02EB8" w:rsidRDefault="00C02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</w:rPr>
      </w:pPr>
    </w:p>
    <w:sectPr w:rsidR="00C02EB8" w:rsidSect="007E060E"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F4CE8" w14:textId="77777777" w:rsidR="00AC3F04" w:rsidRDefault="00AC3F04">
      <w:r>
        <w:separator/>
      </w:r>
    </w:p>
  </w:endnote>
  <w:endnote w:type="continuationSeparator" w:id="0">
    <w:p w14:paraId="03ACC51D" w14:textId="77777777" w:rsidR="00AC3F04" w:rsidRDefault="00AC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E2675" w14:textId="77777777" w:rsidR="00137224" w:rsidRPr="00BD48A3" w:rsidRDefault="00137224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FF626AD" w14:textId="77777777" w:rsidR="00137224" w:rsidRPr="00DF1BD9" w:rsidRDefault="00137224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19FDA" w14:textId="77777777" w:rsidR="00137224" w:rsidRDefault="00137224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23690B">
      <w:rPr>
        <w:rStyle w:val="PageNumber"/>
        <w:rFonts w:cs="Angsana New"/>
        <w:noProof/>
      </w:rPr>
      <w:t>7</w:t>
    </w:r>
    <w:r>
      <w:rPr>
        <w:rStyle w:val="PageNumber"/>
        <w:cs/>
      </w:rPr>
      <w:fldChar w:fldCharType="end"/>
    </w:r>
  </w:p>
  <w:p w14:paraId="720E2651" w14:textId="1F239826" w:rsidR="00137224" w:rsidRDefault="00137224" w:rsidP="00230A1C">
    <w:pPr>
      <w:tabs>
        <w:tab w:val="left" w:pos="8910"/>
        <w:tab w:val="left" w:pos="13860"/>
      </w:tabs>
      <w:ind w:right="360"/>
      <w:rPr>
        <w:rFonts w:ascii="Angsana New" w:hAnsi="Angsana New"/>
        <w:sz w:val="30"/>
        <w:szCs w:val="30"/>
      </w:rPr>
    </w:pPr>
    <w:r w:rsidRPr="007F5E02">
      <w:rPr>
        <w:rFonts w:ascii="Angsana New" w:hAnsi="Angsana New"/>
        <w:i/>
        <w:iCs/>
        <w:sz w:val="30"/>
        <w:szCs w:val="30"/>
      </w:rPr>
      <w:fldChar w:fldCharType="begin"/>
    </w:r>
    <w:r w:rsidRPr="007F5E02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F5E02">
      <w:rPr>
        <w:rFonts w:ascii="Angsana New" w:hAnsi="Angsana New"/>
        <w:i/>
        <w:iCs/>
        <w:sz w:val="30"/>
        <w:szCs w:val="30"/>
      </w:rPr>
      <w:fldChar w:fldCharType="separate"/>
    </w:r>
    <w:r w:rsidR="00D90E79">
      <w:rPr>
        <w:rFonts w:ascii="Angsana New" w:hAnsi="Angsana New"/>
        <w:i/>
        <w:iCs/>
        <w:noProof/>
        <w:sz w:val="30"/>
        <w:szCs w:val="30"/>
      </w:rPr>
      <w:t>acgt3</w:t>
    </w:r>
    <w:r w:rsidRPr="007F5E02">
      <w:rPr>
        <w:rFonts w:ascii="Angsana New" w:hAnsi="Angsana New"/>
        <w:i/>
        <w:iCs/>
        <w:sz w:val="30"/>
        <w:szCs w:val="30"/>
      </w:rPr>
      <w:fldChar w:fldCharType="end"/>
    </w:r>
    <w:r w:rsidRPr="007F5E02">
      <w:rPr>
        <w:rFonts w:ascii="Angsana New" w:hAnsi="Angsana New" w:hint="cs"/>
        <w:i/>
        <w:iCs/>
        <w:sz w:val="30"/>
        <w:szCs w:val="30"/>
        <w:cs/>
      </w:rPr>
      <w:t xml:space="preserve">                                                                  </w:t>
    </w:r>
    <w:r w:rsidRPr="007F5E02">
      <w:rPr>
        <w:rFonts w:ascii="Angsana New" w:hAnsi="Angsana New"/>
        <w:i/>
        <w:iCs/>
        <w:sz w:val="30"/>
        <w:szCs w:val="30"/>
      </w:rPr>
      <w:t xml:space="preserve">     </w:t>
    </w:r>
    <w:r w:rsidRPr="007F5E02">
      <w:rPr>
        <w:rFonts w:ascii="Angsana New" w:hAnsi="Angsana New" w:hint="cs"/>
        <w:i/>
        <w:iCs/>
        <w:sz w:val="30"/>
        <w:szCs w:val="30"/>
        <w:cs/>
      </w:rPr>
      <w:t xml:space="preserve">                         </w:t>
    </w:r>
    <w:r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D1685" w14:textId="77777777" w:rsidR="00137224" w:rsidRPr="00853DEB" w:rsidRDefault="00137224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31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6758CD5" w14:textId="77777777" w:rsidR="00137224" w:rsidRPr="006105F4" w:rsidRDefault="00137224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63BFF" w14:textId="77777777" w:rsidR="00137224" w:rsidRDefault="00137224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01388F24" w14:textId="5095064E" w:rsidR="00137224" w:rsidRDefault="00137224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90E79">
      <w:rPr>
        <w:rFonts w:ascii="Angsana New" w:hAnsi="Angsana New"/>
        <w:noProof/>
        <w:sz w:val="30"/>
        <w:szCs w:val="30"/>
      </w:rPr>
      <w:t>acgt3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/>
        <w:sz w:val="30"/>
        <w:szCs w:val="30"/>
      </w:rPr>
      <w:t xml:space="preserve">     </w:t>
    </w:r>
    <w:r>
      <w:rPr>
        <w:rFonts w:ascii="Angsana New" w:hAnsi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26B68" w14:textId="77777777" w:rsidR="00AC3F04" w:rsidRDefault="00AC3F04">
      <w:r>
        <w:separator/>
      </w:r>
    </w:p>
  </w:footnote>
  <w:footnote w:type="continuationSeparator" w:id="0">
    <w:p w14:paraId="263ADB4E" w14:textId="77777777" w:rsidR="00AC3F04" w:rsidRDefault="00AC3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F36E0" w14:textId="77777777" w:rsidR="00137224" w:rsidRDefault="00137224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1890B04" w14:textId="53DB8353" w:rsidR="00137224" w:rsidRDefault="00137224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</w:t>
    </w:r>
    <w:r w:rsidRPr="00346C63">
      <w:rPr>
        <w:rFonts w:ascii="Angsana New" w:hAnsi="Angsana New" w:cs="Angsana New" w:hint="cs"/>
        <w:b/>
        <w:bCs/>
        <w:sz w:val="32"/>
        <w:szCs w:val="32"/>
        <w:cs/>
      </w:rPr>
      <w:t>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4AF1614C" w14:textId="795B4595" w:rsidR="00137224" w:rsidRPr="0034106F" w:rsidRDefault="00137224" w:rsidP="005168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2 (ไม่ได้ตรวจสอบ)</w:t>
    </w:r>
  </w:p>
  <w:p w14:paraId="0FDD5170" w14:textId="77777777" w:rsidR="00137224" w:rsidRPr="00B239E0" w:rsidRDefault="00137224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E1E13" w14:textId="77777777" w:rsidR="00137224" w:rsidRPr="00527F49" w:rsidRDefault="00137224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บริษัท เอ</w:t>
    </w:r>
    <w:r w:rsidRPr="00527F49">
      <w:rPr>
        <w:rFonts w:ascii="Angsana New" w:hAnsi="Angsana New" w:cs="Angsana New"/>
        <w:b/>
        <w:bCs/>
        <w:sz w:val="32"/>
        <w:szCs w:val="32"/>
      </w:rPr>
      <w:t>.</w:t>
    </w:r>
    <w:r w:rsidRPr="00527F49">
      <w:rPr>
        <w:rFonts w:ascii="Angsana New" w:hAnsi="Angsana New" w:cs="Angsana New"/>
        <w:b/>
        <w:bCs/>
        <w:sz w:val="32"/>
        <w:szCs w:val="32"/>
        <w:cs/>
      </w:rPr>
      <w:t>วี</w:t>
    </w:r>
    <w:r w:rsidRPr="00527F49">
      <w:rPr>
        <w:rFonts w:ascii="Angsana New" w:hAnsi="Angsana New" w:cs="Angsana New"/>
        <w:b/>
        <w:bCs/>
        <w:sz w:val="32"/>
        <w:szCs w:val="32"/>
      </w:rPr>
      <w:t xml:space="preserve">. </w:t>
    </w:r>
    <w:r w:rsidRPr="00527F49">
      <w:rPr>
        <w:rFonts w:ascii="Angsana New" w:hAnsi="Angsana New" w:cs="Angsana New"/>
        <w:b/>
        <w:bCs/>
        <w:sz w:val="32"/>
        <w:szCs w:val="32"/>
        <w:cs/>
      </w:rPr>
      <w:t>บุรีรัมย์ ฮอนด้าคาร์ส์ จำกัด</w:t>
    </w:r>
  </w:p>
  <w:p w14:paraId="3AD4832A" w14:textId="77777777" w:rsidR="00137224" w:rsidRPr="00527F49" w:rsidRDefault="00137224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5B8A7F2" w14:textId="77777777" w:rsidR="00137224" w:rsidRDefault="00137224" w:rsidP="0046261B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527F49">
      <w:rPr>
        <w:rFonts w:ascii="Angsana New" w:hAnsi="Angsana New" w:cs="Angsana New"/>
        <w:b/>
        <w:bCs/>
        <w:sz w:val="32"/>
        <w:szCs w:val="32"/>
      </w:rPr>
      <w:t>254</w:t>
    </w:r>
    <w:r w:rsidRPr="0023690B">
      <w:rPr>
        <w:rFonts w:ascii="Angsana New" w:hAnsi="Angsana New" w:cs="Angsana New" w:hint="cs"/>
        <w:b/>
        <w:bCs/>
        <w:sz w:val="32"/>
        <w:szCs w:val="32"/>
      </w:rPr>
      <w:t>8</w:t>
    </w:r>
    <w:r w:rsidRPr="00527F49">
      <w:rPr>
        <w:rFonts w:ascii="Angsana New" w:hAnsi="Angsana New" w:cs="Angsana New"/>
        <w:b/>
        <w:bCs/>
        <w:sz w:val="32"/>
        <w:szCs w:val="32"/>
      </w:rPr>
      <w:t xml:space="preserve"> 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527F49">
      <w:rPr>
        <w:rFonts w:ascii="Angsana New" w:hAnsi="Angsana New" w:cs="Angsana New"/>
        <w:b/>
        <w:bCs/>
        <w:sz w:val="32"/>
        <w:szCs w:val="32"/>
      </w:rPr>
      <w:t>254</w:t>
    </w:r>
    <w:r w:rsidRPr="0023690B">
      <w:rPr>
        <w:rFonts w:ascii="Angsana New" w:hAnsi="Angsana New" w:cs="Angsana New" w:hint="cs"/>
        <w:b/>
        <w:bCs/>
        <w:sz w:val="32"/>
        <w:szCs w:val="32"/>
      </w:rPr>
      <w:t>7</w:t>
    </w:r>
  </w:p>
  <w:p w14:paraId="180F9F8C" w14:textId="77777777" w:rsidR="00137224" w:rsidRPr="0046261B" w:rsidRDefault="00137224" w:rsidP="0046261B">
    <w:pPr>
      <w:pStyle w:val="Header"/>
      <w:rPr>
        <w:rFonts w:ascii="Angsana New" w:hAnsi="Angsana New" w:cs="Angsana New"/>
        <w:b/>
        <w:bCs/>
        <w:sz w:val="20"/>
        <w:szCs w:val="20"/>
      </w:rPr>
    </w:pPr>
  </w:p>
  <w:p w14:paraId="2A686CEA" w14:textId="77777777" w:rsidR="00137224" w:rsidRPr="0046261B" w:rsidRDefault="00137224" w:rsidP="0046261B">
    <w:pPr>
      <w:pStyle w:val="Header"/>
      <w:rPr>
        <w:rFonts w:ascii="Angsana New" w:hAnsi="Angsana New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B1C84FA"/>
    <w:lvl w:ilvl="0" w:tplc="E15AE784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1D015D"/>
    <w:multiLevelType w:val="hybridMultilevel"/>
    <w:tmpl w:val="DCD802A6"/>
    <w:lvl w:ilvl="0" w:tplc="3D2C0F2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C330816"/>
    <w:multiLevelType w:val="hybridMultilevel"/>
    <w:tmpl w:val="A0766E3C"/>
    <w:lvl w:ilvl="0" w:tplc="469E9070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2"/>
  </w:num>
  <w:num w:numId="14">
    <w:abstractNumId w:val="16"/>
  </w:num>
  <w:num w:numId="15">
    <w:abstractNumId w:val="19"/>
  </w:num>
  <w:num w:numId="16">
    <w:abstractNumId w:val="17"/>
  </w:num>
  <w:num w:numId="17">
    <w:abstractNumId w:val="10"/>
  </w:num>
  <w:num w:numId="18">
    <w:abstractNumId w:val="21"/>
  </w:num>
  <w:num w:numId="19">
    <w:abstractNumId w:val="14"/>
  </w:num>
  <w:num w:numId="20">
    <w:abstractNumId w:val="20"/>
  </w:num>
  <w:num w:numId="21">
    <w:abstractNumId w:val="13"/>
  </w:num>
  <w:num w:numId="22">
    <w:abstractNumId w:val="12"/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43"/>
    <w:rsid w:val="00000E44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63E"/>
    <w:rsid w:val="00007C2F"/>
    <w:rsid w:val="00007CD2"/>
    <w:rsid w:val="00010FAB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2A4D"/>
    <w:rsid w:val="0002302B"/>
    <w:rsid w:val="0002387C"/>
    <w:rsid w:val="00024CB8"/>
    <w:rsid w:val="00025237"/>
    <w:rsid w:val="00027CD6"/>
    <w:rsid w:val="00031EEC"/>
    <w:rsid w:val="00033962"/>
    <w:rsid w:val="00033B43"/>
    <w:rsid w:val="0003439E"/>
    <w:rsid w:val="000345BD"/>
    <w:rsid w:val="00034A38"/>
    <w:rsid w:val="000358C3"/>
    <w:rsid w:val="00035B3D"/>
    <w:rsid w:val="00036EB8"/>
    <w:rsid w:val="00040025"/>
    <w:rsid w:val="00041020"/>
    <w:rsid w:val="00041934"/>
    <w:rsid w:val="000429FB"/>
    <w:rsid w:val="000434A8"/>
    <w:rsid w:val="000442F9"/>
    <w:rsid w:val="00045798"/>
    <w:rsid w:val="00045A45"/>
    <w:rsid w:val="00045A7E"/>
    <w:rsid w:val="00045A96"/>
    <w:rsid w:val="00046368"/>
    <w:rsid w:val="0004764E"/>
    <w:rsid w:val="00050499"/>
    <w:rsid w:val="000521F3"/>
    <w:rsid w:val="0005240A"/>
    <w:rsid w:val="0005257F"/>
    <w:rsid w:val="00052ACD"/>
    <w:rsid w:val="000538DA"/>
    <w:rsid w:val="0005619C"/>
    <w:rsid w:val="0006078F"/>
    <w:rsid w:val="00060DB9"/>
    <w:rsid w:val="000615EA"/>
    <w:rsid w:val="00061884"/>
    <w:rsid w:val="00061938"/>
    <w:rsid w:val="00061C9E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3F27"/>
    <w:rsid w:val="0007538D"/>
    <w:rsid w:val="00076326"/>
    <w:rsid w:val="00076A0F"/>
    <w:rsid w:val="00076BF3"/>
    <w:rsid w:val="00076EB6"/>
    <w:rsid w:val="000800AA"/>
    <w:rsid w:val="000803C8"/>
    <w:rsid w:val="000819A4"/>
    <w:rsid w:val="00081A0F"/>
    <w:rsid w:val="00081E79"/>
    <w:rsid w:val="00081F0E"/>
    <w:rsid w:val="000821A5"/>
    <w:rsid w:val="00082275"/>
    <w:rsid w:val="0008230D"/>
    <w:rsid w:val="00082A22"/>
    <w:rsid w:val="00082D5B"/>
    <w:rsid w:val="0008378D"/>
    <w:rsid w:val="0008414B"/>
    <w:rsid w:val="0008466F"/>
    <w:rsid w:val="00084DE8"/>
    <w:rsid w:val="000851CD"/>
    <w:rsid w:val="00085A1B"/>
    <w:rsid w:val="00086F52"/>
    <w:rsid w:val="00087CE4"/>
    <w:rsid w:val="000906FC"/>
    <w:rsid w:val="000910EA"/>
    <w:rsid w:val="000913BE"/>
    <w:rsid w:val="00091DAF"/>
    <w:rsid w:val="00092063"/>
    <w:rsid w:val="00092337"/>
    <w:rsid w:val="00092E1A"/>
    <w:rsid w:val="00093CD0"/>
    <w:rsid w:val="00094A9A"/>
    <w:rsid w:val="00095BA6"/>
    <w:rsid w:val="00095C58"/>
    <w:rsid w:val="00096537"/>
    <w:rsid w:val="00097943"/>
    <w:rsid w:val="00097DB9"/>
    <w:rsid w:val="000A0173"/>
    <w:rsid w:val="000A04B9"/>
    <w:rsid w:val="000A1A61"/>
    <w:rsid w:val="000A1B71"/>
    <w:rsid w:val="000A1DA3"/>
    <w:rsid w:val="000A2EBF"/>
    <w:rsid w:val="000A3018"/>
    <w:rsid w:val="000A404F"/>
    <w:rsid w:val="000A431A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EF0"/>
    <w:rsid w:val="000B56C8"/>
    <w:rsid w:val="000B5E44"/>
    <w:rsid w:val="000B726C"/>
    <w:rsid w:val="000B773D"/>
    <w:rsid w:val="000C0677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1F96"/>
    <w:rsid w:val="000D202D"/>
    <w:rsid w:val="000D3484"/>
    <w:rsid w:val="000D3BF9"/>
    <w:rsid w:val="000D3D70"/>
    <w:rsid w:val="000D3EF2"/>
    <w:rsid w:val="000D47FC"/>
    <w:rsid w:val="000D6312"/>
    <w:rsid w:val="000D6CDD"/>
    <w:rsid w:val="000D776D"/>
    <w:rsid w:val="000D7EE9"/>
    <w:rsid w:val="000E04E2"/>
    <w:rsid w:val="000E16F0"/>
    <w:rsid w:val="000E3409"/>
    <w:rsid w:val="000E406B"/>
    <w:rsid w:val="000E4BAC"/>
    <w:rsid w:val="000E5277"/>
    <w:rsid w:val="000E5AC0"/>
    <w:rsid w:val="000E6DB2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611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0FEC"/>
    <w:rsid w:val="00132FDC"/>
    <w:rsid w:val="001346A5"/>
    <w:rsid w:val="001346EA"/>
    <w:rsid w:val="00135322"/>
    <w:rsid w:val="00135923"/>
    <w:rsid w:val="00135E95"/>
    <w:rsid w:val="0013630A"/>
    <w:rsid w:val="00136C26"/>
    <w:rsid w:val="00137224"/>
    <w:rsid w:val="00137CA3"/>
    <w:rsid w:val="00137EF8"/>
    <w:rsid w:val="00137F22"/>
    <w:rsid w:val="0014046F"/>
    <w:rsid w:val="00140EB5"/>
    <w:rsid w:val="00141DCF"/>
    <w:rsid w:val="00141F93"/>
    <w:rsid w:val="001436BC"/>
    <w:rsid w:val="00143E23"/>
    <w:rsid w:val="0014598A"/>
    <w:rsid w:val="00145E66"/>
    <w:rsid w:val="001474BD"/>
    <w:rsid w:val="00147D18"/>
    <w:rsid w:val="00147FB5"/>
    <w:rsid w:val="00150D6A"/>
    <w:rsid w:val="001510E3"/>
    <w:rsid w:val="001518EC"/>
    <w:rsid w:val="0015217A"/>
    <w:rsid w:val="00152642"/>
    <w:rsid w:val="00152F09"/>
    <w:rsid w:val="001531C2"/>
    <w:rsid w:val="0015362C"/>
    <w:rsid w:val="00153724"/>
    <w:rsid w:val="00153D11"/>
    <w:rsid w:val="00154B96"/>
    <w:rsid w:val="00155D73"/>
    <w:rsid w:val="001560F8"/>
    <w:rsid w:val="00156135"/>
    <w:rsid w:val="00156874"/>
    <w:rsid w:val="0015717C"/>
    <w:rsid w:val="0016095F"/>
    <w:rsid w:val="001621C1"/>
    <w:rsid w:val="00162C0B"/>
    <w:rsid w:val="00163EBE"/>
    <w:rsid w:val="001641BC"/>
    <w:rsid w:val="001653A5"/>
    <w:rsid w:val="00165BC4"/>
    <w:rsid w:val="001663E3"/>
    <w:rsid w:val="001678F1"/>
    <w:rsid w:val="00172B4E"/>
    <w:rsid w:val="00172FC9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55C5"/>
    <w:rsid w:val="00185E54"/>
    <w:rsid w:val="00186457"/>
    <w:rsid w:val="00186A2F"/>
    <w:rsid w:val="00186CE4"/>
    <w:rsid w:val="001873E7"/>
    <w:rsid w:val="001900B1"/>
    <w:rsid w:val="0019063D"/>
    <w:rsid w:val="00191617"/>
    <w:rsid w:val="0019275E"/>
    <w:rsid w:val="00193B8C"/>
    <w:rsid w:val="00194041"/>
    <w:rsid w:val="00195F8F"/>
    <w:rsid w:val="0019603D"/>
    <w:rsid w:val="001A0E06"/>
    <w:rsid w:val="001A1240"/>
    <w:rsid w:val="001A1311"/>
    <w:rsid w:val="001A1A14"/>
    <w:rsid w:val="001A1D46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39E2"/>
    <w:rsid w:val="001B4712"/>
    <w:rsid w:val="001B4F7A"/>
    <w:rsid w:val="001B6035"/>
    <w:rsid w:val="001B6EE3"/>
    <w:rsid w:val="001B70BF"/>
    <w:rsid w:val="001B7B4F"/>
    <w:rsid w:val="001C167F"/>
    <w:rsid w:val="001C1F0F"/>
    <w:rsid w:val="001C2475"/>
    <w:rsid w:val="001C24C6"/>
    <w:rsid w:val="001C7F35"/>
    <w:rsid w:val="001D1E7D"/>
    <w:rsid w:val="001D1FEB"/>
    <w:rsid w:val="001D2EA1"/>
    <w:rsid w:val="001D345D"/>
    <w:rsid w:val="001D471F"/>
    <w:rsid w:val="001D475A"/>
    <w:rsid w:val="001D6024"/>
    <w:rsid w:val="001D6C83"/>
    <w:rsid w:val="001E4AA8"/>
    <w:rsid w:val="001E4C42"/>
    <w:rsid w:val="001E57D1"/>
    <w:rsid w:val="001E737A"/>
    <w:rsid w:val="001F09E2"/>
    <w:rsid w:val="001F0DBB"/>
    <w:rsid w:val="001F156A"/>
    <w:rsid w:val="001F181F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8B6"/>
    <w:rsid w:val="002063CF"/>
    <w:rsid w:val="00206DEA"/>
    <w:rsid w:val="00210B51"/>
    <w:rsid w:val="002111B2"/>
    <w:rsid w:val="002112C8"/>
    <w:rsid w:val="00211571"/>
    <w:rsid w:val="002124DF"/>
    <w:rsid w:val="00214941"/>
    <w:rsid w:val="0021494B"/>
    <w:rsid w:val="00216018"/>
    <w:rsid w:val="00216412"/>
    <w:rsid w:val="00217648"/>
    <w:rsid w:val="00217E16"/>
    <w:rsid w:val="002203AD"/>
    <w:rsid w:val="00220CA9"/>
    <w:rsid w:val="002218BD"/>
    <w:rsid w:val="0022283E"/>
    <w:rsid w:val="00222C4F"/>
    <w:rsid w:val="002236BC"/>
    <w:rsid w:val="00223A2E"/>
    <w:rsid w:val="00224BEA"/>
    <w:rsid w:val="002258C6"/>
    <w:rsid w:val="00225CD5"/>
    <w:rsid w:val="00226D0C"/>
    <w:rsid w:val="00230A1C"/>
    <w:rsid w:val="00230A8D"/>
    <w:rsid w:val="00230AD4"/>
    <w:rsid w:val="0023212A"/>
    <w:rsid w:val="002322E0"/>
    <w:rsid w:val="00233BDF"/>
    <w:rsid w:val="00234DC3"/>
    <w:rsid w:val="00234E04"/>
    <w:rsid w:val="00234F2B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805"/>
    <w:rsid w:val="002479DC"/>
    <w:rsid w:val="0025000E"/>
    <w:rsid w:val="002522C4"/>
    <w:rsid w:val="002523B1"/>
    <w:rsid w:val="002528CC"/>
    <w:rsid w:val="00252BC9"/>
    <w:rsid w:val="00252CA5"/>
    <w:rsid w:val="00252E87"/>
    <w:rsid w:val="00253302"/>
    <w:rsid w:val="0025369E"/>
    <w:rsid w:val="00253911"/>
    <w:rsid w:val="002539B5"/>
    <w:rsid w:val="0025778A"/>
    <w:rsid w:val="0026031F"/>
    <w:rsid w:val="002604A9"/>
    <w:rsid w:val="00261221"/>
    <w:rsid w:val="00261461"/>
    <w:rsid w:val="00262EF0"/>
    <w:rsid w:val="00262F12"/>
    <w:rsid w:val="0026397A"/>
    <w:rsid w:val="00265B3A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22F2"/>
    <w:rsid w:val="0028276B"/>
    <w:rsid w:val="00282B36"/>
    <w:rsid w:val="00282CB5"/>
    <w:rsid w:val="00283506"/>
    <w:rsid w:val="002841FD"/>
    <w:rsid w:val="00285239"/>
    <w:rsid w:val="002857E0"/>
    <w:rsid w:val="00290C9E"/>
    <w:rsid w:val="00293036"/>
    <w:rsid w:val="00294B55"/>
    <w:rsid w:val="002957C5"/>
    <w:rsid w:val="00296169"/>
    <w:rsid w:val="00296908"/>
    <w:rsid w:val="002A0013"/>
    <w:rsid w:val="002A0023"/>
    <w:rsid w:val="002A0C55"/>
    <w:rsid w:val="002A0D80"/>
    <w:rsid w:val="002A15C5"/>
    <w:rsid w:val="002A1F00"/>
    <w:rsid w:val="002A25C4"/>
    <w:rsid w:val="002A268E"/>
    <w:rsid w:val="002A2E2B"/>
    <w:rsid w:val="002A2F25"/>
    <w:rsid w:val="002A3E73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4196"/>
    <w:rsid w:val="002B48A7"/>
    <w:rsid w:val="002B630E"/>
    <w:rsid w:val="002B73D0"/>
    <w:rsid w:val="002B79C7"/>
    <w:rsid w:val="002C1532"/>
    <w:rsid w:val="002C1C54"/>
    <w:rsid w:val="002C2C6A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63E"/>
    <w:rsid w:val="002D27E3"/>
    <w:rsid w:val="002D2DD8"/>
    <w:rsid w:val="002D322D"/>
    <w:rsid w:val="002D337F"/>
    <w:rsid w:val="002D557E"/>
    <w:rsid w:val="002D5BEE"/>
    <w:rsid w:val="002D5E88"/>
    <w:rsid w:val="002D66F0"/>
    <w:rsid w:val="002D6C3F"/>
    <w:rsid w:val="002D71F7"/>
    <w:rsid w:val="002E0063"/>
    <w:rsid w:val="002E0C27"/>
    <w:rsid w:val="002E1924"/>
    <w:rsid w:val="002E3747"/>
    <w:rsid w:val="002E428A"/>
    <w:rsid w:val="002E44D5"/>
    <w:rsid w:val="002E5037"/>
    <w:rsid w:val="002E57A5"/>
    <w:rsid w:val="002E620D"/>
    <w:rsid w:val="002E6EBC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976"/>
    <w:rsid w:val="002F6BC4"/>
    <w:rsid w:val="002F6E54"/>
    <w:rsid w:val="002F70E1"/>
    <w:rsid w:val="002F70EE"/>
    <w:rsid w:val="002F7CF1"/>
    <w:rsid w:val="002F7F3B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3FA9"/>
    <w:rsid w:val="0031503D"/>
    <w:rsid w:val="003159AC"/>
    <w:rsid w:val="0031606E"/>
    <w:rsid w:val="00322491"/>
    <w:rsid w:val="00322742"/>
    <w:rsid w:val="0032302B"/>
    <w:rsid w:val="003238D1"/>
    <w:rsid w:val="00323EA7"/>
    <w:rsid w:val="00324AAB"/>
    <w:rsid w:val="003255E1"/>
    <w:rsid w:val="00325CAE"/>
    <w:rsid w:val="0033265F"/>
    <w:rsid w:val="003339E3"/>
    <w:rsid w:val="00333BCF"/>
    <w:rsid w:val="00334590"/>
    <w:rsid w:val="00334E05"/>
    <w:rsid w:val="00334F1B"/>
    <w:rsid w:val="003356DF"/>
    <w:rsid w:val="003374D4"/>
    <w:rsid w:val="00337849"/>
    <w:rsid w:val="0034106F"/>
    <w:rsid w:val="00341619"/>
    <w:rsid w:val="003428C8"/>
    <w:rsid w:val="00343F6C"/>
    <w:rsid w:val="003444A5"/>
    <w:rsid w:val="00346C63"/>
    <w:rsid w:val="00347229"/>
    <w:rsid w:val="0034756F"/>
    <w:rsid w:val="00347614"/>
    <w:rsid w:val="00347619"/>
    <w:rsid w:val="00347D39"/>
    <w:rsid w:val="00352A6F"/>
    <w:rsid w:val="003533D6"/>
    <w:rsid w:val="00353738"/>
    <w:rsid w:val="00355759"/>
    <w:rsid w:val="00356DF5"/>
    <w:rsid w:val="00361087"/>
    <w:rsid w:val="003647B1"/>
    <w:rsid w:val="00364D23"/>
    <w:rsid w:val="00364EAE"/>
    <w:rsid w:val="003675D2"/>
    <w:rsid w:val="00370285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5E9E"/>
    <w:rsid w:val="00386824"/>
    <w:rsid w:val="0038785D"/>
    <w:rsid w:val="00390030"/>
    <w:rsid w:val="00390D52"/>
    <w:rsid w:val="00393CC0"/>
    <w:rsid w:val="003944B6"/>
    <w:rsid w:val="00394738"/>
    <w:rsid w:val="00394B5F"/>
    <w:rsid w:val="003965D2"/>
    <w:rsid w:val="00396E41"/>
    <w:rsid w:val="00396E71"/>
    <w:rsid w:val="00397046"/>
    <w:rsid w:val="00397AFB"/>
    <w:rsid w:val="003A0402"/>
    <w:rsid w:val="003A13BC"/>
    <w:rsid w:val="003A1C9A"/>
    <w:rsid w:val="003A28EB"/>
    <w:rsid w:val="003A34F7"/>
    <w:rsid w:val="003A63BC"/>
    <w:rsid w:val="003A6A03"/>
    <w:rsid w:val="003B0E0E"/>
    <w:rsid w:val="003B1BDB"/>
    <w:rsid w:val="003B2CF1"/>
    <w:rsid w:val="003B45EB"/>
    <w:rsid w:val="003B4A91"/>
    <w:rsid w:val="003B52E9"/>
    <w:rsid w:val="003B587F"/>
    <w:rsid w:val="003B6064"/>
    <w:rsid w:val="003B69E1"/>
    <w:rsid w:val="003B726F"/>
    <w:rsid w:val="003B7ABD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F7B"/>
    <w:rsid w:val="003D22CE"/>
    <w:rsid w:val="003D2663"/>
    <w:rsid w:val="003D29D2"/>
    <w:rsid w:val="003D3353"/>
    <w:rsid w:val="003D4C3A"/>
    <w:rsid w:val="003D5BC6"/>
    <w:rsid w:val="003D6280"/>
    <w:rsid w:val="003D6A77"/>
    <w:rsid w:val="003D7517"/>
    <w:rsid w:val="003D7F36"/>
    <w:rsid w:val="003E03B1"/>
    <w:rsid w:val="003E0E53"/>
    <w:rsid w:val="003E287C"/>
    <w:rsid w:val="003E370E"/>
    <w:rsid w:val="003E3E37"/>
    <w:rsid w:val="003E3EE7"/>
    <w:rsid w:val="003E55B1"/>
    <w:rsid w:val="003E59FD"/>
    <w:rsid w:val="003E71F3"/>
    <w:rsid w:val="003F124A"/>
    <w:rsid w:val="003F1A83"/>
    <w:rsid w:val="003F1F56"/>
    <w:rsid w:val="003F3AC6"/>
    <w:rsid w:val="003F640C"/>
    <w:rsid w:val="003F6AC4"/>
    <w:rsid w:val="00401456"/>
    <w:rsid w:val="004016DE"/>
    <w:rsid w:val="00401C7B"/>
    <w:rsid w:val="00405CD2"/>
    <w:rsid w:val="004065AD"/>
    <w:rsid w:val="00407B78"/>
    <w:rsid w:val="00410116"/>
    <w:rsid w:val="0041044A"/>
    <w:rsid w:val="00411BC8"/>
    <w:rsid w:val="004121CB"/>
    <w:rsid w:val="00413AF5"/>
    <w:rsid w:val="004140DE"/>
    <w:rsid w:val="00414A2E"/>
    <w:rsid w:val="00414CF6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5527"/>
    <w:rsid w:val="00435AAD"/>
    <w:rsid w:val="00436074"/>
    <w:rsid w:val="00437BAF"/>
    <w:rsid w:val="00437E09"/>
    <w:rsid w:val="004409C8"/>
    <w:rsid w:val="00441B34"/>
    <w:rsid w:val="00443DA7"/>
    <w:rsid w:val="00444487"/>
    <w:rsid w:val="00444DEA"/>
    <w:rsid w:val="00446274"/>
    <w:rsid w:val="00446A99"/>
    <w:rsid w:val="00447CED"/>
    <w:rsid w:val="004512CE"/>
    <w:rsid w:val="00451D98"/>
    <w:rsid w:val="00452A9C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01C7"/>
    <w:rsid w:val="004621D8"/>
    <w:rsid w:val="00462212"/>
    <w:rsid w:val="0046261B"/>
    <w:rsid w:val="00463EDA"/>
    <w:rsid w:val="004659DD"/>
    <w:rsid w:val="00465F7E"/>
    <w:rsid w:val="004662E7"/>
    <w:rsid w:val="0046649D"/>
    <w:rsid w:val="0046766A"/>
    <w:rsid w:val="00470401"/>
    <w:rsid w:val="00471DD3"/>
    <w:rsid w:val="0047351F"/>
    <w:rsid w:val="00474620"/>
    <w:rsid w:val="00474AF9"/>
    <w:rsid w:val="00474B6C"/>
    <w:rsid w:val="00474D1B"/>
    <w:rsid w:val="00475176"/>
    <w:rsid w:val="0047664B"/>
    <w:rsid w:val="00476794"/>
    <w:rsid w:val="00476AE8"/>
    <w:rsid w:val="00476CDB"/>
    <w:rsid w:val="00476E8F"/>
    <w:rsid w:val="00480438"/>
    <w:rsid w:val="00480556"/>
    <w:rsid w:val="0048057E"/>
    <w:rsid w:val="00482B3A"/>
    <w:rsid w:val="00482B76"/>
    <w:rsid w:val="00482EB7"/>
    <w:rsid w:val="00483087"/>
    <w:rsid w:val="00484162"/>
    <w:rsid w:val="004853A0"/>
    <w:rsid w:val="00485C8E"/>
    <w:rsid w:val="00486814"/>
    <w:rsid w:val="004874C3"/>
    <w:rsid w:val="0049115B"/>
    <w:rsid w:val="004912C7"/>
    <w:rsid w:val="0049134E"/>
    <w:rsid w:val="0049161F"/>
    <w:rsid w:val="0049196C"/>
    <w:rsid w:val="00491F63"/>
    <w:rsid w:val="0049249B"/>
    <w:rsid w:val="00492A78"/>
    <w:rsid w:val="00492E32"/>
    <w:rsid w:val="00495B59"/>
    <w:rsid w:val="0049621E"/>
    <w:rsid w:val="00497942"/>
    <w:rsid w:val="004A0256"/>
    <w:rsid w:val="004A2369"/>
    <w:rsid w:val="004A262F"/>
    <w:rsid w:val="004A2DD3"/>
    <w:rsid w:val="004A2EAE"/>
    <w:rsid w:val="004A3B57"/>
    <w:rsid w:val="004A435B"/>
    <w:rsid w:val="004A4744"/>
    <w:rsid w:val="004A4E44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63F"/>
    <w:rsid w:val="004C4BBF"/>
    <w:rsid w:val="004C53A7"/>
    <w:rsid w:val="004C700C"/>
    <w:rsid w:val="004C7283"/>
    <w:rsid w:val="004C7B0A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3776"/>
    <w:rsid w:val="004E3AF9"/>
    <w:rsid w:val="004E3C19"/>
    <w:rsid w:val="004E4CA3"/>
    <w:rsid w:val="004E4CE0"/>
    <w:rsid w:val="004E6C4D"/>
    <w:rsid w:val="004E6F7C"/>
    <w:rsid w:val="004E6F89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1BC"/>
    <w:rsid w:val="00516807"/>
    <w:rsid w:val="0051689E"/>
    <w:rsid w:val="00516DCC"/>
    <w:rsid w:val="00520C51"/>
    <w:rsid w:val="00520C7D"/>
    <w:rsid w:val="00521E58"/>
    <w:rsid w:val="005227D7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AAC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AEA"/>
    <w:rsid w:val="00543E18"/>
    <w:rsid w:val="00543E9B"/>
    <w:rsid w:val="0054481A"/>
    <w:rsid w:val="00544CFB"/>
    <w:rsid w:val="00545DED"/>
    <w:rsid w:val="00545EE5"/>
    <w:rsid w:val="00547AFF"/>
    <w:rsid w:val="005513E6"/>
    <w:rsid w:val="00551BE1"/>
    <w:rsid w:val="0055215A"/>
    <w:rsid w:val="0055274D"/>
    <w:rsid w:val="00552839"/>
    <w:rsid w:val="00553D7D"/>
    <w:rsid w:val="0055618A"/>
    <w:rsid w:val="005561EC"/>
    <w:rsid w:val="00556C33"/>
    <w:rsid w:val="00556C38"/>
    <w:rsid w:val="00557DE6"/>
    <w:rsid w:val="00560B30"/>
    <w:rsid w:val="00563BDB"/>
    <w:rsid w:val="00563D06"/>
    <w:rsid w:val="00563D37"/>
    <w:rsid w:val="00564A53"/>
    <w:rsid w:val="00564B70"/>
    <w:rsid w:val="00564BC8"/>
    <w:rsid w:val="005650D0"/>
    <w:rsid w:val="005651DC"/>
    <w:rsid w:val="005668B3"/>
    <w:rsid w:val="0056706D"/>
    <w:rsid w:val="005701C5"/>
    <w:rsid w:val="005705E3"/>
    <w:rsid w:val="00570668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800ED"/>
    <w:rsid w:val="00580AD1"/>
    <w:rsid w:val="00581E5A"/>
    <w:rsid w:val="005837E7"/>
    <w:rsid w:val="00583F46"/>
    <w:rsid w:val="0058409B"/>
    <w:rsid w:val="005850A4"/>
    <w:rsid w:val="00585867"/>
    <w:rsid w:val="005869D5"/>
    <w:rsid w:val="00586D76"/>
    <w:rsid w:val="0058743A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C90"/>
    <w:rsid w:val="005A2C56"/>
    <w:rsid w:val="005A590C"/>
    <w:rsid w:val="005A7CF9"/>
    <w:rsid w:val="005B0CA0"/>
    <w:rsid w:val="005B0F2B"/>
    <w:rsid w:val="005B164B"/>
    <w:rsid w:val="005B1667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C05D5"/>
    <w:rsid w:val="005C07D2"/>
    <w:rsid w:val="005C1CAB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625D"/>
    <w:rsid w:val="005E756F"/>
    <w:rsid w:val="005F1F75"/>
    <w:rsid w:val="005F5899"/>
    <w:rsid w:val="005F62D8"/>
    <w:rsid w:val="005F6639"/>
    <w:rsid w:val="005F69CF"/>
    <w:rsid w:val="005F7159"/>
    <w:rsid w:val="005F72BD"/>
    <w:rsid w:val="005F7B73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6733"/>
    <w:rsid w:val="0060682E"/>
    <w:rsid w:val="00606D69"/>
    <w:rsid w:val="006105F4"/>
    <w:rsid w:val="00613EB7"/>
    <w:rsid w:val="00615749"/>
    <w:rsid w:val="00615C2B"/>
    <w:rsid w:val="00617A74"/>
    <w:rsid w:val="00621771"/>
    <w:rsid w:val="00621A11"/>
    <w:rsid w:val="00621C4D"/>
    <w:rsid w:val="00621E6E"/>
    <w:rsid w:val="00622517"/>
    <w:rsid w:val="006234DD"/>
    <w:rsid w:val="006236CA"/>
    <w:rsid w:val="0062375F"/>
    <w:rsid w:val="00623BA3"/>
    <w:rsid w:val="0062432D"/>
    <w:rsid w:val="006300D0"/>
    <w:rsid w:val="0063156D"/>
    <w:rsid w:val="00632C80"/>
    <w:rsid w:val="00633CE9"/>
    <w:rsid w:val="00633FF2"/>
    <w:rsid w:val="00634E79"/>
    <w:rsid w:val="0063513D"/>
    <w:rsid w:val="0063540F"/>
    <w:rsid w:val="00635A11"/>
    <w:rsid w:val="006372A0"/>
    <w:rsid w:val="006418C1"/>
    <w:rsid w:val="00642537"/>
    <w:rsid w:val="0064408C"/>
    <w:rsid w:val="00644731"/>
    <w:rsid w:val="00651644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6011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423B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53BE"/>
    <w:rsid w:val="00686550"/>
    <w:rsid w:val="0068692E"/>
    <w:rsid w:val="00686B1C"/>
    <w:rsid w:val="0069409F"/>
    <w:rsid w:val="00694366"/>
    <w:rsid w:val="00694D7E"/>
    <w:rsid w:val="006A093B"/>
    <w:rsid w:val="006A0F59"/>
    <w:rsid w:val="006A1552"/>
    <w:rsid w:val="006A28CE"/>
    <w:rsid w:val="006A3432"/>
    <w:rsid w:val="006A378C"/>
    <w:rsid w:val="006A395D"/>
    <w:rsid w:val="006A433B"/>
    <w:rsid w:val="006A4986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B7758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5A7E"/>
    <w:rsid w:val="006C7874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BEC"/>
    <w:rsid w:val="006F3A07"/>
    <w:rsid w:val="006F4074"/>
    <w:rsid w:val="006F7B59"/>
    <w:rsid w:val="006F7F85"/>
    <w:rsid w:val="0070002D"/>
    <w:rsid w:val="0070116A"/>
    <w:rsid w:val="00701CC0"/>
    <w:rsid w:val="00701DD8"/>
    <w:rsid w:val="00703403"/>
    <w:rsid w:val="00705FE8"/>
    <w:rsid w:val="00710873"/>
    <w:rsid w:val="00713D9F"/>
    <w:rsid w:val="0071640F"/>
    <w:rsid w:val="0071709F"/>
    <w:rsid w:val="007171EB"/>
    <w:rsid w:val="00717267"/>
    <w:rsid w:val="00717D37"/>
    <w:rsid w:val="00717E2E"/>
    <w:rsid w:val="00721A02"/>
    <w:rsid w:val="00723701"/>
    <w:rsid w:val="007238AC"/>
    <w:rsid w:val="00724184"/>
    <w:rsid w:val="0072515E"/>
    <w:rsid w:val="00726586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DF8"/>
    <w:rsid w:val="00747A7D"/>
    <w:rsid w:val="00750BD6"/>
    <w:rsid w:val="00751472"/>
    <w:rsid w:val="00752770"/>
    <w:rsid w:val="00754EC8"/>
    <w:rsid w:val="007553BA"/>
    <w:rsid w:val="00755978"/>
    <w:rsid w:val="0075693E"/>
    <w:rsid w:val="00756F77"/>
    <w:rsid w:val="00757ABE"/>
    <w:rsid w:val="00760294"/>
    <w:rsid w:val="007609DB"/>
    <w:rsid w:val="007620F4"/>
    <w:rsid w:val="00762EF0"/>
    <w:rsid w:val="00766A05"/>
    <w:rsid w:val="00766F9C"/>
    <w:rsid w:val="007673AC"/>
    <w:rsid w:val="00767411"/>
    <w:rsid w:val="00767F70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3ABC"/>
    <w:rsid w:val="0078496F"/>
    <w:rsid w:val="00784A2E"/>
    <w:rsid w:val="00784CEF"/>
    <w:rsid w:val="00787623"/>
    <w:rsid w:val="00790048"/>
    <w:rsid w:val="007912FC"/>
    <w:rsid w:val="00791A8D"/>
    <w:rsid w:val="0079209E"/>
    <w:rsid w:val="00792306"/>
    <w:rsid w:val="0079245F"/>
    <w:rsid w:val="00792720"/>
    <w:rsid w:val="00794ACF"/>
    <w:rsid w:val="00794B9E"/>
    <w:rsid w:val="00795F1C"/>
    <w:rsid w:val="007A018A"/>
    <w:rsid w:val="007A1470"/>
    <w:rsid w:val="007A2B92"/>
    <w:rsid w:val="007A2D89"/>
    <w:rsid w:val="007A2F41"/>
    <w:rsid w:val="007A3F6B"/>
    <w:rsid w:val="007A6A78"/>
    <w:rsid w:val="007A711C"/>
    <w:rsid w:val="007A7BFE"/>
    <w:rsid w:val="007B092F"/>
    <w:rsid w:val="007B2118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BC9"/>
    <w:rsid w:val="007C0080"/>
    <w:rsid w:val="007C1D29"/>
    <w:rsid w:val="007C2439"/>
    <w:rsid w:val="007C25B9"/>
    <w:rsid w:val="007C314D"/>
    <w:rsid w:val="007C3B0C"/>
    <w:rsid w:val="007C4BE5"/>
    <w:rsid w:val="007C52B8"/>
    <w:rsid w:val="007C5F0A"/>
    <w:rsid w:val="007C6FD0"/>
    <w:rsid w:val="007D0297"/>
    <w:rsid w:val="007D04DF"/>
    <w:rsid w:val="007D0876"/>
    <w:rsid w:val="007D14BD"/>
    <w:rsid w:val="007D1852"/>
    <w:rsid w:val="007D20C7"/>
    <w:rsid w:val="007D3EC7"/>
    <w:rsid w:val="007D3F6B"/>
    <w:rsid w:val="007D455C"/>
    <w:rsid w:val="007D6422"/>
    <w:rsid w:val="007D6BD8"/>
    <w:rsid w:val="007D6BF1"/>
    <w:rsid w:val="007D6E0F"/>
    <w:rsid w:val="007D7970"/>
    <w:rsid w:val="007E060E"/>
    <w:rsid w:val="007E1E70"/>
    <w:rsid w:val="007E22A9"/>
    <w:rsid w:val="007E2C19"/>
    <w:rsid w:val="007E2D73"/>
    <w:rsid w:val="007E4093"/>
    <w:rsid w:val="007E6C06"/>
    <w:rsid w:val="007E7CBD"/>
    <w:rsid w:val="007F1322"/>
    <w:rsid w:val="007F1E28"/>
    <w:rsid w:val="007F382B"/>
    <w:rsid w:val="007F46F2"/>
    <w:rsid w:val="007F4772"/>
    <w:rsid w:val="007F48CA"/>
    <w:rsid w:val="007F4EE1"/>
    <w:rsid w:val="007F5E02"/>
    <w:rsid w:val="007F70A1"/>
    <w:rsid w:val="007F7AAD"/>
    <w:rsid w:val="00801B0F"/>
    <w:rsid w:val="00802770"/>
    <w:rsid w:val="00802B3E"/>
    <w:rsid w:val="00803294"/>
    <w:rsid w:val="00803543"/>
    <w:rsid w:val="00805B33"/>
    <w:rsid w:val="00806C6E"/>
    <w:rsid w:val="00807AF6"/>
    <w:rsid w:val="00810032"/>
    <w:rsid w:val="00810614"/>
    <w:rsid w:val="00810CAD"/>
    <w:rsid w:val="008118AA"/>
    <w:rsid w:val="008125C9"/>
    <w:rsid w:val="00813A7B"/>
    <w:rsid w:val="00814189"/>
    <w:rsid w:val="00814626"/>
    <w:rsid w:val="0081570E"/>
    <w:rsid w:val="0081626B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789"/>
    <w:rsid w:val="008258FB"/>
    <w:rsid w:val="00825DC8"/>
    <w:rsid w:val="00826A1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C95"/>
    <w:rsid w:val="00842E8E"/>
    <w:rsid w:val="00843054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30C2"/>
    <w:rsid w:val="00865E28"/>
    <w:rsid w:val="00867C67"/>
    <w:rsid w:val="00867DED"/>
    <w:rsid w:val="00872980"/>
    <w:rsid w:val="008736DD"/>
    <w:rsid w:val="00873961"/>
    <w:rsid w:val="00875605"/>
    <w:rsid w:val="008773D5"/>
    <w:rsid w:val="00877702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341F"/>
    <w:rsid w:val="008939C8"/>
    <w:rsid w:val="00893B12"/>
    <w:rsid w:val="008949AA"/>
    <w:rsid w:val="0089511D"/>
    <w:rsid w:val="00895314"/>
    <w:rsid w:val="008957D4"/>
    <w:rsid w:val="008966BD"/>
    <w:rsid w:val="00896E5E"/>
    <w:rsid w:val="00896F97"/>
    <w:rsid w:val="00897D82"/>
    <w:rsid w:val="008A053B"/>
    <w:rsid w:val="008A13CC"/>
    <w:rsid w:val="008A1DA9"/>
    <w:rsid w:val="008A30C2"/>
    <w:rsid w:val="008A3B52"/>
    <w:rsid w:val="008A3F26"/>
    <w:rsid w:val="008A531A"/>
    <w:rsid w:val="008A560A"/>
    <w:rsid w:val="008B105B"/>
    <w:rsid w:val="008B2437"/>
    <w:rsid w:val="008B2AAF"/>
    <w:rsid w:val="008B3F31"/>
    <w:rsid w:val="008B7BED"/>
    <w:rsid w:val="008C0E18"/>
    <w:rsid w:val="008C1467"/>
    <w:rsid w:val="008C1E27"/>
    <w:rsid w:val="008C20D1"/>
    <w:rsid w:val="008C2126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529"/>
    <w:rsid w:val="008D5D55"/>
    <w:rsid w:val="008D6195"/>
    <w:rsid w:val="008D72C3"/>
    <w:rsid w:val="008E087A"/>
    <w:rsid w:val="008E117A"/>
    <w:rsid w:val="008E1DE6"/>
    <w:rsid w:val="008E22EB"/>
    <w:rsid w:val="008E634A"/>
    <w:rsid w:val="008E6B62"/>
    <w:rsid w:val="008E6F0E"/>
    <w:rsid w:val="008E7023"/>
    <w:rsid w:val="008E714D"/>
    <w:rsid w:val="008F23CD"/>
    <w:rsid w:val="008F2B58"/>
    <w:rsid w:val="008F31DF"/>
    <w:rsid w:val="008F3F4C"/>
    <w:rsid w:val="008F479D"/>
    <w:rsid w:val="008F48E8"/>
    <w:rsid w:val="008F53CF"/>
    <w:rsid w:val="008F56C4"/>
    <w:rsid w:val="008F59C5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305E"/>
    <w:rsid w:val="00903C69"/>
    <w:rsid w:val="00903E5D"/>
    <w:rsid w:val="00904F5F"/>
    <w:rsid w:val="00905359"/>
    <w:rsid w:val="009076E4"/>
    <w:rsid w:val="009111A4"/>
    <w:rsid w:val="009139F8"/>
    <w:rsid w:val="00914A41"/>
    <w:rsid w:val="00914D2D"/>
    <w:rsid w:val="009150AB"/>
    <w:rsid w:val="0091795F"/>
    <w:rsid w:val="00917ACD"/>
    <w:rsid w:val="0092033E"/>
    <w:rsid w:val="00920AC1"/>
    <w:rsid w:val="0092158D"/>
    <w:rsid w:val="00921776"/>
    <w:rsid w:val="00922894"/>
    <w:rsid w:val="009228D9"/>
    <w:rsid w:val="00922CBA"/>
    <w:rsid w:val="00922D1B"/>
    <w:rsid w:val="00924076"/>
    <w:rsid w:val="00924ED2"/>
    <w:rsid w:val="009253B1"/>
    <w:rsid w:val="00925A68"/>
    <w:rsid w:val="00925E10"/>
    <w:rsid w:val="0092787D"/>
    <w:rsid w:val="00930CB5"/>
    <w:rsid w:val="00931CAC"/>
    <w:rsid w:val="00931CE2"/>
    <w:rsid w:val="00932A68"/>
    <w:rsid w:val="009348B1"/>
    <w:rsid w:val="00934D12"/>
    <w:rsid w:val="00935EF6"/>
    <w:rsid w:val="00936264"/>
    <w:rsid w:val="00936E92"/>
    <w:rsid w:val="009401B1"/>
    <w:rsid w:val="00941C18"/>
    <w:rsid w:val="00942DF9"/>
    <w:rsid w:val="00942F82"/>
    <w:rsid w:val="009432C4"/>
    <w:rsid w:val="00943656"/>
    <w:rsid w:val="00944038"/>
    <w:rsid w:val="00944779"/>
    <w:rsid w:val="009454A1"/>
    <w:rsid w:val="009454F2"/>
    <w:rsid w:val="00945BB2"/>
    <w:rsid w:val="00945E4A"/>
    <w:rsid w:val="00946F28"/>
    <w:rsid w:val="009475D2"/>
    <w:rsid w:val="009476B4"/>
    <w:rsid w:val="0095052A"/>
    <w:rsid w:val="009506BE"/>
    <w:rsid w:val="009513E6"/>
    <w:rsid w:val="009574AD"/>
    <w:rsid w:val="0095761F"/>
    <w:rsid w:val="00961DE6"/>
    <w:rsid w:val="00963018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580C"/>
    <w:rsid w:val="00975F6A"/>
    <w:rsid w:val="009760F6"/>
    <w:rsid w:val="0097629B"/>
    <w:rsid w:val="00976D96"/>
    <w:rsid w:val="009806E9"/>
    <w:rsid w:val="00980FD0"/>
    <w:rsid w:val="00981845"/>
    <w:rsid w:val="00981F46"/>
    <w:rsid w:val="009829CE"/>
    <w:rsid w:val="00982AAC"/>
    <w:rsid w:val="00982E6F"/>
    <w:rsid w:val="009836F9"/>
    <w:rsid w:val="00983A04"/>
    <w:rsid w:val="00983F25"/>
    <w:rsid w:val="0098414D"/>
    <w:rsid w:val="00986B84"/>
    <w:rsid w:val="00986DB8"/>
    <w:rsid w:val="0098762E"/>
    <w:rsid w:val="00987BDA"/>
    <w:rsid w:val="00987E63"/>
    <w:rsid w:val="00987F17"/>
    <w:rsid w:val="00990968"/>
    <w:rsid w:val="00990AEE"/>
    <w:rsid w:val="00990C65"/>
    <w:rsid w:val="0099141F"/>
    <w:rsid w:val="00992328"/>
    <w:rsid w:val="009928ED"/>
    <w:rsid w:val="00992D48"/>
    <w:rsid w:val="00995A83"/>
    <w:rsid w:val="00996821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1949"/>
    <w:rsid w:val="009A2BE3"/>
    <w:rsid w:val="009A43DA"/>
    <w:rsid w:val="009A4FA6"/>
    <w:rsid w:val="009A505D"/>
    <w:rsid w:val="009B013C"/>
    <w:rsid w:val="009B1F57"/>
    <w:rsid w:val="009B2C26"/>
    <w:rsid w:val="009B4148"/>
    <w:rsid w:val="009B5FF3"/>
    <w:rsid w:val="009B6592"/>
    <w:rsid w:val="009B6C0F"/>
    <w:rsid w:val="009C0340"/>
    <w:rsid w:val="009C0F1D"/>
    <w:rsid w:val="009C24B3"/>
    <w:rsid w:val="009C2C17"/>
    <w:rsid w:val="009C3554"/>
    <w:rsid w:val="009C39A2"/>
    <w:rsid w:val="009C3D03"/>
    <w:rsid w:val="009C5DAA"/>
    <w:rsid w:val="009C6C47"/>
    <w:rsid w:val="009C6F19"/>
    <w:rsid w:val="009C734D"/>
    <w:rsid w:val="009D00D1"/>
    <w:rsid w:val="009D0419"/>
    <w:rsid w:val="009D09A8"/>
    <w:rsid w:val="009D38B0"/>
    <w:rsid w:val="009D3C85"/>
    <w:rsid w:val="009D3D1F"/>
    <w:rsid w:val="009D4E0D"/>
    <w:rsid w:val="009D548A"/>
    <w:rsid w:val="009D7657"/>
    <w:rsid w:val="009D785F"/>
    <w:rsid w:val="009E13C8"/>
    <w:rsid w:val="009E379A"/>
    <w:rsid w:val="009E3A13"/>
    <w:rsid w:val="009E4338"/>
    <w:rsid w:val="009E458D"/>
    <w:rsid w:val="009F02CD"/>
    <w:rsid w:val="009F0E00"/>
    <w:rsid w:val="009F16FC"/>
    <w:rsid w:val="009F18F6"/>
    <w:rsid w:val="009F21B1"/>
    <w:rsid w:val="009F2749"/>
    <w:rsid w:val="009F358A"/>
    <w:rsid w:val="009F3BA4"/>
    <w:rsid w:val="009F4D92"/>
    <w:rsid w:val="009F516E"/>
    <w:rsid w:val="009F64A8"/>
    <w:rsid w:val="009F7E19"/>
    <w:rsid w:val="00A00A84"/>
    <w:rsid w:val="00A01196"/>
    <w:rsid w:val="00A0148A"/>
    <w:rsid w:val="00A015AF"/>
    <w:rsid w:val="00A026AA"/>
    <w:rsid w:val="00A02BB6"/>
    <w:rsid w:val="00A03BAC"/>
    <w:rsid w:val="00A03D6C"/>
    <w:rsid w:val="00A0417F"/>
    <w:rsid w:val="00A04AD2"/>
    <w:rsid w:val="00A04D44"/>
    <w:rsid w:val="00A05E8B"/>
    <w:rsid w:val="00A11CBE"/>
    <w:rsid w:val="00A1298F"/>
    <w:rsid w:val="00A13448"/>
    <w:rsid w:val="00A134F2"/>
    <w:rsid w:val="00A13AF1"/>
    <w:rsid w:val="00A14BCE"/>
    <w:rsid w:val="00A15102"/>
    <w:rsid w:val="00A1571E"/>
    <w:rsid w:val="00A16479"/>
    <w:rsid w:val="00A16653"/>
    <w:rsid w:val="00A166EC"/>
    <w:rsid w:val="00A20643"/>
    <w:rsid w:val="00A2087B"/>
    <w:rsid w:val="00A217B5"/>
    <w:rsid w:val="00A22A8B"/>
    <w:rsid w:val="00A233D6"/>
    <w:rsid w:val="00A23A33"/>
    <w:rsid w:val="00A23AFE"/>
    <w:rsid w:val="00A264AF"/>
    <w:rsid w:val="00A27342"/>
    <w:rsid w:val="00A274D6"/>
    <w:rsid w:val="00A278A1"/>
    <w:rsid w:val="00A3137D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376DA"/>
    <w:rsid w:val="00A40314"/>
    <w:rsid w:val="00A40507"/>
    <w:rsid w:val="00A405E0"/>
    <w:rsid w:val="00A410E4"/>
    <w:rsid w:val="00A4168A"/>
    <w:rsid w:val="00A41DD8"/>
    <w:rsid w:val="00A4216E"/>
    <w:rsid w:val="00A42B06"/>
    <w:rsid w:val="00A42E7A"/>
    <w:rsid w:val="00A435DC"/>
    <w:rsid w:val="00A44D4F"/>
    <w:rsid w:val="00A45F89"/>
    <w:rsid w:val="00A469F4"/>
    <w:rsid w:val="00A47491"/>
    <w:rsid w:val="00A474E2"/>
    <w:rsid w:val="00A4772B"/>
    <w:rsid w:val="00A50A89"/>
    <w:rsid w:val="00A50F51"/>
    <w:rsid w:val="00A512CB"/>
    <w:rsid w:val="00A52C7B"/>
    <w:rsid w:val="00A54E52"/>
    <w:rsid w:val="00A56107"/>
    <w:rsid w:val="00A56CC0"/>
    <w:rsid w:val="00A56D1D"/>
    <w:rsid w:val="00A5715A"/>
    <w:rsid w:val="00A60EEF"/>
    <w:rsid w:val="00A6194C"/>
    <w:rsid w:val="00A61FCE"/>
    <w:rsid w:val="00A62A38"/>
    <w:rsid w:val="00A6361A"/>
    <w:rsid w:val="00A63EEB"/>
    <w:rsid w:val="00A6406F"/>
    <w:rsid w:val="00A6460C"/>
    <w:rsid w:val="00A64950"/>
    <w:rsid w:val="00A653B6"/>
    <w:rsid w:val="00A66376"/>
    <w:rsid w:val="00A6752F"/>
    <w:rsid w:val="00A71348"/>
    <w:rsid w:val="00A72B9C"/>
    <w:rsid w:val="00A7359A"/>
    <w:rsid w:val="00A73A20"/>
    <w:rsid w:val="00A74127"/>
    <w:rsid w:val="00A749E0"/>
    <w:rsid w:val="00A75842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3206"/>
    <w:rsid w:val="00A94232"/>
    <w:rsid w:val="00A94C9A"/>
    <w:rsid w:val="00A94DC8"/>
    <w:rsid w:val="00A96CCD"/>
    <w:rsid w:val="00AA22F0"/>
    <w:rsid w:val="00AA2635"/>
    <w:rsid w:val="00AA2922"/>
    <w:rsid w:val="00AA31BB"/>
    <w:rsid w:val="00AA3B60"/>
    <w:rsid w:val="00AA3BAA"/>
    <w:rsid w:val="00AA4E81"/>
    <w:rsid w:val="00AA6664"/>
    <w:rsid w:val="00AA6C74"/>
    <w:rsid w:val="00AA7184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E85"/>
    <w:rsid w:val="00AB64CB"/>
    <w:rsid w:val="00AB67A9"/>
    <w:rsid w:val="00AC04CB"/>
    <w:rsid w:val="00AC21B1"/>
    <w:rsid w:val="00AC2CCC"/>
    <w:rsid w:val="00AC338B"/>
    <w:rsid w:val="00AC37F3"/>
    <w:rsid w:val="00AC3F04"/>
    <w:rsid w:val="00AC4E76"/>
    <w:rsid w:val="00AC66D6"/>
    <w:rsid w:val="00AC74E8"/>
    <w:rsid w:val="00AC767A"/>
    <w:rsid w:val="00AD0442"/>
    <w:rsid w:val="00AD0762"/>
    <w:rsid w:val="00AD1D2E"/>
    <w:rsid w:val="00AD1D9C"/>
    <w:rsid w:val="00AD32F0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84"/>
    <w:rsid w:val="00AE5670"/>
    <w:rsid w:val="00AE7199"/>
    <w:rsid w:val="00AE73AC"/>
    <w:rsid w:val="00AF0330"/>
    <w:rsid w:val="00AF1A2F"/>
    <w:rsid w:val="00AF20B5"/>
    <w:rsid w:val="00AF24D8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5AD6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1E6A"/>
    <w:rsid w:val="00B239E0"/>
    <w:rsid w:val="00B23AE5"/>
    <w:rsid w:val="00B23BF2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30679"/>
    <w:rsid w:val="00B31703"/>
    <w:rsid w:val="00B3208B"/>
    <w:rsid w:val="00B321F5"/>
    <w:rsid w:val="00B32230"/>
    <w:rsid w:val="00B33D85"/>
    <w:rsid w:val="00B340D7"/>
    <w:rsid w:val="00B34350"/>
    <w:rsid w:val="00B347D3"/>
    <w:rsid w:val="00B35112"/>
    <w:rsid w:val="00B3598C"/>
    <w:rsid w:val="00B35BAE"/>
    <w:rsid w:val="00B36D41"/>
    <w:rsid w:val="00B42490"/>
    <w:rsid w:val="00B46BAF"/>
    <w:rsid w:val="00B46FA0"/>
    <w:rsid w:val="00B47C47"/>
    <w:rsid w:val="00B5009A"/>
    <w:rsid w:val="00B50138"/>
    <w:rsid w:val="00B51FC7"/>
    <w:rsid w:val="00B52280"/>
    <w:rsid w:val="00B52C7E"/>
    <w:rsid w:val="00B52C9B"/>
    <w:rsid w:val="00B53604"/>
    <w:rsid w:val="00B53C69"/>
    <w:rsid w:val="00B54C5A"/>
    <w:rsid w:val="00B55F66"/>
    <w:rsid w:val="00B56ABA"/>
    <w:rsid w:val="00B60FF3"/>
    <w:rsid w:val="00B61217"/>
    <w:rsid w:val="00B61347"/>
    <w:rsid w:val="00B61B01"/>
    <w:rsid w:val="00B62610"/>
    <w:rsid w:val="00B62FFF"/>
    <w:rsid w:val="00B644AE"/>
    <w:rsid w:val="00B64929"/>
    <w:rsid w:val="00B66729"/>
    <w:rsid w:val="00B670C3"/>
    <w:rsid w:val="00B67453"/>
    <w:rsid w:val="00B67749"/>
    <w:rsid w:val="00B678F9"/>
    <w:rsid w:val="00B67FDB"/>
    <w:rsid w:val="00B71E83"/>
    <w:rsid w:val="00B72457"/>
    <w:rsid w:val="00B72907"/>
    <w:rsid w:val="00B72A06"/>
    <w:rsid w:val="00B7339C"/>
    <w:rsid w:val="00B74EF3"/>
    <w:rsid w:val="00B75AEB"/>
    <w:rsid w:val="00B762D6"/>
    <w:rsid w:val="00B76346"/>
    <w:rsid w:val="00B80333"/>
    <w:rsid w:val="00B81719"/>
    <w:rsid w:val="00B81891"/>
    <w:rsid w:val="00B81AAC"/>
    <w:rsid w:val="00B82095"/>
    <w:rsid w:val="00B824B1"/>
    <w:rsid w:val="00B8414B"/>
    <w:rsid w:val="00B8493F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F3B"/>
    <w:rsid w:val="00B953C7"/>
    <w:rsid w:val="00B960E3"/>
    <w:rsid w:val="00BA047F"/>
    <w:rsid w:val="00BA08FF"/>
    <w:rsid w:val="00BA0BBB"/>
    <w:rsid w:val="00BA0EDD"/>
    <w:rsid w:val="00BA1396"/>
    <w:rsid w:val="00BA1737"/>
    <w:rsid w:val="00BA1788"/>
    <w:rsid w:val="00BA4209"/>
    <w:rsid w:val="00BA4E25"/>
    <w:rsid w:val="00BA7054"/>
    <w:rsid w:val="00BA7250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C0F7C"/>
    <w:rsid w:val="00BC150B"/>
    <w:rsid w:val="00BC55B8"/>
    <w:rsid w:val="00BC66FD"/>
    <w:rsid w:val="00BC6A64"/>
    <w:rsid w:val="00BC76D9"/>
    <w:rsid w:val="00BC7711"/>
    <w:rsid w:val="00BC7E20"/>
    <w:rsid w:val="00BD047E"/>
    <w:rsid w:val="00BD088A"/>
    <w:rsid w:val="00BD0FCD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0EC"/>
    <w:rsid w:val="00BE1174"/>
    <w:rsid w:val="00BE1775"/>
    <w:rsid w:val="00BE22F0"/>
    <w:rsid w:val="00BE596D"/>
    <w:rsid w:val="00BF0CED"/>
    <w:rsid w:val="00BF1BD5"/>
    <w:rsid w:val="00BF279B"/>
    <w:rsid w:val="00BF2813"/>
    <w:rsid w:val="00BF7283"/>
    <w:rsid w:val="00BF7B7C"/>
    <w:rsid w:val="00C00888"/>
    <w:rsid w:val="00C00A42"/>
    <w:rsid w:val="00C00C92"/>
    <w:rsid w:val="00C02EB8"/>
    <w:rsid w:val="00C03017"/>
    <w:rsid w:val="00C03342"/>
    <w:rsid w:val="00C03DBC"/>
    <w:rsid w:val="00C03FCF"/>
    <w:rsid w:val="00C045CD"/>
    <w:rsid w:val="00C049D3"/>
    <w:rsid w:val="00C04F23"/>
    <w:rsid w:val="00C064DE"/>
    <w:rsid w:val="00C10116"/>
    <w:rsid w:val="00C1038E"/>
    <w:rsid w:val="00C10B3A"/>
    <w:rsid w:val="00C11618"/>
    <w:rsid w:val="00C11957"/>
    <w:rsid w:val="00C1268F"/>
    <w:rsid w:val="00C148E2"/>
    <w:rsid w:val="00C14DF3"/>
    <w:rsid w:val="00C15FAA"/>
    <w:rsid w:val="00C15FCE"/>
    <w:rsid w:val="00C1754A"/>
    <w:rsid w:val="00C17E0A"/>
    <w:rsid w:val="00C20903"/>
    <w:rsid w:val="00C21621"/>
    <w:rsid w:val="00C2212A"/>
    <w:rsid w:val="00C225E3"/>
    <w:rsid w:val="00C228C6"/>
    <w:rsid w:val="00C22917"/>
    <w:rsid w:val="00C23012"/>
    <w:rsid w:val="00C2416B"/>
    <w:rsid w:val="00C252E9"/>
    <w:rsid w:val="00C25D46"/>
    <w:rsid w:val="00C25E61"/>
    <w:rsid w:val="00C25F73"/>
    <w:rsid w:val="00C26C55"/>
    <w:rsid w:val="00C31314"/>
    <w:rsid w:val="00C32B08"/>
    <w:rsid w:val="00C3306F"/>
    <w:rsid w:val="00C334C1"/>
    <w:rsid w:val="00C35277"/>
    <w:rsid w:val="00C377B9"/>
    <w:rsid w:val="00C37DE0"/>
    <w:rsid w:val="00C40AE0"/>
    <w:rsid w:val="00C40AF3"/>
    <w:rsid w:val="00C4140F"/>
    <w:rsid w:val="00C41699"/>
    <w:rsid w:val="00C42D62"/>
    <w:rsid w:val="00C4354B"/>
    <w:rsid w:val="00C45D8C"/>
    <w:rsid w:val="00C46C1F"/>
    <w:rsid w:val="00C47869"/>
    <w:rsid w:val="00C50FFF"/>
    <w:rsid w:val="00C51974"/>
    <w:rsid w:val="00C5220A"/>
    <w:rsid w:val="00C523CB"/>
    <w:rsid w:val="00C537EC"/>
    <w:rsid w:val="00C54F5D"/>
    <w:rsid w:val="00C55754"/>
    <w:rsid w:val="00C57E5B"/>
    <w:rsid w:val="00C61121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132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2FF2"/>
    <w:rsid w:val="00C8355E"/>
    <w:rsid w:val="00C8436B"/>
    <w:rsid w:val="00C8448C"/>
    <w:rsid w:val="00C848A3"/>
    <w:rsid w:val="00C85ADC"/>
    <w:rsid w:val="00C85BA1"/>
    <w:rsid w:val="00C85CB8"/>
    <w:rsid w:val="00C869A6"/>
    <w:rsid w:val="00C86D9A"/>
    <w:rsid w:val="00C87703"/>
    <w:rsid w:val="00C878E6"/>
    <w:rsid w:val="00C87996"/>
    <w:rsid w:val="00C91D58"/>
    <w:rsid w:val="00C93A28"/>
    <w:rsid w:val="00C93E56"/>
    <w:rsid w:val="00C94094"/>
    <w:rsid w:val="00C94675"/>
    <w:rsid w:val="00C94870"/>
    <w:rsid w:val="00C94AD6"/>
    <w:rsid w:val="00C958EC"/>
    <w:rsid w:val="00C96485"/>
    <w:rsid w:val="00C970F2"/>
    <w:rsid w:val="00C97477"/>
    <w:rsid w:val="00C97665"/>
    <w:rsid w:val="00CA0003"/>
    <w:rsid w:val="00CA0104"/>
    <w:rsid w:val="00CA0763"/>
    <w:rsid w:val="00CA0F81"/>
    <w:rsid w:val="00CA0FE4"/>
    <w:rsid w:val="00CA30EE"/>
    <w:rsid w:val="00CA4754"/>
    <w:rsid w:val="00CA4C8D"/>
    <w:rsid w:val="00CA4F80"/>
    <w:rsid w:val="00CA6942"/>
    <w:rsid w:val="00CB0107"/>
    <w:rsid w:val="00CB1A5A"/>
    <w:rsid w:val="00CB1DCE"/>
    <w:rsid w:val="00CB1E34"/>
    <w:rsid w:val="00CB474F"/>
    <w:rsid w:val="00CB527A"/>
    <w:rsid w:val="00CB587A"/>
    <w:rsid w:val="00CC215D"/>
    <w:rsid w:val="00CC296E"/>
    <w:rsid w:val="00CC4685"/>
    <w:rsid w:val="00CC4A9E"/>
    <w:rsid w:val="00CC4F2B"/>
    <w:rsid w:val="00CC60BF"/>
    <w:rsid w:val="00CC67A4"/>
    <w:rsid w:val="00CC6D5A"/>
    <w:rsid w:val="00CD0F01"/>
    <w:rsid w:val="00CD0F58"/>
    <w:rsid w:val="00CD13A8"/>
    <w:rsid w:val="00CD1F06"/>
    <w:rsid w:val="00CD4149"/>
    <w:rsid w:val="00CD423C"/>
    <w:rsid w:val="00CD4492"/>
    <w:rsid w:val="00CD4BE8"/>
    <w:rsid w:val="00CD5BE4"/>
    <w:rsid w:val="00CD6DD6"/>
    <w:rsid w:val="00CD76FD"/>
    <w:rsid w:val="00CE003D"/>
    <w:rsid w:val="00CE0549"/>
    <w:rsid w:val="00CE0A74"/>
    <w:rsid w:val="00CE0BAC"/>
    <w:rsid w:val="00CE0BED"/>
    <w:rsid w:val="00CE0D71"/>
    <w:rsid w:val="00CE39A9"/>
    <w:rsid w:val="00CE3D3D"/>
    <w:rsid w:val="00CE3F5B"/>
    <w:rsid w:val="00CE42BC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C0D"/>
    <w:rsid w:val="00CF436A"/>
    <w:rsid w:val="00CF506C"/>
    <w:rsid w:val="00CF528D"/>
    <w:rsid w:val="00CF6058"/>
    <w:rsid w:val="00CF7140"/>
    <w:rsid w:val="00CF775B"/>
    <w:rsid w:val="00D00319"/>
    <w:rsid w:val="00D016E6"/>
    <w:rsid w:val="00D021DA"/>
    <w:rsid w:val="00D0474B"/>
    <w:rsid w:val="00D06205"/>
    <w:rsid w:val="00D11AC7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7C4"/>
    <w:rsid w:val="00D30816"/>
    <w:rsid w:val="00D321E8"/>
    <w:rsid w:val="00D32CAE"/>
    <w:rsid w:val="00D33EC8"/>
    <w:rsid w:val="00D36285"/>
    <w:rsid w:val="00D36D0C"/>
    <w:rsid w:val="00D37309"/>
    <w:rsid w:val="00D418B2"/>
    <w:rsid w:val="00D41C4A"/>
    <w:rsid w:val="00D423BC"/>
    <w:rsid w:val="00D44EE4"/>
    <w:rsid w:val="00D46329"/>
    <w:rsid w:val="00D47845"/>
    <w:rsid w:val="00D50A7F"/>
    <w:rsid w:val="00D5132A"/>
    <w:rsid w:val="00D52559"/>
    <w:rsid w:val="00D53EE6"/>
    <w:rsid w:val="00D55147"/>
    <w:rsid w:val="00D56557"/>
    <w:rsid w:val="00D56967"/>
    <w:rsid w:val="00D57A4F"/>
    <w:rsid w:val="00D617C9"/>
    <w:rsid w:val="00D62A96"/>
    <w:rsid w:val="00D62F5B"/>
    <w:rsid w:val="00D63D92"/>
    <w:rsid w:val="00D64262"/>
    <w:rsid w:val="00D64CC3"/>
    <w:rsid w:val="00D6502B"/>
    <w:rsid w:val="00D65499"/>
    <w:rsid w:val="00D65BBE"/>
    <w:rsid w:val="00D65E19"/>
    <w:rsid w:val="00D661A3"/>
    <w:rsid w:val="00D706AB"/>
    <w:rsid w:val="00D7077B"/>
    <w:rsid w:val="00D732ED"/>
    <w:rsid w:val="00D749F4"/>
    <w:rsid w:val="00D75B17"/>
    <w:rsid w:val="00D75D53"/>
    <w:rsid w:val="00D76ADF"/>
    <w:rsid w:val="00D80978"/>
    <w:rsid w:val="00D826B4"/>
    <w:rsid w:val="00D834E3"/>
    <w:rsid w:val="00D835E1"/>
    <w:rsid w:val="00D8419F"/>
    <w:rsid w:val="00D84554"/>
    <w:rsid w:val="00D84F50"/>
    <w:rsid w:val="00D85724"/>
    <w:rsid w:val="00D86167"/>
    <w:rsid w:val="00D872B0"/>
    <w:rsid w:val="00D87E08"/>
    <w:rsid w:val="00D90E79"/>
    <w:rsid w:val="00D917F1"/>
    <w:rsid w:val="00D91B94"/>
    <w:rsid w:val="00D92312"/>
    <w:rsid w:val="00D92818"/>
    <w:rsid w:val="00D92B7F"/>
    <w:rsid w:val="00D94679"/>
    <w:rsid w:val="00D94A52"/>
    <w:rsid w:val="00D953EF"/>
    <w:rsid w:val="00D95B42"/>
    <w:rsid w:val="00D96611"/>
    <w:rsid w:val="00D969D7"/>
    <w:rsid w:val="00D97310"/>
    <w:rsid w:val="00D97B28"/>
    <w:rsid w:val="00DA045F"/>
    <w:rsid w:val="00DA31F2"/>
    <w:rsid w:val="00DA381B"/>
    <w:rsid w:val="00DA3CC6"/>
    <w:rsid w:val="00DA4157"/>
    <w:rsid w:val="00DA5908"/>
    <w:rsid w:val="00DA5EBF"/>
    <w:rsid w:val="00DA6A25"/>
    <w:rsid w:val="00DA6BD9"/>
    <w:rsid w:val="00DB09F8"/>
    <w:rsid w:val="00DB16BF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7BE"/>
    <w:rsid w:val="00DC19C7"/>
    <w:rsid w:val="00DC34EF"/>
    <w:rsid w:val="00DC40E8"/>
    <w:rsid w:val="00DC4418"/>
    <w:rsid w:val="00DC5271"/>
    <w:rsid w:val="00DC56B6"/>
    <w:rsid w:val="00DC600B"/>
    <w:rsid w:val="00DC61C4"/>
    <w:rsid w:val="00DC624B"/>
    <w:rsid w:val="00DC7BDC"/>
    <w:rsid w:val="00DD000A"/>
    <w:rsid w:val="00DD0B0A"/>
    <w:rsid w:val="00DD125E"/>
    <w:rsid w:val="00DD15B9"/>
    <w:rsid w:val="00DD1E83"/>
    <w:rsid w:val="00DD3ABF"/>
    <w:rsid w:val="00DD4865"/>
    <w:rsid w:val="00DD4E8C"/>
    <w:rsid w:val="00DD682D"/>
    <w:rsid w:val="00DD78DE"/>
    <w:rsid w:val="00DE0657"/>
    <w:rsid w:val="00DE0B75"/>
    <w:rsid w:val="00DE0FE8"/>
    <w:rsid w:val="00DE2E30"/>
    <w:rsid w:val="00DE3048"/>
    <w:rsid w:val="00DE4575"/>
    <w:rsid w:val="00DE48EA"/>
    <w:rsid w:val="00DE5230"/>
    <w:rsid w:val="00DE679A"/>
    <w:rsid w:val="00DE7252"/>
    <w:rsid w:val="00DF032F"/>
    <w:rsid w:val="00DF1BD9"/>
    <w:rsid w:val="00DF398A"/>
    <w:rsid w:val="00DF68E2"/>
    <w:rsid w:val="00DF7EC5"/>
    <w:rsid w:val="00DF7EE0"/>
    <w:rsid w:val="00E0006D"/>
    <w:rsid w:val="00E0139F"/>
    <w:rsid w:val="00E015A6"/>
    <w:rsid w:val="00E048A5"/>
    <w:rsid w:val="00E04B5B"/>
    <w:rsid w:val="00E04F93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D3B"/>
    <w:rsid w:val="00E30DB1"/>
    <w:rsid w:val="00E3153A"/>
    <w:rsid w:val="00E328CA"/>
    <w:rsid w:val="00E33EBE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46A2E"/>
    <w:rsid w:val="00E50C66"/>
    <w:rsid w:val="00E51842"/>
    <w:rsid w:val="00E51A16"/>
    <w:rsid w:val="00E53006"/>
    <w:rsid w:val="00E535E1"/>
    <w:rsid w:val="00E54421"/>
    <w:rsid w:val="00E5552B"/>
    <w:rsid w:val="00E56DEE"/>
    <w:rsid w:val="00E571B6"/>
    <w:rsid w:val="00E612FD"/>
    <w:rsid w:val="00E61C7D"/>
    <w:rsid w:val="00E62885"/>
    <w:rsid w:val="00E630FA"/>
    <w:rsid w:val="00E645F6"/>
    <w:rsid w:val="00E65598"/>
    <w:rsid w:val="00E65BB9"/>
    <w:rsid w:val="00E66333"/>
    <w:rsid w:val="00E66754"/>
    <w:rsid w:val="00E676AA"/>
    <w:rsid w:val="00E7003A"/>
    <w:rsid w:val="00E728C2"/>
    <w:rsid w:val="00E72997"/>
    <w:rsid w:val="00E736AB"/>
    <w:rsid w:val="00E73B78"/>
    <w:rsid w:val="00E74427"/>
    <w:rsid w:val="00E7558E"/>
    <w:rsid w:val="00E758F5"/>
    <w:rsid w:val="00E75D7C"/>
    <w:rsid w:val="00E7667D"/>
    <w:rsid w:val="00E76E46"/>
    <w:rsid w:val="00E77802"/>
    <w:rsid w:val="00E80DF5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52EA"/>
    <w:rsid w:val="00E8530D"/>
    <w:rsid w:val="00E869D9"/>
    <w:rsid w:val="00E86FDD"/>
    <w:rsid w:val="00E912D0"/>
    <w:rsid w:val="00E92574"/>
    <w:rsid w:val="00E960F9"/>
    <w:rsid w:val="00E96CB9"/>
    <w:rsid w:val="00EA1A36"/>
    <w:rsid w:val="00EA2271"/>
    <w:rsid w:val="00EA2C5F"/>
    <w:rsid w:val="00EA3B1D"/>
    <w:rsid w:val="00EA4F6E"/>
    <w:rsid w:val="00EA576A"/>
    <w:rsid w:val="00EA5889"/>
    <w:rsid w:val="00EA5C17"/>
    <w:rsid w:val="00EA640C"/>
    <w:rsid w:val="00EB00C3"/>
    <w:rsid w:val="00EB00CF"/>
    <w:rsid w:val="00EB1ABE"/>
    <w:rsid w:val="00EB271D"/>
    <w:rsid w:val="00EB2A54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251"/>
    <w:rsid w:val="00EC6033"/>
    <w:rsid w:val="00EC60A9"/>
    <w:rsid w:val="00EC7058"/>
    <w:rsid w:val="00EC776F"/>
    <w:rsid w:val="00EC7F2C"/>
    <w:rsid w:val="00ED030F"/>
    <w:rsid w:val="00ED047E"/>
    <w:rsid w:val="00ED0E77"/>
    <w:rsid w:val="00ED29FE"/>
    <w:rsid w:val="00ED2AC5"/>
    <w:rsid w:val="00ED3AD8"/>
    <w:rsid w:val="00ED43D7"/>
    <w:rsid w:val="00ED43F2"/>
    <w:rsid w:val="00ED5087"/>
    <w:rsid w:val="00ED5C21"/>
    <w:rsid w:val="00ED5E61"/>
    <w:rsid w:val="00ED7EA2"/>
    <w:rsid w:val="00EE049C"/>
    <w:rsid w:val="00EE0A1E"/>
    <w:rsid w:val="00EE0EBA"/>
    <w:rsid w:val="00EE17EF"/>
    <w:rsid w:val="00EE1DDE"/>
    <w:rsid w:val="00EE3301"/>
    <w:rsid w:val="00EE33A1"/>
    <w:rsid w:val="00EE3AD3"/>
    <w:rsid w:val="00EE58EF"/>
    <w:rsid w:val="00EE5E3C"/>
    <w:rsid w:val="00EE60AB"/>
    <w:rsid w:val="00EE6A90"/>
    <w:rsid w:val="00EE6C56"/>
    <w:rsid w:val="00EE6E21"/>
    <w:rsid w:val="00EE7623"/>
    <w:rsid w:val="00EE7846"/>
    <w:rsid w:val="00EF0037"/>
    <w:rsid w:val="00EF2547"/>
    <w:rsid w:val="00EF2B2F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2F4"/>
    <w:rsid w:val="00F06392"/>
    <w:rsid w:val="00F06FFC"/>
    <w:rsid w:val="00F07278"/>
    <w:rsid w:val="00F0729D"/>
    <w:rsid w:val="00F11529"/>
    <w:rsid w:val="00F11D46"/>
    <w:rsid w:val="00F12C2C"/>
    <w:rsid w:val="00F14DF2"/>
    <w:rsid w:val="00F167B2"/>
    <w:rsid w:val="00F179A6"/>
    <w:rsid w:val="00F20FC2"/>
    <w:rsid w:val="00F22661"/>
    <w:rsid w:val="00F22FEE"/>
    <w:rsid w:val="00F23067"/>
    <w:rsid w:val="00F23246"/>
    <w:rsid w:val="00F255D1"/>
    <w:rsid w:val="00F2689A"/>
    <w:rsid w:val="00F26A61"/>
    <w:rsid w:val="00F31139"/>
    <w:rsid w:val="00F32C46"/>
    <w:rsid w:val="00F33369"/>
    <w:rsid w:val="00F334BD"/>
    <w:rsid w:val="00F336E4"/>
    <w:rsid w:val="00F34CD3"/>
    <w:rsid w:val="00F35396"/>
    <w:rsid w:val="00F36033"/>
    <w:rsid w:val="00F364B9"/>
    <w:rsid w:val="00F3730C"/>
    <w:rsid w:val="00F37882"/>
    <w:rsid w:val="00F3795A"/>
    <w:rsid w:val="00F408BC"/>
    <w:rsid w:val="00F40D11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F38"/>
    <w:rsid w:val="00F52F98"/>
    <w:rsid w:val="00F544A3"/>
    <w:rsid w:val="00F5454A"/>
    <w:rsid w:val="00F55769"/>
    <w:rsid w:val="00F55F41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D5E"/>
    <w:rsid w:val="00F67E9F"/>
    <w:rsid w:val="00F70506"/>
    <w:rsid w:val="00F7064A"/>
    <w:rsid w:val="00F70C8B"/>
    <w:rsid w:val="00F72FBB"/>
    <w:rsid w:val="00F73071"/>
    <w:rsid w:val="00F73976"/>
    <w:rsid w:val="00F739A0"/>
    <w:rsid w:val="00F749DD"/>
    <w:rsid w:val="00F7587B"/>
    <w:rsid w:val="00F75DFF"/>
    <w:rsid w:val="00F76A32"/>
    <w:rsid w:val="00F77903"/>
    <w:rsid w:val="00F77C95"/>
    <w:rsid w:val="00F80283"/>
    <w:rsid w:val="00F807E9"/>
    <w:rsid w:val="00F8110A"/>
    <w:rsid w:val="00F816E1"/>
    <w:rsid w:val="00F83125"/>
    <w:rsid w:val="00F8332B"/>
    <w:rsid w:val="00F83C05"/>
    <w:rsid w:val="00F855FF"/>
    <w:rsid w:val="00F85C25"/>
    <w:rsid w:val="00F86B5B"/>
    <w:rsid w:val="00F87038"/>
    <w:rsid w:val="00F900A9"/>
    <w:rsid w:val="00F91E7C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1251"/>
    <w:rsid w:val="00FA1A85"/>
    <w:rsid w:val="00FA5813"/>
    <w:rsid w:val="00FA59D7"/>
    <w:rsid w:val="00FA68AA"/>
    <w:rsid w:val="00FA6AF2"/>
    <w:rsid w:val="00FB2306"/>
    <w:rsid w:val="00FB3C66"/>
    <w:rsid w:val="00FB488D"/>
    <w:rsid w:val="00FB501D"/>
    <w:rsid w:val="00FC03AD"/>
    <w:rsid w:val="00FC1639"/>
    <w:rsid w:val="00FC2A8B"/>
    <w:rsid w:val="00FC2A97"/>
    <w:rsid w:val="00FC4F58"/>
    <w:rsid w:val="00FC5F1B"/>
    <w:rsid w:val="00FC72F7"/>
    <w:rsid w:val="00FC7632"/>
    <w:rsid w:val="00FC7D7F"/>
    <w:rsid w:val="00FD0D7B"/>
    <w:rsid w:val="00FD3FDF"/>
    <w:rsid w:val="00FD40A4"/>
    <w:rsid w:val="00FD41EE"/>
    <w:rsid w:val="00FD4674"/>
    <w:rsid w:val="00FD5371"/>
    <w:rsid w:val="00FD5968"/>
    <w:rsid w:val="00FD639F"/>
    <w:rsid w:val="00FD6FBC"/>
    <w:rsid w:val="00FD7A55"/>
    <w:rsid w:val="00FE001F"/>
    <w:rsid w:val="00FE1D8C"/>
    <w:rsid w:val="00FE2A01"/>
    <w:rsid w:val="00FE3840"/>
    <w:rsid w:val="00FE3960"/>
    <w:rsid w:val="00FE51A8"/>
    <w:rsid w:val="00FE52EA"/>
    <w:rsid w:val="00FE5449"/>
    <w:rsid w:val="00FE5716"/>
    <w:rsid w:val="00FE5ACD"/>
    <w:rsid w:val="00FE6CA6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208F780"/>
  <w15:chartTrackingRefBased/>
  <w15:docId w15:val="{FD55B703-500E-424D-9176-E6A490C1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F2C0F-3978-4E2C-996B-E3E0C8377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19</Pages>
  <Words>4217</Words>
  <Characters>17493</Characters>
  <Application>Microsoft Office Word</Application>
  <DocSecurity>0</DocSecurity>
  <Lines>145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……………………………………</vt:lpstr>
    </vt:vector>
  </TitlesOfParts>
  <Company>KPMG</Company>
  <LinksUpToDate>false</LinksUpToDate>
  <CharactersWithSpaces>21667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cp:lastModifiedBy>Somjai, Nigonyanont</cp:lastModifiedBy>
  <cp:revision>3</cp:revision>
  <cp:lastPrinted>2019-08-09T09:28:00Z</cp:lastPrinted>
  <dcterms:created xsi:type="dcterms:W3CDTF">2019-08-09T15:42:00Z</dcterms:created>
  <dcterms:modified xsi:type="dcterms:W3CDTF">2019-08-09T15:44:00Z</dcterms:modified>
</cp:coreProperties>
</file>