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</w:rPr>
      </w:pPr>
    </w:p>
    <w:p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CE458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E458C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CE458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:rsidR="00CE1E58" w:rsidRPr="00CE458C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1" w:name="_Hlk14033565"/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CE1E58" w:rsidRPr="00CE458C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CE458C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E1E58" w:rsidRPr="00CE458C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CE1E58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:rsidR="00DD4626" w:rsidRPr="00751D84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751D84" w:rsidRDefault="00751D84" w:rsidP="00751D8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</w:t>
      </w:r>
      <w:r w:rsidRPr="00474634">
        <w:rPr>
          <w:rFonts w:ascii="Angsana New" w:hAnsi="Angsana New" w:cs="Angsana New"/>
          <w:sz w:val="30"/>
          <w:szCs w:val="30"/>
          <w:cs/>
          <w:lang w:bidi="th-TH"/>
        </w:rPr>
        <w:t>ลงทุน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ระยะยาวอื่น</w:t>
      </w:r>
    </w:p>
    <w:p w:rsidR="00711C2C" w:rsidRPr="00290012" w:rsidRDefault="00711C2C" w:rsidP="00A85F87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</w:t>
      </w:r>
      <w:r w:rsidR="00676B5F" w:rsidRPr="00CE458C">
        <w:rPr>
          <w:rFonts w:ascii="Angsana New" w:hAnsi="Angsana New" w:cs="Angsana New"/>
          <w:sz w:val="30"/>
          <w:szCs w:val="30"/>
          <w:cs/>
          <w:lang w:bidi="th-TH"/>
        </w:rPr>
        <w:t>และประกอบกิจการ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โทรทัศน์</w:t>
      </w:r>
    </w:p>
    <w:p w:rsidR="00F8324E" w:rsidRPr="00DE719A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:rsidR="00DC794B" w:rsidRPr="0078611D" w:rsidRDefault="00DC794B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A918D5" w:rsidRPr="00CE458C" w:rsidRDefault="00A918D5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DD4626" w:rsidRPr="00420E9A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E458C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:rsidR="00420E9A" w:rsidRPr="0078611D" w:rsidRDefault="00420E9A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FF6771" w:rsidRPr="00FF6771" w:rsidRDefault="00FF6771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FF6771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bookmarkEnd w:id="1"/>
    <w:p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:rsidR="0025275A" w:rsidRPr="000304CF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CE458C">
        <w:rPr>
          <w:rFonts w:ascii="Angsana New" w:hAnsi="Angsana New"/>
          <w:sz w:val="30"/>
          <w:szCs w:val="30"/>
          <w:cs/>
        </w:rPr>
        <w:t>วันที่</w:t>
      </w:r>
      <w:r w:rsidR="00125715" w:rsidRPr="00CE458C">
        <w:rPr>
          <w:rFonts w:ascii="Angsana New" w:hAnsi="Angsana New"/>
          <w:sz w:val="30"/>
          <w:szCs w:val="30"/>
        </w:rPr>
        <w:t xml:space="preserve"> </w:t>
      </w:r>
      <w:r w:rsidR="00B143EC">
        <w:rPr>
          <w:rFonts w:ascii="Angsana New" w:hAnsi="Angsana New"/>
          <w:sz w:val="30"/>
          <w:szCs w:val="30"/>
        </w:rPr>
        <w:t xml:space="preserve">13 </w:t>
      </w:r>
      <w:r w:rsidR="00B143EC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6F5CC8">
        <w:rPr>
          <w:rFonts w:ascii="Angsana New" w:hAnsi="Angsana New" w:hint="cs"/>
          <w:sz w:val="30"/>
          <w:szCs w:val="30"/>
          <w:cs/>
        </w:rPr>
        <w:t>2562</w:t>
      </w:r>
    </w:p>
    <w:p w:rsidR="00E66B73" w:rsidRPr="000304CF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E66B73" w:rsidRPr="00CE458C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1</w:t>
      </w:r>
      <w:r w:rsidR="00E66B73" w:rsidRPr="00CE458C">
        <w:rPr>
          <w:rFonts w:ascii="Angsana New" w:hAnsi="Angsana New"/>
          <w:b/>
          <w:bCs/>
          <w:sz w:val="30"/>
          <w:szCs w:val="30"/>
        </w:rPr>
        <w:tab/>
      </w:r>
      <w:r w:rsidR="00A55A02" w:rsidRPr="00CE458C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ทั่วไป</w:t>
      </w:r>
      <w:r w:rsidR="00B970BF" w:rsidRPr="00CE458C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E66B73" w:rsidRPr="000304CF" w:rsidRDefault="00E66B7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B4279" w:rsidRPr="00CE458C" w:rsidRDefault="00ED72B8" w:rsidP="0085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CE458C">
        <w:rPr>
          <w:rFonts w:ascii="Angsana New" w:hAnsi="Angsana New"/>
          <w:spacing w:val="4"/>
          <w:sz w:val="30"/>
          <w:szCs w:val="30"/>
          <w:cs/>
        </w:rPr>
        <w:tab/>
      </w:r>
      <w:r w:rsidR="00C17293" w:rsidRPr="00CE458C">
        <w:rPr>
          <w:rFonts w:ascii="Angsana New" w:hAnsi="Angsana New"/>
          <w:spacing w:val="4"/>
          <w:sz w:val="30"/>
          <w:szCs w:val="30"/>
          <w:cs/>
        </w:rPr>
        <w:t>บริษัทดำเนินธุรกิจหลักเกี่ยวกับ</w:t>
      </w:r>
      <w:r w:rsidR="001C69FA" w:rsidRPr="00CE458C">
        <w:rPr>
          <w:rFonts w:ascii="Angsana New" w:hAnsi="Angsana New"/>
          <w:spacing w:val="4"/>
          <w:sz w:val="30"/>
          <w:szCs w:val="30"/>
          <w:cs/>
        </w:rPr>
        <w:t>รับจ้างพิมพ์ โฆษณา และขายสิ่งพิมพ์</w:t>
      </w:r>
      <w:r w:rsidR="008560B2" w:rsidRPr="00CE458C">
        <w:rPr>
          <w:rFonts w:ascii="Angsana New" w:hAnsi="Angsana New"/>
          <w:spacing w:val="4"/>
          <w:sz w:val="30"/>
          <w:szCs w:val="30"/>
          <w:cs/>
        </w:rPr>
        <w:t xml:space="preserve"> กลุ่มบริษัท</w:t>
      </w:r>
      <w:r w:rsidR="008560B2" w:rsidRPr="00C801DD">
        <w:rPr>
          <w:rFonts w:ascii="Angsana New" w:hAnsi="Angsana New"/>
          <w:spacing w:val="4"/>
          <w:sz w:val="30"/>
          <w:szCs w:val="30"/>
          <w:cs/>
        </w:rPr>
        <w:t>ดำเนินธุรกิจหลักเกี่ยวกับ</w:t>
      </w:r>
      <w:r w:rsidR="008560B2" w:rsidRPr="00793FE8">
        <w:rPr>
          <w:rFonts w:ascii="Angsana New" w:hAnsi="Angsana New"/>
          <w:sz w:val="30"/>
          <w:szCs w:val="30"/>
          <w:cs/>
        </w:rPr>
        <w:t xml:space="preserve">รับจ้างพิมพ์ โฆษณา </w:t>
      </w:r>
      <w:r w:rsidR="00C24EBE" w:rsidRPr="00793FE8">
        <w:rPr>
          <w:rFonts w:ascii="Angsana New" w:hAnsi="Angsana New" w:hint="cs"/>
          <w:sz w:val="30"/>
          <w:szCs w:val="30"/>
          <w:cs/>
        </w:rPr>
        <w:t>ผลิต</w:t>
      </w:r>
      <w:r w:rsidR="00793FE8" w:rsidRPr="00793FE8">
        <w:rPr>
          <w:rFonts w:ascii="Angsana New" w:hAnsi="Angsana New" w:hint="cs"/>
          <w:sz w:val="30"/>
          <w:szCs w:val="30"/>
          <w:cs/>
        </w:rPr>
        <w:t>และ</w:t>
      </w:r>
      <w:r w:rsidR="008560B2" w:rsidRPr="00793FE8">
        <w:rPr>
          <w:rFonts w:ascii="Angsana New" w:hAnsi="Angsana New"/>
          <w:sz w:val="30"/>
          <w:szCs w:val="30"/>
          <w:cs/>
        </w:rPr>
        <w:t>ขายสิ่งพิมพ์และธุรกิจผลิตรายการโทรทัศน์</w:t>
      </w:r>
      <w:r w:rsidR="00BF6580" w:rsidRPr="00793FE8">
        <w:rPr>
          <w:rFonts w:ascii="Angsana New" w:hAnsi="Angsana New"/>
          <w:sz w:val="30"/>
          <w:szCs w:val="30"/>
        </w:rPr>
        <w:t xml:space="preserve"> </w:t>
      </w:r>
      <w:r w:rsidR="00BF6580" w:rsidRPr="00793FE8">
        <w:rPr>
          <w:rFonts w:ascii="Angsana New" w:hAnsi="Angsana New" w:hint="cs"/>
          <w:sz w:val="30"/>
          <w:szCs w:val="30"/>
          <w:cs/>
        </w:rPr>
        <w:t>เผยแพร่ออกอากาศและให้บริการโฆษณา</w:t>
      </w:r>
      <w:r w:rsidR="00BF6580">
        <w:rPr>
          <w:rFonts w:ascii="Angsana New" w:hAnsi="Angsana New" w:hint="cs"/>
          <w:spacing w:val="4"/>
          <w:sz w:val="30"/>
          <w:szCs w:val="30"/>
          <w:cs/>
        </w:rPr>
        <w:t>ผ่านสื่อโทรทัศน์ในระบบดิจิทัล</w:t>
      </w:r>
    </w:p>
    <w:p w:rsidR="001B4279" w:rsidRPr="000304CF" w:rsidRDefault="001B427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BF6580" w:rsidRPr="00BF6580" w:rsidRDefault="00BF6580" w:rsidP="00BF6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 w:rsidRPr="00A41CFA">
        <w:rPr>
          <w:rFonts w:ascii="Angsana New" w:hAnsi="Angsana New"/>
          <w:spacing w:val="4"/>
          <w:sz w:val="30"/>
          <w:szCs w:val="30"/>
          <w:cs/>
        </w:rPr>
        <w:t>บริษัท อมรินทร์ เทเลวิชั่น จำกัด ซึ่งเป็นบริษัทย่อยได้รับใบอนุญาตให้ใช้คลื่นความถี่และประกอบกิจการ</w:t>
      </w:r>
      <w:r w:rsidRPr="00A41CFA">
        <w:rPr>
          <w:rFonts w:ascii="Angsana New" w:hAnsi="Angsana New"/>
          <w:spacing w:val="-6"/>
          <w:sz w:val="30"/>
          <w:szCs w:val="30"/>
          <w:cs/>
        </w:rPr>
        <w:t>โทรทัศน์เพื่อให้บริการโทรทัศน์ในระบบดิจิทัลประเภทบริการทางธุรกิจระดับชาติ หมวดหมู่ทั่วไป แบบความคมชัดสูง</w:t>
      </w:r>
      <w:r w:rsidRPr="00A41CFA">
        <w:rPr>
          <w:rFonts w:ascii="Angsana New" w:hAnsi="Angsana New"/>
          <w:spacing w:val="4"/>
          <w:sz w:val="30"/>
          <w:szCs w:val="30"/>
          <w:cs/>
        </w:rPr>
        <w:t xml:space="preserve"> โดยมีระยะเวลา 15 ปี เริ่มตั้งแต่วันที่ 25 เมษายน 2557 ถึงวันที่ 24 เมษายน 2572</w:t>
      </w:r>
    </w:p>
    <w:p w:rsidR="00BF6580" w:rsidRPr="000304CF" w:rsidRDefault="00BF658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E66B73" w:rsidRPr="00CE458C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2</w:t>
      </w:r>
      <w:r w:rsidR="00E66B73" w:rsidRPr="00CE458C">
        <w:rPr>
          <w:rFonts w:ascii="Angsana New" w:hAnsi="Angsana New"/>
          <w:b/>
          <w:bCs/>
          <w:sz w:val="30"/>
          <w:szCs w:val="30"/>
        </w:rPr>
        <w:tab/>
      </w:r>
      <w:bookmarkStart w:id="2" w:name="_Hlk13605220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เกณฑ์การจัดทำงบ</w:t>
      </w:r>
      <w:bookmarkEnd w:id="2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716186" w:rsidRPr="00CE458C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:rsidR="001001BD" w:rsidRPr="000304CF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716186" w:rsidRPr="00CE458C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(ก)</w:t>
      </w:r>
      <w:r w:rsidRPr="00CE458C">
        <w:rPr>
          <w:rFonts w:ascii="Angsana New" w:hAnsi="Angsana New"/>
          <w:i/>
          <w:iCs/>
          <w:sz w:val="30"/>
          <w:szCs w:val="30"/>
          <w:cs/>
        </w:rPr>
        <w:tab/>
      </w:r>
      <w:bookmarkStart w:id="3" w:name="_Hlk13606120"/>
      <w:r w:rsidRPr="00CE458C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  <w:bookmarkEnd w:id="3"/>
    </w:p>
    <w:p w:rsidR="00716186" w:rsidRPr="000304CF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DE719A" w:rsidRPr="00C871D2" w:rsidRDefault="00DE719A" w:rsidP="00DE7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FB67F7">
        <w:rPr>
          <w:rFonts w:ascii="Angsana New" w:hAnsi="Angsana New"/>
          <w:sz w:val="30"/>
          <w:szCs w:val="30"/>
          <w:cs/>
        </w:rPr>
        <w:t>การเงิน</w:t>
      </w:r>
      <w:r w:rsidRPr="007B2E94">
        <w:rPr>
          <w:rFonts w:ascii="Angsana New" w:hAnsi="Angsana New"/>
          <w:spacing w:val="2"/>
          <w:sz w:val="30"/>
          <w:szCs w:val="30"/>
          <w:cs/>
        </w:rPr>
        <w:t>ระหว่างกาล</w:t>
      </w:r>
      <w:r w:rsidR="00BF5EC2">
        <w:rPr>
          <w:rFonts w:ascii="Angsana New" w:hAnsi="Angsana New" w:hint="cs"/>
          <w:spacing w:val="2"/>
          <w:sz w:val="30"/>
          <w:szCs w:val="30"/>
          <w:cs/>
        </w:rPr>
        <w:t>แบบย่อ</w:t>
      </w:r>
      <w:r w:rsidRPr="00A41CFA">
        <w:rPr>
          <w:rFonts w:ascii="Angsana New" w:hAnsi="Angsana New"/>
          <w:spacing w:val="2"/>
          <w:sz w:val="30"/>
          <w:szCs w:val="30"/>
          <w:cs/>
        </w:rPr>
        <w:t>นี้</w:t>
      </w:r>
      <w:r w:rsidRPr="00A41CFA">
        <w:rPr>
          <w:rFonts w:ascii="Angsana New" w:hAnsi="Angsana New" w:hint="cs"/>
          <w:sz w:val="30"/>
          <w:szCs w:val="30"/>
          <w:cs/>
        </w:rPr>
        <w:t>นำเสนอ</w:t>
      </w:r>
      <w:bookmarkStart w:id="4" w:name="_Hlk13605252"/>
      <w:r w:rsidRPr="00A41CFA">
        <w:rPr>
          <w:rFonts w:ascii="Angsana New" w:hAnsi="Angsana New" w:hint="cs"/>
          <w:sz w:val="30"/>
          <w:szCs w:val="30"/>
          <w:cs/>
        </w:rPr>
        <w:t>รายการในงบการเงิน</w:t>
      </w:r>
      <w:r w:rsidRPr="00A41CFA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A41CFA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A41CFA">
        <w:rPr>
          <w:rFonts w:ascii="Angsana New" w:hAnsi="Angsana New"/>
          <w:sz w:val="30"/>
          <w:szCs w:val="30"/>
          <w:cs/>
        </w:rPr>
        <w:t>จัดทำ</w:t>
      </w:r>
      <w:r w:rsidR="00BF5EC2">
        <w:rPr>
          <w:rFonts w:ascii="Angsana New" w:hAnsi="Angsana New"/>
          <w:sz w:val="30"/>
          <w:szCs w:val="30"/>
        </w:rPr>
        <w:t xml:space="preserve">  </w:t>
      </w:r>
      <w:r w:rsidRPr="00BF5EC2">
        <w:rPr>
          <w:rFonts w:ascii="Angsana New" w:hAnsi="Angsana New" w:hint="cs"/>
          <w:spacing w:val="-6"/>
          <w:sz w:val="30"/>
          <w:szCs w:val="30"/>
          <w:cs/>
        </w:rPr>
        <w:t>หมายเหตุประกอบงบการเงิน</w:t>
      </w:r>
      <w:r w:rsidRPr="00BF5EC2">
        <w:rPr>
          <w:rFonts w:ascii="Angsana New" w:hAnsi="Angsana New"/>
          <w:spacing w:val="-6"/>
          <w:sz w:val="30"/>
          <w:szCs w:val="30"/>
          <w:cs/>
        </w:rPr>
        <w:t>ระหว่างกาลในรูปแบบย่อ</w:t>
      </w:r>
      <w:r w:rsidR="00BF5EC2" w:rsidRPr="00BF5EC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F5EC2" w:rsidRPr="00BF5EC2">
        <w:rPr>
          <w:rFonts w:ascii="Angsana New" w:hAnsi="Angsana New"/>
          <w:spacing w:val="-6"/>
          <w:sz w:val="30"/>
          <w:szCs w:val="30"/>
        </w:rPr>
        <w:t>(“</w:t>
      </w:r>
      <w:r w:rsidR="00BF5EC2" w:rsidRPr="00BF5EC2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</w:t>
      </w:r>
      <w:r w:rsidR="00BF5EC2" w:rsidRPr="00BF5EC2">
        <w:rPr>
          <w:rFonts w:ascii="Angsana New" w:hAnsi="Angsana New"/>
          <w:spacing w:val="-6"/>
          <w:sz w:val="30"/>
          <w:szCs w:val="30"/>
        </w:rPr>
        <w:t xml:space="preserve">”) </w:t>
      </w:r>
      <w:r w:rsidRPr="00BF5EC2">
        <w:rPr>
          <w:rFonts w:ascii="Angsana New" w:hAnsi="Angsana New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BF5EC2">
        <w:rPr>
          <w:rFonts w:ascii="Angsana New" w:hAnsi="Angsana New"/>
          <w:spacing w:val="-6"/>
          <w:sz w:val="30"/>
          <w:szCs w:val="30"/>
        </w:rPr>
        <w:t>34</w:t>
      </w:r>
      <w:bookmarkEnd w:id="4"/>
      <w:r w:rsidRPr="00A41CFA">
        <w:rPr>
          <w:rFonts w:ascii="Angsana New" w:hAnsi="Angsana New" w:hint="cs"/>
          <w:spacing w:val="2"/>
          <w:sz w:val="30"/>
          <w:szCs w:val="30"/>
          <w:cs/>
          <w:lang w:eastAsia="ko-KR"/>
        </w:rPr>
        <w:t xml:space="preserve"> </w:t>
      </w:r>
      <w:r w:rsidRPr="00A41CFA">
        <w:rPr>
          <w:rFonts w:ascii="Angsana New" w:hAnsi="Angsana New"/>
          <w:sz w:val="30"/>
          <w:szCs w:val="30"/>
          <w:cs/>
        </w:rPr>
        <w:t xml:space="preserve">เรื่อง </w:t>
      </w:r>
      <w:r w:rsidRPr="00A41CFA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41CFA">
        <w:rPr>
          <w:rFonts w:ascii="Angsana New" w:hAnsi="Angsana New"/>
          <w:sz w:val="30"/>
          <w:szCs w:val="30"/>
          <w:cs/>
        </w:rPr>
        <w:t xml:space="preserve"> </w:t>
      </w:r>
      <w:r w:rsidRPr="00A41CFA">
        <w:rPr>
          <w:rFonts w:ascii="Angsana New" w:hAnsi="Angsana New"/>
          <w:sz w:val="30"/>
          <w:szCs w:val="30"/>
        </w:rPr>
        <w:t xml:space="preserve"> </w:t>
      </w:r>
      <w:r w:rsidRPr="00A41CF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0304CF" w:rsidRPr="00A41CFA" w:rsidRDefault="000304C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E747E9" w:rsidRDefault="00ED72B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bookmarkStart w:id="5" w:name="_Hlk13605481"/>
      <w:r w:rsidR="00716186" w:rsidRPr="00CE458C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</w:t>
      </w:r>
      <w:r w:rsidR="00CE7FA1">
        <w:rPr>
          <w:rFonts w:ascii="Angsana New" w:hAnsi="Angsana New"/>
          <w:sz w:val="30"/>
          <w:szCs w:val="30"/>
          <w:cs/>
        </w:rPr>
        <w:t>25</w:t>
      </w:r>
      <w:r w:rsidR="00CE7FA1">
        <w:rPr>
          <w:rFonts w:ascii="Angsana New" w:hAnsi="Angsana New"/>
          <w:sz w:val="30"/>
          <w:szCs w:val="30"/>
        </w:rPr>
        <w:t>6</w:t>
      </w:r>
      <w:r w:rsidR="00090F6B">
        <w:rPr>
          <w:rFonts w:ascii="Angsana New" w:hAnsi="Angsana New"/>
          <w:sz w:val="30"/>
          <w:szCs w:val="30"/>
        </w:rPr>
        <w:t>1</w:t>
      </w:r>
      <w:r w:rsidR="00716186" w:rsidRPr="00CE458C">
        <w:rPr>
          <w:rFonts w:ascii="Angsana New" w:hAnsi="Angsana New"/>
          <w:sz w:val="30"/>
          <w:szCs w:val="30"/>
        </w:rPr>
        <w:t xml:space="preserve">           </w:t>
      </w:r>
      <w:r w:rsidR="00716186" w:rsidRPr="00CE458C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E747E9" w:rsidRPr="00CE458C">
        <w:rPr>
          <w:rFonts w:ascii="Angsana New" w:hAnsi="Angsana New"/>
          <w:sz w:val="30"/>
          <w:szCs w:val="30"/>
          <w:cs/>
        </w:rPr>
        <w:t xml:space="preserve">           </w:t>
      </w:r>
      <w:r w:rsidR="00716186" w:rsidRPr="00CE458C">
        <w:rPr>
          <w:rFonts w:ascii="Angsana New" w:hAnsi="Angsana New"/>
          <w:sz w:val="30"/>
          <w:szCs w:val="30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</w:t>
      </w:r>
      <w:r w:rsidR="00E747E9" w:rsidRPr="00CE458C">
        <w:rPr>
          <w:rFonts w:ascii="Angsana New" w:hAnsi="Angsana New"/>
          <w:sz w:val="30"/>
          <w:szCs w:val="30"/>
          <w:cs/>
        </w:rPr>
        <w:t xml:space="preserve">บริษัทย่อยสำหรับปีสิ้นสุดวันที่ </w:t>
      </w:r>
      <w:r w:rsidR="00716186" w:rsidRPr="00CE458C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CE7FA1">
        <w:rPr>
          <w:rFonts w:ascii="Angsana New" w:hAnsi="Angsana New"/>
          <w:sz w:val="30"/>
          <w:szCs w:val="30"/>
          <w:cs/>
        </w:rPr>
        <w:t>25</w:t>
      </w:r>
      <w:r w:rsidR="00E300E1">
        <w:rPr>
          <w:rFonts w:ascii="Angsana New" w:hAnsi="Angsana New"/>
          <w:sz w:val="30"/>
          <w:szCs w:val="30"/>
        </w:rPr>
        <w:t>61</w:t>
      </w:r>
      <w:bookmarkEnd w:id="5"/>
    </w:p>
    <w:p w:rsidR="00F82A24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</w:rPr>
        <w:tab/>
      </w:r>
    </w:p>
    <w:p w:rsidR="00A41CFA" w:rsidRDefault="00A41CFA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A41CFA" w:rsidRDefault="00A41CFA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A41CFA" w:rsidRDefault="00A41CFA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A41CFA" w:rsidRPr="000304CF" w:rsidRDefault="00A41CFA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716186" w:rsidRPr="00CE458C" w:rsidRDefault="00716186" w:rsidP="007B671E">
      <w:pPr>
        <w:pStyle w:val="BodyText2"/>
        <w:tabs>
          <w:tab w:val="clear" w:pos="540"/>
        </w:tabs>
        <w:ind w:left="567" w:hanging="567"/>
        <w:rPr>
          <w:i/>
          <w:iCs/>
          <w:color w:val="0000FF"/>
          <w:highlight w:val="cyan"/>
        </w:rPr>
      </w:pPr>
      <w:r w:rsidRPr="00CE458C">
        <w:rPr>
          <w:i/>
          <w:iCs/>
          <w:cs/>
        </w:rPr>
        <w:lastRenderedPageBreak/>
        <w:t>(</w:t>
      </w:r>
      <w:r w:rsidR="00A41CFA">
        <w:rPr>
          <w:rFonts w:hint="cs"/>
          <w:i/>
          <w:iCs/>
          <w:cs/>
          <w:lang w:val="en-US"/>
        </w:rPr>
        <w:t>ข</w:t>
      </w:r>
      <w:r w:rsidRPr="00CE458C">
        <w:rPr>
          <w:i/>
          <w:iCs/>
          <w:cs/>
        </w:rPr>
        <w:t>)</w:t>
      </w:r>
      <w:r w:rsidRPr="00CE458C">
        <w:rPr>
          <w:i/>
          <w:iCs/>
          <w:cs/>
        </w:rPr>
        <w:tab/>
      </w:r>
      <w:bookmarkStart w:id="6" w:name="_Hlk13606134"/>
      <w:r w:rsidR="00CA3CD4" w:rsidRPr="00CA3CD4">
        <w:rPr>
          <w:i/>
          <w:iCs/>
          <w:cs/>
        </w:rPr>
        <w:t>การใช้วิจารณญาณ การประมาณการ</w:t>
      </w:r>
      <w:bookmarkEnd w:id="6"/>
      <w:r w:rsidR="00CA3CD4" w:rsidRPr="00CA3CD4">
        <w:rPr>
          <w:i/>
          <w:iCs/>
          <w:cs/>
        </w:rPr>
        <w:t>และนโยบายการบัญชี</w:t>
      </w:r>
    </w:p>
    <w:p w:rsidR="00716186" w:rsidRPr="00A34027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9095D" w:rsidRDefault="00ED72B8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CA3CD4" w:rsidRPr="00A34027">
        <w:rPr>
          <w:rFonts w:ascii="Angsana New" w:hAnsi="Angsana New"/>
          <w:sz w:val="30"/>
          <w:szCs w:val="30"/>
          <w:cs/>
        </w:rPr>
        <w:t>ในการจัดทำ</w:t>
      </w:r>
      <w:r w:rsidR="00CA3CD4" w:rsidRPr="00A34027">
        <w:rPr>
          <w:rFonts w:ascii="Angsana New" w:hAnsi="Angsana New" w:hint="cs"/>
          <w:sz w:val="30"/>
          <w:szCs w:val="30"/>
          <w:cs/>
        </w:rPr>
        <w:t>งบ</w:t>
      </w:r>
      <w:r w:rsidR="00CA3CD4" w:rsidRPr="00A34027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</w:t>
      </w:r>
      <w:r w:rsidR="00CA3CD4" w:rsidRPr="007444DB">
        <w:rPr>
          <w:rFonts w:ascii="Angsana New" w:hAnsi="Angsana New"/>
          <w:sz w:val="30"/>
          <w:szCs w:val="30"/>
          <w:cs/>
        </w:rPr>
        <w:t>บริษัท</w:t>
      </w:r>
      <w:r w:rsidR="00CA3CD4" w:rsidRPr="007444DB">
        <w:rPr>
          <w:rFonts w:ascii="Angsana New" w:hAnsi="Angsana New" w:hint="cs"/>
          <w:sz w:val="30"/>
          <w:szCs w:val="30"/>
          <w:cs/>
        </w:rPr>
        <w:t xml:space="preserve"> </w:t>
      </w:r>
      <w:r w:rsidR="00CA3CD4" w:rsidRPr="007444DB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CA3CD4" w:rsidRPr="007444DB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="00CA3CD4" w:rsidRPr="007444DB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="00CA3CD4" w:rsidRPr="007444DB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="00CA3CD4" w:rsidRPr="007444DB">
        <w:rPr>
          <w:rFonts w:ascii="Angsana New" w:hAnsi="Angsana New"/>
          <w:sz w:val="30"/>
          <w:szCs w:val="30"/>
          <w:cs/>
        </w:rPr>
        <w:t>นั้น</w:t>
      </w:r>
      <w:r w:rsidR="00CA3CD4" w:rsidRPr="007444DB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="00CA3CD4" w:rsidRPr="007444DB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CA3CD4" w:rsidRPr="007444DB">
        <w:rPr>
          <w:rFonts w:ascii="Angsana New" w:hAnsi="Angsana New"/>
          <w:sz w:val="30"/>
          <w:szCs w:val="30"/>
        </w:rPr>
        <w:t xml:space="preserve">31 </w:t>
      </w:r>
      <w:r w:rsidR="00CA3CD4" w:rsidRPr="007444DB">
        <w:rPr>
          <w:rFonts w:ascii="Angsana New" w:hAnsi="Angsana New"/>
          <w:sz w:val="30"/>
          <w:szCs w:val="30"/>
          <w:cs/>
        </w:rPr>
        <w:t xml:space="preserve">ธันวาคม </w:t>
      </w:r>
      <w:r w:rsidR="00CA3CD4" w:rsidRPr="007444DB">
        <w:rPr>
          <w:rFonts w:ascii="Angsana New" w:hAnsi="Angsana New"/>
          <w:sz w:val="30"/>
          <w:szCs w:val="30"/>
        </w:rPr>
        <w:t>2561</w:t>
      </w:r>
      <w:r w:rsidR="00CA3CD4" w:rsidRPr="007444DB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="00CA3CD4" w:rsidRPr="007444DB">
        <w:rPr>
          <w:rFonts w:ascii="Angsana New" w:hAnsi="Angsana New"/>
          <w:sz w:val="30"/>
          <w:szCs w:val="30"/>
          <w:cs/>
        </w:rPr>
        <w:t>าร</w:t>
      </w:r>
      <w:r w:rsidR="00CA3CD4" w:rsidRPr="007444DB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="00CA3CD4" w:rsidRPr="007444DB">
        <w:rPr>
          <w:rFonts w:ascii="Angsana New" w:hAnsi="Angsana New"/>
          <w:sz w:val="30"/>
          <w:szCs w:val="30"/>
          <w:cs/>
        </w:rPr>
        <w:t>ใช้</w:t>
      </w:r>
      <w:r w:rsidR="00CA3CD4" w:rsidRPr="007444DB">
        <w:rPr>
          <w:rFonts w:ascii="Angsana New" w:hAnsi="Angsana New" w:hint="cs"/>
          <w:sz w:val="30"/>
          <w:szCs w:val="30"/>
          <w:cs/>
        </w:rPr>
        <w:t>วิจารณญาณ</w:t>
      </w:r>
      <w:r w:rsidR="00CA3CD4" w:rsidRPr="007444DB">
        <w:rPr>
          <w:rFonts w:ascii="Angsana New" w:hAnsi="Angsana New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="00CA3CD4" w:rsidRPr="007444DB">
        <w:rPr>
          <w:rFonts w:ascii="Angsana New" w:hAnsi="Angsana New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="00CA3CD4" w:rsidRPr="007444DB">
        <w:rPr>
          <w:rFonts w:ascii="Angsana New" w:hAnsi="Angsana New"/>
          <w:sz w:val="30"/>
          <w:szCs w:val="30"/>
        </w:rPr>
        <w:t xml:space="preserve">15 </w:t>
      </w:r>
      <w:r w:rsidR="00CA3CD4" w:rsidRPr="007444DB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CA3CD4" w:rsidRPr="007444DB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CA3CD4" w:rsidRPr="007444DB">
        <w:rPr>
          <w:rFonts w:ascii="Angsana New" w:hAnsi="Angsana New" w:hint="cs"/>
          <w:sz w:val="30"/>
          <w:szCs w:val="30"/>
          <w:cs/>
        </w:rPr>
        <w:t xml:space="preserve"> (“</w:t>
      </w:r>
      <w:r w:rsidR="00CA3CD4" w:rsidRPr="007444DB">
        <w:rPr>
          <w:rFonts w:ascii="Angsana New" w:hAnsi="Angsana New"/>
          <w:sz w:val="30"/>
          <w:szCs w:val="30"/>
        </w:rPr>
        <w:t>TFRS 15</w:t>
      </w:r>
      <w:r w:rsidR="00CA3CD4" w:rsidRPr="007444DB">
        <w:rPr>
          <w:rFonts w:ascii="Angsana New" w:hAnsi="Angsana New" w:hint="cs"/>
          <w:sz w:val="30"/>
          <w:szCs w:val="30"/>
          <w:cs/>
        </w:rPr>
        <w:t>”)</w:t>
      </w:r>
      <w:r w:rsidR="00CA3CD4" w:rsidRPr="007444DB">
        <w:rPr>
          <w:rFonts w:ascii="Angsana New" w:hAnsi="Angsana New"/>
          <w:sz w:val="30"/>
          <w:szCs w:val="30"/>
        </w:rPr>
        <w:t xml:space="preserve"> </w:t>
      </w:r>
      <w:r w:rsidR="00CA3CD4" w:rsidRPr="007444DB">
        <w:rPr>
          <w:rFonts w:ascii="Angsana New" w:hAnsi="Angsana New" w:hint="cs"/>
          <w:sz w:val="30"/>
          <w:szCs w:val="30"/>
          <w:cs/>
        </w:rPr>
        <w:t>ที่</w:t>
      </w:r>
      <w:r w:rsidR="00CA3CD4" w:rsidRPr="007444DB">
        <w:rPr>
          <w:rFonts w:ascii="Angsana New" w:hAnsi="Angsana New"/>
          <w:sz w:val="30"/>
          <w:szCs w:val="30"/>
          <w:cs/>
        </w:rPr>
        <w:t>กลุ่มบริษัท</w:t>
      </w:r>
      <w:r w:rsidR="00CA3CD4" w:rsidRPr="007444DB">
        <w:rPr>
          <w:rFonts w:ascii="Angsana New" w:hAnsi="Angsana New" w:hint="cs"/>
          <w:sz w:val="30"/>
          <w:szCs w:val="30"/>
          <w:cs/>
        </w:rPr>
        <w:t>ถือ</w:t>
      </w:r>
      <w:r w:rsidR="00CA3CD4" w:rsidRPr="00A34027">
        <w:rPr>
          <w:rFonts w:ascii="Angsana New" w:hAnsi="Angsana New" w:hint="cs"/>
          <w:sz w:val="30"/>
          <w:szCs w:val="30"/>
          <w:cs/>
        </w:rPr>
        <w:t xml:space="preserve">ปฏิบัติเป็นครั้งแรกแทนมาตรฐานการบัญชี ฉบับที่ </w:t>
      </w:r>
      <w:r w:rsidR="00CA3CD4" w:rsidRPr="00A34027">
        <w:rPr>
          <w:rFonts w:ascii="Angsana New" w:hAnsi="Angsana New"/>
          <w:sz w:val="30"/>
          <w:szCs w:val="30"/>
        </w:rPr>
        <w:t xml:space="preserve">18 </w:t>
      </w:r>
      <w:r w:rsidR="00CA3CD4" w:rsidRPr="00A3402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CA3CD4" w:rsidRPr="00A34027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="00CA3CD4" w:rsidRPr="00A34027">
        <w:rPr>
          <w:rFonts w:ascii="Angsana New" w:hAnsi="Angsana New" w:hint="cs"/>
          <w:sz w:val="30"/>
          <w:szCs w:val="30"/>
          <w:cs/>
        </w:rPr>
        <w:t xml:space="preserve"> </w:t>
      </w:r>
      <w:r w:rsidR="00CA3CD4" w:rsidRPr="00A34027">
        <w:rPr>
          <w:rFonts w:ascii="Angsana New" w:hAnsi="Angsana New"/>
          <w:sz w:val="30"/>
          <w:szCs w:val="30"/>
        </w:rPr>
        <w:t>(“TAS 18”)</w:t>
      </w:r>
      <w:r w:rsidR="00A34027" w:rsidRPr="00A34027">
        <w:rPr>
          <w:rFonts w:ascii="Angsana New" w:hAnsi="Angsana New" w:hint="cs"/>
          <w:sz w:val="30"/>
          <w:szCs w:val="30"/>
          <w:cs/>
        </w:rPr>
        <w:t xml:space="preserve"> </w:t>
      </w:r>
      <w:r w:rsidR="00A34027" w:rsidRPr="00A34027">
        <w:rPr>
          <w:rFonts w:ascii="Angsana New" w:hAnsi="Angsana New"/>
          <w:sz w:val="30"/>
          <w:szCs w:val="30"/>
          <w:cs/>
        </w:rPr>
        <w:t>มาตรฐานการบัญชี ฉบับที่ 11 เรื่อง สัญญาก่อสร้าง (“</w:t>
      </w:r>
      <w:r w:rsidR="00A34027" w:rsidRPr="00A34027">
        <w:rPr>
          <w:rFonts w:ascii="Angsana New" w:hAnsi="Angsana New"/>
          <w:sz w:val="30"/>
          <w:szCs w:val="30"/>
        </w:rPr>
        <w:t xml:space="preserve">TAS </w:t>
      </w:r>
      <w:r w:rsidR="00A34027" w:rsidRPr="00A34027">
        <w:rPr>
          <w:rFonts w:ascii="Angsana New" w:hAnsi="Angsana New"/>
          <w:sz w:val="30"/>
          <w:szCs w:val="30"/>
          <w:cs/>
        </w:rPr>
        <w:t>11”)</w:t>
      </w:r>
      <w:r w:rsidR="00A34027" w:rsidRPr="00A34027">
        <w:rPr>
          <w:rFonts w:ascii="Angsana New" w:hAnsi="Angsana New" w:hint="cs"/>
          <w:sz w:val="30"/>
          <w:szCs w:val="30"/>
          <w:cs/>
        </w:rPr>
        <w:t xml:space="preserve"> </w:t>
      </w:r>
      <w:r w:rsidR="00CA3CD4" w:rsidRPr="00A34027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CA3CD4" w:rsidRPr="007444DB" w:rsidRDefault="00CA3CD4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CA3CD4" w:rsidRPr="00AC33D5" w:rsidRDefault="00CA3CD4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AC33D5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AC33D5">
        <w:rPr>
          <w:rFonts w:ascii="Angsana New" w:hAnsi="Angsana New"/>
          <w:spacing w:val="-2"/>
          <w:sz w:val="30"/>
          <w:szCs w:val="30"/>
        </w:rPr>
        <w:t xml:space="preserve"> TFRS 15</w:t>
      </w:r>
      <w:r w:rsidRPr="00AC33D5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กลุ่มบริษัทรับรู้รายได้เมื่อ</w:t>
      </w:r>
      <w:r w:rsidRPr="00AC33D5">
        <w:rPr>
          <w:rFonts w:ascii="Angsana New" w:hAnsi="Angsana New" w:hint="cs"/>
          <w:spacing w:val="-2"/>
          <w:sz w:val="30"/>
          <w:szCs w:val="30"/>
          <w:cs/>
        </w:rPr>
        <w:t>ลูกค้ามีอำนาจ</w:t>
      </w:r>
      <w:r w:rsidRPr="00AC33D5">
        <w:rPr>
          <w:rFonts w:ascii="Angsana New" w:hAnsi="Angsana New"/>
          <w:spacing w:val="-2"/>
          <w:sz w:val="30"/>
          <w:szCs w:val="30"/>
          <w:cs/>
        </w:rPr>
        <w:t>ควบคุม</w:t>
      </w:r>
      <w:r w:rsidRPr="00AC33D5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AC33D5">
        <w:rPr>
          <w:rFonts w:ascii="Angsana New" w:hAnsi="Angsana New"/>
          <w:spacing w:val="-2"/>
          <w:sz w:val="30"/>
          <w:szCs w:val="30"/>
          <w:cs/>
        </w:rPr>
        <w:t>สินค้าหรือบริการ</w:t>
      </w:r>
      <w:r w:rsidRPr="00AC33D5">
        <w:rPr>
          <w:rFonts w:ascii="Angsana New" w:hAnsi="Angsana New"/>
          <w:spacing w:val="-2"/>
          <w:sz w:val="30"/>
          <w:szCs w:val="30"/>
        </w:rPr>
        <w:t xml:space="preserve"> </w:t>
      </w:r>
      <w:r w:rsidRPr="00AC33D5">
        <w:rPr>
          <w:rFonts w:ascii="Angsana New" w:hAnsi="Angsana New" w:hint="cs"/>
          <w:spacing w:val="-2"/>
          <w:sz w:val="30"/>
          <w:szCs w:val="30"/>
          <w:cs/>
        </w:rPr>
        <w:t>ด้วยจำนวนเงินที่สะท้อนถึง</w:t>
      </w:r>
      <w:r>
        <w:rPr>
          <w:rFonts w:ascii="Angsana New" w:hAnsi="Angsana New"/>
          <w:spacing w:val="-2"/>
          <w:sz w:val="30"/>
          <w:szCs w:val="30"/>
        </w:rPr>
        <w:t xml:space="preserve">        </w:t>
      </w:r>
      <w:r w:rsidRPr="00AC33D5">
        <w:rPr>
          <w:rFonts w:ascii="Angsana New" w:hAnsi="Angsana New" w:hint="cs"/>
          <w:spacing w:val="-2"/>
          <w:sz w:val="30"/>
          <w:szCs w:val="30"/>
          <w:cs/>
        </w:rPr>
        <w:t>สิ่งตอบแทนที่</w:t>
      </w:r>
      <w:r w:rsidRPr="00AC33D5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AC33D5">
        <w:rPr>
          <w:rFonts w:ascii="Angsana New" w:hAnsi="Angsana New" w:hint="cs"/>
          <w:spacing w:val="-2"/>
          <w:sz w:val="30"/>
          <w:szCs w:val="30"/>
          <w:cs/>
        </w:rPr>
        <w:t>คาดว่าจะมีสิทธิได้รับ</w:t>
      </w:r>
      <w:r w:rsidRPr="00AC33D5">
        <w:rPr>
          <w:rFonts w:ascii="Angsana New" w:hAnsi="Angsana New"/>
          <w:spacing w:val="-2"/>
          <w:sz w:val="30"/>
          <w:szCs w:val="30"/>
          <w:cs/>
        </w:rPr>
        <w:t xml:space="preserve"> และมีการใช้</w:t>
      </w:r>
      <w:r w:rsidRPr="00AC33D5">
        <w:rPr>
          <w:rFonts w:ascii="Angsana New" w:hAnsi="Angsana New" w:hint="cs"/>
          <w:spacing w:val="-2"/>
          <w:sz w:val="30"/>
          <w:szCs w:val="30"/>
          <w:cs/>
        </w:rPr>
        <w:t>วิจารณญาณ</w:t>
      </w:r>
      <w:r w:rsidRPr="00AC33D5">
        <w:rPr>
          <w:rFonts w:ascii="Angsana New" w:hAnsi="Angsana New"/>
          <w:spacing w:val="-2"/>
          <w:sz w:val="30"/>
          <w:szCs w:val="30"/>
          <w:cs/>
        </w:rPr>
        <w:t>ในการพิจารณาจังหวะเวลาในการส่งมอบ</w:t>
      </w:r>
      <w:r w:rsidRPr="001730F2">
        <w:rPr>
          <w:rFonts w:ascii="Angsana New" w:hAnsi="Angsana New"/>
          <w:spacing w:val="-6"/>
          <w:sz w:val="30"/>
          <w:szCs w:val="30"/>
          <w:cs/>
        </w:rPr>
        <w:t>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Pr="001730F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730F2">
        <w:rPr>
          <w:rFonts w:ascii="Angsana New" w:hAnsi="Angsana New"/>
          <w:spacing w:val="-6"/>
          <w:sz w:val="30"/>
          <w:szCs w:val="30"/>
          <w:cs/>
        </w:rPr>
        <w:t xml:space="preserve">ในขณะที่ </w:t>
      </w:r>
      <w:r w:rsidRPr="001730F2">
        <w:rPr>
          <w:rFonts w:ascii="Angsana New" w:hAnsi="Angsana New"/>
          <w:spacing w:val="-6"/>
          <w:sz w:val="30"/>
          <w:szCs w:val="30"/>
        </w:rPr>
        <w:t xml:space="preserve">TAS 18 </w:t>
      </w:r>
      <w:r w:rsidRPr="001730F2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AC33D5">
        <w:rPr>
          <w:rFonts w:ascii="Angsana New" w:hAnsi="Angsana New"/>
          <w:spacing w:val="-2"/>
          <w:sz w:val="30"/>
          <w:szCs w:val="30"/>
        </w:rPr>
        <w:t xml:space="preserve"> </w:t>
      </w:r>
      <w:r w:rsidRPr="00AC33D5">
        <w:rPr>
          <w:rFonts w:ascii="Angsana New" w:hAnsi="Angsana New"/>
          <w:spacing w:val="-2"/>
          <w:sz w:val="30"/>
          <w:szCs w:val="30"/>
          <w:cs/>
        </w:rPr>
        <w:t>รับรู้รายได้</w:t>
      </w:r>
      <w:r w:rsidRPr="00AC33D5">
        <w:rPr>
          <w:rFonts w:ascii="Angsana New" w:hAnsi="Angsana New" w:hint="cs"/>
          <w:spacing w:val="-2"/>
          <w:sz w:val="30"/>
          <w:szCs w:val="30"/>
          <w:cs/>
        </w:rPr>
        <w:t>จากการขายสินค้า</w:t>
      </w:r>
      <w:r w:rsidRPr="00AC33D5">
        <w:rPr>
          <w:rFonts w:ascii="Angsana New" w:hAnsi="Angsana New"/>
          <w:spacing w:val="-2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</w:t>
      </w:r>
      <w:r w:rsidRPr="001730F2">
        <w:rPr>
          <w:rFonts w:ascii="Angsana New" w:hAnsi="Angsana New"/>
          <w:spacing w:val="-6"/>
          <w:sz w:val="30"/>
          <w:szCs w:val="30"/>
          <w:cs/>
        </w:rPr>
        <w:t>ผู้ซื้อแล้ว</w:t>
      </w:r>
      <w:r w:rsidRPr="001730F2">
        <w:rPr>
          <w:rFonts w:ascii="Angsana New" w:hAnsi="Angsana New"/>
          <w:spacing w:val="-6"/>
          <w:sz w:val="30"/>
          <w:szCs w:val="30"/>
        </w:rPr>
        <w:t xml:space="preserve"> </w:t>
      </w:r>
      <w:r w:rsidRPr="001730F2">
        <w:rPr>
          <w:rFonts w:ascii="Angsana New" w:hAnsi="Angsana New"/>
          <w:spacing w:val="-6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1730F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730F2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>
        <w:rPr>
          <w:rFonts w:ascii="Angsana New" w:hAnsi="Angsana New"/>
          <w:spacing w:val="-2"/>
          <w:sz w:val="30"/>
          <w:szCs w:val="30"/>
        </w:rPr>
        <w:t xml:space="preserve">   </w:t>
      </w:r>
      <w:r w:rsidRPr="00AC33D5">
        <w:rPr>
          <w:rFonts w:ascii="Angsana New" w:hAnsi="Angsana New"/>
          <w:spacing w:val="-2"/>
          <w:sz w:val="30"/>
          <w:szCs w:val="30"/>
          <w:cs/>
        </w:rPr>
        <w:t>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</w:t>
      </w:r>
      <w:r>
        <w:rPr>
          <w:rFonts w:ascii="Angsana New" w:hAnsi="Angsana New"/>
          <w:spacing w:val="-2"/>
          <w:sz w:val="30"/>
          <w:szCs w:val="30"/>
        </w:rPr>
        <w:t xml:space="preserve">     </w:t>
      </w:r>
      <w:r w:rsidRPr="00AC33D5">
        <w:rPr>
          <w:rFonts w:ascii="Angsana New" w:hAnsi="Angsana New"/>
          <w:spacing w:val="-2"/>
          <w:sz w:val="30"/>
          <w:szCs w:val="30"/>
          <w:cs/>
        </w:rPr>
        <w:t>นัยสำคัญในการได้รับประโยชน์เชิงเศรษฐกิจจากการขายสินค้าหรือให้บริการนั้น</w:t>
      </w:r>
      <w:r w:rsidRPr="00AC33D5">
        <w:rPr>
          <w:rFonts w:ascii="Angsana New" w:hAnsi="Angsana New" w:hint="cs"/>
          <w:spacing w:val="-2"/>
          <w:sz w:val="30"/>
          <w:szCs w:val="30"/>
          <w:cs/>
        </w:rPr>
        <w:t xml:space="preserve"> ซึ่งการเปลี่ยนแปลงนโยบาย</w:t>
      </w:r>
      <w:r>
        <w:rPr>
          <w:rFonts w:ascii="Angsana New" w:hAnsi="Angsana New"/>
          <w:spacing w:val="-2"/>
          <w:sz w:val="30"/>
          <w:szCs w:val="30"/>
        </w:rPr>
        <w:t xml:space="preserve">          </w:t>
      </w:r>
      <w:r w:rsidRPr="00AC33D5">
        <w:rPr>
          <w:rFonts w:ascii="Angsana New" w:hAnsi="Angsana New" w:hint="cs"/>
          <w:spacing w:val="-2"/>
          <w:sz w:val="30"/>
          <w:szCs w:val="30"/>
          <w:cs/>
        </w:rPr>
        <w:t>การบัญชีดังกล่าวไม่มีผลกระทบอย่างมีสาระสำคัญต่องบการเงิน</w:t>
      </w:r>
      <w:r w:rsidRPr="00AC33D5">
        <w:rPr>
          <w:rFonts w:ascii="Angsana New" w:hAnsi="Angsana New"/>
          <w:spacing w:val="-2"/>
          <w:sz w:val="30"/>
          <w:szCs w:val="30"/>
        </w:rPr>
        <w:t xml:space="preserve"> </w:t>
      </w:r>
    </w:p>
    <w:p w:rsidR="00CA3CD4" w:rsidRPr="007444DB" w:rsidRDefault="00CA3CD4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1D0694" w:rsidRPr="00EE2AE6" w:rsidRDefault="00EE2AE6" w:rsidP="00EE2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E2AE6">
        <w:rPr>
          <w:rFonts w:ascii="Angsana New" w:hAnsi="Angsana New"/>
          <w:spacing w:val="-2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</w:t>
      </w:r>
      <w:r>
        <w:rPr>
          <w:rFonts w:ascii="Angsana New" w:hAnsi="Angsana New"/>
          <w:spacing w:val="-2"/>
          <w:sz w:val="30"/>
          <w:szCs w:val="30"/>
        </w:rPr>
        <w:t xml:space="preserve">    </w:t>
      </w:r>
      <w:r w:rsidRPr="00EE2AE6">
        <w:rPr>
          <w:rFonts w:ascii="Angsana New" w:hAnsi="Angsana New"/>
          <w:spacing w:val="-2"/>
          <w:sz w:val="30"/>
          <w:szCs w:val="30"/>
          <w:cs/>
        </w:rPr>
        <w:t>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</w:t>
      </w:r>
      <w:r>
        <w:rPr>
          <w:rFonts w:ascii="Angsana New" w:hAnsi="Angsana New"/>
          <w:spacing w:val="-2"/>
          <w:sz w:val="30"/>
          <w:szCs w:val="30"/>
        </w:rPr>
        <w:t xml:space="preserve">                </w:t>
      </w:r>
      <w:r w:rsidRPr="00EE2AE6">
        <w:rPr>
          <w:rFonts w:ascii="Angsana New" w:hAnsi="Angsana New"/>
          <w:spacing w:val="-2"/>
          <w:sz w:val="30"/>
          <w:szCs w:val="30"/>
          <w:cs/>
        </w:rPr>
        <w:t>ทางการเงินที่ออกและปรับปรุงใหม่ที่เกี่ยวกับการดำเนินงานของกลุ่มบริษัทได้เปิดเผยในหมายเหตุ</w:t>
      </w:r>
      <w:r>
        <w:rPr>
          <w:rFonts w:ascii="Angsana New" w:hAnsi="Angsana New" w:hint="cs"/>
          <w:spacing w:val="-2"/>
          <w:sz w:val="30"/>
          <w:szCs w:val="30"/>
          <w:cs/>
        </w:rPr>
        <w:t>ประกอบ                 งบการเงิน</w:t>
      </w:r>
      <w:r w:rsidRPr="00EE2AE6">
        <w:rPr>
          <w:rFonts w:ascii="Angsana New" w:hAnsi="Angsana New"/>
          <w:spacing w:val="-2"/>
          <w:sz w:val="30"/>
          <w:szCs w:val="30"/>
          <w:cs/>
        </w:rPr>
        <w:t xml:space="preserve">ข้อ </w:t>
      </w:r>
      <w:r>
        <w:rPr>
          <w:rFonts w:ascii="Angsana New" w:hAnsi="Angsana New"/>
          <w:spacing w:val="-2"/>
          <w:sz w:val="30"/>
          <w:szCs w:val="30"/>
        </w:rPr>
        <w:t>15</w:t>
      </w:r>
    </w:p>
    <w:p w:rsidR="001D0694" w:rsidRDefault="001D0694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D0694" w:rsidRDefault="001D0694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EE2AE6" w:rsidRDefault="00EE2AE6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D0694" w:rsidRDefault="001D0694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D0694" w:rsidRDefault="001D0694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D0694" w:rsidRDefault="001D0694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D0694" w:rsidRPr="000E24DC" w:rsidRDefault="001D0694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E66B73" w:rsidRPr="00CE458C" w:rsidRDefault="00B4316E" w:rsidP="00AF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 w:rsidR="00F96459" w:rsidRPr="00CE458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C61BCB" w:rsidRPr="000E24DC" w:rsidRDefault="00C61BCB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2A4A3B" w:rsidRPr="000E24DC" w:rsidRDefault="00DA74FC" w:rsidP="00DD5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  <w:r w:rsidRPr="00CE458C">
        <w:rPr>
          <w:rFonts w:ascii="Angsana New" w:hAnsi="Angsana New"/>
          <w:b/>
          <w:sz w:val="30"/>
          <w:szCs w:val="30"/>
        </w:rPr>
        <w:tab/>
      </w:r>
      <w:r w:rsidR="00240ECE" w:rsidRPr="00CE458C">
        <w:rPr>
          <w:rFonts w:ascii="Angsana New" w:hAnsi="Angsana New"/>
          <w:b/>
          <w:spacing w:val="4"/>
          <w:sz w:val="30"/>
          <w:szCs w:val="30"/>
          <w:cs/>
        </w:rPr>
        <w:t>ความสัมพันธ์ที่มีกับบริษัท</w:t>
      </w:r>
      <w:r w:rsidR="00A040D4">
        <w:rPr>
          <w:rFonts w:ascii="Angsana New" w:hAnsi="Angsana New" w:hint="cs"/>
          <w:b/>
          <w:spacing w:val="4"/>
          <w:sz w:val="30"/>
          <w:szCs w:val="30"/>
          <w:cs/>
        </w:rPr>
        <w:t>ย่อย</w:t>
      </w:r>
      <w:r w:rsidR="008B5A56" w:rsidRPr="00CE458C">
        <w:rPr>
          <w:rFonts w:ascii="Angsana New" w:hAnsi="Angsana New"/>
          <w:b/>
          <w:spacing w:val="4"/>
          <w:sz w:val="30"/>
          <w:szCs w:val="30"/>
          <w:cs/>
        </w:rPr>
        <w:t>และบริษัท</w:t>
      </w:r>
      <w:r w:rsidR="00A040D4">
        <w:rPr>
          <w:rFonts w:ascii="Angsana New" w:hAnsi="Angsana New" w:hint="cs"/>
          <w:b/>
          <w:spacing w:val="4"/>
          <w:sz w:val="30"/>
          <w:szCs w:val="30"/>
          <w:cs/>
        </w:rPr>
        <w:t>ร่วม</w:t>
      </w:r>
      <w:r w:rsidR="003F61B9" w:rsidRPr="00CE458C">
        <w:rPr>
          <w:rFonts w:ascii="Angsana New" w:hAnsi="Angsana New"/>
          <w:b/>
          <w:spacing w:val="4"/>
          <w:sz w:val="30"/>
          <w:szCs w:val="30"/>
          <w:cs/>
        </w:rPr>
        <w:t>ได้เปิดเผยในหมายเหตุ</w:t>
      </w:r>
      <w:r w:rsidR="00511F3A" w:rsidRPr="00CE458C">
        <w:rPr>
          <w:rFonts w:ascii="Angsana New" w:hAnsi="Angsana New"/>
          <w:b/>
          <w:spacing w:val="4"/>
          <w:sz w:val="30"/>
          <w:szCs w:val="30"/>
          <w:cs/>
        </w:rPr>
        <w:t>ประกอบงบการเงิน</w:t>
      </w:r>
      <w:r w:rsidR="003F61B9" w:rsidRPr="00CE458C">
        <w:rPr>
          <w:rFonts w:ascii="Angsana New" w:hAnsi="Angsana New"/>
          <w:b/>
          <w:spacing w:val="4"/>
          <w:sz w:val="30"/>
          <w:szCs w:val="30"/>
          <w:cs/>
        </w:rPr>
        <w:t>ข้อ</w:t>
      </w:r>
      <w:r w:rsidR="003F61B9" w:rsidRPr="00CE458C">
        <w:rPr>
          <w:rFonts w:ascii="Angsana New" w:hAnsi="Angsana New"/>
          <w:bCs/>
          <w:spacing w:val="4"/>
          <w:sz w:val="30"/>
          <w:szCs w:val="30"/>
        </w:rPr>
        <w:t xml:space="preserve"> </w:t>
      </w:r>
      <w:r w:rsidR="004D5660" w:rsidRPr="00CE458C">
        <w:rPr>
          <w:rFonts w:ascii="Angsana New" w:hAnsi="Angsana New"/>
          <w:bCs/>
          <w:spacing w:val="4"/>
          <w:sz w:val="30"/>
          <w:szCs w:val="30"/>
        </w:rPr>
        <w:t>5</w:t>
      </w:r>
      <w:r w:rsidR="00241F34" w:rsidRPr="00CE458C">
        <w:rPr>
          <w:rFonts w:ascii="Angsana New" w:hAnsi="Angsana New"/>
          <w:b/>
          <w:spacing w:val="4"/>
          <w:sz w:val="30"/>
          <w:szCs w:val="30"/>
          <w:cs/>
        </w:rPr>
        <w:t xml:space="preserve"> </w:t>
      </w:r>
      <w:r w:rsidR="003F61B9" w:rsidRPr="00CE458C">
        <w:rPr>
          <w:rFonts w:ascii="Angsana New" w:hAnsi="Angsana New"/>
          <w:b/>
          <w:spacing w:val="4"/>
          <w:sz w:val="30"/>
          <w:szCs w:val="30"/>
          <w:cs/>
        </w:rPr>
        <w:t>และ</w:t>
      </w:r>
      <w:r w:rsidR="003F61B9" w:rsidRPr="00CE458C">
        <w:rPr>
          <w:rFonts w:ascii="Angsana New" w:hAnsi="Angsana New"/>
          <w:bCs/>
          <w:spacing w:val="4"/>
          <w:sz w:val="30"/>
          <w:szCs w:val="30"/>
          <w:cs/>
        </w:rPr>
        <w:t xml:space="preserve"> </w:t>
      </w:r>
      <w:r w:rsidR="004D5660" w:rsidRPr="00CE458C">
        <w:rPr>
          <w:rFonts w:ascii="Angsana New" w:hAnsi="Angsana New"/>
          <w:bCs/>
          <w:spacing w:val="4"/>
          <w:sz w:val="30"/>
          <w:szCs w:val="30"/>
        </w:rPr>
        <w:t>6</w:t>
      </w:r>
      <w:r w:rsidR="003F61B9" w:rsidRPr="00CE458C">
        <w:rPr>
          <w:rFonts w:ascii="Angsana New" w:hAnsi="Angsana New"/>
          <w:b/>
          <w:spacing w:val="4"/>
          <w:sz w:val="30"/>
          <w:szCs w:val="30"/>
        </w:rPr>
        <w:t xml:space="preserve"> </w:t>
      </w:r>
    </w:p>
    <w:p w:rsidR="006F5CC8" w:rsidRPr="00A96EBB" w:rsidRDefault="00A040D4" w:rsidP="00B54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pacing w:val="4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/>
      </w:r>
      <w:r w:rsidR="006F5CC8" w:rsidRPr="00A96EBB">
        <w:rPr>
          <w:rFonts w:ascii="Angsana New" w:hAnsi="Angsana New"/>
          <w:b/>
          <w:spacing w:val="4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6F5CC8" w:rsidRPr="00A96EBB">
        <w:rPr>
          <w:rFonts w:ascii="Angsana New" w:hAnsi="Angsana New" w:hint="cs"/>
          <w:b/>
          <w:spacing w:val="4"/>
          <w:sz w:val="30"/>
          <w:szCs w:val="30"/>
          <w:cs/>
        </w:rPr>
        <w:t>งวดสามเดือนและหกเดือน</w:t>
      </w:r>
      <w:r w:rsidR="006F5CC8" w:rsidRPr="00A96EBB">
        <w:rPr>
          <w:rFonts w:ascii="Angsana New" w:hAnsi="Angsana New"/>
          <w:b/>
          <w:spacing w:val="4"/>
          <w:sz w:val="30"/>
          <w:szCs w:val="30"/>
          <w:cs/>
        </w:rPr>
        <w:t>สิ้นสุดวันที่</w:t>
      </w:r>
      <w:r w:rsidR="00A96EBB" w:rsidRPr="00A96EBB">
        <w:rPr>
          <w:rFonts w:ascii="Angsana New" w:hAnsi="Angsana New"/>
          <w:bCs/>
          <w:spacing w:val="4"/>
          <w:sz w:val="30"/>
          <w:szCs w:val="30"/>
        </w:rPr>
        <w:t xml:space="preserve"> 30</w:t>
      </w:r>
      <w:r w:rsidR="006F5CC8" w:rsidRPr="00A96EBB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6F5CC8" w:rsidRPr="00A96EBB">
        <w:rPr>
          <w:rFonts w:ascii="Angsana New" w:hAnsi="Angsana New" w:hint="cs"/>
          <w:b/>
          <w:spacing w:val="4"/>
          <w:sz w:val="30"/>
          <w:szCs w:val="30"/>
          <w:cs/>
        </w:rPr>
        <w:t>มิถุนายน 25</w:t>
      </w:r>
      <w:r w:rsidR="006F5CC8" w:rsidRPr="00A96EBB">
        <w:rPr>
          <w:rFonts w:ascii="Angsana New" w:hAnsi="Angsana New"/>
          <w:bCs/>
          <w:spacing w:val="4"/>
          <w:sz w:val="30"/>
          <w:szCs w:val="30"/>
        </w:rPr>
        <w:t>6</w:t>
      </w:r>
      <w:r w:rsidR="006F5CC8" w:rsidRPr="00A96EBB">
        <w:rPr>
          <w:rFonts w:ascii="Angsana New" w:hAnsi="Angsana New" w:hint="cs"/>
          <w:b/>
          <w:spacing w:val="4"/>
          <w:sz w:val="30"/>
          <w:szCs w:val="30"/>
          <w:cs/>
        </w:rPr>
        <w:t>2 และ 25</w:t>
      </w:r>
      <w:r w:rsidR="006F5CC8" w:rsidRPr="00A96EBB">
        <w:rPr>
          <w:rFonts w:ascii="Angsana New" w:hAnsi="Angsana New"/>
          <w:bCs/>
          <w:spacing w:val="4"/>
          <w:sz w:val="30"/>
          <w:szCs w:val="30"/>
        </w:rPr>
        <w:t>6</w:t>
      </w:r>
      <w:r w:rsidRPr="00A96EBB">
        <w:rPr>
          <w:rFonts w:ascii="Angsana New" w:hAnsi="Angsana New"/>
          <w:bCs/>
          <w:spacing w:val="4"/>
          <w:sz w:val="30"/>
          <w:szCs w:val="30"/>
        </w:rPr>
        <w:t>1</w:t>
      </w:r>
      <w:r w:rsidR="006F5CC8" w:rsidRPr="00A96EBB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6F5CC8" w:rsidRPr="00A96EBB">
        <w:rPr>
          <w:rFonts w:ascii="Angsana New" w:hAnsi="Angsana New"/>
          <w:b/>
          <w:spacing w:val="4"/>
          <w:sz w:val="30"/>
          <w:szCs w:val="30"/>
          <w:cs/>
        </w:rPr>
        <w:t>สรุปได้ดังนี้</w:t>
      </w:r>
    </w:p>
    <w:p w:rsidR="00A040D4" w:rsidRPr="00704B1E" w:rsidRDefault="00A040D4" w:rsidP="006F5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pacing w:val="2"/>
          <w:sz w:val="24"/>
          <w:szCs w:val="24"/>
        </w:rPr>
      </w:pPr>
    </w:p>
    <w:tbl>
      <w:tblPr>
        <w:tblW w:w="916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0"/>
        <w:gridCol w:w="1083"/>
        <w:gridCol w:w="276"/>
        <w:gridCol w:w="1078"/>
        <w:gridCol w:w="270"/>
        <w:gridCol w:w="1080"/>
        <w:gridCol w:w="270"/>
        <w:gridCol w:w="1080"/>
      </w:tblGrid>
      <w:tr w:rsidR="006F5CC8" w:rsidRPr="00B43BC0" w:rsidTr="006F5CC8">
        <w:trPr>
          <w:tblHeader/>
        </w:trPr>
        <w:tc>
          <w:tcPr>
            <w:tcW w:w="403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36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36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C8" w:rsidRPr="00B43BC0" w:rsidTr="006F5CC8">
        <w:trPr>
          <w:tblHeader/>
        </w:trPr>
        <w:tc>
          <w:tcPr>
            <w:tcW w:w="403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3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E36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E3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8E3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E36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3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6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F5CC8" w:rsidRPr="00B43BC0" w:rsidTr="006F5CC8">
        <w:trPr>
          <w:tblHeader/>
        </w:trPr>
        <w:tc>
          <w:tcPr>
            <w:tcW w:w="403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36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5CC8" w:rsidRPr="00B43BC0" w:rsidTr="006F5CC8">
        <w:tc>
          <w:tcPr>
            <w:tcW w:w="403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36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CC8" w:rsidRPr="00B43BC0" w:rsidTr="006F5CC8">
        <w:tc>
          <w:tcPr>
            <w:tcW w:w="403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6F5CC8" w:rsidRPr="008E362A" w:rsidRDefault="000F18F0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8E2CE7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</w:t>
            </w:r>
            <w:r w:rsidR="00404E5E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4,142</w:t>
            </w:r>
          </w:p>
        </w:tc>
      </w:tr>
      <w:tr w:rsidR="006F5CC8" w:rsidRPr="00B43BC0" w:rsidTr="006F5CC8">
        <w:tc>
          <w:tcPr>
            <w:tcW w:w="403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362A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6F5CC8" w:rsidRPr="008E362A" w:rsidRDefault="000F18F0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8E2CE7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1,320</w:t>
            </w: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F6EA5">
              <w:rPr>
                <w:rFonts w:ascii="Angsana New" w:hAnsi="Angsana New"/>
                <w:sz w:val="30"/>
                <w:szCs w:val="30"/>
              </w:rPr>
              <w:t>1,320</w:t>
            </w:r>
          </w:p>
        </w:tc>
      </w:tr>
      <w:tr w:rsidR="006F5CC8" w:rsidRPr="00B43BC0" w:rsidTr="006F5CC8">
        <w:tc>
          <w:tcPr>
            <w:tcW w:w="403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362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:rsidR="006F5CC8" w:rsidRPr="008E362A" w:rsidRDefault="000F18F0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8E2CE7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  <w:r w:rsidR="000F18F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F6EA5">
              <w:rPr>
                <w:rFonts w:ascii="Angsana New" w:hAnsi="Angsana New"/>
                <w:sz w:val="30"/>
                <w:szCs w:val="30"/>
              </w:rPr>
              <w:t>1,614</w:t>
            </w:r>
          </w:p>
        </w:tc>
      </w:tr>
      <w:tr w:rsidR="006F5CC8" w:rsidRPr="00B43BC0" w:rsidTr="006F5CC8">
        <w:tc>
          <w:tcPr>
            <w:tcW w:w="403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6F5CC8" w:rsidRPr="008E362A" w:rsidRDefault="000F18F0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404E5E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839</w:t>
            </w: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F6EA5">
              <w:rPr>
                <w:rFonts w:ascii="Angsana New" w:hAnsi="Angsana New"/>
                <w:sz w:val="30"/>
                <w:szCs w:val="30"/>
              </w:rPr>
              <w:t>464</w:t>
            </w:r>
          </w:p>
        </w:tc>
      </w:tr>
      <w:tr w:rsidR="006F5CC8" w:rsidRPr="00B43BC0" w:rsidTr="006F5CC8">
        <w:tc>
          <w:tcPr>
            <w:tcW w:w="403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:rsidR="006F5CC8" w:rsidRPr="008E362A" w:rsidRDefault="000F18F0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0F18F0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</w:t>
            </w:r>
            <w:r w:rsidR="00404E5E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F6EA5">
              <w:rPr>
                <w:rFonts w:ascii="Angsana New" w:hAnsi="Angsana New"/>
                <w:sz w:val="30"/>
                <w:szCs w:val="30"/>
              </w:rPr>
              <w:t>4,74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04B1E" w:rsidRPr="00B43BC0" w:rsidTr="006F5CC8">
        <w:tc>
          <w:tcPr>
            <w:tcW w:w="4030" w:type="dxa"/>
          </w:tcPr>
          <w:p w:rsidR="00704B1E" w:rsidRPr="008E362A" w:rsidRDefault="00704B1E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46B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704B1E" w:rsidRPr="008E362A" w:rsidRDefault="000F18F0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704B1E" w:rsidRPr="008E362A" w:rsidRDefault="00704B1E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04B1E" w:rsidRPr="008E362A" w:rsidRDefault="002D0681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04B1E" w:rsidRPr="008E362A" w:rsidRDefault="00704B1E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4B1E" w:rsidRPr="008E362A" w:rsidRDefault="008E2CE7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</w:t>
            </w:r>
            <w:r w:rsidR="00404E5E">
              <w:rPr>
                <w:rFonts w:ascii="Angsana New" w:hAnsi="Angsana New" w:hint="cs"/>
                <w:sz w:val="30"/>
                <w:szCs w:val="30"/>
                <w:cs/>
              </w:rPr>
              <w:t>45</w:t>
            </w:r>
          </w:p>
        </w:tc>
        <w:tc>
          <w:tcPr>
            <w:tcW w:w="270" w:type="dxa"/>
          </w:tcPr>
          <w:p w:rsidR="00704B1E" w:rsidRPr="008E362A" w:rsidRDefault="00704B1E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4B1E" w:rsidRPr="00EF6EA5" w:rsidRDefault="008E2CE7" w:rsidP="0046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5CC8" w:rsidRPr="00B43BC0" w:rsidTr="006F5CC8">
        <w:tc>
          <w:tcPr>
            <w:tcW w:w="4030" w:type="dxa"/>
          </w:tcPr>
          <w:p w:rsidR="006F5CC8" w:rsidRPr="00B43BC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3" w:type="dxa"/>
          </w:tcPr>
          <w:p w:rsidR="006F5CC8" w:rsidRPr="00B43BC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:rsidR="006F5CC8" w:rsidRPr="00B43BC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:rsidR="006F5CC8" w:rsidRPr="00B43BC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6F5CC8" w:rsidRPr="00B43BC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6F5CC8" w:rsidRPr="00B43BC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6F5CC8" w:rsidRPr="00B43BC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6F5CC8" w:rsidRPr="00B43BC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F5CC8" w:rsidRPr="00B43BC0" w:rsidTr="006F5CC8">
        <w:tc>
          <w:tcPr>
            <w:tcW w:w="403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3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CC8" w:rsidRPr="00B43BC0" w:rsidTr="006F5CC8">
        <w:tc>
          <w:tcPr>
            <w:tcW w:w="403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6F5CC8" w:rsidRPr="00CC6365" w:rsidRDefault="00536C25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4,792</w:t>
            </w:r>
          </w:p>
        </w:tc>
        <w:tc>
          <w:tcPr>
            <w:tcW w:w="276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6,406</w:t>
            </w:r>
          </w:p>
        </w:tc>
        <w:tc>
          <w:tcPr>
            <w:tcW w:w="27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7134BE" w:rsidRDefault="00615E95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4,792</w:t>
            </w:r>
          </w:p>
        </w:tc>
        <w:tc>
          <w:tcPr>
            <w:tcW w:w="27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3,542</w:t>
            </w:r>
          </w:p>
        </w:tc>
      </w:tr>
      <w:tr w:rsidR="006F5CC8" w:rsidRPr="00B43BC0" w:rsidTr="006F5CC8">
        <w:tc>
          <w:tcPr>
            <w:tcW w:w="403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6F5CC8" w:rsidRPr="00CC6365" w:rsidRDefault="00536C25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6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7134BE" w:rsidRDefault="00615E95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F6EA5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6F5CC8" w:rsidRPr="00B43BC0" w:rsidTr="006F5CC8">
        <w:tc>
          <w:tcPr>
            <w:tcW w:w="403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6F5CC8" w:rsidRPr="00CC6365" w:rsidRDefault="0072521C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76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27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7134BE" w:rsidRDefault="00615E95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7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F6EA5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F5CC8" w:rsidRPr="00B43BC0" w:rsidTr="006F5CC8">
        <w:tc>
          <w:tcPr>
            <w:tcW w:w="403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6F5CC8" w:rsidRPr="00CC6365" w:rsidRDefault="00536C25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7,519</w:t>
            </w:r>
          </w:p>
        </w:tc>
        <w:tc>
          <w:tcPr>
            <w:tcW w:w="276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6,152</w:t>
            </w: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615E95" w:rsidP="0061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6F5CC8" w:rsidRPr="00B43BC0" w:rsidTr="006F5CC8">
        <w:tc>
          <w:tcPr>
            <w:tcW w:w="403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:rsidR="006F5CC8" w:rsidRPr="00CC636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CC8" w:rsidRPr="00B43BC0" w:rsidTr="006F5CC8">
        <w:tc>
          <w:tcPr>
            <w:tcW w:w="403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:rsidR="006F5CC8" w:rsidRPr="00CC636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CC8" w:rsidRPr="00B43BC0" w:rsidTr="006F5CC8">
        <w:tc>
          <w:tcPr>
            <w:tcW w:w="403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:rsidR="006F5CC8" w:rsidRPr="00CC636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CC8" w:rsidRPr="00B43BC0" w:rsidTr="006F5CC8">
        <w:tc>
          <w:tcPr>
            <w:tcW w:w="403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:rsidR="006F5CC8" w:rsidRPr="00CC6365" w:rsidRDefault="005475C3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1</w:t>
            </w:r>
            <w:r w:rsidR="0023043A">
              <w:rPr>
                <w:rFonts w:ascii="Angsana New" w:hAnsi="Angsana New"/>
                <w:sz w:val="30"/>
                <w:szCs w:val="30"/>
              </w:rPr>
              <w:t>8,683</w:t>
            </w:r>
          </w:p>
        </w:tc>
        <w:tc>
          <w:tcPr>
            <w:tcW w:w="276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14,539</w:t>
            </w:r>
          </w:p>
        </w:tc>
        <w:tc>
          <w:tcPr>
            <w:tcW w:w="27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7134BE" w:rsidRDefault="002155EC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11,187</w:t>
            </w:r>
          </w:p>
        </w:tc>
        <w:tc>
          <w:tcPr>
            <w:tcW w:w="27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8,712</w:t>
            </w:r>
          </w:p>
        </w:tc>
      </w:tr>
      <w:tr w:rsidR="006F5CC8" w:rsidRPr="00B43BC0" w:rsidTr="006F5CC8">
        <w:tc>
          <w:tcPr>
            <w:tcW w:w="403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:rsidR="006F5CC8" w:rsidRPr="00CC6365" w:rsidRDefault="00824B5D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276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27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7134BE" w:rsidRDefault="002155EC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7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</w:tr>
      <w:tr w:rsidR="006F5CC8" w:rsidRPr="00B43BC0" w:rsidTr="006F5CC8">
        <w:tc>
          <w:tcPr>
            <w:tcW w:w="403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F5CC8" w:rsidRPr="00CC6365" w:rsidRDefault="00824B5D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6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F5CC8" w:rsidRPr="007134BE" w:rsidRDefault="002155EC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6F5CC8" w:rsidRPr="00B43BC0" w:rsidTr="006F5CC8">
        <w:tc>
          <w:tcPr>
            <w:tcW w:w="403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6F5CC8" w:rsidRPr="00CC6365" w:rsidRDefault="00CE22B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36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24B5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CC63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24B5D">
              <w:rPr>
                <w:rFonts w:ascii="Angsana New" w:hAnsi="Angsana New"/>
                <w:b/>
                <w:bCs/>
                <w:sz w:val="30"/>
                <w:szCs w:val="30"/>
              </w:rPr>
              <w:t>530</w:t>
            </w:r>
          </w:p>
        </w:tc>
        <w:tc>
          <w:tcPr>
            <w:tcW w:w="276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15,375</w:t>
            </w:r>
          </w:p>
        </w:tc>
        <w:tc>
          <w:tcPr>
            <w:tcW w:w="27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F5CC8" w:rsidRPr="007134BE" w:rsidRDefault="002155EC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11,515</w:t>
            </w:r>
          </w:p>
        </w:tc>
        <w:tc>
          <w:tcPr>
            <w:tcW w:w="270" w:type="dxa"/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F5CC8" w:rsidRPr="007134BE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8,972</w:t>
            </w:r>
          </w:p>
        </w:tc>
      </w:tr>
      <w:tr w:rsidR="006F5CC8" w:rsidRPr="00B43BC0" w:rsidTr="006F5CC8">
        <w:tc>
          <w:tcPr>
            <w:tcW w:w="4030" w:type="dxa"/>
          </w:tcPr>
          <w:p w:rsidR="006F5CC8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:rsidR="008B3282" w:rsidRPr="00B43BC0" w:rsidRDefault="008B3282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6F5CC8" w:rsidRPr="00B43BC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:rsidR="006F5CC8" w:rsidRPr="00B43BC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6F5CC8" w:rsidRPr="00B43BC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6F5CC8" w:rsidRPr="00B43BC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F5CC8" w:rsidRPr="00B43BC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6F5CC8" w:rsidRPr="00B43BC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F5CC8" w:rsidRPr="00B43BC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F5CC8" w:rsidRPr="001D4C5F" w:rsidTr="006F5CC8">
        <w:tc>
          <w:tcPr>
            <w:tcW w:w="4030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C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3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CC8" w:rsidRPr="001D4C5F" w:rsidTr="006F5CC8">
        <w:tc>
          <w:tcPr>
            <w:tcW w:w="4030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D4C5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6F5CC8" w:rsidRPr="00CC6365" w:rsidRDefault="005C75A7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22,</w:t>
            </w:r>
            <w:r w:rsidR="003B5CC2">
              <w:rPr>
                <w:rFonts w:ascii="Angsana New" w:hAnsi="Angsana New" w:hint="cs"/>
                <w:sz w:val="30"/>
                <w:szCs w:val="30"/>
                <w:cs/>
              </w:rPr>
              <w:t>732</w:t>
            </w:r>
          </w:p>
        </w:tc>
        <w:tc>
          <w:tcPr>
            <w:tcW w:w="276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120,068</w:t>
            </w:r>
          </w:p>
        </w:tc>
        <w:tc>
          <w:tcPr>
            <w:tcW w:w="270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1D4C5F" w:rsidRDefault="00D909B6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5C75A7">
              <w:rPr>
                <w:rFonts w:ascii="Angsana New" w:hAnsi="Angsana New" w:hint="cs"/>
                <w:sz w:val="30"/>
                <w:szCs w:val="30"/>
                <w:cs/>
              </w:rPr>
              <w:t>992</w:t>
            </w:r>
          </w:p>
        </w:tc>
        <w:tc>
          <w:tcPr>
            <w:tcW w:w="270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F6EA5">
              <w:rPr>
                <w:rFonts w:ascii="Angsana New" w:hAnsi="Angsana New"/>
                <w:sz w:val="30"/>
                <w:szCs w:val="30"/>
              </w:rPr>
              <w:t>102,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438</w:t>
            </w:r>
          </w:p>
        </w:tc>
      </w:tr>
      <w:tr w:rsidR="006F5CC8" w:rsidRPr="001D4C5F" w:rsidTr="006F5CC8">
        <w:tc>
          <w:tcPr>
            <w:tcW w:w="4030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4C5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6F5CC8" w:rsidRPr="00CC6365" w:rsidRDefault="003B5CC2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8,255</w:t>
            </w:r>
          </w:p>
        </w:tc>
        <w:tc>
          <w:tcPr>
            <w:tcW w:w="276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CC6365" w:rsidRDefault="00D909B6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F6EA5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6F5CC8" w:rsidRPr="001D4C5F" w:rsidTr="006F5CC8">
        <w:tc>
          <w:tcPr>
            <w:tcW w:w="4030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4C5F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6F5CC8" w:rsidRPr="00CC6365" w:rsidRDefault="00BD6E10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2,</w:t>
            </w:r>
            <w:r w:rsidR="003B5CC2">
              <w:rPr>
                <w:rFonts w:ascii="Angsana New" w:hAnsi="Angsana New" w:hint="cs"/>
                <w:sz w:val="30"/>
                <w:szCs w:val="30"/>
                <w:cs/>
              </w:rPr>
              <w:t>244</w:t>
            </w:r>
          </w:p>
        </w:tc>
        <w:tc>
          <w:tcPr>
            <w:tcW w:w="276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3,237</w:t>
            </w:r>
          </w:p>
        </w:tc>
        <w:tc>
          <w:tcPr>
            <w:tcW w:w="270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CC6365" w:rsidRDefault="00970D87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2,050</w:t>
            </w:r>
          </w:p>
        </w:tc>
        <w:tc>
          <w:tcPr>
            <w:tcW w:w="270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1D4C5F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F6EA5">
              <w:rPr>
                <w:rFonts w:ascii="Angsana New" w:hAnsi="Angsana New"/>
                <w:sz w:val="30"/>
                <w:szCs w:val="30"/>
              </w:rPr>
              <w:t>3,075</w:t>
            </w:r>
          </w:p>
        </w:tc>
      </w:tr>
      <w:tr w:rsidR="007C6F2E" w:rsidRPr="001D4C5F" w:rsidTr="006F5CC8">
        <w:tc>
          <w:tcPr>
            <w:tcW w:w="4030" w:type="dxa"/>
          </w:tcPr>
          <w:p w:rsidR="007C6F2E" w:rsidRPr="001D4C5F" w:rsidRDefault="007C6F2E" w:rsidP="007C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4C5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7C6F2E" w:rsidRPr="00CC6365" w:rsidRDefault="00BD6E10" w:rsidP="007C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76" w:type="dxa"/>
          </w:tcPr>
          <w:p w:rsidR="007C6F2E" w:rsidRPr="001D4C5F" w:rsidRDefault="007C6F2E" w:rsidP="007C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C6F2E" w:rsidRPr="001D4C5F" w:rsidRDefault="007C6F2E" w:rsidP="007C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8,641</w:t>
            </w:r>
          </w:p>
        </w:tc>
        <w:tc>
          <w:tcPr>
            <w:tcW w:w="270" w:type="dxa"/>
          </w:tcPr>
          <w:p w:rsidR="007C6F2E" w:rsidRPr="001D4C5F" w:rsidRDefault="007C6F2E" w:rsidP="007C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6F2E" w:rsidRPr="00CC6365" w:rsidRDefault="007C6F2E" w:rsidP="007C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28</w:t>
            </w:r>
            <w:r w:rsidR="0011517E" w:rsidRPr="00CC636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C6F2E" w:rsidRPr="001D4C5F" w:rsidRDefault="007C6F2E" w:rsidP="007C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6F2E" w:rsidRPr="001D4C5F" w:rsidRDefault="007C6F2E" w:rsidP="007C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7,590</w:t>
            </w:r>
          </w:p>
        </w:tc>
      </w:tr>
    </w:tbl>
    <w:p w:rsidR="00473F9B" w:rsidRPr="00F27667" w:rsidRDefault="00473F9B" w:rsidP="006F5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67"/>
        <w:rPr>
          <w:rFonts w:ascii="Angsana New" w:hAnsi="Angsana New"/>
          <w:sz w:val="20"/>
          <w:szCs w:val="20"/>
          <w:highlight w:val="yellow"/>
        </w:rPr>
      </w:pPr>
    </w:p>
    <w:tbl>
      <w:tblPr>
        <w:tblW w:w="916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0"/>
        <w:gridCol w:w="1083"/>
        <w:gridCol w:w="276"/>
        <w:gridCol w:w="1078"/>
        <w:gridCol w:w="270"/>
        <w:gridCol w:w="1080"/>
        <w:gridCol w:w="270"/>
        <w:gridCol w:w="1080"/>
      </w:tblGrid>
      <w:tr w:rsidR="006F5CC8" w:rsidRPr="00B43BC0" w:rsidTr="006F5CC8">
        <w:trPr>
          <w:trHeight w:hRule="exact" w:val="374"/>
          <w:tblHeader/>
        </w:trPr>
        <w:tc>
          <w:tcPr>
            <w:tcW w:w="4030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C8" w:rsidRPr="00B43BC0" w:rsidTr="006F5CC8">
        <w:trPr>
          <w:trHeight w:hRule="exact" w:val="374"/>
          <w:tblHeader/>
        </w:trPr>
        <w:tc>
          <w:tcPr>
            <w:tcW w:w="4030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B2B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B2B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3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6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F5CC8" w:rsidRPr="00B43BC0" w:rsidTr="006F5CC8">
        <w:trPr>
          <w:tblHeader/>
        </w:trPr>
        <w:tc>
          <w:tcPr>
            <w:tcW w:w="4030" w:type="dxa"/>
          </w:tcPr>
          <w:p w:rsidR="006F5CC8" w:rsidRPr="00495DFC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:rsidR="006F5CC8" w:rsidRPr="00495DFC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5CC8" w:rsidRPr="00B43BC0" w:rsidTr="006F5CC8">
        <w:tc>
          <w:tcPr>
            <w:tcW w:w="4030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2E01" w:rsidRPr="00B43BC0" w:rsidTr="006F5CC8">
        <w:tc>
          <w:tcPr>
            <w:tcW w:w="403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DE7164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226,733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9,470</w:t>
            </w:r>
          </w:p>
        </w:tc>
      </w:tr>
      <w:tr w:rsidR="00292E01" w:rsidRPr="00B43BC0" w:rsidTr="006F5CC8">
        <w:tc>
          <w:tcPr>
            <w:tcW w:w="403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2,640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00C29">
              <w:rPr>
                <w:rFonts w:ascii="Angsana New" w:hAnsi="Angsana New"/>
                <w:sz w:val="30"/>
                <w:szCs w:val="30"/>
              </w:rPr>
              <w:t>2,640</w:t>
            </w:r>
          </w:p>
        </w:tc>
      </w:tr>
      <w:tr w:rsidR="00292E01" w:rsidRPr="00B43BC0" w:rsidTr="006F5CC8">
        <w:tc>
          <w:tcPr>
            <w:tcW w:w="403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1,908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00C29">
              <w:rPr>
                <w:rFonts w:ascii="Angsana New" w:hAnsi="Angsana New"/>
                <w:sz w:val="30"/>
                <w:szCs w:val="30"/>
              </w:rPr>
              <w:t>3,340</w:t>
            </w:r>
          </w:p>
        </w:tc>
      </w:tr>
      <w:tr w:rsidR="00292E01" w:rsidRPr="00B43BC0" w:rsidTr="006F5CC8">
        <w:tc>
          <w:tcPr>
            <w:tcW w:w="403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DE7164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1,678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00C29">
              <w:rPr>
                <w:rFonts w:ascii="Angsana New" w:hAnsi="Angsana New"/>
                <w:sz w:val="30"/>
                <w:szCs w:val="30"/>
              </w:rPr>
              <w:t>879</w:t>
            </w:r>
          </w:p>
        </w:tc>
      </w:tr>
      <w:tr w:rsidR="00292E01" w:rsidRPr="00B43BC0" w:rsidTr="006F5CC8">
        <w:tc>
          <w:tcPr>
            <w:tcW w:w="403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9,44</w:t>
            </w:r>
            <w:r w:rsidR="00DE716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00C29">
              <w:rPr>
                <w:rFonts w:ascii="Angsana New" w:hAnsi="Angsana New"/>
                <w:sz w:val="30"/>
                <w:szCs w:val="30"/>
              </w:rPr>
              <w:t>14,907</w:t>
            </w:r>
          </w:p>
        </w:tc>
      </w:tr>
      <w:tr w:rsidR="00292E01" w:rsidRPr="00B43BC0" w:rsidTr="006F5CC8">
        <w:tc>
          <w:tcPr>
            <w:tcW w:w="403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</w:t>
            </w:r>
            <w:r w:rsidR="00DE7164"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00C29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292E01" w:rsidRPr="00B43BC0" w:rsidTr="006B4749">
        <w:trPr>
          <w:trHeight w:hRule="exact" w:val="216"/>
        </w:trPr>
        <w:tc>
          <w:tcPr>
            <w:tcW w:w="4030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083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76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078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70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70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</w:tr>
      <w:tr w:rsidR="00292E01" w:rsidRPr="00B43BC0" w:rsidTr="006F5CC8">
        <w:tc>
          <w:tcPr>
            <w:tcW w:w="403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3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2E01" w:rsidRPr="00B43BC0" w:rsidTr="006F5CC8">
        <w:tc>
          <w:tcPr>
            <w:tcW w:w="403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292E01" w:rsidRPr="00CC6365" w:rsidRDefault="00C87715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11,719</w:t>
            </w:r>
          </w:p>
        </w:tc>
        <w:tc>
          <w:tcPr>
            <w:tcW w:w="276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13,323</w:t>
            </w:r>
          </w:p>
        </w:tc>
        <w:tc>
          <w:tcPr>
            <w:tcW w:w="27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11,236</w:t>
            </w:r>
          </w:p>
        </w:tc>
        <w:tc>
          <w:tcPr>
            <w:tcW w:w="27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00C29">
              <w:rPr>
                <w:rFonts w:ascii="Angsana New" w:hAnsi="Angsana New"/>
                <w:sz w:val="30"/>
                <w:szCs w:val="30"/>
              </w:rPr>
              <w:t>8,127</w:t>
            </w:r>
          </w:p>
        </w:tc>
      </w:tr>
      <w:tr w:rsidR="00292E01" w:rsidRPr="00B43BC0" w:rsidTr="006F5CC8">
        <w:tc>
          <w:tcPr>
            <w:tcW w:w="403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292E01" w:rsidRPr="00CC6365" w:rsidRDefault="00C87715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6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00C29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292E01" w:rsidRPr="00B43BC0" w:rsidTr="006F5CC8">
        <w:tc>
          <w:tcPr>
            <w:tcW w:w="403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292E01" w:rsidRPr="00CC6365" w:rsidRDefault="0037440E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276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27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27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00C29">
              <w:rPr>
                <w:rFonts w:ascii="Angsana New" w:hAnsi="Angsana New"/>
                <w:sz w:val="30"/>
                <w:szCs w:val="30"/>
              </w:rPr>
              <w:t>766</w:t>
            </w:r>
          </w:p>
        </w:tc>
      </w:tr>
      <w:tr w:rsidR="00292E01" w:rsidRPr="000C6424" w:rsidTr="006F5CC8">
        <w:tc>
          <w:tcPr>
            <w:tcW w:w="4030" w:type="dxa"/>
          </w:tcPr>
          <w:p w:rsidR="00292E01" w:rsidRPr="000C6424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292E01" w:rsidRPr="00CC6365" w:rsidRDefault="00C87715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13,631</w:t>
            </w:r>
          </w:p>
        </w:tc>
        <w:tc>
          <w:tcPr>
            <w:tcW w:w="276" w:type="dxa"/>
          </w:tcPr>
          <w:p w:rsidR="00292E01" w:rsidRPr="000C6424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92E01" w:rsidRPr="000C6424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9,329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00C29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292E01" w:rsidRPr="000C6424" w:rsidTr="006B4749">
        <w:trPr>
          <w:trHeight w:hRule="exact" w:val="216"/>
        </w:trPr>
        <w:tc>
          <w:tcPr>
            <w:tcW w:w="4030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3" w:type="dxa"/>
          </w:tcPr>
          <w:p w:rsidR="00292E01" w:rsidRPr="00CC6365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5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6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8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5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92E01" w:rsidRPr="00B43BC0" w:rsidTr="006F5CC8">
        <w:tc>
          <w:tcPr>
            <w:tcW w:w="403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:rsidR="00292E01" w:rsidRPr="00CC6365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92E01" w:rsidRPr="00B43BC0" w:rsidTr="006F5CC8">
        <w:tc>
          <w:tcPr>
            <w:tcW w:w="403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:rsidR="00292E01" w:rsidRPr="00CC6365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92E01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2E01" w:rsidRPr="00B43BC0" w:rsidTr="006F5CC8">
        <w:tc>
          <w:tcPr>
            <w:tcW w:w="403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:rsidR="00292E01" w:rsidRPr="00CC6365" w:rsidRDefault="00FE5496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3</w:t>
            </w:r>
            <w:r w:rsidR="00B9652A">
              <w:rPr>
                <w:rFonts w:ascii="Angsana New" w:hAnsi="Angsana New"/>
                <w:sz w:val="30"/>
                <w:szCs w:val="30"/>
              </w:rPr>
              <w:t>8</w:t>
            </w:r>
            <w:r w:rsidRPr="00CC6365">
              <w:rPr>
                <w:rFonts w:ascii="Angsana New" w:hAnsi="Angsana New"/>
                <w:sz w:val="30"/>
                <w:szCs w:val="30"/>
              </w:rPr>
              <w:t>,</w:t>
            </w:r>
            <w:r w:rsidR="00B9652A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76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29,485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22,413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17,653</w:t>
            </w:r>
          </w:p>
        </w:tc>
      </w:tr>
      <w:tr w:rsidR="00292E01" w:rsidRPr="00B43BC0" w:rsidTr="006B4749">
        <w:tc>
          <w:tcPr>
            <w:tcW w:w="403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:rsidR="00292E01" w:rsidRPr="00CC6365" w:rsidRDefault="00FE5496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1,</w:t>
            </w:r>
            <w:r w:rsidR="00B9652A"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276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1,619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</w:t>
            </w:r>
          </w:p>
        </w:tc>
      </w:tr>
      <w:tr w:rsidR="00292E01" w:rsidRPr="00B43BC0" w:rsidTr="006B4749">
        <w:tc>
          <w:tcPr>
            <w:tcW w:w="403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92E01" w:rsidRPr="00CC6365" w:rsidRDefault="00B9652A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6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292E01" w:rsidRPr="00B43BC0" w:rsidTr="00E91752">
        <w:tc>
          <w:tcPr>
            <w:tcW w:w="403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292E01" w:rsidRPr="00CC6365" w:rsidRDefault="00B9652A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40,030</w:t>
            </w:r>
          </w:p>
        </w:tc>
        <w:tc>
          <w:tcPr>
            <w:tcW w:w="276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31,157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23,069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18,173</w:t>
            </w:r>
          </w:p>
        </w:tc>
      </w:tr>
      <w:tr w:rsidR="00292E01" w:rsidRPr="00B43BC0" w:rsidTr="00E91752">
        <w:tc>
          <w:tcPr>
            <w:tcW w:w="403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292E01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92E01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92E01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2E01" w:rsidRPr="00B43BC0" w:rsidTr="00E91752">
        <w:tc>
          <w:tcPr>
            <w:tcW w:w="403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3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2E01" w:rsidRPr="00B43BC0" w:rsidTr="006F5CC8">
        <w:tc>
          <w:tcPr>
            <w:tcW w:w="403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292E01" w:rsidRPr="00CC6365" w:rsidRDefault="004562EC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63,011</w:t>
            </w:r>
          </w:p>
        </w:tc>
        <w:tc>
          <w:tcPr>
            <w:tcW w:w="276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213,866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C6365" w:rsidRDefault="00042777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20,913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  <w:r w:rsidRPr="00300C2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879</w:t>
            </w:r>
          </w:p>
        </w:tc>
      </w:tr>
      <w:tr w:rsidR="00292E01" w:rsidRPr="00B43BC0" w:rsidTr="006F5CC8">
        <w:tc>
          <w:tcPr>
            <w:tcW w:w="403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292E01" w:rsidRPr="00CC6365" w:rsidRDefault="004562EC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8,255</w:t>
            </w:r>
          </w:p>
        </w:tc>
        <w:tc>
          <w:tcPr>
            <w:tcW w:w="276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C6365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00C29">
              <w:rPr>
                <w:rFonts w:ascii="Angsana New" w:hAnsi="Angsana New"/>
                <w:sz w:val="30"/>
                <w:szCs w:val="30"/>
              </w:rPr>
              <w:t>271</w:t>
            </w:r>
          </w:p>
        </w:tc>
      </w:tr>
      <w:tr w:rsidR="00292E01" w:rsidRPr="00B43BC0" w:rsidTr="006F5CC8">
        <w:tc>
          <w:tcPr>
            <w:tcW w:w="403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292E01" w:rsidRPr="00CC6365" w:rsidRDefault="00805DE7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17,</w:t>
            </w:r>
            <w:r w:rsidR="004562EC">
              <w:rPr>
                <w:rFonts w:ascii="Angsana New" w:hAnsi="Angsana New" w:hint="cs"/>
                <w:sz w:val="30"/>
                <w:szCs w:val="30"/>
                <w:cs/>
              </w:rPr>
              <w:t>801</w:t>
            </w:r>
          </w:p>
        </w:tc>
        <w:tc>
          <w:tcPr>
            <w:tcW w:w="276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6,534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C6365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17,262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00C29">
              <w:rPr>
                <w:rFonts w:ascii="Angsana New" w:hAnsi="Angsana New"/>
                <w:sz w:val="30"/>
                <w:szCs w:val="30"/>
              </w:rPr>
              <w:t>6,222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292E01" w:rsidRPr="00B43BC0" w:rsidTr="006F5CC8">
        <w:tc>
          <w:tcPr>
            <w:tcW w:w="403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292E01" w:rsidRPr="00CC6365" w:rsidRDefault="00805DE7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2,396</w:t>
            </w:r>
          </w:p>
        </w:tc>
        <w:tc>
          <w:tcPr>
            <w:tcW w:w="276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10,155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C6365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2,249</w:t>
            </w:r>
          </w:p>
        </w:tc>
        <w:tc>
          <w:tcPr>
            <w:tcW w:w="27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C551BB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8,504</w:t>
            </w:r>
          </w:p>
        </w:tc>
      </w:tr>
    </w:tbl>
    <w:p w:rsidR="006F5CC8" w:rsidRPr="006F5CC8" w:rsidRDefault="006F5CC8" w:rsidP="00A73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355993" w:rsidRPr="006F5CC8" w:rsidRDefault="00355993" w:rsidP="00D51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rPr>
          <w:rFonts w:ascii="Angsana New" w:hAnsi="Angsana New"/>
          <w:sz w:val="30"/>
          <w:szCs w:val="30"/>
        </w:rPr>
      </w:pPr>
      <w:r w:rsidRPr="006F5CC8">
        <w:rPr>
          <w:rFonts w:ascii="Angsana New" w:hAnsi="Angsana New"/>
          <w:sz w:val="30"/>
          <w:szCs w:val="30"/>
          <w:cs/>
        </w:rPr>
        <w:t>ยอดคงเหลือ</w:t>
      </w:r>
      <w:r w:rsidR="001C16AC" w:rsidRPr="006F5CC8">
        <w:rPr>
          <w:rFonts w:ascii="Angsana New" w:hAnsi="Angsana New"/>
          <w:sz w:val="30"/>
          <w:szCs w:val="30"/>
          <w:cs/>
        </w:rPr>
        <w:t>กับ</w:t>
      </w:r>
      <w:r w:rsidR="00342641" w:rsidRPr="006F5CC8">
        <w:rPr>
          <w:rFonts w:ascii="Angsana New" w:hAnsi="Angsana New"/>
          <w:sz w:val="30"/>
          <w:szCs w:val="30"/>
          <w:cs/>
        </w:rPr>
        <w:t>บุคคลหรือ</w:t>
      </w:r>
      <w:r w:rsidR="001C16AC" w:rsidRPr="006F5CC8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6F5CC8">
        <w:rPr>
          <w:rFonts w:ascii="Angsana New" w:hAnsi="Angsana New"/>
          <w:sz w:val="30"/>
          <w:szCs w:val="30"/>
        </w:rPr>
        <w:t xml:space="preserve"> </w:t>
      </w:r>
      <w:r w:rsidRPr="006F5CC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F5CC8">
        <w:rPr>
          <w:rFonts w:ascii="Angsana New" w:hAnsi="Angsana New" w:hint="cs"/>
          <w:sz w:val="30"/>
          <w:szCs w:val="30"/>
          <w:cs/>
        </w:rPr>
        <w:t>30 มิถุนายน</w:t>
      </w:r>
      <w:r w:rsidR="00202EA2" w:rsidRPr="006F5CC8">
        <w:rPr>
          <w:rFonts w:ascii="Angsana New" w:hAnsi="Angsana New"/>
          <w:sz w:val="30"/>
          <w:szCs w:val="30"/>
          <w:cs/>
        </w:rPr>
        <w:t xml:space="preserve"> </w:t>
      </w:r>
      <w:r w:rsidR="007B6394" w:rsidRPr="006F5CC8">
        <w:rPr>
          <w:rFonts w:ascii="Angsana New" w:hAnsi="Angsana New"/>
          <w:sz w:val="30"/>
          <w:szCs w:val="30"/>
          <w:cs/>
        </w:rPr>
        <w:t>25</w:t>
      </w:r>
      <w:r w:rsidR="00F505FA" w:rsidRPr="006F5CC8">
        <w:rPr>
          <w:rFonts w:ascii="Angsana New" w:hAnsi="Angsana New"/>
          <w:sz w:val="30"/>
          <w:szCs w:val="30"/>
        </w:rPr>
        <w:t>6</w:t>
      </w:r>
      <w:r w:rsidR="00001D2E" w:rsidRPr="006F5CC8">
        <w:rPr>
          <w:rFonts w:ascii="Angsana New" w:hAnsi="Angsana New"/>
          <w:sz w:val="30"/>
          <w:szCs w:val="30"/>
        </w:rPr>
        <w:t>2</w:t>
      </w:r>
      <w:r w:rsidR="00202EA2" w:rsidRPr="006F5CC8">
        <w:rPr>
          <w:rFonts w:ascii="Angsana New" w:hAnsi="Angsana New"/>
          <w:sz w:val="30"/>
          <w:szCs w:val="30"/>
          <w:cs/>
        </w:rPr>
        <w:t xml:space="preserve"> และ 31 </w:t>
      </w:r>
      <w:r w:rsidR="00C22F29" w:rsidRPr="006F5CC8">
        <w:rPr>
          <w:rFonts w:ascii="Angsana New" w:hAnsi="Angsana New"/>
          <w:sz w:val="30"/>
          <w:szCs w:val="30"/>
          <w:cs/>
        </w:rPr>
        <w:t>ธันวาคม</w:t>
      </w:r>
      <w:r w:rsidR="001B14DE" w:rsidRPr="006F5CC8">
        <w:rPr>
          <w:rFonts w:ascii="Angsana New" w:hAnsi="Angsana New"/>
          <w:sz w:val="30"/>
          <w:szCs w:val="30"/>
          <w:cs/>
        </w:rPr>
        <w:t xml:space="preserve"> </w:t>
      </w:r>
      <w:r w:rsidR="00125715" w:rsidRPr="006F5CC8">
        <w:rPr>
          <w:rFonts w:ascii="Angsana New" w:hAnsi="Angsana New"/>
          <w:sz w:val="30"/>
          <w:szCs w:val="30"/>
          <w:cs/>
        </w:rPr>
        <w:t>25</w:t>
      </w:r>
      <w:r w:rsidR="00001D2E" w:rsidRPr="006F5CC8">
        <w:rPr>
          <w:rFonts w:ascii="Angsana New" w:hAnsi="Angsana New"/>
          <w:sz w:val="30"/>
          <w:szCs w:val="30"/>
        </w:rPr>
        <w:t>61</w:t>
      </w:r>
      <w:r w:rsidR="00C22F29" w:rsidRPr="006F5CC8">
        <w:rPr>
          <w:rFonts w:ascii="Angsana New" w:hAnsi="Angsana New"/>
          <w:sz w:val="30"/>
          <w:szCs w:val="30"/>
          <w:cs/>
        </w:rPr>
        <w:t xml:space="preserve"> </w:t>
      </w:r>
      <w:r w:rsidRPr="006F5CC8">
        <w:rPr>
          <w:rFonts w:ascii="Angsana New" w:hAnsi="Angsana New"/>
          <w:sz w:val="30"/>
          <w:szCs w:val="30"/>
          <w:cs/>
        </w:rPr>
        <w:t>มีดังนี้</w:t>
      </w:r>
    </w:p>
    <w:p w:rsidR="005B2070" w:rsidRPr="006F5CC8" w:rsidRDefault="005B2070" w:rsidP="00522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5B2070" w:rsidRPr="00104961" w:rsidTr="00A73A03">
        <w:tc>
          <w:tcPr>
            <w:tcW w:w="4050" w:type="dxa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10" w:type="dxa"/>
            <w:gridSpan w:val="4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C8" w:rsidRPr="00104961" w:rsidTr="00637DF2">
        <w:tc>
          <w:tcPr>
            <w:tcW w:w="405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90" w:type="dxa"/>
            <w:vAlign w:val="center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90" w:type="dxa"/>
            <w:vAlign w:val="center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6F5CC8" w:rsidRPr="00104961" w:rsidTr="00637DF2">
        <w:tc>
          <w:tcPr>
            <w:tcW w:w="405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  <w:vAlign w:val="center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  <w:vAlign w:val="center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F5CC8" w:rsidRPr="00104961" w:rsidTr="00A73A0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049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F5CC8" w:rsidRPr="00104961" w:rsidTr="008644D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CC8" w:rsidRPr="00CC6365" w:rsidRDefault="00626DE6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CC8" w:rsidRPr="00104961" w:rsidRDefault="00120CAA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170,689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181,385</w:t>
            </w:r>
          </w:p>
        </w:tc>
      </w:tr>
      <w:tr w:rsidR="006F5CC8" w:rsidRPr="00104961" w:rsidTr="008644D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CC8" w:rsidRPr="00CC6365" w:rsidRDefault="00626DE6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8,132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7,706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CC8" w:rsidRPr="00104961" w:rsidRDefault="00120CAA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8,132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7,610</w:t>
            </w:r>
          </w:p>
        </w:tc>
      </w:tr>
      <w:tr w:rsidR="006F5CC8" w:rsidRPr="00104961" w:rsidTr="003921C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CC8" w:rsidRPr="00CC6365" w:rsidRDefault="00626DE6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44,013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27,862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CC8" w:rsidRPr="00104961" w:rsidRDefault="00120CAA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11,563</w:t>
            </w:r>
          </w:p>
        </w:tc>
      </w:tr>
      <w:tr w:rsidR="006F5CC8" w:rsidRPr="00104961" w:rsidTr="003921C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F5CC8" w:rsidRPr="00CC6365" w:rsidRDefault="00626DE6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52,145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35,568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F5CC8" w:rsidRPr="00104961" w:rsidRDefault="00120CAA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182,554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200,558</w:t>
            </w:r>
          </w:p>
        </w:tc>
      </w:tr>
      <w:tr w:rsidR="006F5CC8" w:rsidRPr="00104961" w:rsidTr="003921C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0496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ค่าเผื่อประมาณการรับคืนนิตยสาร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5CC8" w:rsidRPr="00CC6365" w:rsidRDefault="00626DE6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(2,282)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(3,581)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5CC8" w:rsidRPr="00104961" w:rsidRDefault="00120CAA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(2,282)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(3,660)</w:t>
            </w:r>
          </w:p>
        </w:tc>
      </w:tr>
      <w:tr w:rsidR="006F5CC8" w:rsidRPr="00104961" w:rsidTr="003921C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5CC8" w:rsidRPr="00CC6365" w:rsidRDefault="00626DE6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365">
              <w:rPr>
                <w:rFonts w:ascii="Angsana New" w:hAnsi="Angsana New"/>
                <w:b/>
                <w:bCs/>
                <w:sz w:val="30"/>
                <w:szCs w:val="30"/>
              </w:rPr>
              <w:t>49,863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</w:rPr>
              <w:t>31,987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5CC8" w:rsidRPr="00104961" w:rsidRDefault="00120CAA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180,272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</w:rPr>
              <w:t>196,898</w:t>
            </w:r>
          </w:p>
        </w:tc>
      </w:tr>
    </w:tbl>
    <w:p w:rsidR="00D51BBC" w:rsidRPr="00104961" w:rsidRDefault="00D51BBC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8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5B2070" w:rsidRPr="00104961" w:rsidTr="00A73A03">
        <w:tc>
          <w:tcPr>
            <w:tcW w:w="4068" w:type="dxa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="004F5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10" w:type="dxa"/>
            <w:gridSpan w:val="4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C8" w:rsidRPr="00104961" w:rsidTr="00A73A03">
        <w:tc>
          <w:tcPr>
            <w:tcW w:w="4068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90" w:type="dxa"/>
            <w:vAlign w:val="center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90" w:type="dxa"/>
            <w:vAlign w:val="center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6F5CC8" w:rsidRPr="00104961" w:rsidTr="00A73A03">
        <w:tc>
          <w:tcPr>
            <w:tcW w:w="4068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  <w:vAlign w:val="center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  <w:vAlign w:val="center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F5CC8" w:rsidRPr="00104961" w:rsidTr="00FE622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vAlign w:val="bottom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049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74D05" w:rsidRPr="00104961" w:rsidTr="00FE622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374D05" w:rsidRPr="00104961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4D05" w:rsidRPr="00CC6365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374D05" w:rsidRPr="00FE6229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374D05" w:rsidRPr="00FE6229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62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4D05" w:rsidRPr="00FE6229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4D05" w:rsidRPr="00CC6365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374D05" w:rsidRPr="00FE6229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74D05" w:rsidRPr="00FE6229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62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4D05" w:rsidRPr="00104961" w:rsidTr="00FE622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374D05" w:rsidRPr="00104961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4D05" w:rsidRPr="00CC6365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17,</w:t>
            </w:r>
            <w:r w:rsidR="00577C06">
              <w:rPr>
                <w:rFonts w:ascii="Angsana New" w:hAnsi="Angsana New" w:hint="cs"/>
                <w:sz w:val="30"/>
                <w:szCs w:val="30"/>
                <w:cs/>
              </w:rPr>
              <w:t>424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374D05" w:rsidRPr="00FE6229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4D05" w:rsidRPr="00FE6229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6229"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4D05" w:rsidRPr="00FE6229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4D05" w:rsidRPr="00CC6365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C6365">
              <w:rPr>
                <w:rFonts w:ascii="Angsana New" w:hAnsi="Angsana New"/>
                <w:sz w:val="30"/>
                <w:szCs w:val="30"/>
              </w:rPr>
              <w:t>,472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374D05" w:rsidRPr="00FE6229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4D05" w:rsidRPr="00FE6229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6229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374D05" w:rsidRPr="00FE6229" w:rsidTr="00FE622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374D05" w:rsidRPr="00FE6229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2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74D05" w:rsidRPr="00CC6365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365">
              <w:rPr>
                <w:rFonts w:ascii="Angsana New" w:hAnsi="Angsana New"/>
                <w:b/>
                <w:bCs/>
                <w:sz w:val="30"/>
                <w:szCs w:val="30"/>
              </w:rPr>
              <w:t>17,</w:t>
            </w:r>
            <w:r w:rsidR="00D175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424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374D05" w:rsidRPr="00FE6229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74D05" w:rsidRPr="00FE6229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4D05" w:rsidRPr="00FE6229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74D05" w:rsidRPr="00CC6365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365">
              <w:rPr>
                <w:rFonts w:ascii="Angsana New" w:hAnsi="Angsana New"/>
                <w:b/>
                <w:bCs/>
                <w:sz w:val="30"/>
                <w:szCs w:val="30"/>
              </w:rPr>
              <w:t>1,836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374D05" w:rsidRPr="00FE6229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74D05" w:rsidRPr="00FE6229" w:rsidRDefault="00374D05" w:rsidP="0037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</w:tr>
    </w:tbl>
    <w:p w:rsidR="00F24244" w:rsidRPr="00F24244" w:rsidRDefault="00675992" w:rsidP="00F24244">
      <w:pPr>
        <w:ind w:firstLine="207"/>
        <w:rPr>
          <w:rFonts w:ascii="Angsana New" w:hAnsi="Angsana New"/>
          <w:b/>
          <w:bCs/>
          <w:i/>
          <w:iCs/>
          <w:spacing w:val="-6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F505FA" w:rsidRPr="00F24244">
        <w:rPr>
          <w:rFonts w:ascii="Angsana New" w:hAnsi="Angsana New"/>
          <w:b/>
          <w:bCs/>
          <w:i/>
          <w:iCs/>
          <w:spacing w:val="-6"/>
          <w:sz w:val="30"/>
          <w:szCs w:val="30"/>
        </w:rPr>
        <w:lastRenderedPageBreak/>
        <w:t xml:space="preserve">           </w:t>
      </w:r>
      <w:r w:rsidR="00F24244" w:rsidRPr="00F24244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</w:rPr>
        <w:t>เงินให้กู้ยืมระยะสั้นแก่บริษัทย่อย</w:t>
      </w:r>
    </w:p>
    <w:p w:rsidR="00F24244" w:rsidRDefault="00F24244" w:rsidP="00675992">
      <w:pPr>
        <w:rPr>
          <w:rFonts w:ascii="Angsana New" w:hAnsi="Angsana New"/>
          <w:sz w:val="30"/>
          <w:szCs w:val="30"/>
        </w:rPr>
      </w:pPr>
    </w:p>
    <w:p w:rsidR="00366EED" w:rsidRPr="00F24244" w:rsidRDefault="00366EED" w:rsidP="00F24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75"/>
        <w:jc w:val="thaiDistribute"/>
        <w:rPr>
          <w:rFonts w:ascii="Angsana New" w:hAnsi="Angsana New"/>
          <w:spacing w:val="-6"/>
          <w:sz w:val="30"/>
          <w:szCs w:val="30"/>
        </w:rPr>
      </w:pPr>
      <w:r w:rsidRPr="00F24244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รายการเคลื่อนไหวของเงินให้กู้ยืม</w:t>
      </w:r>
      <w:r w:rsidRPr="00F24244">
        <w:rPr>
          <w:rFonts w:ascii="Angsana New" w:hAnsi="Angsana New" w:hint="cs"/>
          <w:spacing w:val="-6"/>
          <w:sz w:val="30"/>
          <w:szCs w:val="30"/>
          <w:cs/>
        </w:rPr>
        <w:t>ระยะสั้น</w:t>
      </w:r>
      <w:r w:rsidRPr="00F24244">
        <w:rPr>
          <w:rFonts w:ascii="Angsana New" w:hAnsi="Angsana New"/>
          <w:spacing w:val="-6"/>
          <w:sz w:val="30"/>
          <w:szCs w:val="30"/>
          <w:cs/>
        </w:rPr>
        <w:t>แก่</w:t>
      </w:r>
      <w:r w:rsidRPr="00F24244">
        <w:rPr>
          <w:rFonts w:ascii="Angsana New" w:hAnsi="Angsana New" w:hint="cs"/>
          <w:spacing w:val="-6"/>
          <w:sz w:val="30"/>
          <w:szCs w:val="30"/>
          <w:cs/>
        </w:rPr>
        <w:t>บริษัทย่อย</w:t>
      </w:r>
      <w:r w:rsidRPr="00F24244">
        <w:rPr>
          <w:rFonts w:ascii="Angsana New" w:hAnsi="Angsana New"/>
          <w:spacing w:val="-6"/>
          <w:sz w:val="30"/>
          <w:szCs w:val="30"/>
          <w:cs/>
        </w:rPr>
        <w:t>สำหรับ</w:t>
      </w:r>
      <w:r w:rsidRPr="00F24244">
        <w:rPr>
          <w:rFonts w:ascii="Angsana New" w:hAnsi="Angsana New" w:hint="cs"/>
          <w:spacing w:val="-6"/>
          <w:sz w:val="30"/>
          <w:szCs w:val="30"/>
          <w:cs/>
        </w:rPr>
        <w:t>งวดหกเดือนสิ้</w:t>
      </w:r>
      <w:r w:rsidRPr="00F24244">
        <w:rPr>
          <w:rFonts w:ascii="Angsana New" w:hAnsi="Angsana New"/>
          <w:spacing w:val="-6"/>
          <w:sz w:val="30"/>
          <w:szCs w:val="30"/>
          <w:cs/>
        </w:rPr>
        <w:t xml:space="preserve">นสุดวันที่ </w:t>
      </w:r>
      <w:r w:rsidRPr="00F24244">
        <w:rPr>
          <w:rFonts w:ascii="Angsana New" w:hAnsi="Angsana New"/>
          <w:spacing w:val="-6"/>
          <w:sz w:val="30"/>
          <w:szCs w:val="30"/>
        </w:rPr>
        <w:t xml:space="preserve">30 </w:t>
      </w:r>
      <w:r w:rsidRPr="00F24244">
        <w:rPr>
          <w:rFonts w:ascii="Angsana New" w:hAnsi="Angsana New" w:hint="cs"/>
          <w:spacing w:val="-6"/>
          <w:sz w:val="30"/>
          <w:szCs w:val="30"/>
          <w:cs/>
        </w:rPr>
        <w:t>มิถุนายน 25</w:t>
      </w:r>
      <w:r w:rsidRPr="00F24244">
        <w:rPr>
          <w:rFonts w:ascii="Angsana New" w:hAnsi="Angsana New"/>
          <w:spacing w:val="-6"/>
          <w:sz w:val="30"/>
          <w:szCs w:val="30"/>
        </w:rPr>
        <w:t>6</w:t>
      </w:r>
      <w:r w:rsidRPr="00F24244">
        <w:rPr>
          <w:rFonts w:ascii="Angsana New" w:hAnsi="Angsana New" w:hint="cs"/>
          <w:spacing w:val="-6"/>
          <w:sz w:val="30"/>
          <w:szCs w:val="30"/>
          <w:cs/>
        </w:rPr>
        <w:t xml:space="preserve">2 </w:t>
      </w:r>
      <w:r w:rsidRPr="00F24244">
        <w:rPr>
          <w:rFonts w:ascii="Angsana New" w:hAnsi="Angsana New"/>
          <w:spacing w:val="-6"/>
          <w:sz w:val="30"/>
          <w:szCs w:val="30"/>
          <w:cs/>
        </w:rPr>
        <w:t xml:space="preserve">มีดังนี้  </w:t>
      </w:r>
    </w:p>
    <w:p w:rsidR="00473F9B" w:rsidRPr="00EB46D7" w:rsidRDefault="00473F9B" w:rsidP="00F24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558" w:type="dxa"/>
        <w:tblLook w:val="04A0" w:firstRow="1" w:lastRow="0" w:firstColumn="1" w:lastColumn="0" w:noHBand="0" w:noVBand="1"/>
      </w:tblPr>
      <w:tblGrid>
        <w:gridCol w:w="1671"/>
        <w:gridCol w:w="1243"/>
        <w:gridCol w:w="234"/>
        <w:gridCol w:w="1020"/>
        <w:gridCol w:w="235"/>
        <w:gridCol w:w="1043"/>
        <w:gridCol w:w="321"/>
        <w:gridCol w:w="926"/>
        <w:gridCol w:w="235"/>
        <w:gridCol w:w="1002"/>
        <w:gridCol w:w="235"/>
        <w:gridCol w:w="1195"/>
      </w:tblGrid>
      <w:tr w:rsidR="00473F9B" w:rsidRPr="00723710" w:rsidTr="00E81952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3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493D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892" w:type="dxa"/>
            <w:gridSpan w:val="7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56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3F9B" w:rsidRPr="00723710" w:rsidTr="00E81952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>30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32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</w:rPr>
              <w:t>30</w:t>
            </w: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73F9B" w:rsidRPr="00723710" w:rsidTr="00E81952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93DE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69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2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669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73F9B" w:rsidRPr="00723710" w:rsidTr="00E81952">
        <w:trPr>
          <w:tblHeader/>
        </w:trPr>
        <w:tc>
          <w:tcPr>
            <w:tcW w:w="1710" w:type="dxa"/>
            <w:shd w:val="clear" w:color="auto" w:fill="auto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shd w:val="clear" w:color="auto" w:fill="auto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892" w:type="dxa"/>
            <w:gridSpan w:val="7"/>
            <w:shd w:val="clear" w:color="auto" w:fill="auto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B44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73F9B" w:rsidRPr="00723710" w:rsidTr="002A464C">
        <w:trPr>
          <w:trHeight w:val="380"/>
        </w:trPr>
        <w:tc>
          <w:tcPr>
            <w:tcW w:w="1710" w:type="dxa"/>
            <w:shd w:val="clear" w:color="auto" w:fill="auto"/>
          </w:tcPr>
          <w:p w:rsidR="00473F9B" w:rsidRPr="00493DE8" w:rsidRDefault="00473F9B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473F9B" w:rsidRPr="00E81952" w:rsidRDefault="00473F9B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81952">
              <w:rPr>
                <w:rFonts w:ascii="Angsana New" w:hAnsi="Angsana New"/>
                <w:sz w:val="30"/>
                <w:szCs w:val="30"/>
                <w:lang w:val="en-GB"/>
              </w:rPr>
              <w:t>1.75 - 2.00</w:t>
            </w:r>
          </w:p>
        </w:tc>
        <w:tc>
          <w:tcPr>
            <w:tcW w:w="234" w:type="dxa"/>
            <w:shd w:val="clear" w:color="auto" w:fill="auto"/>
          </w:tcPr>
          <w:p w:rsidR="00473F9B" w:rsidRPr="00E81952" w:rsidRDefault="00473F9B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:rsidR="00473F9B" w:rsidRPr="00E81952" w:rsidRDefault="00CC39BA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236" w:type="dxa"/>
            <w:shd w:val="clear" w:color="auto" w:fill="auto"/>
          </w:tcPr>
          <w:p w:rsidR="00473F9B" w:rsidRPr="00E81952" w:rsidRDefault="00473F9B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shd w:val="clear" w:color="auto" w:fill="auto"/>
          </w:tcPr>
          <w:p w:rsidR="00473F9B" w:rsidRPr="00E81952" w:rsidRDefault="006B7C35" w:rsidP="00E8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265</w:t>
            </w:r>
            <w:r w:rsidR="00473F9B" w:rsidRPr="00E819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73F9B" w:rsidRPr="00E81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325" w:type="dxa"/>
            <w:shd w:val="clear" w:color="auto" w:fill="auto"/>
          </w:tcPr>
          <w:p w:rsidR="00473F9B" w:rsidRPr="00E81952" w:rsidRDefault="00473F9B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473F9B" w:rsidRPr="00E81952" w:rsidRDefault="00CC39BA" w:rsidP="00C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473F9B" w:rsidRPr="00E81952" w:rsidRDefault="00473F9B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473F9B" w:rsidRPr="00E81952" w:rsidRDefault="00CC39BA" w:rsidP="00621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(115,000)</w:t>
            </w:r>
          </w:p>
        </w:tc>
        <w:tc>
          <w:tcPr>
            <w:tcW w:w="235" w:type="dxa"/>
            <w:shd w:val="clear" w:color="auto" w:fill="auto"/>
          </w:tcPr>
          <w:p w:rsidR="00473F9B" w:rsidRPr="00E81952" w:rsidRDefault="00473F9B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</w:tcPr>
          <w:p w:rsidR="00473F9B" w:rsidRPr="00E81952" w:rsidRDefault="00CC39BA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150,000</w:t>
            </w:r>
          </w:p>
        </w:tc>
      </w:tr>
    </w:tbl>
    <w:p w:rsidR="00366EED" w:rsidRPr="00D209D0" w:rsidRDefault="00366EED">
      <w:pPr>
        <w:rPr>
          <w:rFonts w:ascii="Angsana New" w:hAnsi="Angsana New"/>
          <w:sz w:val="30"/>
          <w:szCs w:val="30"/>
        </w:rPr>
      </w:pPr>
    </w:p>
    <w:tbl>
      <w:tblPr>
        <w:tblW w:w="93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87"/>
        <w:gridCol w:w="1198"/>
        <w:gridCol w:w="291"/>
        <w:gridCol w:w="9"/>
        <w:gridCol w:w="1047"/>
        <w:gridCol w:w="9"/>
        <w:gridCol w:w="261"/>
        <w:gridCol w:w="1151"/>
      </w:tblGrid>
      <w:tr w:rsidR="00A73A03" w:rsidRPr="00104961" w:rsidTr="00B34A74">
        <w:tc>
          <w:tcPr>
            <w:tcW w:w="2157" w:type="pct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pct"/>
            <w:gridSpan w:val="3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5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6EED" w:rsidRPr="00104961" w:rsidTr="00366EED">
        <w:tc>
          <w:tcPr>
            <w:tcW w:w="2157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53" w:type="pct"/>
            <w:vAlign w:val="center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8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5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gridSpan w:val="2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4" w:type="pct"/>
            <w:gridSpan w:val="2"/>
            <w:vAlign w:val="center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366EED" w:rsidRPr="00104961" w:rsidTr="00366EED">
        <w:tc>
          <w:tcPr>
            <w:tcW w:w="2157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" w:type="pct"/>
            <w:vAlign w:val="center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8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5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gridSpan w:val="2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  <w:gridSpan w:val="2"/>
            <w:vAlign w:val="center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66EED" w:rsidRPr="00104961" w:rsidTr="00B34A7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3" w:type="pct"/>
            <w:gridSpan w:val="9"/>
            <w:vAlign w:val="bottom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049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66EED" w:rsidRPr="00104961" w:rsidTr="00366EE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EED" w:rsidRPr="00CC6365" w:rsidRDefault="00D3065F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EED" w:rsidRPr="00104961" w:rsidRDefault="00D846EE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24,606</w:t>
            </w:r>
          </w:p>
        </w:tc>
      </w:tr>
      <w:tr w:rsidR="00366EED" w:rsidRPr="00104961" w:rsidTr="00366EE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EED" w:rsidRPr="00CC6365" w:rsidRDefault="00D3065F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4,158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7,987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EED" w:rsidRPr="00104961" w:rsidRDefault="00D846EE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6EED" w:rsidRPr="00104961" w:rsidTr="00366EE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EED" w:rsidRPr="00CC6365" w:rsidRDefault="00D3065F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2,30</w:t>
            </w:r>
            <w:r w:rsidR="00231889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12,148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EED" w:rsidRPr="00104961" w:rsidRDefault="00D846EE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2,209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ab/>
              <w:t>10,790</w:t>
            </w:r>
          </w:p>
        </w:tc>
      </w:tr>
      <w:tr w:rsidR="00366EED" w:rsidRPr="00104961" w:rsidTr="00366EE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bottom w:val="nil"/>
            </w:tcBorders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6EED" w:rsidRPr="00CC6365" w:rsidRDefault="00D3065F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365">
              <w:rPr>
                <w:rFonts w:ascii="Angsana New" w:hAnsi="Angsana New"/>
                <w:b/>
                <w:bCs/>
                <w:sz w:val="30"/>
                <w:szCs w:val="30"/>
              </w:rPr>
              <w:t>6,4</w:t>
            </w:r>
            <w:r w:rsidR="002318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66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</w:rPr>
              <w:t>20,135</w:t>
            </w:r>
          </w:p>
        </w:tc>
        <w:tc>
          <w:tcPr>
            <w:tcW w:w="160" w:type="pct"/>
            <w:gridSpan w:val="2"/>
            <w:tcBorders>
              <w:top w:val="nil"/>
              <w:bottom w:val="nil"/>
            </w:tcBorders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6EED" w:rsidRPr="00104961" w:rsidRDefault="00D846EE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5,314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</w:rPr>
              <w:t>35,396</w:t>
            </w:r>
          </w:p>
        </w:tc>
      </w:tr>
    </w:tbl>
    <w:p w:rsidR="00E81952" w:rsidRPr="00104961" w:rsidRDefault="00A73A03" w:rsidP="00A73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  <w:r w:rsidRPr="00104961">
        <w:rPr>
          <w:rFonts w:ascii="Angsana New" w:hAnsi="Angsana New"/>
          <w:sz w:val="30"/>
          <w:szCs w:val="30"/>
        </w:rPr>
        <w:tab/>
      </w:r>
    </w:p>
    <w:tbl>
      <w:tblPr>
        <w:tblW w:w="94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60"/>
        <w:gridCol w:w="1083"/>
        <w:gridCol w:w="288"/>
        <w:gridCol w:w="1194"/>
        <w:gridCol w:w="241"/>
        <w:gridCol w:w="1108"/>
        <w:gridCol w:w="9"/>
        <w:gridCol w:w="236"/>
        <w:gridCol w:w="1185"/>
      </w:tblGrid>
      <w:tr w:rsidR="00A73A03" w:rsidRPr="00104961" w:rsidTr="00B34A74">
        <w:tc>
          <w:tcPr>
            <w:tcW w:w="2159" w:type="pct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64" w:type="pct"/>
            <w:gridSpan w:val="3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pct"/>
            <w:gridSpan w:val="4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6EED" w:rsidRPr="00CE458C" w:rsidTr="00366EED">
        <w:tc>
          <w:tcPr>
            <w:tcW w:w="2159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53" w:type="pct"/>
            <w:vAlign w:val="center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5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28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0" w:type="pct"/>
            <w:gridSpan w:val="2"/>
            <w:vAlign w:val="center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366EED" w:rsidRPr="00CE458C" w:rsidTr="00366EED">
        <w:tc>
          <w:tcPr>
            <w:tcW w:w="2159" w:type="pct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" w:type="pct"/>
            <w:vAlign w:val="center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5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" w:type="pct"/>
            <w:gridSpan w:val="2"/>
            <w:vAlign w:val="center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66EED" w:rsidRPr="00CE458C" w:rsidTr="00B34A7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1" w:type="pct"/>
            <w:gridSpan w:val="8"/>
            <w:tcBorders>
              <w:bottom w:val="nil"/>
            </w:tcBorders>
            <w:vAlign w:val="bottom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649F3" w:rsidRPr="00CE458C" w:rsidTr="00B34A7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:rsidR="003649F3" w:rsidRPr="00CE458C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49F3" w:rsidRPr="00CC6365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:rsidR="003649F3" w:rsidRPr="00CE458C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:rsidR="003649F3" w:rsidRPr="00444E00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9F3" w:rsidRPr="00CE458C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49F3" w:rsidRPr="00CE458C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9F3" w:rsidRPr="00CE458C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</w:tcPr>
          <w:p w:rsidR="003649F3" w:rsidRPr="00CE458C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3649F3" w:rsidRPr="00CE458C" w:rsidTr="00B34A7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:rsidR="003649F3" w:rsidRPr="00CE458C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49F3" w:rsidRPr="00CC6365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9F3" w:rsidRPr="00CE458C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:rsidR="003649F3" w:rsidRPr="00444E00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9F3" w:rsidRPr="00CE458C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49F3" w:rsidRPr="00CE458C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9F3" w:rsidRPr="00CE458C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</w:tcPr>
          <w:p w:rsidR="003649F3" w:rsidRPr="00444E00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49F3" w:rsidRPr="00CE458C" w:rsidTr="00B34A7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:rsidR="003649F3" w:rsidRPr="00CE458C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649F3" w:rsidRPr="00CC6365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4,</w:t>
            </w:r>
            <w:r w:rsidR="0058024E">
              <w:rPr>
                <w:rFonts w:ascii="Angsana New" w:hAnsi="Angsana New" w:hint="cs"/>
                <w:sz w:val="30"/>
                <w:szCs w:val="30"/>
                <w:cs/>
              </w:rPr>
              <w:t>138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9F3" w:rsidRPr="00CE458C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49F3" w:rsidRPr="00444E00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13,926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9F3" w:rsidRPr="00CE458C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649F3" w:rsidRPr="00CE458C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9F3" w:rsidRPr="00CE458C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49F3" w:rsidRPr="00444E00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12,825</w:t>
            </w:r>
          </w:p>
        </w:tc>
      </w:tr>
      <w:tr w:rsidR="003649F3" w:rsidRPr="00CE458C" w:rsidTr="00B34A7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bottom w:val="nil"/>
            </w:tcBorders>
          </w:tcPr>
          <w:p w:rsidR="003649F3" w:rsidRPr="00CE458C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649F3" w:rsidRPr="00CC6365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365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5802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9F3" w:rsidRPr="00CE458C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649F3" w:rsidRPr="00444E00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14,597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9F3" w:rsidRPr="00CE458C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649F3" w:rsidRPr="00CE458C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9F3" w:rsidRPr="00CE458C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649F3" w:rsidRPr="00CE458C" w:rsidRDefault="003649F3" w:rsidP="003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13,150</w:t>
            </w:r>
          </w:p>
        </w:tc>
      </w:tr>
    </w:tbl>
    <w:p w:rsidR="00183590" w:rsidRPr="009C5425" w:rsidRDefault="00F4797F" w:rsidP="008C5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bookmarkStart w:id="7" w:name="_Hlk13607159"/>
      <w:r w:rsidR="00342641" w:rsidRPr="009C542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bookmarkEnd w:id="7"/>
    <w:p w:rsidR="00A66276" w:rsidRPr="004C42AD" w:rsidRDefault="00A66276" w:rsidP="00571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A66276" w:rsidRPr="009C5425" w:rsidRDefault="00A66276" w:rsidP="00571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9C5425">
        <w:rPr>
          <w:rFonts w:ascii="Angsana New" w:hAnsi="Angsana New"/>
          <w:i/>
          <w:iCs/>
          <w:sz w:val="30"/>
          <w:szCs w:val="30"/>
          <w:cs/>
        </w:rPr>
        <w:t>สัญญาบริการ</w:t>
      </w:r>
      <w:r w:rsidRPr="009C5425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A66276" w:rsidRPr="004C42AD" w:rsidRDefault="00A66276" w:rsidP="00571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A66276" w:rsidRPr="009C5425" w:rsidRDefault="00A66276" w:rsidP="00571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C5425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124B2F" w:rsidRPr="009C5425">
        <w:rPr>
          <w:rFonts w:ascii="Angsana New" w:hAnsi="Angsana New"/>
          <w:spacing w:val="-6"/>
          <w:sz w:val="30"/>
          <w:szCs w:val="30"/>
          <w:cs/>
        </w:rPr>
        <w:t>ได้ทำสัญญา</w:t>
      </w:r>
      <w:r w:rsidRPr="009C5425">
        <w:rPr>
          <w:rFonts w:ascii="Angsana New" w:hAnsi="Angsana New"/>
          <w:spacing w:val="-6"/>
          <w:sz w:val="30"/>
          <w:szCs w:val="30"/>
          <w:cs/>
        </w:rPr>
        <w:t>บริการกับ</w:t>
      </w:r>
      <w:r w:rsidR="00BC4E95" w:rsidRPr="009C5425">
        <w:rPr>
          <w:rFonts w:ascii="Angsana New" w:hAnsi="Angsana New"/>
          <w:spacing w:val="-6"/>
          <w:sz w:val="30"/>
          <w:szCs w:val="30"/>
          <w:cs/>
        </w:rPr>
        <w:t>บริษัท อมรินทร์ เทเลวิชั่น จำกัด</w:t>
      </w:r>
      <w:r w:rsidR="00BC4E95" w:rsidRPr="009C5425">
        <w:rPr>
          <w:rFonts w:ascii="Angsana New" w:hAnsi="Angsana New"/>
          <w:spacing w:val="-6"/>
          <w:sz w:val="30"/>
          <w:szCs w:val="30"/>
        </w:rPr>
        <w:t xml:space="preserve"> </w:t>
      </w:r>
      <w:r w:rsidR="00BC4E95" w:rsidRPr="009C5425">
        <w:rPr>
          <w:rFonts w:ascii="Angsana New" w:hAnsi="Angsana New"/>
          <w:spacing w:val="-6"/>
          <w:sz w:val="30"/>
          <w:szCs w:val="30"/>
          <w:cs/>
        </w:rPr>
        <w:t>ซึ่งเป็นบริษัทย่อย</w:t>
      </w:r>
      <w:r w:rsidR="00ED01C1" w:rsidRPr="009C5425">
        <w:rPr>
          <w:rFonts w:ascii="Angsana New" w:hAnsi="Angsana New"/>
          <w:spacing w:val="-6"/>
          <w:sz w:val="30"/>
          <w:szCs w:val="30"/>
          <w:cs/>
        </w:rPr>
        <w:t xml:space="preserve"> โดยบริษัท</w:t>
      </w:r>
      <w:r w:rsidRPr="009C5425">
        <w:rPr>
          <w:rFonts w:ascii="Angsana New" w:hAnsi="Angsana New"/>
          <w:spacing w:val="-6"/>
          <w:sz w:val="30"/>
          <w:szCs w:val="30"/>
          <w:cs/>
        </w:rPr>
        <w:t>มีหน้าที่</w:t>
      </w:r>
      <w:r w:rsidR="009B5261" w:rsidRPr="009C5425">
        <w:rPr>
          <w:rFonts w:ascii="Angsana New" w:hAnsi="Angsana New"/>
          <w:spacing w:val="-6"/>
          <w:sz w:val="30"/>
          <w:szCs w:val="30"/>
          <w:cs/>
        </w:rPr>
        <w:t xml:space="preserve">ให้คำปรึกษาและรับผิดชอบงานสรรหาว่าจ้าง งานด้านการจัดซื้อจัดจ้างและงานอื่นที่เกี่ยวข้องทั้งหมด แต่ไม่รวมถึงที่เกี่ยวกับการผลิตรายการ และการออกอากาศโทรทัศน์ </w:t>
      </w:r>
      <w:r w:rsidRPr="009C5425">
        <w:rPr>
          <w:rFonts w:ascii="Angsana New" w:hAnsi="Angsana New"/>
          <w:sz w:val="30"/>
          <w:szCs w:val="30"/>
          <w:cs/>
        </w:rPr>
        <w:t>โดยมีกำหนดระยะเวลาหนึ่งปี</w:t>
      </w:r>
      <w:r w:rsidRPr="009C5425">
        <w:rPr>
          <w:rFonts w:ascii="Angsana New" w:hAnsi="Angsana New"/>
          <w:sz w:val="30"/>
          <w:szCs w:val="30"/>
        </w:rPr>
        <w:t xml:space="preserve"> </w:t>
      </w:r>
      <w:r w:rsidRPr="009C5425">
        <w:rPr>
          <w:rFonts w:ascii="Angsana New" w:hAnsi="Angsana New"/>
          <w:sz w:val="30"/>
          <w:szCs w:val="30"/>
          <w:cs/>
        </w:rPr>
        <w:t>ตั้งแต่วันที่</w:t>
      </w:r>
      <w:r w:rsidRPr="009C5425">
        <w:rPr>
          <w:rFonts w:ascii="Angsana New" w:hAnsi="Angsana New"/>
          <w:sz w:val="30"/>
          <w:szCs w:val="30"/>
        </w:rPr>
        <w:t xml:space="preserve"> 1 </w:t>
      </w:r>
      <w:r w:rsidRPr="009C5425">
        <w:rPr>
          <w:rFonts w:ascii="Angsana New" w:hAnsi="Angsana New"/>
          <w:sz w:val="30"/>
          <w:szCs w:val="30"/>
          <w:cs/>
        </w:rPr>
        <w:t>มกราคม</w:t>
      </w:r>
      <w:r w:rsidRPr="009C5425">
        <w:rPr>
          <w:rFonts w:ascii="Angsana New" w:hAnsi="Angsana New"/>
          <w:sz w:val="30"/>
          <w:szCs w:val="30"/>
        </w:rPr>
        <w:t xml:space="preserve"> 256</w:t>
      </w:r>
      <w:r w:rsidR="00691783" w:rsidRPr="009C5425">
        <w:rPr>
          <w:rFonts w:ascii="Angsana New" w:hAnsi="Angsana New"/>
          <w:sz w:val="30"/>
          <w:szCs w:val="30"/>
        </w:rPr>
        <w:t>2</w:t>
      </w:r>
      <w:r w:rsidRPr="009C5425">
        <w:rPr>
          <w:rFonts w:ascii="Angsana New" w:hAnsi="Angsana New"/>
          <w:sz w:val="30"/>
          <w:szCs w:val="30"/>
        </w:rPr>
        <w:t xml:space="preserve"> </w:t>
      </w:r>
      <w:r w:rsidRPr="009C5425">
        <w:rPr>
          <w:rFonts w:ascii="Angsana New" w:hAnsi="Angsana New"/>
          <w:sz w:val="30"/>
          <w:szCs w:val="30"/>
          <w:cs/>
        </w:rPr>
        <w:t>ถึงวันที่</w:t>
      </w:r>
      <w:r w:rsidRPr="009C5425">
        <w:rPr>
          <w:rFonts w:ascii="Angsana New" w:hAnsi="Angsana New"/>
          <w:sz w:val="30"/>
          <w:szCs w:val="30"/>
        </w:rPr>
        <w:t xml:space="preserve"> 31 </w:t>
      </w:r>
      <w:r w:rsidRPr="009C5425">
        <w:rPr>
          <w:rFonts w:ascii="Angsana New" w:hAnsi="Angsana New"/>
          <w:sz w:val="30"/>
          <w:szCs w:val="30"/>
          <w:cs/>
        </w:rPr>
        <w:t>ธันวาคม</w:t>
      </w:r>
      <w:r w:rsidRPr="009C5425">
        <w:rPr>
          <w:rFonts w:ascii="Angsana New" w:hAnsi="Angsana New"/>
          <w:sz w:val="30"/>
          <w:szCs w:val="30"/>
        </w:rPr>
        <w:t xml:space="preserve"> 256</w:t>
      </w:r>
      <w:r w:rsidR="00691783" w:rsidRPr="009C5425">
        <w:rPr>
          <w:rFonts w:ascii="Angsana New" w:hAnsi="Angsana New"/>
          <w:sz w:val="30"/>
          <w:szCs w:val="30"/>
        </w:rPr>
        <w:t>2</w:t>
      </w:r>
      <w:r w:rsidRPr="009C5425">
        <w:rPr>
          <w:rFonts w:ascii="Angsana New" w:hAnsi="Angsana New"/>
          <w:sz w:val="30"/>
          <w:szCs w:val="30"/>
        </w:rPr>
        <w:t xml:space="preserve"> </w:t>
      </w:r>
      <w:r w:rsidRPr="009C5425">
        <w:rPr>
          <w:rFonts w:ascii="Angsana New" w:hAnsi="Angsana New"/>
          <w:sz w:val="30"/>
          <w:szCs w:val="30"/>
          <w:cs/>
        </w:rPr>
        <w:t>โดยบริษัท</w:t>
      </w:r>
      <w:r w:rsidR="00BC4E95" w:rsidRPr="009C5425">
        <w:rPr>
          <w:rFonts w:ascii="Angsana New" w:hAnsi="Angsana New"/>
          <w:sz w:val="30"/>
          <w:szCs w:val="30"/>
          <w:cs/>
        </w:rPr>
        <w:t>ย่อยดังกล่าว</w:t>
      </w:r>
      <w:r w:rsidRPr="009C5425">
        <w:rPr>
          <w:rFonts w:ascii="Angsana New" w:hAnsi="Angsana New"/>
          <w:sz w:val="30"/>
          <w:szCs w:val="30"/>
          <w:cs/>
        </w:rPr>
        <w:t>ตกลงจะจ่ายค่าบริการเป็นรายเดือนตามอัตราที่ระบุไว้ในสัญญา</w:t>
      </w:r>
    </w:p>
    <w:p w:rsidR="004F3865" w:rsidRPr="004C42AD" w:rsidRDefault="004F3865" w:rsidP="00354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73510D" w:rsidRPr="009C5425" w:rsidRDefault="0073510D" w:rsidP="00354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5425">
        <w:rPr>
          <w:rFonts w:ascii="Angsana New" w:hAnsi="Angsana New" w:hint="cs"/>
          <w:i/>
          <w:iCs/>
          <w:sz w:val="30"/>
          <w:szCs w:val="30"/>
          <w:cs/>
        </w:rPr>
        <w:t>สัญญาบริหารงาน</w:t>
      </w:r>
    </w:p>
    <w:p w:rsidR="0073510D" w:rsidRPr="004C42AD" w:rsidRDefault="0073510D" w:rsidP="00354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73510D" w:rsidRDefault="0073510D" w:rsidP="00735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5425">
        <w:rPr>
          <w:rFonts w:ascii="Angsana New" w:hAnsi="Angsana New"/>
          <w:sz w:val="30"/>
          <w:szCs w:val="30"/>
          <w:cs/>
        </w:rPr>
        <w:t>บริษัทได้ทำสัญญาบ</w:t>
      </w:r>
      <w:r w:rsidRPr="009C5425">
        <w:rPr>
          <w:rFonts w:ascii="Angsana New" w:hAnsi="Angsana New" w:hint="cs"/>
          <w:sz w:val="30"/>
          <w:szCs w:val="30"/>
          <w:cs/>
        </w:rPr>
        <w:t>ริหารงาน</w:t>
      </w:r>
      <w:r w:rsidRPr="009C5425">
        <w:rPr>
          <w:rFonts w:ascii="Angsana New" w:hAnsi="Angsana New"/>
          <w:sz w:val="30"/>
          <w:szCs w:val="30"/>
          <w:cs/>
        </w:rPr>
        <w:t xml:space="preserve">กับบริษัท อมรินทร์ </w:t>
      </w:r>
      <w:r w:rsidRPr="009C5425">
        <w:rPr>
          <w:rFonts w:ascii="Angsana New" w:hAnsi="Angsana New" w:hint="cs"/>
          <w:sz w:val="30"/>
          <w:szCs w:val="30"/>
          <w:cs/>
        </w:rPr>
        <w:t>บุ๊ค เซ็นเตอร์</w:t>
      </w:r>
      <w:r w:rsidRPr="009C5425">
        <w:rPr>
          <w:rFonts w:ascii="Angsana New" w:hAnsi="Angsana New"/>
          <w:sz w:val="30"/>
          <w:szCs w:val="30"/>
          <w:cs/>
        </w:rPr>
        <w:t xml:space="preserve"> จำกัด</w:t>
      </w:r>
      <w:r w:rsidRPr="009C5425">
        <w:rPr>
          <w:rFonts w:ascii="Angsana New" w:hAnsi="Angsana New"/>
          <w:sz w:val="30"/>
          <w:szCs w:val="30"/>
        </w:rPr>
        <w:t xml:space="preserve"> </w:t>
      </w:r>
      <w:r w:rsidRPr="009C5425">
        <w:rPr>
          <w:rFonts w:ascii="Angsana New" w:hAnsi="Angsana New"/>
          <w:sz w:val="30"/>
          <w:szCs w:val="30"/>
          <w:cs/>
        </w:rPr>
        <w:t xml:space="preserve">ซึ่งเป็นบริษัทย่อย โดยบริษัทให้บริการรับจ้างเป็นที่ปรึกษา รับผิดชอบคัดสรร และสรรหาสินค้าเพื่อจัดจำหน่าย  </w:t>
      </w:r>
      <w:r w:rsidR="002D174B" w:rsidRPr="009C5425">
        <w:rPr>
          <w:rFonts w:ascii="Angsana New" w:hAnsi="Angsana New" w:hint="cs"/>
          <w:sz w:val="30"/>
          <w:szCs w:val="30"/>
          <w:cs/>
        </w:rPr>
        <w:t>และงานอื่นๆ ที่เกี่ยวข้องกับ</w:t>
      </w:r>
      <w:r w:rsidRPr="009C5425">
        <w:rPr>
          <w:rFonts w:ascii="Angsana New" w:hAnsi="Angsana New"/>
          <w:sz w:val="30"/>
          <w:szCs w:val="30"/>
          <w:cs/>
        </w:rPr>
        <w:t>ธุรกิจทีวีช็อปปิ้ง</w:t>
      </w:r>
      <w:r w:rsidR="002D174B" w:rsidRPr="009C5425">
        <w:rPr>
          <w:rFonts w:ascii="Angsana New" w:hAnsi="Angsana New" w:hint="cs"/>
          <w:sz w:val="30"/>
          <w:szCs w:val="30"/>
          <w:cs/>
        </w:rPr>
        <w:t xml:space="preserve">    </w:t>
      </w:r>
      <w:r w:rsidRPr="009C5425">
        <w:rPr>
          <w:rFonts w:ascii="Angsana New" w:hAnsi="Angsana New"/>
          <w:sz w:val="30"/>
          <w:szCs w:val="30"/>
          <w:cs/>
        </w:rPr>
        <w:t>กับบริษัทย่อยดังกล่าว</w:t>
      </w:r>
      <w:r w:rsidR="002D174B" w:rsidRPr="009C5425">
        <w:rPr>
          <w:rFonts w:ascii="Angsana New" w:hAnsi="Angsana New" w:hint="cs"/>
          <w:sz w:val="30"/>
          <w:szCs w:val="30"/>
          <w:cs/>
        </w:rPr>
        <w:t xml:space="preserve"> </w:t>
      </w:r>
      <w:r w:rsidRPr="009C5425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9C5425">
        <w:rPr>
          <w:rFonts w:ascii="Angsana New" w:hAnsi="Angsana New"/>
          <w:sz w:val="30"/>
          <w:szCs w:val="30"/>
        </w:rPr>
        <w:t xml:space="preserve">1 </w:t>
      </w:r>
      <w:r w:rsidR="002D174B" w:rsidRPr="009C542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2D174B" w:rsidRPr="009C5425">
        <w:rPr>
          <w:rFonts w:ascii="Angsana New" w:hAnsi="Angsana New"/>
          <w:sz w:val="30"/>
          <w:szCs w:val="30"/>
        </w:rPr>
        <w:t>2562</w:t>
      </w:r>
      <w:r w:rsidRPr="009C5425">
        <w:rPr>
          <w:rFonts w:ascii="Angsana New" w:hAnsi="Angsana New"/>
          <w:sz w:val="30"/>
          <w:szCs w:val="30"/>
        </w:rPr>
        <w:t xml:space="preserve"> </w:t>
      </w:r>
      <w:r w:rsidRPr="009C5425">
        <w:rPr>
          <w:rFonts w:ascii="Angsana New" w:hAnsi="Angsana New"/>
          <w:sz w:val="30"/>
          <w:szCs w:val="30"/>
          <w:cs/>
        </w:rPr>
        <w:t>โดยบริษัทย่อยดังกล่าวตกลงจะจ่ายค่าบริการเป็นรายเดือน</w:t>
      </w:r>
      <w:r w:rsidR="002D174B" w:rsidRPr="009C5425">
        <w:rPr>
          <w:rFonts w:ascii="Angsana New" w:hAnsi="Angsana New"/>
          <w:sz w:val="30"/>
          <w:szCs w:val="30"/>
        </w:rPr>
        <w:t xml:space="preserve">        </w:t>
      </w:r>
      <w:r w:rsidRPr="009C5425">
        <w:rPr>
          <w:rFonts w:ascii="Angsana New" w:hAnsi="Angsana New"/>
          <w:sz w:val="30"/>
          <w:szCs w:val="30"/>
          <w:cs/>
        </w:rPr>
        <w:t>ตามอัตราที่ระบุไว้ในสัญญา ทั้งนี้</w:t>
      </w:r>
      <w:r w:rsidRPr="009C5425">
        <w:rPr>
          <w:rFonts w:ascii="Angsana New" w:hAnsi="Angsana New"/>
          <w:spacing w:val="-4"/>
          <w:sz w:val="30"/>
          <w:szCs w:val="30"/>
          <w:cs/>
        </w:rPr>
        <w:t>หากครบกำหนดสัญญาและไม่มีคู่สัญญาฝ่ายใดบอกเลิกสัญญา</w:t>
      </w:r>
      <w:r w:rsidR="002D174B" w:rsidRPr="009C5425">
        <w:rPr>
          <w:rFonts w:ascii="Angsana New" w:hAnsi="Angsana New"/>
          <w:spacing w:val="-4"/>
          <w:sz w:val="30"/>
          <w:szCs w:val="30"/>
        </w:rPr>
        <w:t xml:space="preserve"> </w:t>
      </w:r>
      <w:r w:rsidRPr="009C5425">
        <w:rPr>
          <w:rFonts w:ascii="Angsana New" w:hAnsi="Angsana New"/>
          <w:spacing w:val="-4"/>
          <w:sz w:val="30"/>
          <w:szCs w:val="30"/>
          <w:cs/>
        </w:rPr>
        <w:t>สัญญาฉบับนี้จะมี</w:t>
      </w:r>
      <w:r w:rsidR="002D174B" w:rsidRPr="009C5425">
        <w:rPr>
          <w:rFonts w:ascii="Angsana New" w:hAnsi="Angsana New"/>
          <w:spacing w:val="-4"/>
          <w:sz w:val="30"/>
          <w:szCs w:val="30"/>
        </w:rPr>
        <w:t xml:space="preserve">     </w:t>
      </w:r>
      <w:r w:rsidRPr="009C5425">
        <w:rPr>
          <w:rFonts w:ascii="Angsana New" w:hAnsi="Angsana New"/>
          <w:spacing w:val="-4"/>
          <w:sz w:val="30"/>
          <w:szCs w:val="30"/>
          <w:cs/>
        </w:rPr>
        <w:t>ผลบังคับใช้ต่อไป</w:t>
      </w:r>
    </w:p>
    <w:p w:rsidR="00E81952" w:rsidRPr="004C42AD" w:rsidRDefault="00E81952" w:rsidP="00310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473F9B" w:rsidRDefault="00751D84" w:rsidP="001B1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7D2547" w:rsidRPr="00CE458C">
        <w:rPr>
          <w:rFonts w:ascii="Angsana New" w:hAnsi="Angsana New"/>
          <w:b/>
          <w:bCs/>
          <w:sz w:val="30"/>
          <w:szCs w:val="30"/>
        </w:rPr>
        <w:tab/>
      </w:r>
      <w:r w:rsidR="00192DBF" w:rsidRPr="00CE458C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310F7E" w:rsidRPr="00FA0F74" w:rsidRDefault="00310F7E" w:rsidP="001B1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4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7"/>
        <w:gridCol w:w="812"/>
        <w:gridCol w:w="273"/>
        <w:gridCol w:w="1238"/>
        <w:gridCol w:w="239"/>
        <w:gridCol w:w="1196"/>
        <w:gridCol w:w="273"/>
        <w:gridCol w:w="1160"/>
        <w:gridCol w:w="261"/>
        <w:gridCol w:w="1136"/>
      </w:tblGrid>
      <w:tr w:rsidR="00F563F2" w:rsidRPr="00CE458C" w:rsidTr="00E90BA9">
        <w:tc>
          <w:tcPr>
            <w:tcW w:w="1520" w:type="pct"/>
          </w:tcPr>
          <w:p w:rsidR="00F563F2" w:rsidRPr="00CE458C" w:rsidRDefault="00F563F2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:rsidR="00F563F2" w:rsidRPr="00CE458C" w:rsidRDefault="00F563F2" w:rsidP="00637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F563F2" w:rsidRPr="00CE458C" w:rsidRDefault="00F563F2" w:rsidP="00637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pct"/>
            <w:gridSpan w:val="3"/>
          </w:tcPr>
          <w:p w:rsidR="00F563F2" w:rsidRPr="00CE458C" w:rsidRDefault="00F563F2" w:rsidP="00637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F563F2" w:rsidRPr="00CE458C" w:rsidRDefault="00F563F2" w:rsidP="00637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pct"/>
            <w:gridSpan w:val="3"/>
          </w:tcPr>
          <w:p w:rsidR="00F563F2" w:rsidRPr="00CE458C" w:rsidRDefault="00F563F2" w:rsidP="00637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63F2" w:rsidRPr="00CE458C" w:rsidTr="00E90BA9">
        <w:tc>
          <w:tcPr>
            <w:tcW w:w="1520" w:type="pct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:rsidR="00F563F2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F563F2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6" w:type="pct"/>
            <w:vAlign w:val="center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3" w:type="pct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8" w:type="pct"/>
            <w:vAlign w:val="center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0" w:type="pct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F563F2" w:rsidRPr="00CE458C" w:rsidTr="00E90BA9">
        <w:tc>
          <w:tcPr>
            <w:tcW w:w="1520" w:type="pct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:rsidR="00F563F2" w:rsidRPr="00F563F2" w:rsidRDefault="00F563F2" w:rsidP="00F5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63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" w:type="pct"/>
          </w:tcPr>
          <w:p w:rsidR="00F563F2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  <w:vAlign w:val="center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3" w:type="pct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  <w:vAlign w:val="center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0" w:type="pct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563F2" w:rsidRPr="00CE458C" w:rsidTr="00E90BA9">
        <w:tc>
          <w:tcPr>
            <w:tcW w:w="1520" w:type="pct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:rsidR="00F563F2" w:rsidRPr="00CE458C" w:rsidRDefault="00F563F2" w:rsidP="00366EE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Pr="00CE458C" w:rsidRDefault="00F563F2" w:rsidP="00366EE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07" w:type="pct"/>
            <w:gridSpan w:val="7"/>
          </w:tcPr>
          <w:p w:rsidR="00F563F2" w:rsidRPr="00CE458C" w:rsidRDefault="00F563F2" w:rsidP="00366EE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E458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563F2" w:rsidRPr="00CE458C" w:rsidTr="00E90BA9">
        <w:tc>
          <w:tcPr>
            <w:tcW w:w="1520" w:type="pct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29" w:type="pct"/>
          </w:tcPr>
          <w:p w:rsidR="00F563F2" w:rsidRPr="00F563F2" w:rsidRDefault="00F563F2" w:rsidP="00F5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63F2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F563F2" w:rsidRPr="00CE458C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Pr="00CE458C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563F2" w:rsidRPr="00CE458C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F563F2" w:rsidRPr="00CE458C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63F2" w:rsidRPr="00CE458C" w:rsidTr="00E90BA9">
        <w:trPr>
          <w:trHeight w:val="362"/>
        </w:trPr>
        <w:tc>
          <w:tcPr>
            <w:tcW w:w="1520" w:type="pct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29" w:type="pct"/>
          </w:tcPr>
          <w:p w:rsidR="00F563F2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:rsidR="00F563F2" w:rsidRPr="00CE458C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27,344</w:t>
            </w:r>
          </w:p>
        </w:tc>
        <w:tc>
          <w:tcPr>
            <w:tcW w:w="126" w:type="pct"/>
          </w:tcPr>
          <w:p w:rsidR="00F563F2" w:rsidRPr="00CE458C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:rsidR="00F563F2" w:rsidRPr="00CE458C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2950">
              <w:rPr>
                <w:rFonts w:ascii="Angsana New" w:hAnsi="Angsana New"/>
                <w:sz w:val="30"/>
                <w:szCs w:val="30"/>
              </w:rPr>
              <w:t>23,205</w:t>
            </w:r>
          </w:p>
        </w:tc>
        <w:tc>
          <w:tcPr>
            <w:tcW w:w="144" w:type="pct"/>
          </w:tcPr>
          <w:p w:rsidR="00F563F2" w:rsidRPr="00CE458C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F563F2" w:rsidRPr="00CE458C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178,117</w:t>
            </w:r>
          </w:p>
        </w:tc>
        <w:tc>
          <w:tcPr>
            <w:tcW w:w="138" w:type="pct"/>
          </w:tcPr>
          <w:p w:rsidR="00F563F2" w:rsidRPr="00CE458C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196,025</w:t>
            </w:r>
          </w:p>
        </w:tc>
      </w:tr>
      <w:tr w:rsidR="00F563F2" w:rsidRPr="00CE458C" w:rsidTr="00E90BA9">
        <w:trPr>
          <w:trHeight w:val="425"/>
        </w:trPr>
        <w:tc>
          <w:tcPr>
            <w:tcW w:w="1520" w:type="pct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429" w:type="pct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F563F2" w:rsidRPr="00CE458C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F563F2" w:rsidRPr="00CE458C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F563F2" w:rsidRPr="00CE458C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F563F2" w:rsidRPr="00CE458C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F563F2" w:rsidRPr="00CE458C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63F2" w:rsidRPr="00CE458C" w:rsidTr="00E90BA9">
        <w:trPr>
          <w:trHeight w:val="362"/>
        </w:trPr>
        <w:tc>
          <w:tcPr>
            <w:tcW w:w="1520" w:type="pct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:rsidR="00F563F2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:rsidR="00F563F2" w:rsidRPr="00CE458C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1,993</w:t>
            </w:r>
          </w:p>
        </w:tc>
        <w:tc>
          <w:tcPr>
            <w:tcW w:w="126" w:type="pct"/>
          </w:tcPr>
          <w:p w:rsidR="00F563F2" w:rsidRPr="00CE458C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F563F2" w:rsidRPr="00CE458C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4,737</w:t>
            </w:r>
          </w:p>
        </w:tc>
        <w:tc>
          <w:tcPr>
            <w:tcW w:w="144" w:type="pct"/>
          </w:tcPr>
          <w:p w:rsidR="00F563F2" w:rsidRPr="00CE458C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F563F2" w:rsidRPr="00CE458C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3,688</w:t>
            </w:r>
          </w:p>
        </w:tc>
        <w:tc>
          <w:tcPr>
            <w:tcW w:w="138" w:type="pct"/>
          </w:tcPr>
          <w:p w:rsidR="00F563F2" w:rsidRPr="00CE458C" w:rsidRDefault="00F563F2" w:rsidP="00366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F563F2" w:rsidRPr="00CE458C" w:rsidRDefault="00F563F2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4,533</w:t>
            </w:r>
          </w:p>
        </w:tc>
      </w:tr>
      <w:tr w:rsidR="00F563F2" w:rsidRPr="00CE458C" w:rsidTr="00E90BA9">
        <w:trPr>
          <w:trHeight w:val="362"/>
        </w:trPr>
        <w:tc>
          <w:tcPr>
            <w:tcW w:w="1520" w:type="pct"/>
          </w:tcPr>
          <w:p w:rsidR="00F563F2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</w:rPr>
              <w:t>3 - 6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29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126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F563F2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138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F563F2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63F2" w:rsidRPr="00731DFA" w:rsidTr="00E90BA9">
        <w:trPr>
          <w:trHeight w:val="352"/>
        </w:trPr>
        <w:tc>
          <w:tcPr>
            <w:tcW w:w="1520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63F2" w:rsidRPr="00372079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30,086</w:t>
            </w:r>
          </w:p>
        </w:tc>
        <w:tc>
          <w:tcPr>
            <w:tcW w:w="126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27,942</w:t>
            </w:r>
          </w:p>
        </w:tc>
        <w:tc>
          <w:tcPr>
            <w:tcW w:w="144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:rsidR="00F563F2" w:rsidRPr="00D6769F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182,554</w:t>
            </w:r>
          </w:p>
        </w:tc>
        <w:tc>
          <w:tcPr>
            <w:tcW w:w="138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F563F2" w:rsidRPr="00D6769F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200,558</w:t>
            </w:r>
          </w:p>
        </w:tc>
      </w:tr>
      <w:tr w:rsidR="00F563F2" w:rsidRPr="00CE458C" w:rsidTr="00E90BA9">
        <w:trPr>
          <w:trHeight w:val="407"/>
        </w:trPr>
        <w:tc>
          <w:tcPr>
            <w:tcW w:w="1949" w:type="pct"/>
            <w:gridSpan w:val="2"/>
          </w:tcPr>
          <w:p w:rsidR="00F563F2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44" w:type="pct"/>
          </w:tcPr>
          <w:p w:rsidR="00F563F2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3F2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22,059</w:t>
            </w:r>
          </w:p>
        </w:tc>
        <w:tc>
          <w:tcPr>
            <w:tcW w:w="126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7,626</w:t>
            </w:r>
          </w:p>
        </w:tc>
        <w:tc>
          <w:tcPr>
            <w:tcW w:w="144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3F2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:rsidR="00F563F2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63F2" w:rsidRPr="00CE458C" w:rsidTr="00E90BA9">
        <w:trPr>
          <w:trHeight w:val="407"/>
        </w:trPr>
        <w:tc>
          <w:tcPr>
            <w:tcW w:w="1520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:rsidR="00F563F2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63F2" w:rsidRPr="00DB5E31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52,145</w:t>
            </w:r>
          </w:p>
        </w:tc>
        <w:tc>
          <w:tcPr>
            <w:tcW w:w="126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35,568</w:t>
            </w:r>
          </w:p>
        </w:tc>
        <w:tc>
          <w:tcPr>
            <w:tcW w:w="144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:rsidR="00F563F2" w:rsidRPr="00D6769F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182,554</w:t>
            </w:r>
          </w:p>
        </w:tc>
        <w:tc>
          <w:tcPr>
            <w:tcW w:w="138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F563F2" w:rsidRPr="00D6769F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200,558</w:t>
            </w:r>
          </w:p>
        </w:tc>
      </w:tr>
      <w:tr w:rsidR="00F563F2" w:rsidRPr="00CE458C" w:rsidTr="00E90BA9">
        <w:trPr>
          <w:trHeight w:val="407"/>
        </w:trPr>
        <w:tc>
          <w:tcPr>
            <w:tcW w:w="1949" w:type="pct"/>
            <w:gridSpan w:val="2"/>
          </w:tcPr>
          <w:p w:rsidR="00F563F2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ค่าเผื่อประมาณการรับคืนนิตยสาร</w:t>
            </w:r>
          </w:p>
        </w:tc>
        <w:tc>
          <w:tcPr>
            <w:tcW w:w="144" w:type="pct"/>
          </w:tcPr>
          <w:p w:rsidR="00F563F2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(2,282)</w:t>
            </w:r>
          </w:p>
        </w:tc>
        <w:tc>
          <w:tcPr>
            <w:tcW w:w="126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70"/>
              </w:tabs>
              <w:spacing w:after="0" w:line="240" w:lineRule="auto"/>
              <w:ind w:right="-2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(3,581)</w:t>
            </w:r>
          </w:p>
        </w:tc>
        <w:tc>
          <w:tcPr>
            <w:tcW w:w="144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1"/>
              </w:tabs>
              <w:spacing w:after="0" w:line="240" w:lineRule="auto"/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(2,282)</w:t>
            </w:r>
          </w:p>
        </w:tc>
        <w:tc>
          <w:tcPr>
            <w:tcW w:w="138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1"/>
              </w:tabs>
              <w:spacing w:after="0" w:line="240" w:lineRule="auto"/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(3,660)</w:t>
            </w:r>
          </w:p>
        </w:tc>
      </w:tr>
      <w:tr w:rsidR="00F563F2" w:rsidRPr="00CE458C" w:rsidTr="00E90BA9">
        <w:tc>
          <w:tcPr>
            <w:tcW w:w="1520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49,863</w:t>
            </w:r>
          </w:p>
        </w:tc>
        <w:tc>
          <w:tcPr>
            <w:tcW w:w="126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31,987</w:t>
            </w:r>
          </w:p>
        </w:tc>
        <w:tc>
          <w:tcPr>
            <w:tcW w:w="144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63F2" w:rsidRPr="00D6769F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180,272</w:t>
            </w:r>
          </w:p>
        </w:tc>
        <w:tc>
          <w:tcPr>
            <w:tcW w:w="138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:rsidR="00F563F2" w:rsidRPr="00D6769F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196,898</w:t>
            </w:r>
          </w:p>
        </w:tc>
      </w:tr>
      <w:tr w:rsidR="00E90BA9" w:rsidRPr="00CE458C" w:rsidTr="00E90BA9">
        <w:tc>
          <w:tcPr>
            <w:tcW w:w="1520" w:type="pct"/>
          </w:tcPr>
          <w:p w:rsidR="00E90BA9" w:rsidRPr="00CE458C" w:rsidRDefault="00E90BA9" w:rsidP="0056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:rsidR="00E90BA9" w:rsidRPr="00CE458C" w:rsidRDefault="00E90BA9" w:rsidP="00563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E90BA9" w:rsidRPr="00CE458C" w:rsidRDefault="00E90BA9" w:rsidP="00563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pct"/>
            <w:gridSpan w:val="3"/>
          </w:tcPr>
          <w:p w:rsidR="00E90BA9" w:rsidRPr="00CE458C" w:rsidRDefault="00E90BA9" w:rsidP="00563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E90BA9" w:rsidRPr="00CE458C" w:rsidRDefault="00E90BA9" w:rsidP="00563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pct"/>
            <w:gridSpan w:val="3"/>
          </w:tcPr>
          <w:p w:rsidR="00E90BA9" w:rsidRPr="00CE458C" w:rsidRDefault="00E90BA9" w:rsidP="00563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0BA9" w:rsidRPr="00CE458C" w:rsidTr="00E90BA9">
        <w:tc>
          <w:tcPr>
            <w:tcW w:w="1520" w:type="pct"/>
          </w:tcPr>
          <w:p w:rsidR="00E90BA9" w:rsidRPr="00CE458C" w:rsidRDefault="00E90BA9" w:rsidP="0056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:rsidR="00E90BA9" w:rsidRDefault="00E90BA9" w:rsidP="0056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E90BA9" w:rsidRDefault="00E90BA9" w:rsidP="0056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:rsidR="00E90BA9" w:rsidRPr="00CE458C" w:rsidRDefault="00E90BA9" w:rsidP="0056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6" w:type="pct"/>
            <w:vAlign w:val="center"/>
          </w:tcPr>
          <w:p w:rsidR="00E90BA9" w:rsidRPr="00CE458C" w:rsidRDefault="00E90BA9" w:rsidP="0056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:rsidR="00E90BA9" w:rsidRPr="00CE458C" w:rsidRDefault="00E90BA9" w:rsidP="0056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</w:tcPr>
          <w:p w:rsidR="00E90BA9" w:rsidRPr="00CE458C" w:rsidRDefault="00E90BA9" w:rsidP="0056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3" w:type="pct"/>
          </w:tcPr>
          <w:p w:rsidR="00E90BA9" w:rsidRPr="00CE458C" w:rsidRDefault="00E90BA9" w:rsidP="0056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8" w:type="pct"/>
            <w:vAlign w:val="center"/>
          </w:tcPr>
          <w:p w:rsidR="00E90BA9" w:rsidRPr="00CE458C" w:rsidRDefault="00E90BA9" w:rsidP="0056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0" w:type="pct"/>
          </w:tcPr>
          <w:p w:rsidR="00E90BA9" w:rsidRPr="00CE458C" w:rsidRDefault="00E90BA9" w:rsidP="0056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E90BA9" w:rsidRPr="00CE458C" w:rsidTr="00E90BA9">
        <w:tc>
          <w:tcPr>
            <w:tcW w:w="1520" w:type="pct"/>
          </w:tcPr>
          <w:p w:rsidR="00E90BA9" w:rsidRPr="00CE458C" w:rsidRDefault="00E90BA9" w:rsidP="0056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:rsidR="00E90BA9" w:rsidRPr="00F563F2" w:rsidRDefault="00E90BA9" w:rsidP="0056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E90BA9" w:rsidRDefault="00E90BA9" w:rsidP="0056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E90BA9" w:rsidRPr="00CE458C" w:rsidRDefault="00E90BA9" w:rsidP="0056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  <w:vAlign w:val="center"/>
          </w:tcPr>
          <w:p w:rsidR="00E90BA9" w:rsidRPr="00CE458C" w:rsidRDefault="00E90BA9" w:rsidP="0056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:rsidR="00E90BA9" w:rsidRPr="00CE458C" w:rsidRDefault="00E90BA9" w:rsidP="0056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E90BA9" w:rsidRPr="00CE458C" w:rsidRDefault="00E90BA9" w:rsidP="0056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3" w:type="pct"/>
          </w:tcPr>
          <w:p w:rsidR="00E90BA9" w:rsidRPr="00CE458C" w:rsidRDefault="00E90BA9" w:rsidP="0056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  <w:vAlign w:val="center"/>
          </w:tcPr>
          <w:p w:rsidR="00E90BA9" w:rsidRPr="00CE458C" w:rsidRDefault="00E90BA9" w:rsidP="0056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0" w:type="pct"/>
          </w:tcPr>
          <w:p w:rsidR="00E90BA9" w:rsidRPr="00CE458C" w:rsidRDefault="00E90BA9" w:rsidP="0056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90BA9" w:rsidRPr="00CE458C" w:rsidTr="00E90BA9">
        <w:tc>
          <w:tcPr>
            <w:tcW w:w="1520" w:type="pct"/>
          </w:tcPr>
          <w:p w:rsidR="00E90BA9" w:rsidRPr="00CE458C" w:rsidRDefault="00E90BA9" w:rsidP="0056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:rsidR="00E90BA9" w:rsidRPr="00CE458C" w:rsidRDefault="00E90BA9" w:rsidP="0056328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:rsidR="00E90BA9" w:rsidRPr="00CE458C" w:rsidRDefault="00E90BA9" w:rsidP="0056328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07" w:type="pct"/>
            <w:gridSpan w:val="7"/>
          </w:tcPr>
          <w:p w:rsidR="00E90BA9" w:rsidRPr="00CE458C" w:rsidRDefault="00E90BA9" w:rsidP="0056328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E458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563F2" w:rsidRPr="00CE458C" w:rsidTr="00E90BA9">
        <w:tc>
          <w:tcPr>
            <w:tcW w:w="1520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29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63F2" w:rsidRPr="00CE458C" w:rsidTr="00E90BA9">
        <w:tc>
          <w:tcPr>
            <w:tcW w:w="1520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29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319,021</w:t>
            </w:r>
          </w:p>
        </w:tc>
        <w:tc>
          <w:tcPr>
            <w:tcW w:w="126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418,373</w:t>
            </w:r>
          </w:p>
        </w:tc>
        <w:tc>
          <w:tcPr>
            <w:tcW w:w="144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F563F2" w:rsidRPr="00206B81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71,766</w:t>
            </w:r>
          </w:p>
        </w:tc>
        <w:tc>
          <w:tcPr>
            <w:tcW w:w="138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F563F2" w:rsidRPr="00206B81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140,040</w:t>
            </w:r>
          </w:p>
        </w:tc>
      </w:tr>
      <w:tr w:rsidR="00F563F2" w:rsidRPr="00CE458C" w:rsidTr="00E90BA9">
        <w:tc>
          <w:tcPr>
            <w:tcW w:w="1520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429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F563F2" w:rsidRPr="00206B81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F563F2" w:rsidRPr="00206B81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63F2" w:rsidRPr="00CE458C" w:rsidTr="00E90BA9">
        <w:tc>
          <w:tcPr>
            <w:tcW w:w="1520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CE458C">
              <w:rPr>
                <w:rFonts w:ascii="Angsana New" w:hAnsi="Angsana New"/>
                <w:sz w:val="30"/>
                <w:szCs w:val="30"/>
              </w:rPr>
              <w:t>3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29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67,393</w:t>
            </w:r>
          </w:p>
        </w:tc>
        <w:tc>
          <w:tcPr>
            <w:tcW w:w="126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76,181</w:t>
            </w:r>
          </w:p>
        </w:tc>
        <w:tc>
          <w:tcPr>
            <w:tcW w:w="144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F563F2" w:rsidRPr="00206B81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26,971</w:t>
            </w:r>
          </w:p>
        </w:tc>
        <w:tc>
          <w:tcPr>
            <w:tcW w:w="138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F563F2" w:rsidRPr="00206B81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36,188</w:t>
            </w:r>
          </w:p>
        </w:tc>
      </w:tr>
      <w:tr w:rsidR="00F563F2" w:rsidRPr="00CE458C" w:rsidTr="00E90BA9">
        <w:tc>
          <w:tcPr>
            <w:tcW w:w="1520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</w:rPr>
              <w:t>3 - 6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29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10,946</w:t>
            </w:r>
          </w:p>
        </w:tc>
        <w:tc>
          <w:tcPr>
            <w:tcW w:w="126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3,469</w:t>
            </w:r>
          </w:p>
        </w:tc>
        <w:tc>
          <w:tcPr>
            <w:tcW w:w="144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F563F2" w:rsidRPr="00206B81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138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F563F2" w:rsidRPr="00206B81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2,520</w:t>
            </w:r>
          </w:p>
        </w:tc>
      </w:tr>
      <w:tr w:rsidR="00F563F2" w:rsidRPr="00CE458C" w:rsidTr="00E90BA9">
        <w:tc>
          <w:tcPr>
            <w:tcW w:w="1520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CE458C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6,373</w:t>
            </w:r>
          </w:p>
        </w:tc>
        <w:tc>
          <w:tcPr>
            <w:tcW w:w="126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14,534</w:t>
            </w:r>
          </w:p>
        </w:tc>
        <w:tc>
          <w:tcPr>
            <w:tcW w:w="144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F563F2" w:rsidRPr="00206B81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5,169</w:t>
            </w:r>
          </w:p>
        </w:tc>
        <w:tc>
          <w:tcPr>
            <w:tcW w:w="138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F563F2" w:rsidRPr="00206B81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966</w:t>
            </w:r>
          </w:p>
        </w:tc>
      </w:tr>
      <w:tr w:rsidR="00F563F2" w:rsidRPr="00CE458C" w:rsidTr="00E90BA9">
        <w:tc>
          <w:tcPr>
            <w:tcW w:w="1520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E458C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2,933</w:t>
            </w:r>
          </w:p>
        </w:tc>
        <w:tc>
          <w:tcPr>
            <w:tcW w:w="126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2,554</w:t>
            </w:r>
          </w:p>
        </w:tc>
        <w:tc>
          <w:tcPr>
            <w:tcW w:w="144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:rsidR="00F563F2" w:rsidRPr="00206B81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138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F563F2" w:rsidRPr="00206B81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  <w:tr w:rsidR="00F563F2" w:rsidRPr="00CE458C" w:rsidTr="00E90BA9">
        <w:tc>
          <w:tcPr>
            <w:tcW w:w="1520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29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406,666</w:t>
            </w:r>
          </w:p>
        </w:tc>
        <w:tc>
          <w:tcPr>
            <w:tcW w:w="126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515,111</w:t>
            </w:r>
          </w:p>
        </w:tc>
        <w:tc>
          <w:tcPr>
            <w:tcW w:w="144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:rsidR="00F563F2" w:rsidRPr="00206B81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105,264</w:t>
            </w:r>
          </w:p>
        </w:tc>
        <w:tc>
          <w:tcPr>
            <w:tcW w:w="138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F563F2" w:rsidRPr="00206B81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180,318</w:t>
            </w:r>
          </w:p>
        </w:tc>
      </w:tr>
      <w:tr w:rsidR="00F563F2" w:rsidRPr="00CE458C" w:rsidTr="00E90BA9">
        <w:tc>
          <w:tcPr>
            <w:tcW w:w="1949" w:type="pct"/>
            <w:gridSpan w:val="2"/>
          </w:tcPr>
          <w:p w:rsidR="00F563F2" w:rsidRPr="00F563F2" w:rsidRDefault="00F563F2" w:rsidP="00F5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563F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สินทรัพย์ที่เกิดจากสัญญา </w:t>
            </w:r>
            <w:r w:rsidRPr="00F563F2">
              <w:rPr>
                <w:rFonts w:ascii="Angsana New" w:hAnsi="Angsana New"/>
                <w:sz w:val="30"/>
                <w:szCs w:val="30"/>
                <w:lang w:val="th-TH"/>
              </w:rPr>
              <w:t xml:space="preserve">- </w:t>
            </w:r>
            <w:r w:rsidRPr="00F563F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รายได้ค้างรับ</w:t>
            </w:r>
          </w:p>
        </w:tc>
        <w:tc>
          <w:tcPr>
            <w:tcW w:w="144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73,556</w:t>
            </w:r>
          </w:p>
        </w:tc>
        <w:tc>
          <w:tcPr>
            <w:tcW w:w="126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46,783</w:t>
            </w:r>
          </w:p>
        </w:tc>
        <w:tc>
          <w:tcPr>
            <w:tcW w:w="144" w:type="pct"/>
            <w:vAlign w:val="bottom"/>
          </w:tcPr>
          <w:p w:rsidR="00F563F2" w:rsidRPr="00CB5D28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vAlign w:val="bottom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12,701</w:t>
            </w:r>
          </w:p>
        </w:tc>
        <w:tc>
          <w:tcPr>
            <w:tcW w:w="138" w:type="pct"/>
            <w:vAlign w:val="bottom"/>
          </w:tcPr>
          <w:p w:rsidR="00F563F2" w:rsidRPr="00CB5D28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604</w:t>
            </w:r>
          </w:p>
        </w:tc>
      </w:tr>
      <w:tr w:rsidR="00F563F2" w:rsidRPr="00CE458C" w:rsidTr="00E90BA9">
        <w:tc>
          <w:tcPr>
            <w:tcW w:w="1520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:rsidR="00F563F2" w:rsidRPr="00C3438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Pr="00C3438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63F2" w:rsidRPr="00C3438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4382">
              <w:rPr>
                <w:rFonts w:ascii="Angsana New" w:hAnsi="Angsana New"/>
                <w:b/>
                <w:bCs/>
                <w:sz w:val="30"/>
                <w:szCs w:val="30"/>
              </w:rPr>
              <w:t>480,22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" w:type="pct"/>
            <w:vAlign w:val="bottom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561,894</w:t>
            </w:r>
          </w:p>
        </w:tc>
        <w:tc>
          <w:tcPr>
            <w:tcW w:w="144" w:type="pct"/>
            <w:vAlign w:val="bottom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63F2" w:rsidRPr="00206B81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117,965</w:t>
            </w:r>
          </w:p>
        </w:tc>
        <w:tc>
          <w:tcPr>
            <w:tcW w:w="138" w:type="pct"/>
            <w:vAlign w:val="bottom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:rsidR="00F563F2" w:rsidRPr="00206B81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180,922</w:t>
            </w:r>
          </w:p>
        </w:tc>
      </w:tr>
      <w:tr w:rsidR="00F563F2" w:rsidRPr="00CE458C" w:rsidTr="00E90BA9">
        <w:tc>
          <w:tcPr>
            <w:tcW w:w="1949" w:type="pct"/>
            <w:gridSpan w:val="2"/>
          </w:tcPr>
          <w:p w:rsidR="00F563F2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ค่าเผื่อประมาณการรับคืนหนังสือ</w:t>
            </w:r>
          </w:p>
        </w:tc>
        <w:tc>
          <w:tcPr>
            <w:tcW w:w="144" w:type="pct"/>
          </w:tcPr>
          <w:p w:rsidR="00F563F2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(6,127)</w:t>
            </w:r>
          </w:p>
        </w:tc>
        <w:tc>
          <w:tcPr>
            <w:tcW w:w="126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70"/>
              </w:tabs>
              <w:spacing w:after="0" w:line="240" w:lineRule="auto"/>
              <w:ind w:right="-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(8,512)</w:t>
            </w:r>
          </w:p>
        </w:tc>
        <w:tc>
          <w:tcPr>
            <w:tcW w:w="144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:rsidR="00F563F2" w:rsidRPr="00206B81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(3,963)</w:t>
            </w:r>
          </w:p>
        </w:tc>
        <w:tc>
          <w:tcPr>
            <w:tcW w:w="138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F563F2" w:rsidRPr="00206B81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(6,261)</w:t>
            </w:r>
          </w:p>
        </w:tc>
      </w:tr>
      <w:tr w:rsidR="00F563F2" w:rsidRPr="00CE458C" w:rsidTr="00E90BA9">
        <w:tc>
          <w:tcPr>
            <w:tcW w:w="1520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29" w:type="pct"/>
          </w:tcPr>
          <w:p w:rsidR="00F563F2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(15,280)</w:t>
            </w:r>
          </w:p>
        </w:tc>
        <w:tc>
          <w:tcPr>
            <w:tcW w:w="126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70"/>
              </w:tabs>
              <w:spacing w:after="0" w:line="240" w:lineRule="auto"/>
              <w:ind w:right="-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(20,131)</w:t>
            </w:r>
          </w:p>
        </w:tc>
        <w:tc>
          <w:tcPr>
            <w:tcW w:w="144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3F2" w:rsidRPr="00206B81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(1,700)</w:t>
            </w:r>
          </w:p>
        </w:tc>
        <w:tc>
          <w:tcPr>
            <w:tcW w:w="138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:rsidR="00F563F2" w:rsidRPr="00206B81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(3,446)</w:t>
            </w:r>
          </w:p>
        </w:tc>
      </w:tr>
      <w:tr w:rsidR="00F563F2" w:rsidRPr="00CE458C" w:rsidTr="00E90BA9">
        <w:tc>
          <w:tcPr>
            <w:tcW w:w="1520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458,815</w:t>
            </w:r>
          </w:p>
        </w:tc>
        <w:tc>
          <w:tcPr>
            <w:tcW w:w="126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533,251</w:t>
            </w:r>
          </w:p>
        </w:tc>
        <w:tc>
          <w:tcPr>
            <w:tcW w:w="144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63F2" w:rsidRPr="00206B81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112,302</w:t>
            </w:r>
          </w:p>
        </w:tc>
        <w:tc>
          <w:tcPr>
            <w:tcW w:w="138" w:type="pct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:rsidR="00F563F2" w:rsidRPr="00206B81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171,215</w:t>
            </w:r>
          </w:p>
        </w:tc>
      </w:tr>
      <w:tr w:rsidR="00F563F2" w:rsidRPr="00CE458C" w:rsidTr="00E90BA9">
        <w:trPr>
          <w:trHeight w:hRule="exact" w:val="408"/>
        </w:trPr>
        <w:tc>
          <w:tcPr>
            <w:tcW w:w="1520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29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44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F563F2" w:rsidRPr="00731DFA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:rsidR="00F563F2" w:rsidRPr="00206B81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38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F563F2" w:rsidRPr="00731DFA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63F2" w:rsidRPr="00CE458C" w:rsidTr="00E90BA9">
        <w:tc>
          <w:tcPr>
            <w:tcW w:w="1520" w:type="pct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9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F563F2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508,678</w:t>
            </w:r>
          </w:p>
        </w:tc>
        <w:tc>
          <w:tcPr>
            <w:tcW w:w="126" w:type="pct"/>
            <w:vAlign w:val="bottom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:rsidR="00F563F2" w:rsidRPr="00731DFA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565,238</w:t>
            </w:r>
          </w:p>
        </w:tc>
        <w:tc>
          <w:tcPr>
            <w:tcW w:w="144" w:type="pct"/>
            <w:vAlign w:val="bottom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563F2" w:rsidRPr="00CE458C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292,574</w:t>
            </w:r>
          </w:p>
        </w:tc>
        <w:tc>
          <w:tcPr>
            <w:tcW w:w="138" w:type="pct"/>
            <w:vAlign w:val="bottom"/>
          </w:tcPr>
          <w:p w:rsidR="00F563F2" w:rsidRPr="00CE458C" w:rsidRDefault="00F563F2" w:rsidP="00F11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vAlign w:val="bottom"/>
          </w:tcPr>
          <w:p w:rsidR="00F563F2" w:rsidRPr="00206B81" w:rsidRDefault="00F563F2" w:rsidP="00F1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368,113</w:t>
            </w:r>
          </w:p>
        </w:tc>
      </w:tr>
    </w:tbl>
    <w:p w:rsidR="005B68B9" w:rsidRPr="00CE458C" w:rsidRDefault="006F6DED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br/>
      </w:r>
      <w:r w:rsidR="00680729" w:rsidRPr="00CE458C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="00680729" w:rsidRPr="00CE458C">
        <w:rPr>
          <w:rFonts w:ascii="Angsana New" w:hAnsi="Angsana New"/>
          <w:sz w:val="30"/>
          <w:szCs w:val="30"/>
          <w:cs/>
        </w:rPr>
        <w:t>กลุ่ม</w:t>
      </w:r>
      <w:r w:rsidR="00680729" w:rsidRPr="00CE458C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702FB1" w:rsidRPr="00CE458C">
        <w:rPr>
          <w:rFonts w:ascii="Angsana New" w:hAnsi="Angsana New"/>
          <w:sz w:val="30"/>
          <w:szCs w:val="30"/>
          <w:cs/>
        </w:rPr>
        <w:t>มีระยะเวลา</w:t>
      </w:r>
      <w:r w:rsidR="00D76D4A" w:rsidRPr="00CE458C">
        <w:rPr>
          <w:rFonts w:ascii="Angsana New" w:hAnsi="Angsana New"/>
          <w:sz w:val="30"/>
          <w:szCs w:val="30"/>
          <w:cs/>
        </w:rPr>
        <w:t>ตั้งแต่</w:t>
      </w:r>
      <w:r w:rsidR="00702FB1" w:rsidRPr="00CE458C">
        <w:rPr>
          <w:rFonts w:ascii="Angsana New" w:hAnsi="Angsana New"/>
          <w:sz w:val="30"/>
          <w:szCs w:val="30"/>
          <w:cs/>
        </w:rPr>
        <w:t xml:space="preserve"> </w:t>
      </w:r>
      <w:r w:rsidR="00702FB1" w:rsidRPr="00CE458C">
        <w:rPr>
          <w:rFonts w:ascii="Angsana New" w:hAnsi="Angsana New"/>
          <w:sz w:val="30"/>
          <w:szCs w:val="30"/>
        </w:rPr>
        <w:t xml:space="preserve">30 </w:t>
      </w:r>
      <w:r w:rsidR="00D76D4A" w:rsidRPr="00CE458C">
        <w:rPr>
          <w:rFonts w:ascii="Angsana New" w:hAnsi="Angsana New"/>
          <w:sz w:val="30"/>
          <w:szCs w:val="30"/>
          <w:cs/>
        </w:rPr>
        <w:t>ถึง</w:t>
      </w:r>
      <w:r w:rsidR="00702FB1" w:rsidRPr="00CE458C">
        <w:rPr>
          <w:rFonts w:ascii="Angsana New" w:hAnsi="Angsana New"/>
          <w:sz w:val="30"/>
          <w:szCs w:val="30"/>
        </w:rPr>
        <w:t xml:space="preserve"> 120</w:t>
      </w:r>
      <w:r w:rsidR="00680729" w:rsidRPr="00CE458C">
        <w:rPr>
          <w:rFonts w:ascii="Angsana New" w:hAnsi="Angsana New"/>
          <w:sz w:val="30"/>
          <w:szCs w:val="30"/>
        </w:rPr>
        <w:t xml:space="preserve"> </w:t>
      </w:r>
      <w:r w:rsidR="00680729" w:rsidRPr="00CE458C">
        <w:rPr>
          <w:rFonts w:ascii="Angsana New" w:hAnsi="Angsana New"/>
          <w:sz w:val="30"/>
          <w:szCs w:val="30"/>
          <w:cs/>
        </w:rPr>
        <w:t>วัน</w:t>
      </w:r>
    </w:p>
    <w:p w:rsidR="009964D7" w:rsidRPr="00CE458C" w:rsidRDefault="009964D7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  <w:sectPr w:rsidR="009964D7" w:rsidRPr="00CE458C" w:rsidSect="004F7E17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:rsidR="009D0C4F" w:rsidRDefault="009D0C4F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 w:rsidRPr="00CE458C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:rsidR="009D0C4F" w:rsidRPr="009D0C4F" w:rsidRDefault="009D0C4F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D2209" w:rsidRPr="00CE458C" w:rsidRDefault="00420A85" w:rsidP="009D0C4F">
      <w:pPr>
        <w:pStyle w:val="block"/>
        <w:spacing w:after="0" w:line="240" w:lineRule="auto"/>
        <w:ind w:left="0" w:firstLine="576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="00904B54" w:rsidRPr="00CE458C">
        <w:rPr>
          <w:rFonts w:ascii="Angsana New" w:hAnsi="Angsana New" w:cs="Angsana New"/>
          <w:sz w:val="30"/>
          <w:szCs w:val="30"/>
          <w:cs/>
          <w:lang w:bidi="th-TH"/>
        </w:rPr>
        <w:t>ใน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บริษัทร่วม ณ วันที่ </w:t>
      </w:r>
      <w:r w:rsidR="007B6394" w:rsidRPr="00CE458C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366EED">
        <w:rPr>
          <w:rFonts w:ascii="Angsana New" w:hAnsi="Angsana New" w:cs="Angsana New" w:hint="cs"/>
          <w:sz w:val="30"/>
          <w:szCs w:val="30"/>
          <w:cs/>
          <w:lang w:val="en-US" w:bidi="th-TH"/>
        </w:rPr>
        <w:t>0</w:t>
      </w:r>
      <w:r w:rsidR="007B6394" w:rsidRPr="00CE458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66EED">
        <w:rPr>
          <w:rFonts w:ascii="Angsana New" w:hAnsi="Angsana New" w:cs="Angsana New" w:hint="cs"/>
          <w:sz w:val="30"/>
          <w:szCs w:val="30"/>
          <w:cs/>
          <w:lang w:val="en-US" w:bidi="th-TH"/>
        </w:rPr>
        <w:t>มิถุนายน</w:t>
      </w:r>
      <w:r w:rsidR="00E15BF0"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AA1EAA"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>25</w:t>
      </w:r>
      <w:r w:rsidR="00AA1EAA" w:rsidRPr="00CE458C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4111D9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E15BF0"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และ 31 </w:t>
      </w:r>
      <w:r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7B6394" w:rsidRPr="00CE458C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4111D9">
        <w:rPr>
          <w:rFonts w:ascii="Angsana New" w:hAnsi="Angsana New" w:cs="Angsana New"/>
          <w:sz w:val="30"/>
          <w:szCs w:val="30"/>
          <w:lang w:val="en-US" w:bidi="th-TH"/>
        </w:rPr>
        <w:t>61</w:t>
      </w:r>
      <w:r w:rsidR="005B310E" w:rsidRPr="00CE458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CF6499" w:rsidRPr="009D0C4F" w:rsidRDefault="00CF6499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175" w:type="dxa"/>
        <w:tblInd w:w="7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15"/>
        <w:gridCol w:w="2531"/>
        <w:gridCol w:w="1069"/>
        <w:gridCol w:w="1080"/>
        <w:gridCol w:w="1080"/>
        <w:gridCol w:w="198"/>
        <w:gridCol w:w="1062"/>
        <w:gridCol w:w="180"/>
        <w:gridCol w:w="1080"/>
        <w:gridCol w:w="185"/>
        <w:gridCol w:w="1075"/>
        <w:gridCol w:w="185"/>
        <w:gridCol w:w="1075"/>
        <w:gridCol w:w="183"/>
        <w:gridCol w:w="1069"/>
        <w:gridCol w:w="8"/>
      </w:tblGrid>
      <w:tr w:rsidR="00637DF2" w:rsidRPr="00CE458C" w:rsidTr="007D330A">
        <w:trPr>
          <w:gridAfter w:val="1"/>
          <w:wAfter w:w="8" w:type="dxa"/>
          <w:cantSplit/>
          <w:trHeight w:val="70"/>
          <w:tblHeader/>
        </w:trPr>
        <w:tc>
          <w:tcPr>
            <w:tcW w:w="2115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521" w:type="dxa"/>
            <w:gridSpan w:val="1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637DF2" w:rsidRPr="00CE458C" w:rsidTr="007D330A">
        <w:trPr>
          <w:gridAfter w:val="1"/>
          <w:wAfter w:w="8" w:type="dxa"/>
          <w:cantSplit/>
          <w:trHeight w:val="70"/>
          <w:tblHeader/>
        </w:trPr>
        <w:tc>
          <w:tcPr>
            <w:tcW w:w="2115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49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2340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27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</w:tc>
      </w:tr>
      <w:tr w:rsidR="00637DF2" w:rsidRPr="00CE458C" w:rsidTr="007D330A">
        <w:trPr>
          <w:gridAfter w:val="1"/>
          <w:wAfter w:w="8" w:type="dxa"/>
          <w:cantSplit/>
          <w:trHeight w:val="70"/>
          <w:tblHeader/>
        </w:trPr>
        <w:tc>
          <w:tcPr>
            <w:tcW w:w="2115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149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340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27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366EED" w:rsidRPr="00CE458C" w:rsidTr="007D330A">
        <w:trPr>
          <w:cantSplit/>
          <w:trHeight w:val="70"/>
          <w:tblHeader/>
        </w:trPr>
        <w:tc>
          <w:tcPr>
            <w:tcW w:w="211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1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9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98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8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83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66EED" w:rsidRPr="00CE458C" w:rsidTr="007D330A">
        <w:trPr>
          <w:cantSplit/>
          <w:trHeight w:val="70"/>
          <w:tblHeader/>
        </w:trPr>
        <w:tc>
          <w:tcPr>
            <w:tcW w:w="211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1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9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98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3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</w:tr>
      <w:tr w:rsidR="00366EED" w:rsidRPr="00CE458C" w:rsidTr="007D330A">
        <w:trPr>
          <w:gridAfter w:val="1"/>
          <w:wAfter w:w="8" w:type="dxa"/>
          <w:cantSplit/>
        </w:trPr>
        <w:tc>
          <w:tcPr>
            <w:tcW w:w="2115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1" w:type="dxa"/>
            <w:vAlign w:val="bottom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49" w:type="dxa"/>
            <w:gridSpan w:val="2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7372" w:type="dxa"/>
            <w:gridSpan w:val="11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CE458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366EED" w:rsidRPr="00CE458C" w:rsidTr="007D330A">
        <w:trPr>
          <w:cantSplit/>
        </w:trPr>
        <w:tc>
          <w:tcPr>
            <w:tcW w:w="2115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z w:val="26"/>
                <w:szCs w:val="26"/>
                <w:cs/>
              </w:rPr>
              <w:t>บริษัท คาโดคาวะ อมรินทร์ จำกัด</w:t>
            </w:r>
          </w:p>
        </w:tc>
        <w:tc>
          <w:tcPr>
            <w:tcW w:w="2531" w:type="dxa"/>
            <w:vAlign w:val="bottom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z w:val="26"/>
                <w:szCs w:val="26"/>
                <w:cs/>
              </w:rPr>
              <w:t>ผลิตและจำหน่ายหนังสือการ์ตูน</w:t>
            </w:r>
          </w:p>
        </w:tc>
        <w:tc>
          <w:tcPr>
            <w:tcW w:w="1069" w:type="dxa"/>
            <w:vAlign w:val="bottom"/>
          </w:tcPr>
          <w:p w:rsidR="00366EED" w:rsidRPr="00CE458C" w:rsidRDefault="00131BEA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46.00</w:t>
            </w:r>
          </w:p>
        </w:tc>
        <w:tc>
          <w:tcPr>
            <w:tcW w:w="1080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46.00</w:t>
            </w:r>
          </w:p>
        </w:tc>
        <w:tc>
          <w:tcPr>
            <w:tcW w:w="1080" w:type="dxa"/>
            <w:vAlign w:val="bottom"/>
          </w:tcPr>
          <w:p w:rsidR="00366EED" w:rsidRPr="00CE458C" w:rsidRDefault="002A256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60,000</w:t>
            </w:r>
          </w:p>
        </w:tc>
        <w:tc>
          <w:tcPr>
            <w:tcW w:w="198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30,000</w:t>
            </w:r>
          </w:p>
        </w:tc>
        <w:tc>
          <w:tcPr>
            <w:tcW w:w="180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366EED" w:rsidRPr="00CE458C" w:rsidRDefault="002A256D" w:rsidP="00366EED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5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13,800</w:t>
            </w:r>
          </w:p>
        </w:tc>
        <w:tc>
          <w:tcPr>
            <w:tcW w:w="185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366EED" w:rsidRPr="00CE458C" w:rsidRDefault="00EC57AA" w:rsidP="00366EED">
            <w:pPr>
              <w:pStyle w:val="acctfourfigures"/>
              <w:tabs>
                <w:tab w:val="clear" w:pos="765"/>
              </w:tabs>
              <w:spacing w:line="320" w:lineRule="exact"/>
              <w:ind w:right="-18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26,60</w:t>
            </w:r>
            <w:r w:rsidR="0056348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3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gridSpan w:val="2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right="-18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12,293</w:t>
            </w:r>
          </w:p>
        </w:tc>
      </w:tr>
      <w:tr w:rsidR="00366EED" w:rsidRPr="00CE458C" w:rsidTr="007D330A">
        <w:trPr>
          <w:cantSplit/>
        </w:trPr>
        <w:tc>
          <w:tcPr>
            <w:tcW w:w="2115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z w:val="26"/>
                <w:szCs w:val="26"/>
                <w:cs/>
              </w:rPr>
              <w:t>บริษัท เรียล ฮีโร่ มวยไทย จำกัด</w:t>
            </w:r>
          </w:p>
        </w:tc>
        <w:tc>
          <w:tcPr>
            <w:tcW w:w="2531" w:type="dxa"/>
            <w:vAlign w:val="bottom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2" w:right="101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z w:val="26"/>
                <w:szCs w:val="26"/>
                <w:cs/>
              </w:rPr>
              <w:t>ผลิตรายการกีฬาเพื่อออกอากาศและจำหน่ายผ่านสื่อต่างๆ</w:t>
            </w:r>
          </w:p>
        </w:tc>
        <w:tc>
          <w:tcPr>
            <w:tcW w:w="1069" w:type="dxa"/>
            <w:vAlign w:val="bottom"/>
          </w:tcPr>
          <w:p w:rsidR="00366EED" w:rsidRPr="00CE458C" w:rsidRDefault="00131BEA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30.00</w:t>
            </w:r>
          </w:p>
        </w:tc>
        <w:tc>
          <w:tcPr>
            <w:tcW w:w="1080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30.00</w:t>
            </w:r>
          </w:p>
        </w:tc>
        <w:tc>
          <w:tcPr>
            <w:tcW w:w="1080" w:type="dxa"/>
            <w:vAlign w:val="bottom"/>
          </w:tcPr>
          <w:p w:rsidR="00366EED" w:rsidRPr="00CE458C" w:rsidRDefault="002A256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98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0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66EED" w:rsidRPr="00CE458C" w:rsidRDefault="003B3FA8" w:rsidP="00366EED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85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85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EED" w:rsidRPr="008D7AF9" w:rsidRDefault="003E7B64" w:rsidP="00366EED">
            <w:pPr>
              <w:pStyle w:val="acctfourfigures"/>
              <w:tabs>
                <w:tab w:val="clear" w:pos="765"/>
              </w:tabs>
              <w:spacing w:line="320" w:lineRule="exact"/>
              <w:ind w:right="-27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2,588</w:t>
            </w:r>
          </w:p>
        </w:tc>
        <w:tc>
          <w:tcPr>
            <w:tcW w:w="183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bottom"/>
          </w:tcPr>
          <w:p w:rsidR="00366EED" w:rsidRPr="008D7AF9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right="-27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2,588</w:t>
            </w:r>
          </w:p>
        </w:tc>
      </w:tr>
      <w:tr w:rsidR="00366EED" w:rsidRPr="00CE458C" w:rsidTr="007D330A">
        <w:trPr>
          <w:cantSplit/>
        </w:trPr>
        <w:tc>
          <w:tcPr>
            <w:tcW w:w="2115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31" w:type="dxa"/>
            <w:vAlign w:val="bottom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9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6EED" w:rsidRPr="00CE458C" w:rsidRDefault="003B3FA8" w:rsidP="00366EED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30,600</w:t>
            </w:r>
          </w:p>
        </w:tc>
        <w:tc>
          <w:tcPr>
            <w:tcW w:w="185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16,800</w:t>
            </w:r>
          </w:p>
        </w:tc>
        <w:tc>
          <w:tcPr>
            <w:tcW w:w="185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6EED" w:rsidRPr="00CE458C" w:rsidRDefault="003E7B64" w:rsidP="00366EED">
            <w:pPr>
              <w:pStyle w:val="acctfourfigures"/>
              <w:tabs>
                <w:tab w:val="clear" w:pos="765"/>
              </w:tabs>
              <w:spacing w:line="320" w:lineRule="exact"/>
              <w:ind w:right="-18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29,</w:t>
            </w:r>
            <w:r w:rsidR="007E7B8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19</w:t>
            </w:r>
            <w:r w:rsidR="0056348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3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right="-18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14,881</w:t>
            </w:r>
          </w:p>
        </w:tc>
      </w:tr>
    </w:tbl>
    <w:p w:rsidR="00637DF2" w:rsidRDefault="00637DF2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Pr="00CE458C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146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69"/>
        <w:gridCol w:w="2520"/>
        <w:gridCol w:w="900"/>
        <w:gridCol w:w="810"/>
        <w:gridCol w:w="7"/>
        <w:gridCol w:w="893"/>
        <w:gridCol w:w="180"/>
        <w:gridCol w:w="900"/>
        <w:gridCol w:w="7"/>
        <w:gridCol w:w="173"/>
        <w:gridCol w:w="7"/>
        <w:gridCol w:w="882"/>
        <w:gridCol w:w="191"/>
        <w:gridCol w:w="900"/>
        <w:gridCol w:w="7"/>
        <w:gridCol w:w="184"/>
        <w:gridCol w:w="7"/>
        <w:gridCol w:w="871"/>
        <w:gridCol w:w="7"/>
        <w:gridCol w:w="171"/>
        <w:gridCol w:w="7"/>
        <w:gridCol w:w="794"/>
        <w:gridCol w:w="7"/>
        <w:gridCol w:w="285"/>
        <w:gridCol w:w="878"/>
        <w:gridCol w:w="7"/>
        <w:gridCol w:w="173"/>
        <w:gridCol w:w="7"/>
        <w:gridCol w:w="893"/>
        <w:gridCol w:w="7"/>
      </w:tblGrid>
      <w:tr w:rsidR="00637DF2" w:rsidRPr="00CE458C" w:rsidTr="007A2258">
        <w:trPr>
          <w:cantSplit/>
          <w:trHeight w:val="70"/>
        </w:trPr>
        <w:tc>
          <w:tcPr>
            <w:tcW w:w="1969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20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55" w:type="dxa"/>
            <w:gridSpan w:val="28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37DF2" w:rsidRPr="00CE458C" w:rsidTr="007A2258">
        <w:trPr>
          <w:cantSplit/>
          <w:trHeight w:val="70"/>
        </w:trPr>
        <w:tc>
          <w:tcPr>
            <w:tcW w:w="1969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20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17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1980" w:type="dxa"/>
            <w:gridSpan w:val="4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gridSpan w:val="4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1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78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1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5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637DF2" w:rsidRPr="00CE458C" w:rsidTr="007A2258">
        <w:trPr>
          <w:cantSplit/>
          <w:trHeight w:val="70"/>
        </w:trPr>
        <w:tc>
          <w:tcPr>
            <w:tcW w:w="1969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20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    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17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80" w:type="dxa"/>
            <w:gridSpan w:val="4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gridSpan w:val="4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1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57" w:type="dxa"/>
            <w:gridSpan w:val="6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85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65" w:type="dxa"/>
            <w:gridSpan w:val="6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CE45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-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366EED" w:rsidRPr="00CE458C" w:rsidTr="007A2258">
        <w:trPr>
          <w:gridAfter w:val="1"/>
          <w:wAfter w:w="7" w:type="dxa"/>
          <w:cantSplit/>
          <w:trHeight w:val="70"/>
        </w:trPr>
        <w:tc>
          <w:tcPr>
            <w:tcW w:w="1969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81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366EED" w:rsidRPr="00E044D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044D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044D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9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91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366EED" w:rsidRPr="00E044D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044D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044D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91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8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gridSpan w:val="2"/>
          </w:tcPr>
          <w:p w:rsidR="00366EED" w:rsidRPr="00E044D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044D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92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8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366EED" w:rsidRPr="00CE458C" w:rsidTr="007A2258">
        <w:trPr>
          <w:gridAfter w:val="1"/>
          <w:wAfter w:w="7" w:type="dxa"/>
          <w:cantSplit/>
          <w:trHeight w:val="70"/>
        </w:trPr>
        <w:tc>
          <w:tcPr>
            <w:tcW w:w="1969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81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900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9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91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91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8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292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8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</w:tr>
      <w:tr w:rsidR="00366EED" w:rsidRPr="00CE458C" w:rsidTr="007A2258">
        <w:trPr>
          <w:cantSplit/>
        </w:trPr>
        <w:tc>
          <w:tcPr>
            <w:tcW w:w="1969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vAlign w:val="bottom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 w:firstLine="7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7" w:type="dxa"/>
            <w:gridSpan w:val="3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(</w:t>
            </w:r>
            <w:r w:rsidRPr="00CE458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8438" w:type="dxa"/>
            <w:gridSpan w:val="25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CE458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F2BE3" w:rsidRPr="00CE458C" w:rsidTr="007A2258">
        <w:trPr>
          <w:gridAfter w:val="1"/>
          <w:wAfter w:w="7" w:type="dxa"/>
          <w:cantSplit/>
        </w:trPr>
        <w:tc>
          <w:tcPr>
            <w:tcW w:w="1969" w:type="dxa"/>
          </w:tcPr>
          <w:p w:rsidR="006F2BE3" w:rsidRPr="00CE458C" w:rsidRDefault="006F2BE3" w:rsidP="007A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90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sz w:val="24"/>
                <w:szCs w:val="24"/>
                <w:cs/>
              </w:rPr>
              <w:t>บริษัท คาโดคาวะ อมรินทร์ จำกัด</w:t>
            </w:r>
          </w:p>
        </w:tc>
        <w:tc>
          <w:tcPr>
            <w:tcW w:w="2520" w:type="dxa"/>
            <w:vAlign w:val="bottom"/>
          </w:tcPr>
          <w:p w:rsidR="006F2BE3" w:rsidRPr="00CE458C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 w:firstLine="7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sz w:val="24"/>
                <w:szCs w:val="24"/>
                <w:cs/>
              </w:rPr>
              <w:t>ผลิตและจำหน่ายหนังสือการ์ตูน</w:t>
            </w:r>
          </w:p>
        </w:tc>
        <w:tc>
          <w:tcPr>
            <w:tcW w:w="900" w:type="dxa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46.00</w:t>
            </w:r>
          </w:p>
        </w:tc>
        <w:tc>
          <w:tcPr>
            <w:tcW w:w="810" w:type="dxa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46.00</w:t>
            </w:r>
          </w:p>
        </w:tc>
        <w:tc>
          <w:tcPr>
            <w:tcW w:w="900" w:type="dxa"/>
            <w:gridSpan w:val="2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60,000</w:t>
            </w:r>
          </w:p>
        </w:tc>
        <w:tc>
          <w:tcPr>
            <w:tcW w:w="180" w:type="dxa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180" w:type="dxa"/>
            <w:gridSpan w:val="2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9" w:type="dxa"/>
            <w:gridSpan w:val="2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91" w:type="dxa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13,800</w:t>
            </w:r>
          </w:p>
        </w:tc>
        <w:tc>
          <w:tcPr>
            <w:tcW w:w="191" w:type="dxa"/>
            <w:gridSpan w:val="2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8" w:type="dxa"/>
            <w:gridSpan w:val="2"/>
          </w:tcPr>
          <w:p w:rsidR="00D5358A" w:rsidRDefault="00D5358A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</w:p>
          <w:p w:rsidR="006F2BE3" w:rsidRPr="00CE458C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</w:tcPr>
          <w:p w:rsidR="006F2BE3" w:rsidRPr="00CE458C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1" w:type="dxa"/>
            <w:gridSpan w:val="2"/>
          </w:tcPr>
          <w:p w:rsidR="00D5358A" w:rsidRDefault="00D5358A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</w:p>
          <w:p w:rsidR="006F2BE3" w:rsidRPr="00CE458C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2" w:type="dxa"/>
            <w:gridSpan w:val="2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6F2BE3" w:rsidRPr="006B4634" w:rsidRDefault="002C2B3C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27,600</w:t>
            </w:r>
          </w:p>
        </w:tc>
        <w:tc>
          <w:tcPr>
            <w:tcW w:w="180" w:type="dxa"/>
            <w:gridSpan w:val="2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13,800</w:t>
            </w:r>
          </w:p>
        </w:tc>
      </w:tr>
      <w:tr w:rsidR="006F2BE3" w:rsidRPr="00CE458C" w:rsidTr="007A2258">
        <w:trPr>
          <w:gridAfter w:val="1"/>
          <w:wAfter w:w="7" w:type="dxa"/>
          <w:cantSplit/>
        </w:trPr>
        <w:tc>
          <w:tcPr>
            <w:tcW w:w="1969" w:type="dxa"/>
          </w:tcPr>
          <w:p w:rsidR="006F2BE3" w:rsidRPr="00CE458C" w:rsidRDefault="006F2BE3" w:rsidP="007A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90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sz w:val="24"/>
                <w:szCs w:val="24"/>
                <w:cs/>
              </w:rPr>
              <w:t>บริษัท เรียล ฮีโร่ มวยไทย จำกัด</w:t>
            </w:r>
          </w:p>
        </w:tc>
        <w:tc>
          <w:tcPr>
            <w:tcW w:w="2520" w:type="dxa"/>
            <w:vAlign w:val="bottom"/>
          </w:tcPr>
          <w:p w:rsidR="006F2BE3" w:rsidRPr="00CE458C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2" w:right="101" w:hanging="20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sz w:val="24"/>
                <w:szCs w:val="24"/>
                <w:cs/>
              </w:rPr>
              <w:t>ผลิตรายการกีฬาเพื่อออกอากาศและจำหน่ายผ่านสื่อต่างๆ</w:t>
            </w:r>
          </w:p>
        </w:tc>
        <w:tc>
          <w:tcPr>
            <w:tcW w:w="900" w:type="dxa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30.00</w:t>
            </w:r>
          </w:p>
        </w:tc>
        <w:tc>
          <w:tcPr>
            <w:tcW w:w="810" w:type="dxa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30.00</w:t>
            </w:r>
          </w:p>
        </w:tc>
        <w:tc>
          <w:tcPr>
            <w:tcW w:w="900" w:type="dxa"/>
            <w:gridSpan w:val="2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0" w:type="dxa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10,000</w:t>
            </w:r>
          </w:p>
        </w:tc>
        <w:tc>
          <w:tcPr>
            <w:tcW w:w="180" w:type="dxa"/>
            <w:gridSpan w:val="2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9" w:type="dxa"/>
            <w:gridSpan w:val="2"/>
            <w:tcBorders>
              <w:bottom w:val="single" w:sz="4" w:space="0" w:color="auto"/>
            </w:tcBorders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91" w:type="dxa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91" w:type="dxa"/>
            <w:gridSpan w:val="2"/>
          </w:tcPr>
          <w:p w:rsidR="006F2BE3" w:rsidRPr="00CE458C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gridSpan w:val="2"/>
            <w:tcBorders>
              <w:bottom w:val="single" w:sz="4" w:space="0" w:color="auto"/>
            </w:tcBorders>
          </w:tcPr>
          <w:p w:rsidR="006F2BE3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</w:p>
          <w:p w:rsidR="006F2BE3" w:rsidRPr="005355FF" w:rsidRDefault="006F2BE3" w:rsidP="006F2BE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</w:tcPr>
          <w:p w:rsidR="006F2BE3" w:rsidRPr="00CE458C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1" w:type="dxa"/>
            <w:gridSpan w:val="2"/>
            <w:tcBorders>
              <w:bottom w:val="single" w:sz="4" w:space="0" w:color="auto"/>
            </w:tcBorders>
          </w:tcPr>
          <w:p w:rsidR="006F2BE3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</w:p>
          <w:p w:rsidR="006F2BE3" w:rsidRPr="005355FF" w:rsidRDefault="006F2BE3" w:rsidP="006F2BE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2" w:type="dxa"/>
            <w:gridSpan w:val="2"/>
          </w:tcPr>
          <w:p w:rsidR="006F2BE3" w:rsidRPr="00CE458C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2BE3" w:rsidRPr="006B4634" w:rsidRDefault="002C2B3C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gridSpan w:val="2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3,000</w:t>
            </w:r>
          </w:p>
        </w:tc>
      </w:tr>
      <w:tr w:rsidR="006F2BE3" w:rsidRPr="00CE458C" w:rsidTr="007A2258">
        <w:trPr>
          <w:gridAfter w:val="1"/>
          <w:wAfter w:w="7" w:type="dxa"/>
          <w:cantSplit/>
        </w:trPr>
        <w:tc>
          <w:tcPr>
            <w:tcW w:w="1969" w:type="dxa"/>
          </w:tcPr>
          <w:p w:rsidR="006F2BE3" w:rsidRPr="00CE458C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20" w:type="dxa"/>
            <w:vAlign w:val="bottom"/>
          </w:tcPr>
          <w:p w:rsidR="006F2BE3" w:rsidRPr="00CE458C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30,600</w:t>
            </w:r>
          </w:p>
        </w:tc>
        <w:tc>
          <w:tcPr>
            <w:tcW w:w="191" w:type="dxa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16,800</w:t>
            </w:r>
          </w:p>
        </w:tc>
        <w:tc>
          <w:tcPr>
            <w:tcW w:w="191" w:type="dxa"/>
            <w:gridSpan w:val="2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F2BE3" w:rsidRPr="00CE458C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</w:tcPr>
          <w:p w:rsidR="006F2BE3" w:rsidRPr="00CE458C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F2BE3" w:rsidRPr="00CE458C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92" w:type="dxa"/>
            <w:gridSpan w:val="2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2BE3" w:rsidRPr="006B4634" w:rsidRDefault="002C2B3C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30,600</w:t>
            </w:r>
          </w:p>
        </w:tc>
        <w:tc>
          <w:tcPr>
            <w:tcW w:w="180" w:type="dxa"/>
            <w:gridSpan w:val="2"/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2BE3" w:rsidRPr="00CE458C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16,800</w:t>
            </w:r>
          </w:p>
        </w:tc>
      </w:tr>
    </w:tbl>
    <w:p w:rsidR="00637DF2" w:rsidRPr="009D0C4F" w:rsidRDefault="00637DF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EA4860" w:rsidRDefault="00F96EA8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  <w:r w:rsidRPr="00CE458C">
        <w:rPr>
          <w:rFonts w:ascii="Angsana New" w:hAnsi="Angsana New"/>
          <w:sz w:val="30"/>
          <w:szCs w:val="30"/>
          <w:cs/>
          <w:lang w:val="en-GB"/>
        </w:rPr>
        <w:t>บริษัทร่วม</w:t>
      </w:r>
      <w:r w:rsidR="005306BC">
        <w:rPr>
          <w:rFonts w:ascii="Angsana New" w:hAnsi="Angsana New" w:hint="cs"/>
          <w:sz w:val="30"/>
          <w:szCs w:val="30"/>
          <w:cs/>
        </w:rPr>
        <w:t>ข้างต้น</w:t>
      </w:r>
      <w:r w:rsidRPr="00CE458C">
        <w:rPr>
          <w:rFonts w:ascii="Angsana New" w:hAnsi="Angsana New"/>
          <w:sz w:val="30"/>
          <w:szCs w:val="30"/>
          <w:cs/>
          <w:lang w:val="en-GB"/>
        </w:rPr>
        <w:t xml:space="preserve">ดำเนินธุรกิจในประเทศไทย </w:t>
      </w:r>
      <w:r w:rsidR="009D572F" w:rsidRPr="00CE458C">
        <w:rPr>
          <w:rFonts w:ascii="Angsana New" w:hAnsi="Angsana New"/>
          <w:sz w:val="30"/>
          <w:szCs w:val="30"/>
          <w:cs/>
          <w:lang w:val="en-GB"/>
        </w:rPr>
        <w:t>กลุ่มบริษัทไม่มีเงินลงทุนในบริษัทร่วมที่จดทะเบี</w:t>
      </w:r>
      <w:r w:rsidR="008824AD" w:rsidRPr="00CE458C">
        <w:rPr>
          <w:rFonts w:ascii="Angsana New" w:hAnsi="Angsana New"/>
          <w:sz w:val="30"/>
          <w:szCs w:val="30"/>
          <w:cs/>
          <w:lang w:val="en-GB"/>
        </w:rPr>
        <w:t>ยนในตลาดหลักทรัพย์ ดังนั้นจึง</w:t>
      </w:r>
      <w:r w:rsidR="009D572F" w:rsidRPr="00CE458C">
        <w:rPr>
          <w:rFonts w:ascii="Angsana New" w:hAnsi="Angsana New"/>
          <w:sz w:val="30"/>
          <w:szCs w:val="30"/>
          <w:cs/>
          <w:lang w:val="en-GB"/>
        </w:rPr>
        <w:t>ไม่มีราคาที่เปิดเผยต่อสาธารณชน</w:t>
      </w:r>
    </w:p>
    <w:p w:rsidR="009D0C4F" w:rsidRDefault="009D0C4F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</w:p>
    <w:p w:rsidR="009D0C4F" w:rsidRPr="00CE458C" w:rsidRDefault="009D0C4F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  <w:sectPr w:rsidR="009D0C4F" w:rsidRPr="00CE458C" w:rsidSect="00621170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9D0C4F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 </w:t>
      </w:r>
      <w:r w:rsidRPr="009D0C4F">
        <w:rPr>
          <w:rFonts w:ascii="Angsana New" w:hAnsi="Angsana New"/>
          <w:sz w:val="30"/>
          <w:szCs w:val="30"/>
          <w:lang w:val="en-GB"/>
        </w:rPr>
        <w:t xml:space="preserve">21 </w:t>
      </w:r>
      <w:r w:rsidRPr="009D0C4F">
        <w:rPr>
          <w:rFonts w:ascii="Angsana New" w:hAnsi="Angsana New"/>
          <w:sz w:val="30"/>
          <w:szCs w:val="30"/>
          <w:cs/>
          <w:lang w:val="en-GB"/>
        </w:rPr>
        <w:t xml:space="preserve">มกราคม </w:t>
      </w:r>
      <w:r w:rsidRPr="009D0C4F">
        <w:rPr>
          <w:rFonts w:ascii="Angsana New" w:hAnsi="Angsana New"/>
          <w:sz w:val="30"/>
          <w:szCs w:val="30"/>
          <w:lang w:val="en-GB"/>
        </w:rPr>
        <w:t xml:space="preserve">2562 </w:t>
      </w:r>
      <w:r w:rsidRPr="009D0C4F">
        <w:rPr>
          <w:rFonts w:ascii="Angsana New" w:hAnsi="Angsana New"/>
          <w:sz w:val="30"/>
          <w:szCs w:val="30"/>
          <w:cs/>
          <w:lang w:val="en-GB"/>
        </w:rPr>
        <w:t xml:space="preserve">บริษัท คาโดคาวะ อมรินทร์ จำกัด ซึ่งเป็นบริษัทร่วม ได้จดทะเบียนเพิ่มทุนโดยการออกหุ้นสามัญใหม่ให้แก่ผู้ถือหุ้นเดิม จำนวน </w:t>
      </w:r>
      <w:r w:rsidRPr="009D0C4F">
        <w:rPr>
          <w:rFonts w:ascii="Angsana New" w:hAnsi="Angsana New"/>
          <w:sz w:val="30"/>
          <w:szCs w:val="30"/>
          <w:lang w:val="en-GB"/>
        </w:rPr>
        <w:t xml:space="preserve">30.00 </w:t>
      </w:r>
      <w:r w:rsidRPr="009D0C4F">
        <w:rPr>
          <w:rFonts w:ascii="Angsana New" w:hAnsi="Angsana New"/>
          <w:sz w:val="30"/>
          <w:szCs w:val="30"/>
          <w:cs/>
          <w:lang w:val="en-GB"/>
        </w:rPr>
        <w:t xml:space="preserve">ล้านบาท (จำนวน </w:t>
      </w:r>
      <w:r w:rsidRPr="009D0C4F">
        <w:rPr>
          <w:rFonts w:ascii="Angsana New" w:hAnsi="Angsana New"/>
          <w:sz w:val="30"/>
          <w:szCs w:val="30"/>
          <w:lang w:val="en-GB"/>
        </w:rPr>
        <w:t xml:space="preserve">30,000 </w:t>
      </w:r>
      <w:r w:rsidRPr="009D0C4F">
        <w:rPr>
          <w:rFonts w:ascii="Angsana New" w:hAnsi="Angsana New"/>
          <w:sz w:val="30"/>
          <w:szCs w:val="30"/>
          <w:cs/>
          <w:lang w:val="en-GB"/>
        </w:rPr>
        <w:t xml:space="preserve">หุ้น มูลค่าหุ้นละ </w:t>
      </w:r>
      <w:r w:rsidRPr="009D0C4F">
        <w:rPr>
          <w:rFonts w:ascii="Angsana New" w:hAnsi="Angsana New"/>
          <w:sz w:val="30"/>
          <w:szCs w:val="30"/>
          <w:lang w:val="en-GB"/>
        </w:rPr>
        <w:t xml:space="preserve">1,000 </w:t>
      </w:r>
      <w:r w:rsidRPr="009D0C4F">
        <w:rPr>
          <w:rFonts w:ascii="Angsana New" w:hAnsi="Angsana New"/>
          <w:sz w:val="30"/>
          <w:szCs w:val="30"/>
          <w:cs/>
          <w:lang w:val="en-GB"/>
        </w:rPr>
        <w:t xml:space="preserve">บาท) ทั้งนี้บริษัทได้ชำระค่าหุ้นเพิ่มทุนเต็มจำนวนแล้ว </w:t>
      </w:r>
    </w:p>
    <w:p w:rsidR="00F60451" w:rsidRPr="00CE458C" w:rsidRDefault="00F6045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:rsidR="000C26DF" w:rsidRPr="00CE458C" w:rsidRDefault="000C26DF" w:rsidP="000C2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 w:rsidRPr="00CE458C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0C26DF" w:rsidRDefault="000C26D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E38AD" w:rsidRPr="00CE458C" w:rsidRDefault="000E38AD" w:rsidP="000C26DF">
      <w:pPr>
        <w:pStyle w:val="block"/>
        <w:spacing w:after="0" w:line="240" w:lineRule="auto"/>
        <w:ind w:left="0" w:firstLine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  <w:r w:rsidR="00F45557">
        <w:rPr>
          <w:rFonts w:ascii="Angsana New" w:hAnsi="Angsana New" w:cs="Angsana New" w:hint="cs"/>
          <w:sz w:val="30"/>
          <w:szCs w:val="30"/>
          <w:cs/>
          <w:lang w:bidi="th-TH"/>
        </w:rPr>
        <w:t>ทางตรง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</w:t>
      </w:r>
      <w:r w:rsidR="007B6394" w:rsidRPr="00CE458C">
        <w:rPr>
          <w:rFonts w:ascii="Angsana New" w:hAnsi="Angsana New" w:cs="Angsana New"/>
          <w:sz w:val="30"/>
          <w:szCs w:val="30"/>
          <w:cs/>
          <w:lang w:bidi="th-TH"/>
        </w:rPr>
        <w:t>3</w:t>
      </w:r>
      <w:r w:rsidR="00366EED">
        <w:rPr>
          <w:rFonts w:ascii="Angsana New" w:hAnsi="Angsana New" w:cs="Angsana New" w:hint="cs"/>
          <w:sz w:val="30"/>
          <w:szCs w:val="30"/>
          <w:cs/>
          <w:lang w:bidi="th-TH"/>
        </w:rPr>
        <w:t>0</w:t>
      </w:r>
      <w:r w:rsidR="007B6394"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366EED"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 w:rsidR="00185E75"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77783C" w:rsidRPr="00CE458C">
        <w:rPr>
          <w:rFonts w:ascii="Angsana New" w:hAnsi="Angsana New" w:cs="Angsana New"/>
          <w:sz w:val="30"/>
          <w:szCs w:val="30"/>
          <w:cs/>
          <w:lang w:bidi="th-TH"/>
        </w:rPr>
        <w:t>25</w:t>
      </w:r>
      <w:r w:rsidR="0077783C" w:rsidRPr="00CE458C">
        <w:rPr>
          <w:rFonts w:ascii="Angsana New" w:hAnsi="Angsana New" w:cs="Angsana New"/>
          <w:sz w:val="30"/>
          <w:szCs w:val="30"/>
          <w:lang w:bidi="th-TH"/>
        </w:rPr>
        <w:t>6</w:t>
      </w:r>
      <w:r w:rsidR="00D17EB9">
        <w:rPr>
          <w:rFonts w:ascii="Angsana New" w:hAnsi="Angsana New" w:cs="Angsana New"/>
          <w:sz w:val="30"/>
          <w:szCs w:val="30"/>
          <w:lang w:bidi="th-TH"/>
        </w:rPr>
        <w:t>2</w:t>
      </w:r>
      <w:r w:rsidR="00185E75"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และ </w:t>
      </w:r>
      <w:r w:rsidRPr="00CE458C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>ธันวาคม</w:t>
      </w:r>
      <w:r w:rsidR="00393866"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D17EB9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="00185E75"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6553F3" w:rsidRPr="00CE458C" w:rsidRDefault="006553F3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31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541"/>
        <w:gridCol w:w="1080"/>
        <w:gridCol w:w="987"/>
        <w:gridCol w:w="178"/>
        <w:gridCol w:w="992"/>
        <w:gridCol w:w="990"/>
        <w:gridCol w:w="178"/>
        <w:gridCol w:w="902"/>
        <w:gridCol w:w="178"/>
        <w:gridCol w:w="992"/>
        <w:gridCol w:w="178"/>
        <w:gridCol w:w="902"/>
        <w:gridCol w:w="178"/>
        <w:gridCol w:w="902"/>
        <w:gridCol w:w="178"/>
        <w:gridCol w:w="902"/>
        <w:gridCol w:w="178"/>
        <w:gridCol w:w="992"/>
      </w:tblGrid>
      <w:tr w:rsidR="00360329" w:rsidRPr="00CE458C" w:rsidTr="000C26DF">
        <w:trPr>
          <w:cantSplit/>
          <w:tblHeader/>
        </w:trPr>
        <w:tc>
          <w:tcPr>
            <w:tcW w:w="1890" w:type="dxa"/>
            <w:vAlign w:val="bottom"/>
          </w:tcPr>
          <w:p w:rsidR="00360329" w:rsidRPr="00CE458C" w:rsidRDefault="00360329" w:rsidP="00CE458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41" w:type="dxa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887" w:type="dxa"/>
            <w:gridSpan w:val="17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60329" w:rsidRPr="00CE458C" w:rsidTr="000C26DF">
        <w:trPr>
          <w:cantSplit/>
          <w:tblHeader/>
        </w:trPr>
        <w:tc>
          <w:tcPr>
            <w:tcW w:w="1890" w:type="dxa"/>
            <w:vAlign w:val="bottom"/>
          </w:tcPr>
          <w:p w:rsidR="00360329" w:rsidRPr="00CE458C" w:rsidRDefault="00360329" w:rsidP="00CE458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41" w:type="dxa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67" w:type="dxa"/>
            <w:gridSpan w:val="2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982" w:type="dxa"/>
            <w:gridSpan w:val="2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366EED" w:rsidRPr="00CE458C" w:rsidTr="000C26DF">
        <w:trPr>
          <w:cantSplit/>
          <w:trHeight w:val="270"/>
          <w:tblHeader/>
        </w:trPr>
        <w:tc>
          <w:tcPr>
            <w:tcW w:w="1890" w:type="dxa"/>
          </w:tcPr>
          <w:p w:rsidR="00366EED" w:rsidRPr="00CE458C" w:rsidRDefault="00366EED" w:rsidP="00366E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</w:tcPr>
          <w:p w:rsidR="00366EED" w:rsidRPr="00CE458C" w:rsidRDefault="00366EED" w:rsidP="00366EED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987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99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16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16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16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16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16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16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366EED" w:rsidRPr="00CE458C" w:rsidTr="000C26DF">
        <w:trPr>
          <w:cantSplit/>
          <w:trHeight w:val="270"/>
          <w:tblHeader/>
        </w:trPr>
        <w:tc>
          <w:tcPr>
            <w:tcW w:w="1890" w:type="dxa"/>
          </w:tcPr>
          <w:p w:rsidR="00366EED" w:rsidRPr="00CE458C" w:rsidRDefault="00366EED" w:rsidP="00366E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</w:tcPr>
          <w:p w:rsidR="00366EED" w:rsidRPr="00CE458C" w:rsidRDefault="00366EED" w:rsidP="00366EED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87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9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 w:rsidRPr="00CE45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16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16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16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16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16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16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</w:tr>
      <w:tr w:rsidR="00366EED" w:rsidRPr="00CE458C" w:rsidTr="000C26DF">
        <w:trPr>
          <w:cantSplit/>
          <w:trHeight w:val="270"/>
        </w:trPr>
        <w:tc>
          <w:tcPr>
            <w:tcW w:w="1890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41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67" w:type="dxa"/>
            <w:gridSpan w:val="2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E458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2" w:type="dxa"/>
            <w:gridSpan w:val="14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CE458C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7C5BB4" w:rsidRPr="00CE458C" w:rsidTr="000C26DF">
        <w:trPr>
          <w:cantSplit/>
          <w:trHeight w:val="270"/>
        </w:trPr>
        <w:tc>
          <w:tcPr>
            <w:tcW w:w="1890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 w:rsidRPr="00CE458C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CE458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อมรินทร์ เทเลวิชั่น จำกัด</w:t>
            </w:r>
          </w:p>
        </w:tc>
        <w:tc>
          <w:tcPr>
            <w:tcW w:w="1541" w:type="dxa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458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ผลิตรายการโทรทัศน์ </w:t>
            </w:r>
          </w:p>
        </w:tc>
        <w:tc>
          <w:tcPr>
            <w:tcW w:w="1080" w:type="dxa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87" w:type="dxa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3,600,000</w:t>
            </w:r>
          </w:p>
        </w:tc>
        <w:tc>
          <w:tcPr>
            <w:tcW w:w="990" w:type="dxa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3,600,000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</w:tr>
      <w:tr w:rsidR="007C5BB4" w:rsidRPr="00CE458C" w:rsidTr="000C26DF">
        <w:trPr>
          <w:cantSplit/>
          <w:trHeight w:val="270"/>
        </w:trPr>
        <w:tc>
          <w:tcPr>
            <w:tcW w:w="1890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บริษัท อมรินทร์ บุ๊ค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เซ็นเตอร์ จำกัด</w:t>
            </w:r>
          </w:p>
        </w:tc>
        <w:tc>
          <w:tcPr>
            <w:tcW w:w="1541" w:type="dxa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จำหน่ายหนังสือ</w:t>
            </w:r>
          </w:p>
        </w:tc>
        <w:tc>
          <w:tcPr>
            <w:tcW w:w="1080" w:type="dxa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87" w:type="dxa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990" w:type="dxa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</w:tr>
      <w:tr w:rsidR="007C5BB4" w:rsidRPr="00CE458C" w:rsidTr="000C26DF">
        <w:trPr>
          <w:cantSplit/>
          <w:trHeight w:val="270"/>
        </w:trPr>
        <w:tc>
          <w:tcPr>
            <w:tcW w:w="1890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อมรินทร์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ออมนิเวิร์ส จำกัด</w:t>
            </w:r>
            <w:r w:rsidRPr="00CE458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41" w:type="dxa"/>
          </w:tcPr>
          <w:p w:rsidR="007C5BB4" w:rsidRDefault="007C5BB4" w:rsidP="007C5BB4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C5BB4" w:rsidRPr="00421D3E" w:rsidRDefault="007C5BB4" w:rsidP="007C5BB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มีเดียคอมเมิร์ซ</w:t>
            </w:r>
          </w:p>
        </w:tc>
        <w:tc>
          <w:tcPr>
            <w:tcW w:w="1080" w:type="dxa"/>
          </w:tcPr>
          <w:p w:rsidR="007C5BB4" w:rsidRDefault="007C5BB4" w:rsidP="007C5BB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C5BB4" w:rsidRPr="00421D3E" w:rsidRDefault="007C5BB4" w:rsidP="007C5BB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87" w:type="dxa"/>
          </w:tcPr>
          <w:p w:rsidR="007C5BB4" w:rsidRDefault="007C5BB4" w:rsidP="007C5BB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C5BB4" w:rsidRPr="00421D3E" w:rsidRDefault="007C5BB4" w:rsidP="007C5BB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75,000</w:t>
            </w:r>
          </w:p>
        </w:tc>
        <w:tc>
          <w:tcPr>
            <w:tcW w:w="990" w:type="dxa"/>
          </w:tcPr>
          <w:p w:rsidR="007C5BB4" w:rsidRDefault="007C5BB4" w:rsidP="007C5BB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5BB4" w:rsidRPr="00421D3E" w:rsidRDefault="007C5BB4" w:rsidP="007C5BB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75,000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C5BB4" w:rsidRDefault="007C5BB4" w:rsidP="007C5BB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5BB4" w:rsidRPr="00421D3E" w:rsidRDefault="007C5BB4" w:rsidP="007C5BB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Default="007C5BB4" w:rsidP="007C5BB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C5BB4" w:rsidRPr="00421D3E" w:rsidRDefault="007C5BB4" w:rsidP="007C5BB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Default="007C5BB4" w:rsidP="007C5BB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C5BB4" w:rsidRPr="00421D3E" w:rsidRDefault="007C5BB4" w:rsidP="007C5BB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:rsidR="007C5BB4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75,000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C5BB4" w:rsidRDefault="007C5BB4" w:rsidP="007C5BB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5BB4" w:rsidRPr="00421D3E" w:rsidRDefault="007C5BB4" w:rsidP="007C5BB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7C5BB4" w:rsidRPr="00CE458C" w:rsidTr="000C26DF">
        <w:trPr>
          <w:cantSplit/>
          <w:trHeight w:val="270"/>
        </w:trPr>
        <w:tc>
          <w:tcPr>
            <w:tcW w:w="1890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41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4,162,280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4,137,280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7C5BB4" w:rsidRPr="002E70DE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E70D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7C5BB4" w:rsidRPr="002E70DE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E70D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4,162,280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4,137,280</w:t>
            </w:r>
          </w:p>
        </w:tc>
      </w:tr>
    </w:tbl>
    <w:p w:rsidR="00360329" w:rsidRPr="00CE458C" w:rsidRDefault="00360329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F45557" w:rsidRDefault="0077783C" w:rsidP="000C26DF">
      <w:pPr>
        <w:pStyle w:val="block"/>
        <w:spacing w:after="0" w:line="240" w:lineRule="auto"/>
        <w:ind w:left="0" w:firstLine="540"/>
        <w:jc w:val="thaiDistribute"/>
        <w:rPr>
          <w:rFonts w:ascii="Angsana New" w:hAnsi="Angsana New" w:cs="Angsana New"/>
          <w:sz w:val="30"/>
          <w:szCs w:val="30"/>
        </w:rPr>
      </w:pPr>
      <w:r w:rsidRPr="000C26DF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F45557" w:rsidRPr="000C26DF">
        <w:rPr>
          <w:rFonts w:ascii="Angsana New" w:hAnsi="Angsana New" w:cs="Angsana New" w:hint="cs"/>
          <w:sz w:val="30"/>
          <w:szCs w:val="30"/>
          <w:cs/>
        </w:rPr>
        <w:t>ทางตรง</w:t>
      </w:r>
      <w:r w:rsidR="004E067A" w:rsidRPr="000C26DF">
        <w:rPr>
          <w:rFonts w:ascii="Angsana New" w:hAnsi="Angsana New" w:cs="Angsana New"/>
          <w:sz w:val="30"/>
          <w:szCs w:val="30"/>
          <w:cs/>
        </w:rPr>
        <w:t>ดำเนินธุรกิจในประเทศไทย</w:t>
      </w:r>
      <w:r w:rsidRPr="000C26D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C26DF">
        <w:rPr>
          <w:rFonts w:ascii="Angsana New" w:hAnsi="Angsana New" w:cs="Angsana New"/>
          <w:sz w:val="30"/>
          <w:szCs w:val="30"/>
          <w:cs/>
        </w:rPr>
        <w:t>กลุ่มบริษัทไม่มีเงินลงทุนในบริษัทย่อย</w:t>
      </w:r>
      <w:r w:rsidR="004F5DC8" w:rsidRPr="000C26DF">
        <w:rPr>
          <w:rFonts w:ascii="Angsana New" w:hAnsi="Angsana New" w:cs="Angsana New" w:hint="cs"/>
          <w:sz w:val="30"/>
          <w:szCs w:val="30"/>
          <w:cs/>
        </w:rPr>
        <w:t>ทางตรง</w:t>
      </w:r>
      <w:r w:rsidRPr="000C26DF">
        <w:rPr>
          <w:rFonts w:ascii="Angsana New" w:hAnsi="Angsana New" w:cs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0C26DF" w:rsidRDefault="000C26DF" w:rsidP="000C26DF">
      <w:pPr>
        <w:pStyle w:val="block"/>
        <w:spacing w:after="0" w:line="240" w:lineRule="auto"/>
        <w:ind w:left="0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0C26DF" w:rsidRPr="000C26DF" w:rsidRDefault="000C26DF" w:rsidP="000C26DF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C26DF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Pr="000C26DF">
        <w:rPr>
          <w:rFonts w:ascii="Angsana New" w:hAnsi="Angsana New" w:cs="Angsana New"/>
          <w:sz w:val="30"/>
          <w:szCs w:val="30"/>
        </w:rPr>
        <w:t xml:space="preserve">4 </w:t>
      </w:r>
      <w:r w:rsidRPr="000C26DF">
        <w:rPr>
          <w:rFonts w:ascii="Angsana New" w:hAnsi="Angsana New" w:cs="Angsana New"/>
          <w:sz w:val="30"/>
          <w:szCs w:val="30"/>
          <w:cs/>
          <w:lang w:bidi="th-TH"/>
        </w:rPr>
        <w:t xml:space="preserve">มีนาคม </w:t>
      </w:r>
      <w:r w:rsidRPr="000C26DF">
        <w:rPr>
          <w:rFonts w:ascii="Angsana New" w:hAnsi="Angsana New" w:cs="Angsana New"/>
          <w:sz w:val="30"/>
          <w:szCs w:val="30"/>
        </w:rPr>
        <w:t xml:space="preserve">2562 </w:t>
      </w:r>
      <w:r w:rsidRPr="000C26DF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 อมรินทร์ ออมนิเวิร์ส จำกัด ซึ่งเป็นบริษัทย่อยแห่งหนึ่ง ได้รับชำระค่าหุ้นส่วนที่ยังไม่ได้รับชำระในสัดส่วนร้อยละ </w:t>
      </w:r>
      <w:r w:rsidRPr="000C26DF">
        <w:rPr>
          <w:rFonts w:ascii="Angsana New" w:hAnsi="Angsana New" w:cs="Angsana New"/>
          <w:sz w:val="30"/>
          <w:szCs w:val="30"/>
        </w:rPr>
        <w:t xml:space="preserve">25 </w:t>
      </w:r>
      <w:r w:rsidRPr="000C26DF">
        <w:rPr>
          <w:rFonts w:ascii="Angsana New" w:hAnsi="Angsana New" w:cs="Angsana New"/>
          <w:sz w:val="30"/>
          <w:szCs w:val="30"/>
          <w:cs/>
          <w:lang w:bidi="th-TH"/>
        </w:rPr>
        <w:t xml:space="preserve">ของทุนจดทะเบียนจำนวน </w:t>
      </w:r>
      <w:r w:rsidRPr="000C26DF">
        <w:rPr>
          <w:rFonts w:ascii="Angsana New" w:hAnsi="Angsana New" w:cs="Angsana New"/>
          <w:sz w:val="30"/>
          <w:szCs w:val="30"/>
        </w:rPr>
        <w:t xml:space="preserve">10,000,000 </w:t>
      </w:r>
      <w:r w:rsidRPr="000C26DF">
        <w:rPr>
          <w:rFonts w:ascii="Angsana New" w:hAnsi="Angsana New" w:cs="Angsana New"/>
          <w:sz w:val="30"/>
          <w:szCs w:val="30"/>
          <w:cs/>
          <w:lang w:bidi="th-TH"/>
        </w:rPr>
        <w:t xml:space="preserve">หุ้น มูลค่าหุ้นละ </w:t>
      </w:r>
      <w:r w:rsidRPr="000C26DF">
        <w:rPr>
          <w:rFonts w:ascii="Angsana New" w:hAnsi="Angsana New" w:cs="Angsana New"/>
          <w:sz w:val="30"/>
          <w:szCs w:val="30"/>
        </w:rPr>
        <w:t xml:space="preserve">2.5 </w:t>
      </w:r>
      <w:r w:rsidRPr="000C26DF">
        <w:rPr>
          <w:rFonts w:ascii="Angsana New" w:hAnsi="Angsana New" w:cs="Angsana New"/>
          <w:sz w:val="30"/>
          <w:szCs w:val="30"/>
          <w:cs/>
          <w:lang w:bidi="th-TH"/>
        </w:rPr>
        <w:t xml:space="preserve">บาท เป็นจำนวน </w:t>
      </w:r>
      <w:r w:rsidRPr="000C26DF">
        <w:rPr>
          <w:rFonts w:ascii="Angsana New" w:hAnsi="Angsana New" w:cs="Angsana New"/>
          <w:sz w:val="30"/>
          <w:szCs w:val="30"/>
        </w:rPr>
        <w:t xml:space="preserve">25 </w:t>
      </w:r>
      <w:r w:rsidRPr="000C26DF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</w:t>
      </w:r>
    </w:p>
    <w:p w:rsidR="00F45557" w:rsidRPr="00CE458C" w:rsidRDefault="00F45557" w:rsidP="00F4555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E1476F">
        <w:rPr>
          <w:rFonts w:ascii="Angsana New" w:hAnsi="Angsana New" w:cs="Angsana New" w:hint="cs"/>
          <w:sz w:val="30"/>
          <w:szCs w:val="30"/>
          <w:cs/>
          <w:lang w:bidi="th-TH"/>
        </w:rPr>
        <w:t>ทางอ้อม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3</w:t>
      </w:r>
      <w:r w:rsidR="00366EED">
        <w:rPr>
          <w:rFonts w:ascii="Angsana New" w:hAnsi="Angsana New" w:cs="Angsana New" w:hint="cs"/>
          <w:sz w:val="30"/>
          <w:szCs w:val="30"/>
          <w:cs/>
          <w:lang w:bidi="th-TH"/>
        </w:rPr>
        <w:t>0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366EED"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25</w:t>
      </w:r>
      <w:r w:rsidRPr="00CE458C">
        <w:rPr>
          <w:rFonts w:ascii="Angsana New" w:hAnsi="Angsana New" w:cs="Angsana New"/>
          <w:sz w:val="30"/>
          <w:szCs w:val="30"/>
          <w:lang w:bidi="th-TH"/>
        </w:rPr>
        <w:t>6</w:t>
      </w:r>
      <w:r>
        <w:rPr>
          <w:rFonts w:ascii="Angsana New" w:hAnsi="Angsana New" w:cs="Angsana New"/>
          <w:sz w:val="30"/>
          <w:szCs w:val="30"/>
          <w:lang w:bidi="th-TH"/>
        </w:rPr>
        <w:t>2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และ </w:t>
      </w:r>
      <w:r w:rsidRPr="00CE458C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มีดังนี้</w:t>
      </w:r>
    </w:p>
    <w:p w:rsidR="00F45557" w:rsidRPr="00CE458C" w:rsidRDefault="00F45557" w:rsidP="00F4555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937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9"/>
        <w:gridCol w:w="1541"/>
        <w:gridCol w:w="1080"/>
        <w:gridCol w:w="987"/>
        <w:gridCol w:w="178"/>
        <w:gridCol w:w="992"/>
        <w:gridCol w:w="990"/>
        <w:gridCol w:w="178"/>
        <w:gridCol w:w="902"/>
        <w:gridCol w:w="178"/>
        <w:gridCol w:w="992"/>
        <w:gridCol w:w="178"/>
        <w:gridCol w:w="902"/>
        <w:gridCol w:w="178"/>
        <w:gridCol w:w="902"/>
        <w:gridCol w:w="178"/>
        <w:gridCol w:w="902"/>
        <w:gridCol w:w="178"/>
        <w:gridCol w:w="992"/>
      </w:tblGrid>
      <w:tr w:rsidR="00E90BA9" w:rsidRPr="00CE458C" w:rsidTr="00E90BA9">
        <w:trPr>
          <w:cantSplit/>
          <w:tblHeader/>
        </w:trPr>
        <w:tc>
          <w:tcPr>
            <w:tcW w:w="2509" w:type="dxa"/>
            <w:vAlign w:val="bottom"/>
          </w:tcPr>
          <w:p w:rsidR="00E90BA9" w:rsidRPr="00CE458C" w:rsidRDefault="00E90BA9" w:rsidP="0085783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41" w:type="dxa"/>
            <w:vAlign w:val="bottom"/>
          </w:tcPr>
          <w:p w:rsidR="00E90BA9" w:rsidRPr="00CE458C" w:rsidRDefault="00E90BA9" w:rsidP="00857837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887" w:type="dxa"/>
            <w:gridSpan w:val="17"/>
            <w:vAlign w:val="bottom"/>
          </w:tcPr>
          <w:p w:rsidR="00E90BA9" w:rsidRPr="00E90BA9" w:rsidRDefault="00E90BA9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E90BA9">
              <w:rPr>
                <w:rFonts w:ascii="Angsana New" w:hAnsi="Angsana New" w:cs="Angsana New" w:hint="cs"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45557" w:rsidRPr="00CE458C" w:rsidTr="00E90BA9">
        <w:trPr>
          <w:cantSplit/>
          <w:tblHeader/>
        </w:trPr>
        <w:tc>
          <w:tcPr>
            <w:tcW w:w="2509" w:type="dxa"/>
            <w:vAlign w:val="bottom"/>
          </w:tcPr>
          <w:p w:rsidR="00F45557" w:rsidRPr="00CE458C" w:rsidRDefault="00F45557" w:rsidP="0085783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41" w:type="dxa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67" w:type="dxa"/>
            <w:gridSpan w:val="2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982" w:type="dxa"/>
            <w:gridSpan w:val="2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366EED" w:rsidRPr="00CE458C" w:rsidTr="00E90BA9">
        <w:trPr>
          <w:cantSplit/>
          <w:trHeight w:val="270"/>
          <w:tblHeader/>
        </w:trPr>
        <w:tc>
          <w:tcPr>
            <w:tcW w:w="2509" w:type="dxa"/>
          </w:tcPr>
          <w:p w:rsidR="00366EED" w:rsidRPr="00CE458C" w:rsidRDefault="00366EED" w:rsidP="00366E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</w:tcPr>
          <w:p w:rsidR="00366EED" w:rsidRPr="00CE458C" w:rsidRDefault="00366EED" w:rsidP="00366EED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987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99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366EED" w:rsidRPr="00CE458C" w:rsidTr="00E90BA9">
        <w:trPr>
          <w:cantSplit/>
          <w:trHeight w:val="270"/>
          <w:tblHeader/>
        </w:trPr>
        <w:tc>
          <w:tcPr>
            <w:tcW w:w="2509" w:type="dxa"/>
          </w:tcPr>
          <w:p w:rsidR="00366EED" w:rsidRPr="00CE458C" w:rsidRDefault="00366EED" w:rsidP="00366E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</w:tcPr>
          <w:p w:rsidR="00366EED" w:rsidRPr="00CE458C" w:rsidRDefault="00366EED" w:rsidP="00366EED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87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9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 w:rsidRPr="00CE45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</w:tr>
      <w:tr w:rsidR="00366EED" w:rsidRPr="00CE458C" w:rsidTr="00E90BA9">
        <w:trPr>
          <w:cantSplit/>
          <w:trHeight w:val="270"/>
        </w:trPr>
        <w:tc>
          <w:tcPr>
            <w:tcW w:w="2509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41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67" w:type="dxa"/>
            <w:gridSpan w:val="2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E458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2" w:type="dxa"/>
            <w:gridSpan w:val="14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CE458C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366EED" w:rsidRPr="00CE458C" w:rsidTr="00E90BA9">
        <w:trPr>
          <w:cantSplit/>
          <w:trHeight w:val="270"/>
        </w:trPr>
        <w:tc>
          <w:tcPr>
            <w:tcW w:w="2509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อมรินทร์ ฟู้ด แอนด์เบเวอเรจ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541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ผลิตและจำหน่าย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ผลิตภัณฑ์อาหาร</w:t>
            </w:r>
          </w:p>
        </w:tc>
        <w:tc>
          <w:tcPr>
            <w:tcW w:w="1080" w:type="dxa"/>
          </w:tcPr>
          <w:p w:rsidR="00366EED" w:rsidRDefault="00757574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987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E27C84" w:rsidRPr="00CE458C" w:rsidRDefault="00E27C84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13,500</w:t>
            </w:r>
          </w:p>
        </w:tc>
        <w:tc>
          <w:tcPr>
            <w:tcW w:w="990" w:type="dxa"/>
          </w:tcPr>
          <w:p w:rsidR="00366EED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13,500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366EED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E27C84" w:rsidRPr="009A0D48" w:rsidRDefault="00E27C84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A0D4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366EED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3C5D57" w:rsidRPr="009A0D48" w:rsidRDefault="003C5D57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A0D4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</w:tcPr>
          <w:p w:rsidR="00366EED" w:rsidRDefault="00366EED" w:rsidP="00366EE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3C5D57" w:rsidRPr="009A0D48" w:rsidRDefault="003C5D57" w:rsidP="00366EE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366EED" w:rsidRPr="009A0D48" w:rsidRDefault="00366EED" w:rsidP="00366EE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A0D4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:rsidR="00F45557" w:rsidRPr="00CE458C" w:rsidRDefault="00F45557" w:rsidP="00F4555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751D84" w:rsidRDefault="00F45557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บริษัทย่อย</w:t>
      </w:r>
      <w:r w:rsidR="004F5DC8">
        <w:rPr>
          <w:rFonts w:ascii="Angsana New" w:hAnsi="Angsana New" w:hint="cs"/>
          <w:sz w:val="30"/>
          <w:szCs w:val="30"/>
          <w:cs/>
        </w:rPr>
        <w:t>ทางอ้อม</w:t>
      </w:r>
      <w:r w:rsidRPr="00CE458C">
        <w:rPr>
          <w:rFonts w:ascii="Angsana New" w:hAnsi="Angsana New"/>
          <w:sz w:val="30"/>
          <w:szCs w:val="30"/>
          <w:cs/>
        </w:rPr>
        <w:t>ดำเนินธุรกิจในประเทศไทย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กลุ่มบริษัทไม่มีเงินลงทุนในบริษัทย่อย</w:t>
      </w:r>
      <w:r w:rsidR="004F5DC8">
        <w:rPr>
          <w:rFonts w:ascii="Angsana New" w:hAnsi="Angsana New" w:hint="cs"/>
          <w:sz w:val="30"/>
          <w:szCs w:val="30"/>
          <w:cs/>
        </w:rPr>
        <w:t>ทางอ้อม</w:t>
      </w:r>
      <w:r w:rsidRPr="00CE458C">
        <w:rPr>
          <w:rFonts w:ascii="Angsana New" w:hAnsi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0C26DF" w:rsidRDefault="000C26DF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C26DF" w:rsidRDefault="000C26DF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C26DF" w:rsidRDefault="000C26DF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0C26DF" w:rsidSect="00621170">
          <w:footerReference w:type="default" r:id="rId13"/>
          <w:pgSz w:w="16840" w:h="11907" w:orient="landscape" w:code="9"/>
          <w:pgMar w:top="691" w:right="1152" w:bottom="576" w:left="1152" w:header="720" w:footer="444" w:gutter="0"/>
          <w:cols w:space="708"/>
          <w:docGrid w:linePitch="360"/>
        </w:sectPr>
      </w:pPr>
    </w:p>
    <w:p w:rsidR="00751D84" w:rsidRDefault="00751D84" w:rsidP="00B61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61D7A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Pr="00751D84">
        <w:rPr>
          <w:rFonts w:ascii="Angsana New" w:hAnsi="Angsana New"/>
          <w:b/>
          <w:bCs/>
          <w:sz w:val="30"/>
          <w:szCs w:val="30"/>
        </w:rPr>
        <w:t xml:space="preserve"> 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 w:rsidRPr="00CE458C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ระยะยาวอื่น</w:t>
      </w:r>
    </w:p>
    <w:p w:rsidR="00080D5A" w:rsidRDefault="00080D5A" w:rsidP="00751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pacing w:after="0" w:line="240" w:lineRule="auto"/>
        <w:ind w:left="-90" w:firstLine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2340"/>
        <w:gridCol w:w="234"/>
        <w:gridCol w:w="1262"/>
        <w:gridCol w:w="236"/>
        <w:gridCol w:w="1148"/>
        <w:gridCol w:w="235"/>
        <w:gridCol w:w="935"/>
        <w:gridCol w:w="235"/>
        <w:gridCol w:w="1170"/>
        <w:gridCol w:w="235"/>
        <w:gridCol w:w="1150"/>
      </w:tblGrid>
      <w:tr w:rsidR="00A66EDB" w:rsidRPr="007E51E7" w:rsidTr="00A66EDB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6" w:type="dxa"/>
            <w:gridSpan w:val="9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E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A66E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A66E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6EDB" w:rsidRPr="007E51E7" w:rsidTr="00A66EDB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ED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66ED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EDB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ตัดจำหน่ายส่วนเกิน</w:t>
            </w:r>
          </w:p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ED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/>
                <w:sz w:val="30"/>
                <w:szCs w:val="30"/>
              </w:rPr>
              <w:t>30</w:t>
            </w:r>
            <w:r w:rsidRPr="00A66EDB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66EDB" w:rsidRPr="007E51E7" w:rsidTr="00A66EDB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EDB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66ED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66EDB" w:rsidRPr="00A60905" w:rsidTr="00A66EDB">
        <w:trPr>
          <w:tblHeader/>
        </w:trPr>
        <w:tc>
          <w:tcPr>
            <w:tcW w:w="2340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6" w:type="dxa"/>
            <w:gridSpan w:val="9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66E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6EDB" w:rsidRPr="00A60905" w:rsidTr="00A66EDB">
        <w:tc>
          <w:tcPr>
            <w:tcW w:w="2340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E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ตราสารหนี้ที่จะถือ</w:t>
            </w:r>
          </w:p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E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จนครบกำหนด</w:t>
            </w:r>
          </w:p>
        </w:tc>
        <w:tc>
          <w:tcPr>
            <w:tcW w:w="234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EDB" w:rsidRPr="00A60905" w:rsidTr="00A66EDB">
        <w:tc>
          <w:tcPr>
            <w:tcW w:w="2340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234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:rsidR="00397C09" w:rsidRPr="00A66EDB" w:rsidRDefault="00C16BF8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015E1">
              <w:rPr>
                <w:rFonts w:ascii="Angsana New" w:hAnsi="Angsana New"/>
                <w:sz w:val="30"/>
                <w:szCs w:val="30"/>
              </w:rPr>
              <w:t>02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397C09" w:rsidRPr="00A66EDB" w:rsidRDefault="000015E1" w:rsidP="0000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397C09" w:rsidRPr="00A66EDB" w:rsidRDefault="000015E1" w:rsidP="0000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97C09" w:rsidRPr="00A66EDB" w:rsidRDefault="00D23F01" w:rsidP="0000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015E1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:rsidR="00397C09" w:rsidRPr="00A66EDB" w:rsidRDefault="004B61F4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10,013</w:t>
            </w:r>
          </w:p>
        </w:tc>
      </w:tr>
      <w:tr w:rsidR="00A66EDB" w:rsidRPr="00A60905" w:rsidTr="00A66EDB">
        <w:tc>
          <w:tcPr>
            <w:tcW w:w="2340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4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397C09" w:rsidRPr="00A66EDB" w:rsidRDefault="00C16BF8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397C09" w:rsidRPr="00A66EDB" w:rsidRDefault="00827DBB" w:rsidP="009E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700</w:t>
            </w:r>
            <w:r w:rsidR="009E678E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397C09" w:rsidRPr="00A66EDB" w:rsidRDefault="00827DBB" w:rsidP="00827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97C09" w:rsidRPr="00A66EDB" w:rsidRDefault="00827DBB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:rsidR="00397C09" w:rsidRPr="00A66EDB" w:rsidRDefault="00827DBB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700</w:t>
            </w:r>
            <w:r w:rsidR="009E678E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A66EDB" w:rsidRPr="005D6132" w:rsidTr="00A66EDB">
        <w:tc>
          <w:tcPr>
            <w:tcW w:w="2340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E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4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7C09" w:rsidRPr="00A66EDB" w:rsidRDefault="00C16BF8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10,021</w:t>
            </w:r>
          </w:p>
        </w:tc>
        <w:tc>
          <w:tcPr>
            <w:tcW w:w="236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7C09" w:rsidRPr="00A66EDB" w:rsidRDefault="009E678E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B61F4">
              <w:rPr>
                <w:rFonts w:ascii="Angsana New" w:hAnsi="Angsana New"/>
                <w:b/>
                <w:bCs/>
                <w:sz w:val="30"/>
                <w:szCs w:val="30"/>
              </w:rPr>
              <w:t>10,</w:t>
            </w:r>
            <w:r w:rsidR="00C1655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B61F4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</w:tr>
    </w:tbl>
    <w:p w:rsidR="00751D84" w:rsidRPr="00080D5A" w:rsidRDefault="00751D84" w:rsidP="00751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pacing w:after="0" w:line="240" w:lineRule="auto"/>
        <w:ind w:left="-90" w:firstLine="540"/>
        <w:jc w:val="thaiDistribute"/>
        <w:rPr>
          <w:rFonts w:ascii="Angsana New" w:hAnsi="Angsana New"/>
          <w:b/>
          <w:sz w:val="30"/>
          <w:szCs w:val="30"/>
        </w:rPr>
      </w:pPr>
    </w:p>
    <w:p w:rsidR="00E12103" w:rsidRPr="00A46471" w:rsidRDefault="00CB68F1" w:rsidP="00A46471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A46471">
        <w:rPr>
          <w:rFonts w:ascii="Angsana New" w:hAnsi="Angsana New"/>
          <w:sz w:val="30"/>
          <w:szCs w:val="30"/>
          <w:cs/>
        </w:rPr>
        <w:t>เมื่อวันที่ 28 กุมภาพันธ์ 2562 บริษัทลงทุนในหุ้นกู้ชนิดระบุชื่อผู้ถือ ประเภทไม่ด้อยสิทธิ ไม่มีประกัน ชำระคืนเงินต้นวันเดียวกับวันครบกำหนดไถ่ถอนและมีผู้แทนให้แก่ผู้ถือจำนวน 700 ล้านบาท มีกำหนด</w:t>
      </w:r>
      <w:r w:rsidR="007764D8" w:rsidRPr="00A46471">
        <w:rPr>
          <w:rFonts w:ascii="Angsana New" w:hAnsi="Angsana New" w:hint="cs"/>
          <w:sz w:val="30"/>
          <w:szCs w:val="30"/>
          <w:cs/>
        </w:rPr>
        <w:t>รับ</w:t>
      </w:r>
      <w:r w:rsidRPr="00A46471">
        <w:rPr>
          <w:rFonts w:ascii="Angsana New" w:hAnsi="Angsana New"/>
          <w:sz w:val="30"/>
          <w:szCs w:val="30"/>
          <w:cs/>
        </w:rPr>
        <w:t xml:space="preserve">ชำระดอกเบี้ยทุก </w:t>
      </w:r>
      <w:r w:rsidR="00B31F42">
        <w:rPr>
          <w:rFonts w:ascii="Angsana New" w:hAnsi="Angsana New"/>
          <w:sz w:val="30"/>
          <w:szCs w:val="30"/>
        </w:rPr>
        <w:t xml:space="preserve">         </w:t>
      </w:r>
      <w:r w:rsidRPr="00A46471">
        <w:rPr>
          <w:rFonts w:ascii="Angsana New" w:hAnsi="Angsana New"/>
          <w:sz w:val="30"/>
          <w:szCs w:val="30"/>
          <w:cs/>
        </w:rPr>
        <w:t>6 เดือน</w:t>
      </w:r>
      <w:r w:rsidR="00080D5A" w:rsidRPr="00A46471">
        <w:rPr>
          <w:rFonts w:ascii="Angsana New" w:hAnsi="Angsana New" w:hint="cs"/>
          <w:sz w:val="30"/>
          <w:szCs w:val="30"/>
          <w:cs/>
        </w:rPr>
        <w:t xml:space="preserve">ในอัตราร้อยละ </w:t>
      </w:r>
      <w:r w:rsidR="00080D5A" w:rsidRPr="00A46471">
        <w:rPr>
          <w:rFonts w:ascii="Angsana New" w:hAnsi="Angsana New"/>
          <w:sz w:val="30"/>
          <w:szCs w:val="30"/>
        </w:rPr>
        <w:t xml:space="preserve">3.00 </w:t>
      </w:r>
      <w:r w:rsidR="00080D5A" w:rsidRPr="00A46471">
        <w:rPr>
          <w:rFonts w:ascii="Angsana New" w:hAnsi="Angsana New" w:hint="cs"/>
          <w:sz w:val="30"/>
          <w:szCs w:val="30"/>
          <w:cs/>
        </w:rPr>
        <w:t>ต่อปี</w:t>
      </w:r>
      <w:r w:rsidRPr="00A46471">
        <w:rPr>
          <w:rFonts w:ascii="Angsana New" w:hAnsi="Angsana New"/>
          <w:sz w:val="30"/>
          <w:szCs w:val="30"/>
          <w:cs/>
        </w:rPr>
        <w:t xml:space="preserve"> โดยครบกำหนดไถ่ถอนในวันที่ 22 มีนาคม 2564</w:t>
      </w:r>
      <w:r w:rsidRPr="00A46471">
        <w:rPr>
          <w:rFonts w:ascii="Angsana New" w:hAnsi="Angsana New" w:hint="cs"/>
          <w:sz w:val="30"/>
          <w:szCs w:val="30"/>
          <w:cs/>
        </w:rPr>
        <w:t xml:space="preserve"> </w:t>
      </w:r>
    </w:p>
    <w:p w:rsidR="00080D5A" w:rsidRPr="00080D5A" w:rsidRDefault="00080D5A" w:rsidP="00A46471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:rsidR="00E12103" w:rsidRDefault="00E12103" w:rsidP="00A46471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A4647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66EED" w:rsidRPr="00A46471">
        <w:rPr>
          <w:rFonts w:ascii="Angsana New" w:hAnsi="Angsana New" w:hint="cs"/>
          <w:sz w:val="30"/>
          <w:szCs w:val="30"/>
          <w:cs/>
        </w:rPr>
        <w:t>30 มิถุนายน</w:t>
      </w:r>
      <w:r w:rsidRPr="00A46471">
        <w:rPr>
          <w:rFonts w:ascii="Angsana New" w:hAnsi="Angsana New" w:hint="cs"/>
          <w:sz w:val="30"/>
          <w:szCs w:val="30"/>
          <w:cs/>
        </w:rPr>
        <w:t xml:space="preserve"> </w:t>
      </w:r>
      <w:r w:rsidRPr="00A46471">
        <w:rPr>
          <w:rFonts w:ascii="Angsana New" w:hAnsi="Angsana New"/>
          <w:sz w:val="30"/>
          <w:szCs w:val="30"/>
        </w:rPr>
        <w:t xml:space="preserve">2562 </w:t>
      </w:r>
      <w:r w:rsidRPr="00A46471">
        <w:rPr>
          <w:rFonts w:ascii="Angsana New" w:hAnsi="Angsana New"/>
          <w:sz w:val="30"/>
          <w:szCs w:val="30"/>
          <w:cs/>
        </w:rPr>
        <w:t>ตราสารหนี้อื่นที่จะถือจนครบกำหนด</w:t>
      </w:r>
      <w:r w:rsidRPr="00A46471">
        <w:rPr>
          <w:rFonts w:ascii="Angsana New" w:hAnsi="Angsana New" w:hint="cs"/>
          <w:sz w:val="30"/>
          <w:szCs w:val="30"/>
          <w:cs/>
        </w:rPr>
        <w:t>ในพันธบัตรรัฐบาล</w:t>
      </w:r>
      <w:r w:rsidR="005B59DB" w:rsidRPr="00A46471">
        <w:rPr>
          <w:rFonts w:ascii="Angsana New" w:hAnsi="Angsana New"/>
          <w:sz w:val="30"/>
          <w:szCs w:val="30"/>
        </w:rPr>
        <w:t xml:space="preserve"> </w:t>
      </w:r>
      <w:r w:rsidRPr="00DD410C">
        <w:rPr>
          <w:rFonts w:ascii="Angsana New" w:hAnsi="Angsana New" w:hint="cs"/>
          <w:sz w:val="30"/>
          <w:szCs w:val="30"/>
          <w:cs/>
        </w:rPr>
        <w:t xml:space="preserve">ซึ่งมีมูลค่าตามบัญชีเป็นจำนวนเงิน </w:t>
      </w:r>
      <w:r w:rsidR="00526DBE">
        <w:rPr>
          <w:rFonts w:ascii="Angsana New" w:hAnsi="Angsana New"/>
          <w:sz w:val="30"/>
          <w:szCs w:val="30"/>
        </w:rPr>
        <w:t>10.01</w:t>
      </w:r>
      <w:r w:rsidRPr="00DD410C">
        <w:rPr>
          <w:rFonts w:ascii="Angsana New" w:hAnsi="Angsana New"/>
          <w:sz w:val="30"/>
          <w:szCs w:val="30"/>
        </w:rPr>
        <w:t xml:space="preserve"> </w:t>
      </w:r>
      <w:r w:rsidRPr="00DD410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397C0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397C0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397C0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397C09">
        <w:rPr>
          <w:rFonts w:ascii="Angsana New" w:hAnsi="Angsana New"/>
          <w:i/>
          <w:iCs/>
          <w:sz w:val="30"/>
          <w:szCs w:val="30"/>
        </w:rPr>
        <w:t>2561:</w:t>
      </w:r>
      <w:r w:rsidR="00CB68F1" w:rsidRPr="00397C0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397C09">
        <w:rPr>
          <w:rFonts w:ascii="Angsana New" w:hAnsi="Angsana New"/>
          <w:i/>
          <w:iCs/>
          <w:sz w:val="30"/>
          <w:szCs w:val="30"/>
        </w:rPr>
        <w:t>10.02</w:t>
      </w:r>
      <w:r w:rsidRPr="00397C09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Pr="00A46471">
        <w:rPr>
          <w:rFonts w:ascii="Angsana New" w:hAnsi="Angsana New"/>
          <w:sz w:val="30"/>
          <w:szCs w:val="30"/>
        </w:rPr>
        <w:t xml:space="preserve"> </w:t>
      </w:r>
      <w:r w:rsidRPr="00DD410C">
        <w:rPr>
          <w:rFonts w:ascii="Angsana New" w:hAnsi="Angsana New" w:hint="cs"/>
          <w:sz w:val="30"/>
          <w:szCs w:val="30"/>
          <w:cs/>
        </w:rPr>
        <w:t xml:space="preserve">มีอัตราดอกเบี้ยร้อยละ </w:t>
      </w:r>
      <w:r>
        <w:rPr>
          <w:rFonts w:ascii="Angsana New" w:hAnsi="Angsana New"/>
          <w:sz w:val="30"/>
          <w:szCs w:val="30"/>
        </w:rPr>
        <w:t>1.77</w:t>
      </w:r>
      <w:r w:rsidR="00CB68F1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Pr="00DD410C">
        <w:rPr>
          <w:rFonts w:ascii="Angsana New" w:hAnsi="Angsana New"/>
          <w:sz w:val="30"/>
          <w:szCs w:val="30"/>
        </w:rPr>
        <w:t xml:space="preserve"> </w:t>
      </w:r>
      <w:r w:rsidRPr="00397C09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397C0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397C09">
        <w:rPr>
          <w:rFonts w:ascii="Angsana New" w:hAnsi="Angsana New"/>
          <w:i/>
          <w:iCs/>
          <w:sz w:val="30"/>
          <w:szCs w:val="30"/>
        </w:rPr>
        <w:t xml:space="preserve">2561: </w:t>
      </w:r>
      <w:r w:rsidRPr="00397C09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397C09">
        <w:rPr>
          <w:rFonts w:ascii="Angsana New" w:hAnsi="Angsana New"/>
          <w:i/>
          <w:iCs/>
          <w:sz w:val="30"/>
          <w:szCs w:val="30"/>
        </w:rPr>
        <w:t xml:space="preserve"> 1.77</w:t>
      </w:r>
      <w:r w:rsidRPr="00397C09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DD410C">
        <w:rPr>
          <w:rFonts w:ascii="Angsana New" w:hAnsi="Angsana New" w:hint="cs"/>
          <w:sz w:val="30"/>
          <w:szCs w:val="30"/>
          <w:cs/>
        </w:rPr>
        <w:t xml:space="preserve"> </w:t>
      </w:r>
      <w:r w:rsidR="00CB68F1">
        <w:rPr>
          <w:rFonts w:ascii="Angsana New" w:hAnsi="Angsana New" w:hint="cs"/>
          <w:sz w:val="30"/>
          <w:szCs w:val="30"/>
          <w:cs/>
        </w:rPr>
        <w:t>โดย</w:t>
      </w:r>
      <w:r w:rsidRPr="00DD410C">
        <w:rPr>
          <w:rFonts w:ascii="Angsana New" w:hAnsi="Angsana New" w:hint="cs"/>
          <w:sz w:val="30"/>
          <w:szCs w:val="30"/>
          <w:cs/>
        </w:rPr>
        <w:t xml:space="preserve">ถึงกำหนดรับชำระภายในปี </w:t>
      </w:r>
      <w:r w:rsidRPr="00DD410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DD410C">
        <w:rPr>
          <w:rFonts w:ascii="Angsana New" w:hAnsi="Angsana New"/>
          <w:sz w:val="30"/>
          <w:szCs w:val="30"/>
        </w:rPr>
        <w:t xml:space="preserve"> </w:t>
      </w:r>
    </w:p>
    <w:p w:rsidR="00D76739" w:rsidRPr="00BD7B2F" w:rsidRDefault="00D76739" w:rsidP="00542A1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9"/>
        <w:jc w:val="thaiDistribute"/>
        <w:rPr>
          <w:rFonts w:ascii="Angsana New" w:hAnsi="Angsana New"/>
          <w:sz w:val="30"/>
          <w:szCs w:val="30"/>
          <w:cs/>
        </w:rPr>
      </w:pPr>
    </w:p>
    <w:p w:rsidR="00F202C2" w:rsidRPr="00CE458C" w:rsidRDefault="007D6071" w:rsidP="001C48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8</w:t>
      </w:r>
      <w:r w:rsidR="00F202C2" w:rsidRPr="001C48B4">
        <w:rPr>
          <w:rFonts w:ascii="Angsana New" w:hAnsi="Angsana New"/>
          <w:b/>
          <w:sz w:val="30"/>
          <w:szCs w:val="30"/>
          <w:cs/>
        </w:rPr>
        <w:tab/>
      </w:r>
      <w:r w:rsidR="00F202C2" w:rsidRPr="001C48B4">
        <w:rPr>
          <w:rFonts w:ascii="Angsana New" w:hAnsi="Angsana New"/>
          <w:bCs/>
          <w:sz w:val="30"/>
          <w:szCs w:val="30"/>
          <w:cs/>
        </w:rPr>
        <w:t>ใบอนุญาตให้ใช้คลื่นความถี่</w:t>
      </w:r>
      <w:r w:rsidR="00F94E43" w:rsidRPr="001C48B4">
        <w:rPr>
          <w:rFonts w:ascii="Angsana New" w:hAnsi="Angsana New"/>
          <w:bCs/>
          <w:sz w:val="30"/>
          <w:szCs w:val="30"/>
          <w:cs/>
        </w:rPr>
        <w:t>และประกอบกิจการ</w:t>
      </w:r>
      <w:r w:rsidR="00F202C2" w:rsidRPr="001C48B4">
        <w:rPr>
          <w:rFonts w:ascii="Angsana New" w:hAnsi="Angsana New"/>
          <w:bCs/>
          <w:sz w:val="30"/>
          <w:szCs w:val="30"/>
          <w:cs/>
        </w:rPr>
        <w:t>โทรทัศน์</w:t>
      </w:r>
    </w:p>
    <w:p w:rsidR="00F202C2" w:rsidRDefault="00F202C2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610F8E" w:rsidRDefault="00610F8E" w:rsidP="00610F8E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  <w:r w:rsidRPr="008A2B55">
        <w:rPr>
          <w:rFonts w:ascii="Angsana New" w:hAnsi="Angsana New" w:hint="cs"/>
          <w:spacing w:val="4"/>
          <w:sz w:val="30"/>
          <w:szCs w:val="30"/>
          <w:cs/>
        </w:rPr>
        <w:t xml:space="preserve">เมื่อวันที่ </w:t>
      </w:r>
      <w:r w:rsidRPr="008A2B55">
        <w:rPr>
          <w:rFonts w:ascii="Angsana New" w:hAnsi="Angsana New"/>
          <w:spacing w:val="4"/>
          <w:sz w:val="30"/>
          <w:szCs w:val="30"/>
        </w:rPr>
        <w:t xml:space="preserve">11 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 xml:space="preserve">เมษายน </w:t>
      </w:r>
      <w:r w:rsidRPr="008A2B55">
        <w:rPr>
          <w:rFonts w:ascii="Angsana New" w:hAnsi="Angsana New"/>
          <w:spacing w:val="4"/>
          <w:sz w:val="30"/>
          <w:szCs w:val="30"/>
        </w:rPr>
        <w:t xml:space="preserve">2562 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 xml:space="preserve">คณะรักษาความสงบแห่งชาติ (“คสช.”) ออกคำสั่งที่ </w:t>
      </w:r>
      <w:r w:rsidRPr="008A2B55">
        <w:rPr>
          <w:rFonts w:ascii="Angsana New" w:hAnsi="Angsana New"/>
          <w:spacing w:val="4"/>
          <w:sz w:val="30"/>
          <w:szCs w:val="30"/>
        </w:rPr>
        <w:t xml:space="preserve">4/2562 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 xml:space="preserve">เรื่อง </w:t>
      </w:r>
      <w:r w:rsidRPr="008A2B55">
        <w:rPr>
          <w:rFonts w:ascii="Angsana New" w:hAnsi="Angsana New"/>
          <w:spacing w:val="4"/>
          <w:sz w:val="30"/>
          <w:szCs w:val="30"/>
          <w:cs/>
        </w:rPr>
        <w:t>ม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ตรก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รแก้ไขปัญห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ก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รประกอบกิจก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รโทรทัศน์และกิจก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รโทรคมน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คม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 xml:space="preserve"> โดยอาศัยอำนาจตามความในมาตรา </w:t>
      </w:r>
      <w:r w:rsidRPr="008A2B55">
        <w:rPr>
          <w:rFonts w:ascii="Angsana New" w:hAnsi="Angsana New"/>
          <w:spacing w:val="4"/>
          <w:sz w:val="30"/>
          <w:szCs w:val="30"/>
        </w:rPr>
        <w:t xml:space="preserve">265 </w:t>
      </w:r>
      <w:r w:rsidRPr="008A2B55">
        <w:rPr>
          <w:rFonts w:ascii="Angsana New" w:hAnsi="Angsana New"/>
          <w:spacing w:val="4"/>
          <w:sz w:val="30"/>
          <w:szCs w:val="30"/>
          <w:cs/>
        </w:rPr>
        <w:t>ของรัฐธรรมนูญแห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่</w:t>
      </w:r>
      <w:r w:rsidRPr="008A2B55">
        <w:rPr>
          <w:rFonts w:ascii="Angsana New" w:hAnsi="Angsana New"/>
          <w:spacing w:val="4"/>
          <w:sz w:val="30"/>
          <w:szCs w:val="30"/>
          <w:cs/>
        </w:rPr>
        <w:t>งร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ชอ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ณ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จักรไทย ประกอบกับม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ตร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A2B55">
        <w:rPr>
          <w:rFonts w:ascii="Angsana New" w:hAnsi="Angsana New"/>
          <w:spacing w:val="4"/>
          <w:sz w:val="30"/>
          <w:szCs w:val="30"/>
        </w:rPr>
        <w:t>44</w:t>
      </w:r>
      <w:r w:rsidRPr="008A2B55">
        <w:rPr>
          <w:rFonts w:ascii="Angsana New" w:hAnsi="Angsana New"/>
          <w:spacing w:val="4"/>
          <w:sz w:val="30"/>
          <w:szCs w:val="30"/>
          <w:cs/>
        </w:rPr>
        <w:t xml:space="preserve"> ของรัฐธรรมนูญแห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่</w:t>
      </w:r>
      <w:r w:rsidRPr="008A2B55">
        <w:rPr>
          <w:rFonts w:ascii="Angsana New" w:hAnsi="Angsana New"/>
          <w:spacing w:val="4"/>
          <w:sz w:val="30"/>
          <w:szCs w:val="30"/>
          <w:cs/>
        </w:rPr>
        <w:t>งร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ชอ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ณ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จักรไทย (ฉบับชั่วคร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ว)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 xml:space="preserve"> ทั้งนี้คำสั่งสำคัญที่เกี่ยวข้องกับ</w:t>
      </w:r>
      <w:r w:rsidR="00A62C20">
        <w:rPr>
          <w:rFonts w:ascii="Angsana New" w:hAnsi="Angsana New" w:hint="cs"/>
          <w:spacing w:val="4"/>
          <w:sz w:val="30"/>
          <w:szCs w:val="30"/>
          <w:cs/>
        </w:rPr>
        <w:t>บริษัทย่อย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 xml:space="preserve"> มีดังนี้</w:t>
      </w:r>
    </w:p>
    <w:p w:rsidR="00610F8E" w:rsidRDefault="00610F8E" w:rsidP="00610F8E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EB5F28" w:rsidRDefault="00EB5F28" w:rsidP="00610F8E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EB5F28" w:rsidRDefault="00EB5F28" w:rsidP="00610F8E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610F8E" w:rsidRDefault="00610F8E" w:rsidP="00610F8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855" w:hanging="306"/>
        <w:jc w:val="thaiDistribute"/>
        <w:rPr>
          <w:rFonts w:ascii="Angsana New" w:hAnsi="Angsana New"/>
          <w:sz w:val="30"/>
          <w:szCs w:val="30"/>
        </w:rPr>
      </w:pPr>
      <w:r w:rsidRPr="00874D38">
        <w:rPr>
          <w:rFonts w:ascii="Angsana New" w:hAnsi="Angsana New" w:hint="cs"/>
          <w:sz w:val="30"/>
          <w:szCs w:val="30"/>
          <w:cs/>
        </w:rPr>
        <w:lastRenderedPageBreak/>
        <w:t>ผู้รับใบอนุญาตให้ใช้คลื่นความถี่เพื่อให้บริการโทรทัศน์ในระบบดิจิทัล (“ผู้รับใบอนุญาต”) รายใดประสงค์ที่</w:t>
      </w:r>
      <w:r>
        <w:rPr>
          <w:rFonts w:ascii="Angsana New" w:hAnsi="Angsana New"/>
          <w:sz w:val="30"/>
          <w:szCs w:val="30"/>
        </w:rPr>
        <w:t xml:space="preserve">    </w:t>
      </w:r>
      <w:r w:rsidRPr="00874D38">
        <w:rPr>
          <w:rFonts w:ascii="Angsana New" w:hAnsi="Angsana New" w:hint="cs"/>
          <w:sz w:val="30"/>
          <w:szCs w:val="30"/>
          <w:cs/>
        </w:rPr>
        <w:t>จะคืนใบอนุญาต ให้แจ้งเป็นหนังสือไปยังสำนักงาน</w:t>
      </w:r>
      <w:r w:rsidR="00BF5EC2" w:rsidRPr="00BF5EC2">
        <w:rPr>
          <w:rFonts w:ascii="Angsana New" w:hAnsi="Angsana New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(“กสทช.”)</w:t>
      </w:r>
      <w:r w:rsidR="00BF5EC2">
        <w:rPr>
          <w:rFonts w:ascii="Angsana New" w:hAnsi="Angsana New"/>
          <w:sz w:val="30"/>
          <w:szCs w:val="30"/>
        </w:rPr>
        <w:t xml:space="preserve"> </w:t>
      </w:r>
      <w:r w:rsidRPr="00874D38">
        <w:rPr>
          <w:rFonts w:ascii="Angsana New" w:hAnsi="Angsana New" w:hint="cs"/>
          <w:sz w:val="30"/>
          <w:szCs w:val="30"/>
          <w:cs/>
        </w:rPr>
        <w:t xml:space="preserve">ภายใน </w:t>
      </w:r>
      <w:r w:rsidRPr="00874D38">
        <w:rPr>
          <w:rFonts w:ascii="Angsana New" w:hAnsi="Angsana New" w:hint="cs"/>
          <w:sz w:val="30"/>
          <w:szCs w:val="30"/>
        </w:rPr>
        <w:t xml:space="preserve">30 </w:t>
      </w:r>
      <w:r w:rsidRPr="00874D38">
        <w:rPr>
          <w:rFonts w:ascii="Angsana New" w:hAnsi="Angsana New" w:hint="cs"/>
          <w:sz w:val="30"/>
          <w:szCs w:val="30"/>
          <w:cs/>
        </w:rPr>
        <w:t>วันนับตั้งแต่วันที่คำสั่งนี้มีผลบังคับใช้</w:t>
      </w:r>
      <w:r w:rsidR="00BF5EC2">
        <w:rPr>
          <w:rFonts w:ascii="Angsana New" w:hAnsi="Angsana New"/>
          <w:sz w:val="30"/>
          <w:szCs w:val="30"/>
        </w:rPr>
        <w:t xml:space="preserve"> </w:t>
      </w:r>
      <w:r w:rsidRPr="00874D38">
        <w:rPr>
          <w:rFonts w:ascii="Angsana New" w:hAnsi="Angsana New" w:hint="cs"/>
          <w:sz w:val="30"/>
          <w:szCs w:val="30"/>
          <w:cs/>
        </w:rPr>
        <w:t xml:space="preserve">และให้สำนักงาน กสทช. พิจารณากำหนดค่าชดเชยให้แก่ผู้รับใบอนุญาตดังกล่าว โดยให้เป็นไปตามประกาศสำนักงาน กสทช. เมื่อวันที่ </w:t>
      </w:r>
      <w:r w:rsidRPr="00874D38">
        <w:rPr>
          <w:rFonts w:ascii="Angsana New" w:hAnsi="Angsana New" w:hint="cs"/>
          <w:sz w:val="30"/>
          <w:szCs w:val="30"/>
        </w:rPr>
        <w:t xml:space="preserve">2 </w:t>
      </w:r>
      <w:r w:rsidRPr="00874D3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874D38">
        <w:rPr>
          <w:rFonts w:ascii="Angsana New" w:hAnsi="Angsana New" w:hint="cs"/>
          <w:sz w:val="30"/>
          <w:szCs w:val="30"/>
        </w:rPr>
        <w:t xml:space="preserve">2562 </w:t>
      </w:r>
      <w:r w:rsidRPr="00874D38">
        <w:rPr>
          <w:rFonts w:ascii="Angsana New" w:hAnsi="Angsana New" w:hint="cs"/>
          <w:sz w:val="30"/>
          <w:szCs w:val="30"/>
          <w:cs/>
        </w:rPr>
        <w:t>เรื่อง หลักเกณฑ์ วิธีการและเงื่อนไขการจ่ายค่าชดเชยอันเนื่องมาจากการคืนใบอนุญาตให้ใช้คลื่นความถี่เพื่อให้บริการโทรทัศน์ในระบบดิจิทัล</w:t>
      </w:r>
      <w:r w:rsidR="00D53314">
        <w:rPr>
          <w:rFonts w:ascii="Angsana New" w:hAnsi="Angsana New" w:hint="cs"/>
          <w:sz w:val="30"/>
          <w:szCs w:val="30"/>
          <w:cs/>
        </w:rPr>
        <w:t xml:space="preserve"> (</w:t>
      </w:r>
      <w:r w:rsidR="00D53314">
        <w:rPr>
          <w:rFonts w:ascii="Angsana New" w:hAnsi="Angsana New"/>
          <w:sz w:val="30"/>
          <w:szCs w:val="30"/>
        </w:rPr>
        <w:t>“</w:t>
      </w:r>
      <w:r w:rsidR="00D53314">
        <w:rPr>
          <w:rFonts w:ascii="Angsana New" w:hAnsi="Angsana New" w:hint="cs"/>
          <w:sz w:val="30"/>
          <w:szCs w:val="30"/>
          <w:cs/>
        </w:rPr>
        <w:t>ใบอนุญาต</w:t>
      </w:r>
      <w:r w:rsidR="00D53314">
        <w:rPr>
          <w:rFonts w:ascii="Angsana New" w:hAnsi="Angsana New"/>
          <w:sz w:val="30"/>
          <w:szCs w:val="30"/>
        </w:rPr>
        <w:t>”)</w:t>
      </w:r>
      <w:r w:rsidRPr="00874D38">
        <w:rPr>
          <w:rFonts w:ascii="Angsana New" w:hAnsi="Angsana New" w:hint="cs"/>
          <w:sz w:val="30"/>
          <w:szCs w:val="30"/>
          <w:cs/>
        </w:rPr>
        <w:t xml:space="preserve"> โดยคำนึงถึงผลประโยชน์</w:t>
      </w:r>
      <w:r w:rsidR="00847935">
        <w:rPr>
          <w:rFonts w:ascii="Angsana New" w:hAnsi="Angsana New"/>
          <w:sz w:val="30"/>
          <w:szCs w:val="30"/>
        </w:rPr>
        <w:t xml:space="preserve">      </w:t>
      </w:r>
      <w:r w:rsidRPr="00874D38">
        <w:rPr>
          <w:rFonts w:ascii="Angsana New" w:hAnsi="Angsana New" w:hint="cs"/>
          <w:sz w:val="30"/>
          <w:szCs w:val="30"/>
          <w:cs/>
        </w:rPr>
        <w:t>ที่ผู้รับใบอนุญาตได้รับในระหว่างที่ได้มีการประกอบกิจการ และค่าธรรมเนียมใบอนุญาตให้ใช้คลื่นความถี่</w:t>
      </w:r>
      <w:r w:rsidR="00847935">
        <w:rPr>
          <w:rFonts w:ascii="Angsana New" w:hAnsi="Angsana New"/>
          <w:sz w:val="30"/>
          <w:szCs w:val="30"/>
        </w:rPr>
        <w:t xml:space="preserve">         </w:t>
      </w:r>
      <w:r w:rsidRPr="00874D38">
        <w:rPr>
          <w:rFonts w:ascii="Angsana New" w:hAnsi="Angsana New" w:hint="cs"/>
          <w:sz w:val="30"/>
          <w:szCs w:val="30"/>
          <w:cs/>
        </w:rPr>
        <w:t>ที่ได้มีการชำระแล้ว</w:t>
      </w:r>
    </w:p>
    <w:p w:rsidR="00610F8E" w:rsidRPr="00874D38" w:rsidRDefault="00610F8E" w:rsidP="00610F8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864" w:hanging="315"/>
        <w:jc w:val="thaiDistribute"/>
        <w:rPr>
          <w:rFonts w:ascii="Angsana New" w:hAnsi="Angsana New"/>
          <w:sz w:val="30"/>
          <w:szCs w:val="30"/>
        </w:rPr>
      </w:pPr>
      <w:r w:rsidRPr="00874D38">
        <w:rPr>
          <w:rFonts w:ascii="Angsana New" w:hAnsi="Angsana New" w:hint="cs"/>
          <w:sz w:val="30"/>
          <w:szCs w:val="30"/>
          <w:cs/>
        </w:rPr>
        <w:t xml:space="preserve">ให้สำนักงาน กสทช. พิจารณาเรียกคืนคลื่นความถี่ย่าน </w:t>
      </w:r>
      <w:r w:rsidRPr="00874D38">
        <w:rPr>
          <w:rFonts w:ascii="Angsana New" w:hAnsi="Angsana New" w:hint="cs"/>
          <w:sz w:val="30"/>
          <w:szCs w:val="30"/>
        </w:rPr>
        <w:t xml:space="preserve">700 MHz </w:t>
      </w:r>
      <w:r w:rsidRPr="00874D38">
        <w:rPr>
          <w:rFonts w:ascii="Angsana New" w:hAnsi="Angsana New" w:hint="cs"/>
          <w:sz w:val="30"/>
          <w:szCs w:val="30"/>
          <w:cs/>
        </w:rPr>
        <w:t xml:space="preserve">ในช่วง </w:t>
      </w:r>
      <w:r w:rsidRPr="00874D38">
        <w:rPr>
          <w:rFonts w:ascii="Angsana New" w:hAnsi="Angsana New" w:hint="cs"/>
          <w:sz w:val="30"/>
          <w:szCs w:val="30"/>
        </w:rPr>
        <w:t xml:space="preserve">674 - 790 MHz </w:t>
      </w:r>
      <w:r w:rsidRPr="00874D38">
        <w:rPr>
          <w:rFonts w:ascii="Angsana New" w:hAnsi="Angsana New" w:hint="cs"/>
          <w:sz w:val="30"/>
          <w:szCs w:val="30"/>
          <w:cs/>
        </w:rPr>
        <w:t>จากผู้รับใบอนุญาต</w:t>
      </w:r>
      <w:r>
        <w:rPr>
          <w:rFonts w:ascii="Angsana New" w:hAnsi="Angsana New"/>
          <w:sz w:val="30"/>
          <w:szCs w:val="30"/>
        </w:rPr>
        <w:t xml:space="preserve">   </w:t>
      </w:r>
      <w:r w:rsidRPr="00874D38">
        <w:rPr>
          <w:rFonts w:ascii="Angsana New" w:hAnsi="Angsana New" w:hint="cs"/>
          <w:sz w:val="30"/>
          <w:szCs w:val="30"/>
          <w:cs/>
        </w:rPr>
        <w:t xml:space="preserve"> ที่นอกเหนือจากผู้รับใบอนุญาต</w:t>
      </w:r>
      <w:r>
        <w:rPr>
          <w:rFonts w:ascii="Angsana New" w:hAnsi="Angsana New"/>
          <w:sz w:val="30"/>
          <w:szCs w:val="30"/>
        </w:rPr>
        <w:t xml:space="preserve"> </w:t>
      </w:r>
      <w:r w:rsidRPr="00874D38">
        <w:rPr>
          <w:rFonts w:ascii="Angsana New" w:hAnsi="Angsana New" w:hint="cs"/>
          <w:sz w:val="30"/>
          <w:szCs w:val="30"/>
          <w:cs/>
        </w:rPr>
        <w:t xml:space="preserve">ที่ประสงค์จะคืนใบอนุญาตตามข้อ </w:t>
      </w:r>
      <w:r w:rsidRPr="00874D38">
        <w:rPr>
          <w:rFonts w:ascii="Angsana New" w:hAnsi="Angsana New" w:hint="cs"/>
          <w:sz w:val="30"/>
          <w:szCs w:val="30"/>
        </w:rPr>
        <w:t>1</w:t>
      </w:r>
      <w:r w:rsidRPr="00874D38">
        <w:rPr>
          <w:rFonts w:ascii="Angsana New" w:hAnsi="Angsana New" w:hint="cs"/>
          <w:sz w:val="30"/>
          <w:szCs w:val="30"/>
          <w:cs/>
        </w:rPr>
        <w:t xml:space="preserve"> และให้สำนักงาน กสทช. พิจารณากำหนดการทดแทน ชดใช้ หรือจ่ายค่าตอบแทนให้กับผู้ถูกเรียกคืนคลื่นความถี่ดังกล่าว</w:t>
      </w:r>
    </w:p>
    <w:p w:rsidR="00610F8E" w:rsidRPr="00874D38" w:rsidRDefault="00610F8E" w:rsidP="00610F8E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350" w:hanging="459"/>
        <w:jc w:val="thaiDistribute"/>
        <w:rPr>
          <w:rFonts w:ascii="Angsana New" w:hAnsi="Angsana New"/>
          <w:sz w:val="30"/>
          <w:szCs w:val="30"/>
        </w:rPr>
      </w:pPr>
      <w:r w:rsidRPr="00874D38">
        <w:rPr>
          <w:rFonts w:ascii="Angsana New" w:hAnsi="Angsana New" w:hint="cs"/>
          <w:sz w:val="30"/>
          <w:szCs w:val="30"/>
          <w:cs/>
        </w:rPr>
        <w:t>ผู้รับใบอนุญาตได้รับยกเว้นค่าธรรมเนียมใบอนุญาตให้ใช้คลื่นความถี่ที่ต้องชำระงวดสุดท้ายของราคา</w:t>
      </w:r>
      <w:r>
        <w:rPr>
          <w:rFonts w:ascii="Angsana New" w:hAnsi="Angsana New"/>
          <w:sz w:val="30"/>
          <w:szCs w:val="30"/>
        </w:rPr>
        <w:t xml:space="preserve"> </w:t>
      </w:r>
      <w:r w:rsidRPr="00874D38">
        <w:rPr>
          <w:rFonts w:ascii="Angsana New" w:hAnsi="Angsana New" w:hint="cs"/>
          <w:sz w:val="30"/>
          <w:szCs w:val="30"/>
          <w:cs/>
        </w:rPr>
        <w:t>ขั้นต่ำหรือราคาเริ่มต้น และสองงวดสุดท้ายของราคาที่เกินกว่าราคาขั้นต่ำหรือราคาเริ่มต้นตามประกาศและให้ดำเนินการ ดังนี้</w:t>
      </w:r>
    </w:p>
    <w:p w:rsidR="00610F8E" w:rsidRPr="00874D38" w:rsidRDefault="00610F8E" w:rsidP="00610F8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800" w:hanging="441"/>
        <w:jc w:val="thaiDistribute"/>
        <w:rPr>
          <w:rFonts w:ascii="Angsana New" w:hAnsi="Angsana New"/>
          <w:sz w:val="30"/>
          <w:szCs w:val="30"/>
        </w:rPr>
      </w:pPr>
      <w:r w:rsidRPr="00874D38">
        <w:rPr>
          <w:rFonts w:ascii="Angsana New" w:hAnsi="Angsana New" w:hint="cs"/>
          <w:sz w:val="30"/>
          <w:szCs w:val="30"/>
          <w:cs/>
        </w:rPr>
        <w:t xml:space="preserve">ในกรณีที่ผู้รับใบอนุญาตรายใดยังไม่ชำระค่าธรรมเนียมใบอนุญาตให้ใช้คลื่นความถี่จนถึงงวดที่ได้รับยกเว้นตามข้อ </w:t>
      </w:r>
      <w:r w:rsidRPr="00874D38">
        <w:rPr>
          <w:rFonts w:ascii="Angsana New" w:hAnsi="Angsana New" w:hint="cs"/>
          <w:sz w:val="30"/>
          <w:szCs w:val="30"/>
        </w:rPr>
        <w:t>2.1</w:t>
      </w:r>
      <w:r w:rsidRPr="00874D38">
        <w:rPr>
          <w:rFonts w:ascii="Angsana New" w:hAnsi="Angsana New" w:hint="cs"/>
          <w:sz w:val="30"/>
          <w:szCs w:val="30"/>
          <w:cs/>
        </w:rPr>
        <w:t xml:space="preserve"> ให้ผู้รับใบอนุญาตรายนั้นชำระค่าธรรมเนียมดังกล่าวให้ครบถ้วนจนถึง</w:t>
      </w:r>
      <w:r>
        <w:rPr>
          <w:rFonts w:ascii="Angsana New" w:hAnsi="Angsana New"/>
          <w:sz w:val="30"/>
          <w:szCs w:val="30"/>
        </w:rPr>
        <w:t xml:space="preserve">   </w:t>
      </w:r>
      <w:r w:rsidRPr="00874D38">
        <w:rPr>
          <w:rFonts w:ascii="Angsana New" w:hAnsi="Angsana New" w:hint="cs"/>
          <w:sz w:val="30"/>
          <w:szCs w:val="30"/>
          <w:cs/>
        </w:rPr>
        <w:t xml:space="preserve">งวดที่ได้รับยกเว้นตามข้อ </w:t>
      </w:r>
      <w:r w:rsidRPr="00874D38">
        <w:rPr>
          <w:rFonts w:ascii="Angsana New" w:hAnsi="Angsana New" w:hint="cs"/>
          <w:sz w:val="30"/>
          <w:szCs w:val="30"/>
        </w:rPr>
        <w:t>2.1</w:t>
      </w:r>
      <w:r w:rsidRPr="00874D38">
        <w:rPr>
          <w:rFonts w:ascii="Angsana New" w:hAnsi="Angsana New" w:hint="cs"/>
          <w:sz w:val="30"/>
          <w:szCs w:val="30"/>
          <w:cs/>
        </w:rPr>
        <w:t xml:space="preserve"> โดยให้ชำระภายใน </w:t>
      </w:r>
      <w:r w:rsidRPr="00874D38">
        <w:rPr>
          <w:rFonts w:ascii="Angsana New" w:hAnsi="Angsana New" w:hint="cs"/>
          <w:sz w:val="30"/>
          <w:szCs w:val="30"/>
        </w:rPr>
        <w:t xml:space="preserve">120 </w:t>
      </w:r>
      <w:r w:rsidRPr="00874D38">
        <w:rPr>
          <w:rFonts w:ascii="Angsana New" w:hAnsi="Angsana New" w:hint="cs"/>
          <w:sz w:val="30"/>
          <w:szCs w:val="30"/>
          <w:cs/>
        </w:rPr>
        <w:t>วัน</w:t>
      </w:r>
      <w:r w:rsidR="00BF5EC2">
        <w:rPr>
          <w:rFonts w:ascii="Angsana New" w:hAnsi="Angsana New"/>
          <w:sz w:val="30"/>
          <w:szCs w:val="30"/>
        </w:rPr>
        <w:t xml:space="preserve"> </w:t>
      </w:r>
      <w:r w:rsidRPr="00874D38">
        <w:rPr>
          <w:rFonts w:ascii="Angsana New" w:hAnsi="Angsana New" w:hint="cs"/>
          <w:sz w:val="30"/>
          <w:szCs w:val="30"/>
          <w:cs/>
        </w:rPr>
        <w:t>นับแต่วันที่คำสั่งนี้มีผลใช้บังคับ</w:t>
      </w:r>
    </w:p>
    <w:p w:rsidR="00610F8E" w:rsidRPr="00874D38" w:rsidRDefault="00610F8E" w:rsidP="00610F8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800" w:hanging="441"/>
        <w:jc w:val="thaiDistribute"/>
        <w:rPr>
          <w:rFonts w:ascii="Angsana New" w:hAnsi="Angsana New"/>
          <w:sz w:val="30"/>
          <w:szCs w:val="30"/>
        </w:rPr>
      </w:pPr>
      <w:r w:rsidRPr="00874D38">
        <w:rPr>
          <w:rFonts w:ascii="Angsana New" w:hAnsi="Angsana New" w:hint="cs"/>
          <w:sz w:val="30"/>
          <w:szCs w:val="30"/>
          <w:cs/>
        </w:rPr>
        <w:t xml:space="preserve">ในกรณีที่ผู้รับใบอนุญาตรายใดชำระค่าธรรมเนียมใบอนุญาตให้ใช้คลื่นความถี่ไว้เกินไปจากงวดที่ได้รับยกเว้นตามข้อ </w:t>
      </w:r>
      <w:r w:rsidRPr="00874D38">
        <w:rPr>
          <w:rFonts w:ascii="Angsana New" w:hAnsi="Angsana New" w:hint="cs"/>
          <w:sz w:val="30"/>
          <w:szCs w:val="30"/>
        </w:rPr>
        <w:t>2.1</w:t>
      </w:r>
      <w:r w:rsidRPr="00874D38">
        <w:rPr>
          <w:rFonts w:ascii="Angsana New" w:hAnsi="Angsana New" w:hint="cs"/>
          <w:sz w:val="30"/>
          <w:szCs w:val="30"/>
          <w:cs/>
        </w:rPr>
        <w:t xml:space="preserve"> ผู้รับใบอนุญาตรายนั้นได้รับเงินค่าธรรมเนียมดังกล่าวคืน</w:t>
      </w:r>
    </w:p>
    <w:p w:rsidR="00610F8E" w:rsidRPr="00874D38" w:rsidRDefault="00610F8E" w:rsidP="00610F8E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350" w:hanging="432"/>
        <w:jc w:val="thaiDistribute"/>
        <w:rPr>
          <w:rFonts w:ascii="Angsana New" w:hAnsi="Angsana New"/>
          <w:sz w:val="30"/>
          <w:szCs w:val="30"/>
        </w:rPr>
      </w:pPr>
      <w:r w:rsidRPr="00874D38">
        <w:rPr>
          <w:rFonts w:ascii="Angsana New" w:hAnsi="Angsana New" w:hint="cs"/>
          <w:sz w:val="30"/>
          <w:szCs w:val="30"/>
          <w:cs/>
        </w:rPr>
        <w:t>จัดให้มีการสนับสนุนค่าใช้จ่ายในการเช่าใช้โครงข่ายโทรทัศน์ประเภทที่ใช้คลื่นความถี่ภาคพื้นดิน</w:t>
      </w:r>
      <w:r w:rsidR="00C0333F">
        <w:rPr>
          <w:rFonts w:ascii="Angsana New" w:hAnsi="Angsana New"/>
          <w:sz w:val="30"/>
          <w:szCs w:val="30"/>
          <w:cs/>
        </w:rPr>
        <w:br/>
      </w:r>
      <w:r w:rsidRPr="00874D38">
        <w:rPr>
          <w:rFonts w:ascii="Angsana New" w:hAnsi="Angsana New" w:hint="cs"/>
          <w:sz w:val="30"/>
          <w:szCs w:val="30"/>
          <w:cs/>
        </w:rPr>
        <w:t>ในระบบดิจิทัลให้แก่ผู้รับใบอนุญาตตลอดระยะเวลาการได้รับอนุญาตการให้บริการโทรทัศน์ดิจิทัล</w:t>
      </w:r>
      <w:r w:rsidR="00E826DA">
        <w:rPr>
          <w:rFonts w:ascii="Angsana New" w:hAnsi="Angsana New"/>
          <w:sz w:val="30"/>
          <w:szCs w:val="30"/>
          <w:cs/>
        </w:rPr>
        <w:br/>
      </w:r>
      <w:r w:rsidRPr="00874D38">
        <w:rPr>
          <w:rFonts w:ascii="Angsana New" w:hAnsi="Angsana New" w:hint="cs"/>
          <w:sz w:val="30"/>
          <w:szCs w:val="30"/>
          <w:cs/>
        </w:rPr>
        <w:t xml:space="preserve">ที่เหลืออยู่ โดยให้เริ่มมีผลภายหลังการสิ้นสุดมาตรการบรรเทาผลกระทบตามข้อ </w:t>
      </w:r>
      <w:r w:rsidRPr="00874D38">
        <w:rPr>
          <w:rFonts w:ascii="Angsana New" w:hAnsi="Angsana New" w:hint="cs"/>
          <w:sz w:val="30"/>
          <w:szCs w:val="30"/>
        </w:rPr>
        <w:t xml:space="preserve">8 </w:t>
      </w:r>
      <w:r w:rsidRPr="00874D38">
        <w:rPr>
          <w:rFonts w:ascii="Angsana New" w:hAnsi="Angsana New" w:hint="cs"/>
          <w:sz w:val="30"/>
          <w:szCs w:val="30"/>
          <w:cs/>
        </w:rPr>
        <w:t xml:space="preserve">วรรคหนึ่ง ของคำสั่ง คสช. ที่ </w:t>
      </w:r>
      <w:r w:rsidRPr="00874D38">
        <w:rPr>
          <w:rFonts w:ascii="Angsana New" w:hAnsi="Angsana New" w:hint="cs"/>
          <w:sz w:val="30"/>
          <w:szCs w:val="30"/>
        </w:rPr>
        <w:t xml:space="preserve">9/2561 </w:t>
      </w:r>
      <w:r w:rsidRPr="00874D38">
        <w:rPr>
          <w:rFonts w:ascii="Angsana New" w:hAnsi="Angsana New" w:hint="cs"/>
          <w:sz w:val="30"/>
          <w:szCs w:val="30"/>
          <w:cs/>
        </w:rPr>
        <w:t>เรื่อง มาตรการบรรเทาผลกระทบต่อผู้ประกอบกิจการวิทยุกระจายเสียง วิทยุโทรทัศน์ และกิจการกระจายเสียงและกิจการโทรทัศน์ ทั้งนี้ การสนับสนุนดังกล่าวให้สำนักงาน กสทช. จ่ายให้แก่ผู้รับใบอนุญาตให้บริการโครงข่ายเพื่อให้บริการโทรทัศน์ระบบดิจิทัลตามจำนวนที่เกิดขึ้นจริงที่คู่สัญญาตกลงกัน ซึ่งจะต้องไม่เกินอัตราที่ กสทช. ให้ความเห็นชอบ</w:t>
      </w:r>
    </w:p>
    <w:p w:rsidR="00610F8E" w:rsidRDefault="00610F8E" w:rsidP="00610F8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864" w:hanging="317"/>
        <w:jc w:val="thaiDistribute"/>
        <w:rPr>
          <w:rFonts w:ascii="Angsana New" w:hAnsi="Angsana New"/>
          <w:sz w:val="30"/>
          <w:szCs w:val="30"/>
        </w:rPr>
      </w:pPr>
      <w:r w:rsidRPr="00874D38">
        <w:rPr>
          <w:rFonts w:ascii="Angsana New" w:hAnsi="Angsana New" w:hint="cs"/>
          <w:sz w:val="30"/>
          <w:szCs w:val="30"/>
          <w:cs/>
        </w:rPr>
        <w:t>ในกรณีที่ผู้รับใบอนุญาตมีการรวมตัวเพื่อจัดตั้งองค์กรกลางเกี่ยวกับการสำรวจความนิยมช่องรายการโทรทัศน์เพื่อสนับสนุนอุตสาหกรรมโทรทัศน์ดิจิ</w:t>
      </w:r>
      <w:r>
        <w:rPr>
          <w:rFonts w:ascii="Angsana New" w:hAnsi="Angsana New" w:hint="cs"/>
          <w:sz w:val="30"/>
          <w:szCs w:val="30"/>
          <w:cs/>
        </w:rPr>
        <w:t>ทัล</w:t>
      </w:r>
      <w:r w:rsidRPr="00874D38">
        <w:rPr>
          <w:rFonts w:ascii="Angsana New" w:hAnsi="Angsana New" w:hint="cs"/>
          <w:sz w:val="30"/>
          <w:szCs w:val="30"/>
          <w:cs/>
        </w:rPr>
        <w:t xml:space="preserve"> ให้สำนักงาน กสทช. พิจารณาจัดสรรเงินจำนวนหนึ่งสำหรับใช้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874D38">
        <w:rPr>
          <w:rFonts w:ascii="Angsana New" w:hAnsi="Angsana New" w:hint="cs"/>
          <w:sz w:val="30"/>
          <w:szCs w:val="30"/>
          <w:cs/>
        </w:rPr>
        <w:t>ในการดำเนินการดังกล่าว</w:t>
      </w:r>
    </w:p>
    <w:p w:rsidR="00610F8E" w:rsidRDefault="00610F8E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B36AFC" w:rsidRPr="00DC2E82" w:rsidRDefault="00B36AFC" w:rsidP="00B36AFC">
      <w:pPr>
        <w:pStyle w:val="FSBlank"/>
        <w:rPr>
          <w:sz w:val="30"/>
          <w:szCs w:val="30"/>
          <w:cs/>
        </w:rPr>
      </w:pPr>
      <w:r w:rsidRPr="0065387A">
        <w:rPr>
          <w:rFonts w:hint="cs"/>
          <w:spacing w:val="-6"/>
          <w:sz w:val="30"/>
          <w:szCs w:val="30"/>
          <w:cs/>
        </w:rPr>
        <w:lastRenderedPageBreak/>
        <w:t>ในการนี้ บริษัท</w:t>
      </w:r>
      <w:r>
        <w:rPr>
          <w:rFonts w:hint="cs"/>
          <w:spacing w:val="-6"/>
          <w:sz w:val="30"/>
          <w:szCs w:val="30"/>
          <w:cs/>
        </w:rPr>
        <w:t>ย่อย</w:t>
      </w:r>
      <w:r w:rsidRPr="0065387A">
        <w:rPr>
          <w:rFonts w:hint="cs"/>
          <w:spacing w:val="-6"/>
          <w:sz w:val="30"/>
          <w:szCs w:val="30"/>
          <w:cs/>
        </w:rPr>
        <w:t>ได้บันทึกลดมูลค่าตามบัญชีของค่าใบอนุญาตให้ใช้คลื่นความถี่และประกอบกิจการโทรทัศน์ค้างจ่าย</w:t>
      </w:r>
      <w:r w:rsidRPr="002C3D5A">
        <w:rPr>
          <w:rFonts w:hint="cs"/>
          <w:sz w:val="30"/>
          <w:szCs w:val="30"/>
          <w:cs/>
        </w:rPr>
        <w:t>และ</w:t>
      </w:r>
      <w:r>
        <w:rPr>
          <w:rFonts w:hint="cs"/>
          <w:sz w:val="30"/>
          <w:szCs w:val="30"/>
          <w:cs/>
        </w:rPr>
        <w:t>ลด</w:t>
      </w:r>
      <w:r w:rsidRPr="002C3D5A">
        <w:rPr>
          <w:rFonts w:hint="cs"/>
          <w:sz w:val="30"/>
          <w:szCs w:val="30"/>
          <w:cs/>
        </w:rPr>
        <w:t>มูลค่าตามบัญชีของใบอนุญาต</w:t>
      </w:r>
      <w:r>
        <w:rPr>
          <w:rFonts w:hint="cs"/>
          <w:sz w:val="30"/>
          <w:szCs w:val="30"/>
          <w:cs/>
        </w:rPr>
        <w:t xml:space="preserve"> </w:t>
      </w:r>
      <w:r w:rsidRPr="002C3D5A">
        <w:rPr>
          <w:rFonts w:hint="cs"/>
          <w:sz w:val="30"/>
          <w:szCs w:val="30"/>
          <w:cs/>
        </w:rPr>
        <w:t>เพื่อสะท้อนมูลค่าปัจจุบันของกระแสเงินสดที่บริษัท</w:t>
      </w:r>
      <w:r>
        <w:rPr>
          <w:rFonts w:hint="cs"/>
          <w:sz w:val="30"/>
          <w:szCs w:val="30"/>
          <w:cs/>
        </w:rPr>
        <w:t>ย่อย</w:t>
      </w:r>
      <w:r w:rsidRPr="002C3D5A">
        <w:rPr>
          <w:rFonts w:hint="cs"/>
          <w:sz w:val="30"/>
          <w:szCs w:val="30"/>
          <w:cs/>
        </w:rPr>
        <w:t>ต้องชำระ</w:t>
      </w:r>
      <w:r>
        <w:rPr>
          <w:rFonts w:hint="cs"/>
          <w:sz w:val="30"/>
          <w:szCs w:val="30"/>
          <w:cs/>
        </w:rPr>
        <w:t xml:space="preserve">                       </w:t>
      </w:r>
      <w:r w:rsidRPr="00B36AFC">
        <w:rPr>
          <w:rFonts w:hint="cs"/>
          <w:spacing w:val="-6"/>
          <w:sz w:val="30"/>
          <w:szCs w:val="30"/>
          <w:cs/>
        </w:rPr>
        <w:t>ที่เปลี่ยนแปลงไปสำหรับ</w:t>
      </w:r>
      <w:r w:rsidR="00731CD4" w:rsidRPr="00731CD4">
        <w:rPr>
          <w:spacing w:val="-6"/>
          <w:sz w:val="30"/>
          <w:szCs w:val="30"/>
          <w:cs/>
        </w:rPr>
        <w:t>ค่าใบอนุญาตให้ใช้คลื่นความถี่และประกอบกิจการโทรทัศน์ค้างจ่าย</w:t>
      </w:r>
      <w:r w:rsidRPr="00B36AFC">
        <w:rPr>
          <w:rFonts w:hint="cs"/>
          <w:spacing w:val="-6"/>
          <w:sz w:val="30"/>
          <w:szCs w:val="30"/>
          <w:cs/>
        </w:rPr>
        <w:t>งวดที่ห้าและงวดที่หก</w:t>
      </w:r>
      <w:r w:rsidR="00731CD4">
        <w:rPr>
          <w:rFonts w:hint="cs"/>
          <w:spacing w:val="-6"/>
          <w:sz w:val="30"/>
          <w:szCs w:val="30"/>
          <w:cs/>
        </w:rPr>
        <w:t xml:space="preserve">    </w:t>
      </w:r>
      <w:r w:rsidRPr="00B36AFC">
        <w:rPr>
          <w:rFonts w:hint="cs"/>
          <w:spacing w:val="-6"/>
          <w:sz w:val="30"/>
          <w:szCs w:val="30"/>
          <w:cs/>
        </w:rPr>
        <w:t xml:space="preserve">ของราคาที่เกินกว่าขั้นต่ำจำนวน </w:t>
      </w:r>
      <w:r w:rsidRPr="00B36AFC">
        <w:rPr>
          <w:spacing w:val="-6"/>
          <w:sz w:val="30"/>
          <w:szCs w:val="30"/>
        </w:rPr>
        <w:t>664.5</w:t>
      </w:r>
      <w:r w:rsidR="00D1452C">
        <w:rPr>
          <w:spacing w:val="-6"/>
          <w:sz w:val="30"/>
          <w:szCs w:val="30"/>
        </w:rPr>
        <w:t>8</w:t>
      </w:r>
      <w:r w:rsidRPr="00B36AFC">
        <w:rPr>
          <w:spacing w:val="-6"/>
          <w:sz w:val="30"/>
          <w:szCs w:val="30"/>
        </w:rPr>
        <w:t xml:space="preserve"> </w:t>
      </w:r>
      <w:r w:rsidRPr="00B36AFC">
        <w:rPr>
          <w:rFonts w:hint="cs"/>
          <w:spacing w:val="-6"/>
          <w:sz w:val="30"/>
          <w:szCs w:val="30"/>
          <w:cs/>
        </w:rPr>
        <w:t>ล้านบาท สุทธิจากดอกเบี้ยรอตัดบัญชี</w:t>
      </w:r>
      <w:r w:rsidRPr="003F71D1">
        <w:rPr>
          <w:rFonts w:hint="cs"/>
          <w:spacing w:val="-8"/>
          <w:sz w:val="30"/>
          <w:szCs w:val="30"/>
          <w:cs/>
        </w:rPr>
        <w:t>จำนวน</w:t>
      </w:r>
      <w:r>
        <w:rPr>
          <w:spacing w:val="-8"/>
          <w:sz w:val="30"/>
          <w:szCs w:val="30"/>
        </w:rPr>
        <w:t xml:space="preserve"> </w:t>
      </w:r>
      <w:r w:rsidRPr="003F71D1">
        <w:rPr>
          <w:spacing w:val="-8"/>
          <w:sz w:val="30"/>
          <w:szCs w:val="30"/>
        </w:rPr>
        <w:t xml:space="preserve">59.42 </w:t>
      </w:r>
      <w:r w:rsidRPr="003F71D1">
        <w:rPr>
          <w:rFonts w:hint="cs"/>
          <w:spacing w:val="-8"/>
          <w:sz w:val="30"/>
          <w:szCs w:val="30"/>
          <w:cs/>
        </w:rPr>
        <w:t>ล้านบาท</w:t>
      </w:r>
      <w:r>
        <w:rPr>
          <w:rFonts w:hint="cs"/>
          <w:sz w:val="30"/>
          <w:szCs w:val="30"/>
          <w:cs/>
        </w:rPr>
        <w:t xml:space="preserve"> และ</w:t>
      </w:r>
      <w:r w:rsidRPr="00DC2E82">
        <w:rPr>
          <w:rFonts w:hint="cs"/>
          <w:sz w:val="30"/>
          <w:szCs w:val="30"/>
          <w:cs/>
        </w:rPr>
        <w:t>ตัดจำหน่ายใบอนุญาตคงเหลือสุทธิอย่างเป็นระบบตลอดอายุการใช้ประโยชน์ของใบอนุญาตที่เหลืออยู่</w:t>
      </w:r>
    </w:p>
    <w:p w:rsidR="00724934" w:rsidRPr="00724934" w:rsidRDefault="00724934" w:rsidP="00724934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:rsidR="009A0D48" w:rsidRPr="00AC7900" w:rsidRDefault="00497D6D" w:rsidP="00497D6D">
      <w:pPr>
        <w:pStyle w:val="FSBlank"/>
        <w:rPr>
          <w:spacing w:val="-6"/>
          <w:sz w:val="30"/>
          <w:szCs w:val="30"/>
        </w:rPr>
      </w:pPr>
      <w:r w:rsidRPr="00497D6D">
        <w:rPr>
          <w:spacing w:val="-6"/>
          <w:sz w:val="30"/>
          <w:szCs w:val="30"/>
          <w:cs/>
        </w:rPr>
        <w:t>ในระหว่างงวดสามเดือนและหกเดือนสิ้นสุดวันที่ 30 มิถุนายน 2562 บริษัท</w:t>
      </w:r>
      <w:r w:rsidR="0056328D">
        <w:rPr>
          <w:rFonts w:hint="cs"/>
          <w:spacing w:val="-6"/>
          <w:sz w:val="30"/>
          <w:szCs w:val="30"/>
          <w:cs/>
        </w:rPr>
        <w:t>ย่อย</w:t>
      </w:r>
      <w:r w:rsidRPr="00497D6D">
        <w:rPr>
          <w:spacing w:val="-6"/>
          <w:sz w:val="30"/>
          <w:szCs w:val="30"/>
          <w:cs/>
        </w:rPr>
        <w:t xml:space="preserve">ได้รับการสนับสนุนค่าใช้จ่ายในการเช่าใช้โครงข่ายโทรทัศน์ประเภทที่ใช้คลื่นความถี่ภาคพื้นดินในระบบดิจิทัลและค่าใช้จ่ายในการส่งสัญญาณโทรทัศน์ที่ให้บริการเป็นการทั่วไปผ่านดาวเทียมจากสำนักงาน กสทช. และบันทึกในบัญชีรายได้อื่นเป็นจำนวนเงิน 24.50 ล้านบาท และ 49.14 ล้านบาท ตามลำดับ </w:t>
      </w:r>
      <w:r w:rsidRPr="00497D6D">
        <w:rPr>
          <w:i/>
          <w:iCs/>
          <w:spacing w:val="-6"/>
          <w:sz w:val="30"/>
          <w:szCs w:val="30"/>
          <w:cs/>
        </w:rPr>
        <w:t>(2561:</w:t>
      </w:r>
      <w:r w:rsidR="00B76208">
        <w:rPr>
          <w:i/>
          <w:iCs/>
          <w:spacing w:val="-6"/>
          <w:sz w:val="30"/>
          <w:szCs w:val="30"/>
        </w:rPr>
        <w:t xml:space="preserve"> </w:t>
      </w:r>
      <w:r w:rsidR="00D1452C">
        <w:rPr>
          <w:i/>
          <w:iCs/>
          <w:spacing w:val="-6"/>
          <w:sz w:val="30"/>
          <w:szCs w:val="30"/>
        </w:rPr>
        <w:t xml:space="preserve">26.38 </w:t>
      </w:r>
      <w:r w:rsidR="00B76208">
        <w:rPr>
          <w:rFonts w:hint="cs"/>
          <w:i/>
          <w:iCs/>
          <w:spacing w:val="-6"/>
          <w:sz w:val="30"/>
          <w:szCs w:val="30"/>
          <w:cs/>
        </w:rPr>
        <w:t>ล้านบาท และ</w:t>
      </w:r>
      <w:r w:rsidRPr="00497D6D">
        <w:rPr>
          <w:i/>
          <w:iCs/>
          <w:spacing w:val="-6"/>
          <w:sz w:val="30"/>
          <w:szCs w:val="30"/>
          <w:cs/>
        </w:rPr>
        <w:t xml:space="preserve"> 30.84 ล้านบาท</w:t>
      </w:r>
      <w:r w:rsidR="00B76208">
        <w:rPr>
          <w:rFonts w:hint="cs"/>
          <w:i/>
          <w:iCs/>
          <w:spacing w:val="-6"/>
          <w:sz w:val="30"/>
          <w:szCs w:val="30"/>
          <w:cs/>
        </w:rPr>
        <w:t xml:space="preserve"> ตามลำดับ</w:t>
      </w:r>
      <w:r w:rsidRPr="00497D6D">
        <w:rPr>
          <w:i/>
          <w:iCs/>
          <w:spacing w:val="-6"/>
          <w:sz w:val="30"/>
          <w:szCs w:val="30"/>
          <w:cs/>
        </w:rPr>
        <w:t>)</w:t>
      </w:r>
      <w:r w:rsidR="00AC7900">
        <w:rPr>
          <w:rFonts w:hint="cs"/>
          <w:i/>
          <w:iCs/>
          <w:spacing w:val="-6"/>
          <w:sz w:val="30"/>
          <w:szCs w:val="30"/>
          <w:cs/>
        </w:rPr>
        <w:t xml:space="preserve"> </w:t>
      </w:r>
      <w:r w:rsidR="00AC7900">
        <w:rPr>
          <w:rFonts w:hint="cs"/>
          <w:spacing w:val="-6"/>
          <w:sz w:val="30"/>
          <w:szCs w:val="30"/>
          <w:cs/>
        </w:rPr>
        <w:t>ในงบกำไรขาดทุนเบ็ดเสร็จรวม</w:t>
      </w:r>
    </w:p>
    <w:p w:rsidR="00497D6D" w:rsidRPr="00D23F01" w:rsidRDefault="00497D6D" w:rsidP="006C6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55C4B" w:rsidRDefault="000D4054" w:rsidP="00A33D88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ค่าใบอนุญาตให้ใช้คลื่นความถี่และประกอบกิจการโทรทัศน์ค้างจ่าย</w:t>
      </w:r>
      <w:r w:rsidRPr="00CE458C">
        <w:rPr>
          <w:rFonts w:ascii="Angsana New" w:hAnsi="Angsana New"/>
          <w:spacing w:val="-4"/>
          <w:sz w:val="30"/>
          <w:szCs w:val="30"/>
          <w:cs/>
        </w:rPr>
        <w:t xml:space="preserve"> ณ วันที่ 3</w:t>
      </w:r>
      <w:r w:rsidR="00366EED">
        <w:rPr>
          <w:rFonts w:ascii="Angsana New" w:hAnsi="Angsana New" w:hint="cs"/>
          <w:spacing w:val="-4"/>
          <w:sz w:val="30"/>
          <w:szCs w:val="30"/>
          <w:cs/>
        </w:rPr>
        <w:t>0</w:t>
      </w:r>
      <w:r w:rsidRPr="00CE458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66EED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CE458C">
        <w:rPr>
          <w:rFonts w:ascii="Angsana New" w:hAnsi="Angsana New"/>
          <w:spacing w:val="-4"/>
          <w:sz w:val="30"/>
          <w:szCs w:val="30"/>
        </w:rPr>
        <w:t> 256</w:t>
      </w:r>
      <w:r w:rsidR="00D17EB9">
        <w:rPr>
          <w:rFonts w:ascii="Angsana New" w:hAnsi="Angsana New"/>
          <w:spacing w:val="-4"/>
          <w:sz w:val="30"/>
          <w:szCs w:val="30"/>
        </w:rPr>
        <w:t>2</w:t>
      </w:r>
      <w:r w:rsidRPr="00CE458C">
        <w:rPr>
          <w:rFonts w:ascii="Angsana New" w:hAnsi="Angsana New"/>
          <w:spacing w:val="-4"/>
          <w:sz w:val="30"/>
          <w:szCs w:val="30"/>
        </w:rPr>
        <w:t> </w:t>
      </w:r>
      <w:r w:rsidRPr="00CE458C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CE458C">
        <w:rPr>
          <w:rFonts w:ascii="Angsana New" w:hAnsi="Angsana New"/>
          <w:spacing w:val="-4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103C8B" w:rsidRPr="00CE458C">
        <w:rPr>
          <w:rFonts w:ascii="Angsana New" w:hAnsi="Angsana New"/>
          <w:sz w:val="30"/>
          <w:szCs w:val="30"/>
          <w:cs/>
        </w:rPr>
        <w:t>25</w:t>
      </w:r>
      <w:r w:rsidR="00D17EB9">
        <w:rPr>
          <w:rFonts w:ascii="Angsana New" w:hAnsi="Angsana New"/>
          <w:sz w:val="30"/>
          <w:szCs w:val="30"/>
        </w:rPr>
        <w:t>61</w:t>
      </w:r>
      <w:r w:rsidR="00DA74FC"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มีรายละเอียด ดังนี้</w:t>
      </w:r>
    </w:p>
    <w:p w:rsidR="001C48B4" w:rsidRPr="00D23F01" w:rsidRDefault="001C48B4" w:rsidP="00A33D88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7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990"/>
        <w:gridCol w:w="270"/>
        <w:gridCol w:w="900"/>
        <w:gridCol w:w="270"/>
        <w:gridCol w:w="1080"/>
        <w:gridCol w:w="270"/>
        <w:gridCol w:w="990"/>
        <w:gridCol w:w="270"/>
        <w:gridCol w:w="810"/>
        <w:gridCol w:w="270"/>
        <w:gridCol w:w="1147"/>
      </w:tblGrid>
      <w:tr w:rsidR="00B55C4B" w:rsidRPr="00CE458C" w:rsidTr="00D23F01">
        <w:trPr>
          <w:cantSplit/>
        </w:trPr>
        <w:tc>
          <w:tcPr>
            <w:tcW w:w="2448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5"/>
          </w:tcPr>
          <w:p w:rsidR="00B55C4B" w:rsidRPr="00CE458C" w:rsidRDefault="00366EED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  <w:r w:rsidR="00B55C4B" w:rsidRPr="00CE458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55C4B" w:rsidRPr="00CE458C">
              <w:rPr>
                <w:rFonts w:ascii="Angsana New" w:hAnsi="Angsana New"/>
                <w:sz w:val="26"/>
                <w:szCs w:val="26"/>
              </w:rPr>
              <w:t>25</w:t>
            </w:r>
            <w:r w:rsidR="00D30CD6" w:rsidRPr="00CE458C">
              <w:rPr>
                <w:rFonts w:ascii="Angsana New" w:hAnsi="Angsana New"/>
                <w:sz w:val="26"/>
                <w:szCs w:val="26"/>
              </w:rPr>
              <w:t>6</w:t>
            </w:r>
            <w:r w:rsidR="00D17EB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pStyle w:val="a2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487" w:type="dxa"/>
            <w:gridSpan w:val="5"/>
          </w:tcPr>
          <w:p w:rsidR="00B55C4B" w:rsidRPr="00CE458C" w:rsidRDefault="00B55C4B" w:rsidP="000712AB">
            <w:pPr>
              <w:pStyle w:val="a2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E458C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="00646EF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="00646EF2" w:rsidRPr="00CE458C">
              <w:rPr>
                <w:rFonts w:ascii="Angsana New" w:hAnsi="Angsana New"/>
                <w:sz w:val="26"/>
                <w:szCs w:val="26"/>
              </w:rPr>
              <w:t>256</w:t>
            </w:r>
            <w:r w:rsidR="00D17EB9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B55C4B" w:rsidRPr="00CE458C" w:rsidTr="00D23F01">
        <w:trPr>
          <w:cantSplit/>
        </w:trPr>
        <w:tc>
          <w:tcPr>
            <w:tcW w:w="2448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B55C4B" w:rsidRPr="00CE458C" w:rsidRDefault="00B55C4B" w:rsidP="0024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1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B55C4B" w:rsidRPr="00CE458C" w:rsidTr="00D23F01">
        <w:trPr>
          <w:cantSplit/>
        </w:trPr>
        <w:tc>
          <w:tcPr>
            <w:tcW w:w="2448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ของจำนวนเงิน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ของจำนวนเงิน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ของจำนวนเงิน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ของจำนวนเงิน</w:t>
            </w:r>
          </w:p>
        </w:tc>
      </w:tr>
      <w:tr w:rsidR="00B55C4B" w:rsidRPr="00CE458C" w:rsidTr="00D23F01">
        <w:trPr>
          <w:cantSplit/>
        </w:trPr>
        <w:tc>
          <w:tcPr>
            <w:tcW w:w="2448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ที่ต้องจ่าย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458C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ที่ต้องจ่าย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458C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ที่ต้องจ่าย</w:t>
            </w:r>
          </w:p>
        </w:tc>
      </w:tr>
      <w:tr w:rsidR="00B55C4B" w:rsidRPr="00CE458C" w:rsidTr="00D23F01">
        <w:trPr>
          <w:cantSplit/>
        </w:trPr>
        <w:tc>
          <w:tcPr>
            <w:tcW w:w="2448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67" w:type="dxa"/>
            <w:gridSpan w:val="11"/>
          </w:tcPr>
          <w:p w:rsidR="00B55C4B" w:rsidRPr="00CE458C" w:rsidRDefault="00B55C4B" w:rsidP="000712AB">
            <w:pPr>
              <w:pStyle w:val="a2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CE458C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293574" w:rsidRPr="00CE458C" w:rsidTr="00D23F01">
        <w:trPr>
          <w:cantSplit/>
        </w:trPr>
        <w:tc>
          <w:tcPr>
            <w:tcW w:w="2448" w:type="dxa"/>
          </w:tcPr>
          <w:p w:rsidR="00293574" w:rsidRPr="00CE458C" w:rsidRDefault="00293574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</w:tcPr>
          <w:p w:rsidR="00293574" w:rsidRPr="00293574" w:rsidRDefault="002776E2" w:rsidP="0049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256,500</w:t>
            </w:r>
          </w:p>
        </w:tc>
        <w:tc>
          <w:tcPr>
            <w:tcW w:w="270" w:type="dxa"/>
          </w:tcPr>
          <w:p w:rsidR="00293574" w:rsidRPr="00293574" w:rsidRDefault="00293574" w:rsidP="0029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93574" w:rsidRPr="00293574" w:rsidRDefault="002776E2" w:rsidP="0029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(407)</w:t>
            </w:r>
          </w:p>
        </w:tc>
        <w:tc>
          <w:tcPr>
            <w:tcW w:w="270" w:type="dxa"/>
          </w:tcPr>
          <w:p w:rsidR="00293574" w:rsidRPr="00293574" w:rsidRDefault="00293574" w:rsidP="0029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293574" w:rsidRPr="00293574" w:rsidRDefault="002776E2" w:rsidP="00A2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256,093</w:t>
            </w:r>
          </w:p>
        </w:tc>
        <w:tc>
          <w:tcPr>
            <w:tcW w:w="270" w:type="dxa"/>
          </w:tcPr>
          <w:p w:rsidR="00293574" w:rsidRPr="00293574" w:rsidRDefault="00293574" w:rsidP="0029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93574" w:rsidRPr="00293574" w:rsidRDefault="009C33C1" w:rsidP="009C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293574" w:rsidRPr="00293574" w:rsidRDefault="00293574" w:rsidP="0029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293574" w:rsidRPr="00293574" w:rsidRDefault="009C33C1" w:rsidP="009C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293574" w:rsidRPr="00293574" w:rsidRDefault="00293574" w:rsidP="0029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293574" w:rsidRPr="00293574" w:rsidRDefault="009C33C1" w:rsidP="009C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55C4B" w:rsidRPr="00CE458C" w:rsidTr="00D23F01">
        <w:trPr>
          <w:cantSplit/>
        </w:trPr>
        <w:tc>
          <w:tcPr>
            <w:tcW w:w="2448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</w:rPr>
              <w:t>ครบกำหนดชำระหลังจากหนึ่งปี</w:t>
            </w:r>
          </w:p>
        </w:tc>
        <w:tc>
          <w:tcPr>
            <w:tcW w:w="990" w:type="dxa"/>
            <w:shd w:val="clear" w:color="auto" w:fill="auto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55C4B" w:rsidRPr="00CE458C" w:rsidRDefault="00B55C4B" w:rsidP="000712AB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55C4B" w:rsidRPr="00CE458C" w:rsidRDefault="00B55C4B" w:rsidP="0098290B">
            <w:pPr>
              <w:pStyle w:val="a2"/>
              <w:tabs>
                <w:tab w:val="decimal" w:pos="612"/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55C4B" w:rsidRPr="00CE458C" w:rsidRDefault="00B55C4B" w:rsidP="000712AB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55C4B" w:rsidRPr="00CE458C" w:rsidRDefault="00B55C4B" w:rsidP="000A5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B55C4B" w:rsidRPr="00CE458C" w:rsidRDefault="00B55C4B" w:rsidP="000A503F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B55C4B" w:rsidRPr="00CE458C" w:rsidRDefault="00B55C4B" w:rsidP="000A503F">
            <w:pPr>
              <w:pStyle w:val="a2"/>
              <w:tabs>
                <w:tab w:val="decimal" w:pos="554"/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B55C4B" w:rsidRPr="00CE458C" w:rsidRDefault="00B55C4B" w:rsidP="000A5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B55C4B" w:rsidRPr="00CE458C" w:rsidRDefault="00B55C4B" w:rsidP="000A5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57AE" w:rsidRPr="00CE458C" w:rsidTr="00D23F01">
        <w:trPr>
          <w:cantSplit/>
          <w:trHeight w:val="74"/>
        </w:trPr>
        <w:tc>
          <w:tcPr>
            <w:tcW w:w="2448" w:type="dxa"/>
          </w:tcPr>
          <w:p w:rsidR="009057AE" w:rsidRPr="00CE458C" w:rsidRDefault="009057AE" w:rsidP="0090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 แต่ไม่เกินห้าปี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057AE" w:rsidRPr="00CE458C" w:rsidRDefault="002776E2" w:rsidP="0049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057AE" w:rsidRPr="00CE458C" w:rsidRDefault="009057AE" w:rsidP="0090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9057AE" w:rsidRPr="00CE458C" w:rsidRDefault="002776E2" w:rsidP="0027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057AE" w:rsidRPr="00CE458C" w:rsidRDefault="009057AE" w:rsidP="0090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9057AE" w:rsidRPr="00CE458C" w:rsidRDefault="002776E2" w:rsidP="00A2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057AE" w:rsidRPr="00CE458C" w:rsidRDefault="009057AE" w:rsidP="009057AE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057AE" w:rsidRPr="00CE458C" w:rsidRDefault="009057AE" w:rsidP="0090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618,500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057AE" w:rsidRPr="00CE458C" w:rsidRDefault="009057AE" w:rsidP="009057AE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9057AE" w:rsidRPr="00CE458C" w:rsidRDefault="009057AE" w:rsidP="009057AE">
            <w:pPr>
              <w:pStyle w:val="a2"/>
              <w:tabs>
                <w:tab w:val="decimal" w:pos="635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(55,981)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057AE" w:rsidRPr="00CE458C" w:rsidRDefault="009057AE" w:rsidP="0090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9057AE" w:rsidRPr="00CE458C" w:rsidRDefault="009057AE" w:rsidP="0090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562,519</w:t>
            </w:r>
          </w:p>
        </w:tc>
      </w:tr>
      <w:tr w:rsidR="002776E2" w:rsidRPr="00CE458C" w:rsidTr="00D23F01">
        <w:trPr>
          <w:cantSplit/>
          <w:trHeight w:val="74"/>
        </w:trPr>
        <w:tc>
          <w:tcPr>
            <w:tcW w:w="2448" w:type="dxa"/>
          </w:tcPr>
          <w:p w:rsidR="002776E2" w:rsidRPr="00CE458C" w:rsidRDefault="002776E2" w:rsidP="0027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หลังจากห้าปี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776E2" w:rsidRPr="00CE458C" w:rsidRDefault="002776E2" w:rsidP="0049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776E2" w:rsidRPr="00CE458C" w:rsidRDefault="002776E2" w:rsidP="0027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2776E2" w:rsidRPr="00CE458C" w:rsidRDefault="002776E2" w:rsidP="0027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776E2" w:rsidRPr="00CE458C" w:rsidRDefault="002776E2" w:rsidP="0027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2776E2" w:rsidRPr="00CE458C" w:rsidRDefault="002776E2" w:rsidP="00A2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776E2" w:rsidRPr="00CE458C" w:rsidRDefault="002776E2" w:rsidP="002776E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776E2" w:rsidRDefault="002776E2" w:rsidP="0027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362,000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776E2" w:rsidRPr="00CE458C" w:rsidRDefault="002776E2" w:rsidP="002776E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776E2" w:rsidRPr="00CE458C" w:rsidRDefault="002776E2" w:rsidP="002776E2">
            <w:pPr>
              <w:pStyle w:val="a2"/>
              <w:tabs>
                <w:tab w:val="decimal" w:pos="635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(8,855)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776E2" w:rsidRPr="00CE458C" w:rsidRDefault="002776E2" w:rsidP="0027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2776E2" w:rsidRPr="00CE458C" w:rsidRDefault="002776E2" w:rsidP="0027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353,145</w:t>
            </w:r>
          </w:p>
        </w:tc>
      </w:tr>
      <w:tr w:rsidR="002776E2" w:rsidRPr="00CE458C" w:rsidTr="00D23F01">
        <w:trPr>
          <w:cantSplit/>
        </w:trPr>
        <w:tc>
          <w:tcPr>
            <w:tcW w:w="2448" w:type="dxa"/>
          </w:tcPr>
          <w:p w:rsidR="002776E2" w:rsidRPr="00CE458C" w:rsidRDefault="002776E2" w:rsidP="0027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776E2" w:rsidRPr="00CE458C" w:rsidRDefault="00A22041" w:rsidP="0027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4D41FC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6,500</w:t>
            </w:r>
          </w:p>
        </w:tc>
        <w:tc>
          <w:tcPr>
            <w:tcW w:w="270" w:type="dxa"/>
            <w:shd w:val="clear" w:color="auto" w:fill="auto"/>
          </w:tcPr>
          <w:p w:rsidR="002776E2" w:rsidRPr="00CE458C" w:rsidRDefault="002776E2" w:rsidP="0027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76E2" w:rsidRPr="00C6419F" w:rsidRDefault="00A22041" w:rsidP="0027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(407)</w:t>
            </w:r>
          </w:p>
        </w:tc>
        <w:tc>
          <w:tcPr>
            <w:tcW w:w="270" w:type="dxa"/>
            <w:shd w:val="clear" w:color="auto" w:fill="auto"/>
          </w:tcPr>
          <w:p w:rsidR="002776E2" w:rsidRPr="00CE458C" w:rsidRDefault="002776E2" w:rsidP="0027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76E2" w:rsidRPr="00CE458C" w:rsidRDefault="00A22041" w:rsidP="0027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256,093</w:t>
            </w:r>
          </w:p>
        </w:tc>
        <w:tc>
          <w:tcPr>
            <w:tcW w:w="270" w:type="dxa"/>
            <w:shd w:val="clear" w:color="auto" w:fill="auto"/>
          </w:tcPr>
          <w:p w:rsidR="002776E2" w:rsidRPr="00CE458C" w:rsidRDefault="002776E2" w:rsidP="002776E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776E2" w:rsidRPr="00CE458C" w:rsidRDefault="002776E2" w:rsidP="0027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980,500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776E2" w:rsidRPr="00CE458C" w:rsidRDefault="002776E2" w:rsidP="002776E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776E2" w:rsidRPr="00CE458C" w:rsidRDefault="002776E2" w:rsidP="002776E2">
            <w:pPr>
              <w:pStyle w:val="a2"/>
              <w:tabs>
                <w:tab w:val="decimal" w:pos="635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(64,836)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776E2" w:rsidRPr="00CE458C" w:rsidRDefault="002776E2" w:rsidP="0027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776E2" w:rsidRPr="00CE458C" w:rsidRDefault="002776E2" w:rsidP="0027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915,664</w:t>
            </w:r>
          </w:p>
        </w:tc>
      </w:tr>
    </w:tbl>
    <w:p w:rsidR="00C73BCD" w:rsidRPr="0092689D" w:rsidRDefault="00C73BCD" w:rsidP="006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887C50" w:rsidRPr="0092689D" w:rsidRDefault="003E5B18" w:rsidP="00A93214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bookmarkStart w:id="8" w:name="_Hlk7734198"/>
      <w:r>
        <w:rPr>
          <w:rFonts w:ascii="Angsana New" w:hAnsi="Angsana New"/>
          <w:sz w:val="30"/>
          <w:szCs w:val="30"/>
          <w:cs/>
        </w:rPr>
        <w:br w:type="page"/>
      </w:r>
      <w:r w:rsidR="00887C50" w:rsidRPr="0092689D">
        <w:rPr>
          <w:rFonts w:ascii="Angsana New" w:hAnsi="Angsana New" w:hint="cs"/>
          <w:sz w:val="30"/>
          <w:szCs w:val="30"/>
          <w:cs/>
        </w:rPr>
        <w:lastRenderedPageBreak/>
        <w:t>การเปลี่ยนแปลงของค่าใบอนุญาตให้ใช้คลื่นความถี่</w:t>
      </w:r>
      <w:r w:rsidR="00EA353A" w:rsidRPr="0092689D">
        <w:rPr>
          <w:rFonts w:ascii="Angsana New" w:hAnsi="Angsana New" w:hint="cs"/>
          <w:sz w:val="30"/>
          <w:szCs w:val="30"/>
          <w:cs/>
        </w:rPr>
        <w:t>และประกอบกิจการโทรทัศน์ค้างจ่ายในระหว่างงวด</w:t>
      </w:r>
      <w:r w:rsidR="00275092" w:rsidRPr="003E5B18">
        <w:rPr>
          <w:rFonts w:ascii="Angsana New" w:hAnsi="Angsana New" w:hint="cs"/>
          <w:sz w:val="30"/>
          <w:szCs w:val="30"/>
          <w:cs/>
        </w:rPr>
        <w:t>หก</w:t>
      </w:r>
      <w:r w:rsidR="00EA353A" w:rsidRPr="003E5B1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887C50" w:rsidRPr="003E5B18">
        <w:rPr>
          <w:rFonts w:ascii="Angsana New" w:hAnsi="Angsana New" w:hint="cs"/>
          <w:sz w:val="30"/>
          <w:szCs w:val="30"/>
          <w:cs/>
        </w:rPr>
        <w:t xml:space="preserve"> 3</w:t>
      </w:r>
      <w:r w:rsidR="0048305B" w:rsidRPr="003E5B18">
        <w:rPr>
          <w:rFonts w:ascii="Angsana New" w:hAnsi="Angsana New"/>
          <w:sz w:val="30"/>
          <w:szCs w:val="30"/>
        </w:rPr>
        <w:t xml:space="preserve">0 </w:t>
      </w:r>
      <w:r w:rsidR="0048305B" w:rsidRPr="003E5B18">
        <w:rPr>
          <w:rFonts w:ascii="Angsana New" w:hAnsi="Angsana New" w:hint="cs"/>
          <w:sz w:val="30"/>
          <w:szCs w:val="30"/>
          <w:cs/>
        </w:rPr>
        <w:t>มิถุนายน</w:t>
      </w:r>
      <w:r w:rsidR="00957D25" w:rsidRPr="003E5B18">
        <w:rPr>
          <w:rFonts w:ascii="Angsana New" w:hAnsi="Angsana New" w:hint="cs"/>
          <w:sz w:val="30"/>
          <w:szCs w:val="30"/>
          <w:cs/>
        </w:rPr>
        <w:t xml:space="preserve"> </w:t>
      </w:r>
      <w:r w:rsidR="00D17EB9" w:rsidRPr="003E5B18">
        <w:rPr>
          <w:rFonts w:ascii="Angsana New" w:hAnsi="Angsana New"/>
          <w:sz w:val="30"/>
          <w:szCs w:val="30"/>
        </w:rPr>
        <w:t>2562</w:t>
      </w:r>
      <w:r w:rsidR="00957D25" w:rsidRPr="003E5B18">
        <w:rPr>
          <w:rFonts w:ascii="Angsana New" w:hAnsi="Angsana New"/>
          <w:sz w:val="30"/>
          <w:szCs w:val="30"/>
        </w:rPr>
        <w:t xml:space="preserve"> </w:t>
      </w:r>
      <w:r w:rsidR="00887C50" w:rsidRPr="003E5B18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:rsidR="001C48B4" w:rsidRPr="0092689D" w:rsidRDefault="001C48B4" w:rsidP="00A93214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0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390"/>
        <w:gridCol w:w="1170"/>
        <w:gridCol w:w="1548"/>
      </w:tblGrid>
      <w:tr w:rsidR="00865C6E" w:rsidRPr="00926B80" w:rsidTr="00865C6E">
        <w:tc>
          <w:tcPr>
            <w:tcW w:w="6390" w:type="dxa"/>
          </w:tcPr>
          <w:p w:rsidR="00865C6E" w:rsidRPr="00926B80" w:rsidRDefault="00865C6E" w:rsidP="00580F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65C6E" w:rsidRPr="00A62507" w:rsidRDefault="00865C6E" w:rsidP="00580F2F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:rsidR="00865C6E" w:rsidRPr="00865C6E" w:rsidRDefault="00865C6E" w:rsidP="00580F2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C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8"/>
      <w:tr w:rsidR="00865C6E" w:rsidRPr="00926B80" w:rsidTr="00865C6E">
        <w:tc>
          <w:tcPr>
            <w:tcW w:w="6390" w:type="dxa"/>
          </w:tcPr>
          <w:p w:rsidR="00865C6E" w:rsidRPr="00926B80" w:rsidRDefault="00865C6E" w:rsidP="00580F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65C6E" w:rsidRPr="00A62507" w:rsidRDefault="00865C6E" w:rsidP="00580F2F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:rsidR="00865C6E" w:rsidRPr="00926B80" w:rsidRDefault="00865C6E" w:rsidP="00580F2F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865C6E" w:rsidRPr="00926B80" w:rsidTr="00865C6E">
        <w:tc>
          <w:tcPr>
            <w:tcW w:w="6390" w:type="dxa"/>
          </w:tcPr>
          <w:p w:rsidR="00865C6E" w:rsidRPr="00926B80" w:rsidRDefault="00865C6E" w:rsidP="00580F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65C6E" w:rsidRPr="00A62507" w:rsidRDefault="00865C6E" w:rsidP="00580F2F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:rsidR="00865C6E" w:rsidRPr="00865C6E" w:rsidRDefault="00865C6E" w:rsidP="00580F2F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5C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5C6E" w:rsidRPr="00926B80" w:rsidTr="00865C6E">
        <w:tc>
          <w:tcPr>
            <w:tcW w:w="6390" w:type="dxa"/>
          </w:tcPr>
          <w:p w:rsidR="00865C6E" w:rsidRDefault="00865C6E" w:rsidP="00366EE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ค่าใบอนุญาตให้ใช้คลื่นความถี่และประกอบกิจการ</w:t>
            </w:r>
          </w:p>
          <w:p w:rsidR="00865C6E" w:rsidRPr="00926B80" w:rsidRDefault="00865C6E" w:rsidP="00366EE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โทรทัศน์ค้างจ่าย</w:t>
            </w:r>
            <w:r w:rsidRPr="00926B80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Pr="00926B8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26B8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865C6E" w:rsidRPr="00A62507" w:rsidRDefault="00865C6E" w:rsidP="00366EED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:rsidR="00865C6E" w:rsidRDefault="00865C6E" w:rsidP="00F642DD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865C6E" w:rsidRPr="00926B80" w:rsidRDefault="00865C6E" w:rsidP="00F642DD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915,664</w:t>
            </w:r>
          </w:p>
        </w:tc>
      </w:tr>
      <w:tr w:rsidR="00865C6E" w:rsidRPr="00926B80" w:rsidTr="00865C6E">
        <w:tc>
          <w:tcPr>
            <w:tcW w:w="6390" w:type="dxa"/>
          </w:tcPr>
          <w:p w:rsidR="00865C6E" w:rsidRPr="00926B80" w:rsidRDefault="00865C6E" w:rsidP="00366EE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6B8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865C6E" w:rsidRPr="00F46F25" w:rsidRDefault="00865C6E" w:rsidP="00366EED">
            <w:pPr>
              <w:spacing w:line="240" w:lineRule="auto"/>
              <w:ind w:left="-1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:rsidR="00865C6E" w:rsidRPr="00926B80" w:rsidRDefault="00865C6E" w:rsidP="00366EED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5,014</w:t>
            </w:r>
          </w:p>
        </w:tc>
      </w:tr>
      <w:tr w:rsidR="00865C6E" w:rsidRPr="00926B80" w:rsidTr="00865C6E">
        <w:tc>
          <w:tcPr>
            <w:tcW w:w="6390" w:type="dxa"/>
          </w:tcPr>
          <w:p w:rsidR="00865C6E" w:rsidRPr="00926B80" w:rsidRDefault="00865C6E" w:rsidP="004D4A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ได้รับยกเว้นค่าธรรมเนียม</w:t>
            </w:r>
          </w:p>
        </w:tc>
        <w:tc>
          <w:tcPr>
            <w:tcW w:w="1170" w:type="dxa"/>
          </w:tcPr>
          <w:p w:rsidR="00865C6E" w:rsidRPr="00F46F25" w:rsidRDefault="00865C6E" w:rsidP="004D4ACD">
            <w:pPr>
              <w:spacing w:line="240" w:lineRule="auto"/>
              <w:ind w:left="-1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:rsidR="00865C6E" w:rsidRPr="00926B80" w:rsidRDefault="00865C6E" w:rsidP="004D4ACD">
            <w:pPr>
              <w:tabs>
                <w:tab w:val="clear" w:pos="680"/>
                <w:tab w:val="clear" w:pos="907"/>
                <w:tab w:val="left" w:pos="785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(724,000)</w:t>
            </w:r>
          </w:p>
        </w:tc>
      </w:tr>
      <w:tr w:rsidR="00865C6E" w:rsidRPr="00926B80" w:rsidTr="00865C6E">
        <w:tc>
          <w:tcPr>
            <w:tcW w:w="6390" w:type="dxa"/>
          </w:tcPr>
          <w:p w:rsidR="00865C6E" w:rsidRDefault="00865C6E" w:rsidP="004D4A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กลับรายการดอกเบี้ยค้างจ่าย</w:t>
            </w:r>
          </w:p>
        </w:tc>
        <w:tc>
          <w:tcPr>
            <w:tcW w:w="1170" w:type="dxa"/>
          </w:tcPr>
          <w:p w:rsidR="00865C6E" w:rsidRPr="00F46F25" w:rsidRDefault="00865C6E" w:rsidP="004D4ACD">
            <w:pPr>
              <w:spacing w:line="240" w:lineRule="auto"/>
              <w:ind w:left="-1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:rsidR="00865C6E" w:rsidRPr="00926B80" w:rsidRDefault="00865C6E" w:rsidP="004D4ACD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59,415</w:t>
            </w:r>
          </w:p>
        </w:tc>
      </w:tr>
      <w:tr w:rsidR="00865C6E" w:rsidRPr="00926B80" w:rsidTr="00865C6E">
        <w:tc>
          <w:tcPr>
            <w:tcW w:w="6390" w:type="dxa"/>
          </w:tcPr>
          <w:p w:rsidR="00865C6E" w:rsidRPr="005E1241" w:rsidRDefault="00865C6E" w:rsidP="004D4AC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12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ค่าใบอนุญาตให้ใช้คลื่นความถี่และประกอบกิจการ</w:t>
            </w:r>
          </w:p>
          <w:p w:rsidR="00865C6E" w:rsidRPr="00926B80" w:rsidRDefault="00865C6E" w:rsidP="004D4AC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12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โทรทัศน์ค้างจ่าย</w:t>
            </w:r>
            <w:r w:rsidRPr="00926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:rsidR="00865C6E" w:rsidRPr="00A62507" w:rsidRDefault="00865C6E" w:rsidP="004D4ACD">
            <w:pPr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:rsidR="00865C6E" w:rsidRDefault="00865C6E" w:rsidP="004D4ACD">
            <w:pPr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65C6E" w:rsidRPr="00926B80" w:rsidRDefault="00865C6E" w:rsidP="004D4ACD">
            <w:pPr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256,093</w:t>
            </w:r>
          </w:p>
        </w:tc>
      </w:tr>
    </w:tbl>
    <w:p w:rsidR="00A93214" w:rsidRPr="002D0881" w:rsidRDefault="00A93214" w:rsidP="00EA3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13945" w:rsidRPr="0056328D" w:rsidRDefault="005127C7" w:rsidP="0056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  <w:sectPr w:rsidR="00013945" w:rsidRPr="0056328D" w:rsidSect="00621170">
          <w:headerReference w:type="default" r:id="rId14"/>
          <w:footerReference w:type="default" r:id="rId15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  <w:r w:rsidRPr="005127C7">
        <w:rPr>
          <w:rFonts w:ascii="Angsana New" w:hAnsi="Angsana New"/>
          <w:sz w:val="30"/>
          <w:szCs w:val="30"/>
          <w:cs/>
        </w:rPr>
        <w:t>เมื่อวันที่ 28 มิถุนายน 2562 บริษัทย่อยได้รับคืนหนังสือค้ำประกัน</w:t>
      </w:r>
      <w:r w:rsidR="00C67EE4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5127C7">
        <w:rPr>
          <w:rFonts w:ascii="Angsana New" w:hAnsi="Angsana New"/>
          <w:sz w:val="30"/>
          <w:szCs w:val="30"/>
          <w:cs/>
        </w:rPr>
        <w:t>ที่</w:t>
      </w:r>
      <w:r w:rsidR="00C67EE4">
        <w:rPr>
          <w:rFonts w:ascii="Angsana New" w:hAnsi="Angsana New" w:hint="cs"/>
          <w:sz w:val="30"/>
          <w:szCs w:val="30"/>
          <w:cs/>
        </w:rPr>
        <w:t>ได้</w:t>
      </w:r>
      <w:r w:rsidRPr="005127C7">
        <w:rPr>
          <w:rFonts w:ascii="Angsana New" w:hAnsi="Angsana New"/>
          <w:sz w:val="30"/>
          <w:szCs w:val="30"/>
          <w:cs/>
        </w:rPr>
        <w:t>วางไว้</w:t>
      </w:r>
      <w:r w:rsidR="00C67EE4">
        <w:rPr>
          <w:rFonts w:ascii="Angsana New" w:hAnsi="Angsana New" w:hint="cs"/>
          <w:sz w:val="30"/>
          <w:szCs w:val="30"/>
          <w:cs/>
        </w:rPr>
        <w:t>เพื่อค้ำประกัน       การชำระเงินค่าธรรมเนียมใบอนุญาตในส่วนที่ได้รับการยกเว้นไม่ต้องชำระค่าธรรมเนียม</w:t>
      </w:r>
      <w:r w:rsidRPr="005127C7">
        <w:rPr>
          <w:rFonts w:ascii="Angsana New" w:hAnsi="Angsana New"/>
          <w:sz w:val="30"/>
          <w:szCs w:val="30"/>
          <w:cs/>
        </w:rPr>
        <w:t xml:space="preserve">จำนวน 774.68 ล้านบาท </w:t>
      </w:r>
      <w:r w:rsidR="00D76AFE">
        <w:rPr>
          <w:rFonts w:ascii="Angsana New" w:hAnsi="Angsana New" w:hint="cs"/>
          <w:sz w:val="30"/>
          <w:szCs w:val="30"/>
          <w:cs/>
        </w:rPr>
        <w:t>ตาม</w:t>
      </w:r>
      <w:r w:rsidRPr="005127C7">
        <w:rPr>
          <w:rFonts w:ascii="Angsana New" w:hAnsi="Angsana New"/>
          <w:sz w:val="30"/>
          <w:szCs w:val="30"/>
          <w:cs/>
        </w:rPr>
        <w:t>คำสั่ง</w:t>
      </w:r>
      <w:r w:rsidR="00C67EE4">
        <w:rPr>
          <w:rFonts w:ascii="Angsana New" w:hAnsi="Angsana New" w:hint="cs"/>
          <w:sz w:val="30"/>
          <w:szCs w:val="30"/>
          <w:cs/>
        </w:rPr>
        <w:t xml:space="preserve"> คสช</w:t>
      </w:r>
      <w:r w:rsidR="00C67EE4">
        <w:rPr>
          <w:rFonts w:ascii="Angsana New" w:hAnsi="Angsana New"/>
          <w:sz w:val="30"/>
          <w:szCs w:val="30"/>
        </w:rPr>
        <w:t xml:space="preserve">. </w:t>
      </w:r>
      <w:r w:rsidRPr="005127C7">
        <w:rPr>
          <w:rFonts w:ascii="Angsana New" w:hAnsi="Angsana New"/>
          <w:sz w:val="30"/>
          <w:szCs w:val="30"/>
          <w:cs/>
        </w:rPr>
        <w:t xml:space="preserve">ที่ 4/2562 </w:t>
      </w:r>
      <w:r w:rsidR="00D76AFE">
        <w:rPr>
          <w:rFonts w:ascii="Angsana New" w:hAnsi="Angsana New" w:hint="cs"/>
          <w:sz w:val="30"/>
          <w:szCs w:val="30"/>
          <w:cs/>
        </w:rPr>
        <w:t>ดัง</w:t>
      </w:r>
      <w:r w:rsidRPr="005127C7">
        <w:rPr>
          <w:rFonts w:ascii="Angsana New" w:hAnsi="Angsana New"/>
          <w:sz w:val="30"/>
          <w:szCs w:val="30"/>
          <w:cs/>
        </w:rPr>
        <w:t>ที่กล่าวไว้ข้างต้น</w:t>
      </w:r>
      <w:r>
        <w:rPr>
          <w:rFonts w:ascii="Angsana New" w:hAnsi="Angsana New"/>
          <w:sz w:val="30"/>
          <w:szCs w:val="30"/>
        </w:rPr>
        <w:t xml:space="preserve"> </w:t>
      </w:r>
      <w:r w:rsidR="002A209A">
        <w:rPr>
          <w:rFonts w:ascii="Angsana New" w:hAnsi="Angsana New" w:hint="cs"/>
          <w:sz w:val="30"/>
          <w:szCs w:val="30"/>
          <w:cs/>
        </w:rPr>
        <w:t xml:space="preserve">ณ </w:t>
      </w:r>
      <w:r w:rsidR="00887C50" w:rsidRPr="00F84010">
        <w:rPr>
          <w:rFonts w:ascii="Angsana New" w:hAnsi="Angsana New"/>
          <w:sz w:val="30"/>
          <w:szCs w:val="30"/>
          <w:cs/>
        </w:rPr>
        <w:t xml:space="preserve">วันที่ </w:t>
      </w:r>
      <w:r w:rsidR="00887C50" w:rsidRPr="00F84010">
        <w:rPr>
          <w:rFonts w:ascii="Angsana New" w:hAnsi="Angsana New"/>
          <w:sz w:val="30"/>
          <w:szCs w:val="30"/>
        </w:rPr>
        <w:t>3</w:t>
      </w:r>
      <w:r w:rsidR="00A15A01">
        <w:rPr>
          <w:rFonts w:ascii="Angsana New" w:hAnsi="Angsana New" w:hint="cs"/>
          <w:sz w:val="30"/>
          <w:szCs w:val="30"/>
          <w:cs/>
        </w:rPr>
        <w:t>0 มิถุนายน</w:t>
      </w:r>
      <w:r w:rsidR="00887C50" w:rsidRPr="00F84010">
        <w:rPr>
          <w:rFonts w:ascii="Angsana New" w:hAnsi="Angsana New"/>
          <w:sz w:val="30"/>
          <w:szCs w:val="30"/>
          <w:cs/>
        </w:rPr>
        <w:t xml:space="preserve"> </w:t>
      </w:r>
      <w:r w:rsidR="00D17EB9">
        <w:rPr>
          <w:rFonts w:ascii="Angsana New" w:hAnsi="Angsana New"/>
          <w:sz w:val="30"/>
          <w:szCs w:val="30"/>
        </w:rPr>
        <w:t>2562</w:t>
      </w:r>
      <w:r w:rsidR="00887C50" w:rsidRPr="00F84010">
        <w:rPr>
          <w:rFonts w:ascii="Angsana New" w:hAnsi="Angsana New"/>
          <w:sz w:val="30"/>
          <w:szCs w:val="30"/>
          <w:cs/>
        </w:rPr>
        <w:t xml:space="preserve"> บริษัทย่อยมียอดคงเหลือของหนังสือ</w:t>
      </w:r>
      <w:r w:rsidR="00C67EE4">
        <w:rPr>
          <w:rFonts w:ascii="Angsana New" w:hAnsi="Angsana New"/>
          <w:sz w:val="30"/>
          <w:szCs w:val="30"/>
        </w:rPr>
        <w:t xml:space="preserve">         </w:t>
      </w:r>
      <w:r w:rsidR="00887C50" w:rsidRPr="00F84010">
        <w:rPr>
          <w:rFonts w:ascii="Angsana New" w:hAnsi="Angsana New"/>
          <w:sz w:val="30"/>
          <w:szCs w:val="30"/>
          <w:cs/>
        </w:rPr>
        <w:t xml:space="preserve">ค้ำประกันจากสถาบันการเงินที่วางไว้เพื่อค้ำประกันการชำระเงินค่าธรรมเนียมส่วนที่เหลือให้กับสำนักงาน กสทช. </w:t>
      </w:r>
      <w:r w:rsidR="00887C50" w:rsidRPr="001419A3">
        <w:rPr>
          <w:rFonts w:ascii="Angsana New" w:hAnsi="Angsana New"/>
          <w:sz w:val="30"/>
          <w:szCs w:val="30"/>
          <w:cs/>
        </w:rPr>
        <w:t xml:space="preserve">จำนวน </w:t>
      </w:r>
      <w:r w:rsidR="002A209A" w:rsidRPr="001419A3">
        <w:rPr>
          <w:rFonts w:ascii="Angsana New" w:hAnsi="Angsana New"/>
          <w:sz w:val="30"/>
          <w:szCs w:val="30"/>
        </w:rPr>
        <w:t>274.4</w:t>
      </w:r>
      <w:r w:rsidR="00680D14">
        <w:rPr>
          <w:rFonts w:ascii="Angsana New" w:hAnsi="Angsana New"/>
          <w:sz w:val="30"/>
          <w:szCs w:val="30"/>
        </w:rPr>
        <w:t>6</w:t>
      </w:r>
      <w:r w:rsidR="00887C50" w:rsidRPr="001419A3">
        <w:rPr>
          <w:rFonts w:ascii="Angsana New" w:hAnsi="Angsana New"/>
          <w:sz w:val="30"/>
          <w:szCs w:val="30"/>
        </w:rPr>
        <w:t xml:space="preserve"> </w:t>
      </w:r>
      <w:r w:rsidR="00887C50" w:rsidRPr="001419A3">
        <w:rPr>
          <w:rFonts w:ascii="Angsana New" w:hAnsi="Angsana New"/>
          <w:sz w:val="30"/>
          <w:szCs w:val="30"/>
          <w:cs/>
        </w:rPr>
        <w:t>ล้าน</w:t>
      </w:r>
      <w:r w:rsidR="00887C50" w:rsidRPr="00A46C17">
        <w:rPr>
          <w:rFonts w:ascii="Angsana New" w:hAnsi="Angsana New"/>
          <w:sz w:val="30"/>
          <w:szCs w:val="30"/>
          <w:cs/>
        </w:rPr>
        <w:t>บ</w:t>
      </w:r>
      <w:r w:rsidR="00887C50" w:rsidRPr="00F84010">
        <w:rPr>
          <w:rFonts w:ascii="Angsana New" w:hAnsi="Angsana New"/>
          <w:sz w:val="30"/>
          <w:szCs w:val="30"/>
          <w:cs/>
        </w:rPr>
        <w:t xml:space="preserve">าท </w:t>
      </w:r>
      <w:r w:rsidR="00887C50" w:rsidRPr="00F84010">
        <w:rPr>
          <w:rFonts w:ascii="Angsana New" w:hAnsi="Angsana New"/>
          <w:i/>
          <w:iCs/>
          <w:sz w:val="30"/>
          <w:szCs w:val="30"/>
        </w:rPr>
        <w:t>(</w:t>
      </w:r>
      <w:r w:rsidR="00887C50" w:rsidRPr="00F84010">
        <w:rPr>
          <w:rFonts w:ascii="Angsana New" w:hAnsi="Angsana New"/>
          <w:i/>
          <w:iCs/>
          <w:sz w:val="30"/>
          <w:szCs w:val="30"/>
          <w:cs/>
        </w:rPr>
        <w:t xml:space="preserve">31 ธันวาคม </w:t>
      </w:r>
      <w:r w:rsidR="00D17EB9">
        <w:rPr>
          <w:rFonts w:ascii="Angsana New" w:hAnsi="Angsana New"/>
          <w:i/>
          <w:iCs/>
          <w:sz w:val="30"/>
          <w:szCs w:val="30"/>
        </w:rPr>
        <w:t>2561</w:t>
      </w:r>
      <w:r w:rsidR="00887C50" w:rsidRPr="00F84010">
        <w:rPr>
          <w:rFonts w:ascii="Angsana New" w:hAnsi="Angsana New"/>
          <w:i/>
          <w:iCs/>
          <w:sz w:val="30"/>
          <w:szCs w:val="30"/>
        </w:rPr>
        <w:t xml:space="preserve">: 1,049.14 </w:t>
      </w:r>
      <w:r w:rsidR="00887C50" w:rsidRPr="00F84010">
        <w:rPr>
          <w:rFonts w:ascii="Angsana New" w:hAnsi="Angsana New" w:hint="cs"/>
          <w:i/>
          <w:iCs/>
          <w:sz w:val="30"/>
          <w:szCs w:val="30"/>
          <w:cs/>
        </w:rPr>
        <w:t>ล้</w:t>
      </w:r>
      <w:r w:rsidR="00887C50" w:rsidRPr="00F84010">
        <w:rPr>
          <w:rFonts w:ascii="Angsana New" w:hAnsi="Angsana New"/>
          <w:i/>
          <w:iCs/>
          <w:sz w:val="30"/>
          <w:szCs w:val="30"/>
          <w:cs/>
        </w:rPr>
        <w:t>านบาท</w:t>
      </w:r>
      <w:r w:rsidR="0056328D">
        <w:rPr>
          <w:rFonts w:ascii="Angsana New" w:hAnsi="Angsana New"/>
          <w:i/>
          <w:iCs/>
          <w:sz w:val="30"/>
          <w:szCs w:val="30"/>
        </w:rPr>
        <w:t xml:space="preserve">) </w:t>
      </w:r>
    </w:p>
    <w:p w:rsidR="00176CC9" w:rsidRPr="00A562AD" w:rsidRDefault="007D6071" w:rsidP="00131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23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1C48B4" w:rsidRPr="001C48B4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ส่วนงานดำเนินงานและการจำแนกรายได้</w:t>
      </w:r>
    </w:p>
    <w:tbl>
      <w:tblPr>
        <w:tblpPr w:leftFromText="180" w:rightFromText="180" w:vertAnchor="text" w:horzAnchor="margin" w:tblpX="545" w:tblpY="307"/>
        <w:tblW w:w="142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170"/>
        <w:gridCol w:w="180"/>
        <w:gridCol w:w="1080"/>
        <w:gridCol w:w="180"/>
        <w:gridCol w:w="990"/>
        <w:gridCol w:w="180"/>
        <w:gridCol w:w="902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596EA7" w:rsidRPr="00BE540A" w:rsidTr="00F5797E">
        <w:trPr>
          <w:cantSplit/>
        </w:trPr>
        <w:tc>
          <w:tcPr>
            <w:tcW w:w="2520" w:type="dxa"/>
          </w:tcPr>
          <w:p w:rsidR="00596EA7" w:rsidRDefault="00596EA7" w:rsidP="00580F2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710" w:type="dxa"/>
            <w:gridSpan w:val="19"/>
            <w:shd w:val="clear" w:color="auto" w:fill="auto"/>
          </w:tcPr>
          <w:p w:rsidR="00596EA7" w:rsidRPr="00596EA7" w:rsidRDefault="00596EA7" w:rsidP="00596EA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176CC9" w:rsidRPr="00BE540A" w:rsidTr="00DC1265">
        <w:trPr>
          <w:cantSplit/>
        </w:trPr>
        <w:tc>
          <w:tcPr>
            <w:tcW w:w="2520" w:type="dxa"/>
          </w:tcPr>
          <w:p w:rsidR="00176CC9" w:rsidRDefault="00176CC9" w:rsidP="00580F2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  <w:p w:rsidR="00DC1265" w:rsidRDefault="00DC1265" w:rsidP="00580F2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  <w:p w:rsidR="00176CC9" w:rsidRPr="00C10CC6" w:rsidRDefault="00176CC9" w:rsidP="00580F2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430" w:type="dxa"/>
            <w:gridSpan w:val="3"/>
            <w:shd w:val="clear" w:color="auto" w:fill="auto"/>
          </w:tcPr>
          <w:p w:rsidR="00DC1265" w:rsidRDefault="00176CC9" w:rsidP="00DC12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ธุรกิจผลิตและจำหน่ายหนังสือ</w:t>
            </w:r>
            <w:r w:rsidR="00A562AD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176CC9" w:rsidRPr="00C73183" w:rsidRDefault="001A5B63" w:rsidP="00DC12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80" w:type="dxa"/>
          </w:tcPr>
          <w:p w:rsidR="00176CC9" w:rsidRPr="00C10CC6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:rsidR="00176CC9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</w:t>
            </w:r>
            <w:r w:rsidR="00DC1265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 xml:space="preserve"> ผลิต</w:t>
            </w: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</w:t>
            </w:r>
          </w:p>
          <w:p w:rsidR="00176CC9" w:rsidRDefault="00DC1265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ให้บริการโฆษณา</w:t>
            </w:r>
          </w:p>
          <w:p w:rsidR="00DC1265" w:rsidRPr="00C73183" w:rsidRDefault="00DC1265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:rsidR="00176CC9" w:rsidRPr="00C10CC6" w:rsidRDefault="00176CC9" w:rsidP="00580F2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176CC9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:rsidR="00176CC9" w:rsidRDefault="00DC1265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DC1265" w:rsidRPr="00C73183" w:rsidRDefault="00DC1265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:rsidR="00176CC9" w:rsidRPr="00C10CC6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176CC9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:rsidR="00DC1265" w:rsidRDefault="00DC1265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:rsidR="00176CC9" w:rsidRPr="00C73183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:rsidR="00176CC9" w:rsidRPr="00C10CC6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176CC9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:rsidR="00DC1265" w:rsidRDefault="00DC1265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:rsidR="00176CC9" w:rsidRPr="00C73183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76CC9" w:rsidRPr="00BE540A" w:rsidTr="00DC1265">
        <w:trPr>
          <w:cantSplit/>
        </w:trPr>
        <w:tc>
          <w:tcPr>
            <w:tcW w:w="2520" w:type="dxa"/>
          </w:tcPr>
          <w:p w:rsidR="00176CC9" w:rsidRPr="00C10CC6" w:rsidRDefault="00176CC9" w:rsidP="00176C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C10C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C10CC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C10CC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C10CC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 w:rsidRPr="00C10C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176CC9" w:rsidRPr="00C10CC6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176CC9" w:rsidRPr="00C10CC6" w:rsidRDefault="00176CC9" w:rsidP="00176CC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6" w:type="dxa"/>
          </w:tcPr>
          <w:p w:rsidR="00176CC9" w:rsidRPr="00C10CC6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6" w:type="dxa"/>
          </w:tcPr>
          <w:p w:rsidR="00176CC9" w:rsidRPr="00C10CC6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</w:tr>
      <w:tr w:rsidR="00176CC9" w:rsidRPr="00BE540A" w:rsidTr="00DC1265">
        <w:trPr>
          <w:cantSplit/>
        </w:trPr>
        <w:tc>
          <w:tcPr>
            <w:tcW w:w="2520" w:type="dxa"/>
          </w:tcPr>
          <w:p w:rsidR="00176CC9" w:rsidRPr="00161EF5" w:rsidRDefault="00176CC9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710" w:type="dxa"/>
            <w:gridSpan w:val="19"/>
          </w:tcPr>
          <w:p w:rsidR="00176CC9" w:rsidRPr="00161EF5" w:rsidRDefault="00176CC9" w:rsidP="00176CC9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161EF5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161EF5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67027B" w:rsidRPr="00BE540A" w:rsidTr="00DC1265">
        <w:trPr>
          <w:cantSplit/>
        </w:trPr>
        <w:tc>
          <w:tcPr>
            <w:tcW w:w="2520" w:type="dxa"/>
          </w:tcPr>
          <w:p w:rsidR="0067027B" w:rsidRPr="0067027B" w:rsidRDefault="0067027B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170" w:type="dxa"/>
            <w:vAlign w:val="bottom"/>
          </w:tcPr>
          <w:p w:rsidR="0067027B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7027B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7027B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67027B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7027B" w:rsidRDefault="0067027B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67027B" w:rsidRDefault="0067027B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7027B" w:rsidRDefault="0067027B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67027B" w:rsidRDefault="0067027B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73219C" w:rsidRPr="00BE540A" w:rsidTr="00DC1265">
        <w:trPr>
          <w:cantSplit/>
        </w:trPr>
        <w:tc>
          <w:tcPr>
            <w:tcW w:w="2520" w:type="dxa"/>
          </w:tcPr>
          <w:p w:rsidR="0073219C" w:rsidRPr="00161EF5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EF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161EF5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170" w:type="dxa"/>
            <w:vAlign w:val="bottom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394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,725</w:t>
            </w:r>
          </w:p>
        </w:tc>
        <w:tc>
          <w:tcPr>
            <w:tcW w:w="180" w:type="dxa"/>
            <w:vAlign w:val="bottom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35,635</w:t>
            </w:r>
          </w:p>
        </w:tc>
        <w:tc>
          <w:tcPr>
            <w:tcW w:w="180" w:type="dxa"/>
            <w:vAlign w:val="bottom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3219C" w:rsidRPr="00161EF5" w:rsidRDefault="003E551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56,655</w:t>
            </w:r>
          </w:p>
        </w:tc>
        <w:tc>
          <w:tcPr>
            <w:tcW w:w="180" w:type="dxa"/>
            <w:vAlign w:val="bottom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56,492</w:t>
            </w:r>
          </w:p>
        </w:tc>
        <w:tc>
          <w:tcPr>
            <w:tcW w:w="180" w:type="dxa"/>
            <w:vAlign w:val="bottom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3219C" w:rsidRPr="00161EF5" w:rsidRDefault="003E551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196,221</w:t>
            </w:r>
          </w:p>
        </w:tc>
        <w:tc>
          <w:tcPr>
            <w:tcW w:w="180" w:type="dxa"/>
            <w:vAlign w:val="bottom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73219C" w:rsidRPr="00161EF5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206,485</w:t>
            </w:r>
          </w:p>
        </w:tc>
        <w:tc>
          <w:tcPr>
            <w:tcW w:w="186" w:type="dxa"/>
            <w:vAlign w:val="bottom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1EF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1EF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3219C" w:rsidRPr="00161EF5" w:rsidRDefault="00BA488A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647,601</w:t>
            </w:r>
          </w:p>
        </w:tc>
        <w:tc>
          <w:tcPr>
            <w:tcW w:w="180" w:type="dxa"/>
            <w:vAlign w:val="bottom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73219C" w:rsidRPr="00161EF5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498,612</w:t>
            </w:r>
          </w:p>
        </w:tc>
      </w:tr>
      <w:tr w:rsidR="0073219C" w:rsidRPr="00BE540A" w:rsidTr="00DC1265">
        <w:trPr>
          <w:cantSplit/>
        </w:trPr>
        <w:tc>
          <w:tcPr>
            <w:tcW w:w="2520" w:type="dxa"/>
          </w:tcPr>
          <w:p w:rsidR="0073219C" w:rsidRPr="00161EF5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EF5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73219C" w:rsidRPr="00476936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602507">
              <w:rPr>
                <w:rFonts w:ascii="Angsana New" w:hAnsi="Angsana New" w:cs="Angsana New"/>
                <w:sz w:val="26"/>
                <w:szCs w:val="26"/>
                <w:lang w:val="en-US"/>
              </w:rPr>
              <w:t>5,278</w:t>
            </w:r>
          </w:p>
        </w:tc>
        <w:tc>
          <w:tcPr>
            <w:tcW w:w="180" w:type="dxa"/>
            <w:vAlign w:val="bottom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3219C" w:rsidRPr="00476936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76936">
              <w:rPr>
                <w:rFonts w:ascii="Angsana New" w:hAnsi="Angsana New" w:cs="Angsana New"/>
                <w:sz w:val="26"/>
                <w:szCs w:val="26"/>
                <w:lang w:val="en-US"/>
              </w:rPr>
              <w:t>4,49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3219C" w:rsidRPr="00161EF5" w:rsidRDefault="003E551C" w:rsidP="00A84D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1,349</w:t>
            </w:r>
          </w:p>
        </w:tc>
        <w:tc>
          <w:tcPr>
            <w:tcW w:w="180" w:type="dxa"/>
            <w:vAlign w:val="bottom"/>
          </w:tcPr>
          <w:p w:rsidR="0073219C" w:rsidRPr="00161EF5" w:rsidRDefault="0073219C" w:rsidP="00A84D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1,246</w:t>
            </w:r>
          </w:p>
        </w:tc>
        <w:tc>
          <w:tcPr>
            <w:tcW w:w="180" w:type="dxa"/>
            <w:vAlign w:val="bottom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3219C" w:rsidRPr="00161EF5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3E551C">
              <w:rPr>
                <w:rFonts w:ascii="Angsana New" w:eastAsia="MS Mincho" w:hAnsi="Angsana New"/>
                <w:sz w:val="26"/>
                <w:szCs w:val="26"/>
              </w:rPr>
              <w:t>6,334</w:t>
            </w:r>
          </w:p>
        </w:tc>
        <w:tc>
          <w:tcPr>
            <w:tcW w:w="180" w:type="dxa"/>
            <w:vAlign w:val="bottom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73219C" w:rsidRPr="00161EF5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15,411</w:t>
            </w:r>
          </w:p>
        </w:tc>
        <w:tc>
          <w:tcPr>
            <w:tcW w:w="186" w:type="dxa"/>
            <w:vAlign w:val="bottom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3219C" w:rsidRPr="00161EF5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(132,961)</w:t>
            </w:r>
          </w:p>
        </w:tc>
        <w:tc>
          <w:tcPr>
            <w:tcW w:w="180" w:type="dxa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3219C" w:rsidRPr="00161EF5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(21,151</w:t>
            </w:r>
            <w:r w:rsidRPr="00BA7219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3219C" w:rsidRPr="00161EF5" w:rsidRDefault="00BA488A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3219C" w:rsidRPr="00161EF5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73219C" w:rsidRPr="00161EF5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161EF5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73219C" w:rsidRPr="00BE540A" w:rsidTr="00DC1265">
        <w:trPr>
          <w:cantSplit/>
        </w:trPr>
        <w:tc>
          <w:tcPr>
            <w:tcW w:w="2520" w:type="dxa"/>
          </w:tcPr>
          <w:p w:rsidR="0073219C" w:rsidRPr="00156F03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50</w:t>
            </w:r>
            <w:r w:rsidR="006025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0,003</w:t>
            </w:r>
          </w:p>
        </w:tc>
        <w:tc>
          <w:tcPr>
            <w:tcW w:w="180" w:type="dxa"/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640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240,129</w:t>
            </w:r>
          </w:p>
        </w:tc>
        <w:tc>
          <w:tcPr>
            <w:tcW w:w="180" w:type="dxa"/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219C" w:rsidRPr="00156F03" w:rsidRDefault="003E551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58,004</w:t>
            </w:r>
          </w:p>
        </w:tc>
        <w:tc>
          <w:tcPr>
            <w:tcW w:w="180" w:type="dxa"/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219C" w:rsidRPr="00944E29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44E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57,738</w:t>
            </w:r>
          </w:p>
        </w:tc>
        <w:tc>
          <w:tcPr>
            <w:tcW w:w="180" w:type="dxa"/>
            <w:vAlign w:val="bottom"/>
          </w:tcPr>
          <w:p w:rsidR="0073219C" w:rsidRPr="00944E29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219C" w:rsidRPr="00944E29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44E2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222,555</w:t>
            </w:r>
          </w:p>
        </w:tc>
        <w:tc>
          <w:tcPr>
            <w:tcW w:w="180" w:type="dxa"/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219C" w:rsidRPr="00156F03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A721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221,896</w:t>
            </w:r>
          </w:p>
        </w:tc>
        <w:tc>
          <w:tcPr>
            <w:tcW w:w="186" w:type="dxa"/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73219C" w:rsidRPr="00FE7480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FE748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(132,961)</w:t>
            </w:r>
          </w:p>
        </w:tc>
        <w:tc>
          <w:tcPr>
            <w:tcW w:w="180" w:type="dxa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3219C" w:rsidRPr="00156F03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A721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(21,151)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:rsidR="0073219C" w:rsidRPr="00156F03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219C" w:rsidRPr="00156F03" w:rsidRDefault="00BA488A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647,</w:t>
            </w:r>
            <w:r w:rsidR="00FF6EF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80" w:type="dxa"/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219C" w:rsidRPr="00156F03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A721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498,612</w:t>
            </w:r>
          </w:p>
        </w:tc>
      </w:tr>
      <w:tr w:rsidR="0073219C" w:rsidRPr="00BE540A" w:rsidTr="00DC1265">
        <w:trPr>
          <w:cantSplit/>
          <w:trHeight w:val="40"/>
        </w:trPr>
        <w:tc>
          <w:tcPr>
            <w:tcW w:w="2520" w:type="dxa"/>
          </w:tcPr>
          <w:p w:rsidR="0073219C" w:rsidRPr="00156F03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73219C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:rsidR="0073219C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73219C" w:rsidRPr="00156F03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73219C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73219C" w:rsidRPr="00156F03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73219C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73219C" w:rsidRPr="00156F03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73219C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67027B" w:rsidRPr="00BE540A" w:rsidTr="00DC1265">
        <w:trPr>
          <w:cantSplit/>
          <w:trHeight w:val="40"/>
        </w:trPr>
        <w:tc>
          <w:tcPr>
            <w:tcW w:w="2520" w:type="dxa"/>
          </w:tcPr>
          <w:p w:rsidR="0067027B" w:rsidRPr="0067027B" w:rsidRDefault="0067027B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170" w:type="dxa"/>
            <w:vAlign w:val="bottom"/>
          </w:tcPr>
          <w:p w:rsidR="0067027B" w:rsidRPr="00156F03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56F03" w:rsidRDefault="0067027B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7027B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56F03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7027B" w:rsidRPr="00156F03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56F03" w:rsidRDefault="0067027B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67027B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56F03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7027B" w:rsidRPr="00156F03" w:rsidRDefault="0067027B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56F03" w:rsidRDefault="0067027B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67027B" w:rsidRDefault="0067027B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67027B" w:rsidRPr="00156F03" w:rsidRDefault="0067027B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67027B" w:rsidRPr="00156F03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67027B" w:rsidRPr="00156F03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7027B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67027B" w:rsidRPr="00156F03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7027B" w:rsidRPr="00156F03" w:rsidRDefault="0067027B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56F03" w:rsidRDefault="0067027B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67027B" w:rsidRDefault="0067027B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73219C" w:rsidRPr="00BE540A" w:rsidTr="00DC1265">
        <w:trPr>
          <w:cantSplit/>
          <w:trHeight w:val="40"/>
        </w:trPr>
        <w:tc>
          <w:tcPr>
            <w:tcW w:w="2520" w:type="dxa"/>
          </w:tcPr>
          <w:p w:rsidR="0073219C" w:rsidRPr="00640752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20A9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73219C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73219C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3219C" w:rsidRPr="00156F03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73219C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3219C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3219C" w:rsidRPr="00156F03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3219C" w:rsidRPr="00156F03" w:rsidRDefault="0073219C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73219C" w:rsidRDefault="0073219C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BC7F3A" w:rsidRPr="00BE540A" w:rsidTr="00DC1265">
        <w:trPr>
          <w:cantSplit/>
          <w:trHeight w:val="40"/>
        </w:trPr>
        <w:tc>
          <w:tcPr>
            <w:tcW w:w="2520" w:type="dxa"/>
            <w:vAlign w:val="bottom"/>
          </w:tcPr>
          <w:p w:rsidR="00BC7F3A" w:rsidRPr="00120A96" w:rsidRDefault="00BC7F3A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170" w:type="dxa"/>
            <w:vAlign w:val="bottom"/>
          </w:tcPr>
          <w:p w:rsidR="00BC7F3A" w:rsidRPr="00984BDE" w:rsidRDefault="00602507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4BDE">
              <w:rPr>
                <w:rFonts w:ascii="Angsana New" w:hAnsi="Angsana New" w:cs="Angsana New"/>
                <w:sz w:val="26"/>
                <w:szCs w:val="26"/>
              </w:rPr>
              <w:t>491,494</w:t>
            </w:r>
          </w:p>
        </w:tc>
        <w:tc>
          <w:tcPr>
            <w:tcW w:w="180" w:type="dxa"/>
            <w:vAlign w:val="bottom"/>
          </w:tcPr>
          <w:p w:rsidR="00BC7F3A" w:rsidRPr="00984BDE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BC7F3A" w:rsidRPr="00984BDE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4BDE">
              <w:rPr>
                <w:rFonts w:ascii="Angsana New" w:hAnsi="Angsana New" w:cs="Angsana New"/>
                <w:sz w:val="26"/>
                <w:szCs w:val="26"/>
              </w:rPr>
              <w:t>240,129</w:t>
            </w:r>
          </w:p>
        </w:tc>
        <w:tc>
          <w:tcPr>
            <w:tcW w:w="180" w:type="dxa"/>
            <w:vAlign w:val="bottom"/>
          </w:tcPr>
          <w:p w:rsidR="00BC7F3A" w:rsidRPr="00984BDE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C7F3A" w:rsidRPr="00984BDE" w:rsidRDefault="003E551C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4BDE">
              <w:rPr>
                <w:rFonts w:ascii="Angsana New" w:hAnsi="Angsana New" w:cs="Angsana New"/>
                <w:sz w:val="26"/>
                <w:szCs w:val="26"/>
              </w:rPr>
              <w:t>41,</w:t>
            </w:r>
            <w:r w:rsidR="00FA722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81</w:t>
            </w:r>
            <w:r w:rsidRPr="00984BD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:rsidR="00BC7F3A" w:rsidRPr="00984BDE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BC7F3A" w:rsidRPr="00984BDE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4BDE">
              <w:rPr>
                <w:rFonts w:ascii="Angsana New" w:hAnsi="Angsana New" w:cs="Angsana New"/>
                <w:sz w:val="26"/>
                <w:szCs w:val="26"/>
              </w:rPr>
              <w:t>29,52</w:t>
            </w:r>
            <w:r w:rsidR="003E551C" w:rsidRPr="00984BD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:rsidR="00BC7F3A" w:rsidRPr="00984BDE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C7F3A" w:rsidRPr="00F7477C" w:rsidRDefault="007806C1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F7477C">
              <w:rPr>
                <w:rFonts w:ascii="Angsana New" w:eastAsia="MS Mincho" w:hAnsi="Angsana New"/>
                <w:sz w:val="26"/>
                <w:szCs w:val="26"/>
              </w:rPr>
              <w:t>159,512</w:t>
            </w:r>
          </w:p>
        </w:tc>
        <w:tc>
          <w:tcPr>
            <w:tcW w:w="180" w:type="dxa"/>
            <w:vAlign w:val="bottom"/>
          </w:tcPr>
          <w:p w:rsidR="00BC7F3A" w:rsidRPr="00F7477C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BC7F3A" w:rsidRPr="00F7477C" w:rsidRDefault="007806C1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F7477C">
              <w:rPr>
                <w:rFonts w:ascii="Angsana New" w:eastAsia="MS Mincho" w:hAnsi="Angsana New"/>
                <w:sz w:val="26"/>
                <w:szCs w:val="26"/>
              </w:rPr>
              <w:t>189,931</w:t>
            </w:r>
          </w:p>
        </w:tc>
        <w:tc>
          <w:tcPr>
            <w:tcW w:w="186" w:type="dxa"/>
            <w:vAlign w:val="bottom"/>
          </w:tcPr>
          <w:p w:rsidR="00BC7F3A" w:rsidRPr="00F7477C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BC7F3A" w:rsidRPr="00F7477C" w:rsidRDefault="006E56C7" w:rsidP="001C2B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477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636B3" w:rsidRPr="00F7477C">
              <w:rPr>
                <w:rFonts w:ascii="Angsana New" w:hAnsi="Angsana New" w:cs="Angsana New"/>
                <w:sz w:val="26"/>
                <w:szCs w:val="26"/>
              </w:rPr>
              <w:t>118,760</w:t>
            </w:r>
            <w:r w:rsidRPr="00F7477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BC7F3A" w:rsidRPr="00F7477C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C7F3A" w:rsidRPr="00F7477C" w:rsidRDefault="00BC7F3A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F7477C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7F30B0" w:rsidRPr="00F7477C">
              <w:rPr>
                <w:rFonts w:ascii="Angsana New" w:eastAsia="MS Mincho" w:hAnsi="Angsana New"/>
                <w:sz w:val="26"/>
                <w:szCs w:val="26"/>
              </w:rPr>
              <w:t>8,934</w:t>
            </w:r>
            <w:r w:rsidRPr="00F7477C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:rsidR="00BC7F3A" w:rsidRPr="00F7477C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BC7F3A" w:rsidRPr="00F7477C" w:rsidRDefault="00DA1BAC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F7477C">
              <w:rPr>
                <w:rFonts w:ascii="Angsana New" w:eastAsia="MS Mincho" w:hAnsi="Angsana New"/>
                <w:sz w:val="26"/>
                <w:szCs w:val="26"/>
              </w:rPr>
              <w:t>574,061</w:t>
            </w:r>
          </w:p>
        </w:tc>
        <w:tc>
          <w:tcPr>
            <w:tcW w:w="180" w:type="dxa"/>
            <w:vAlign w:val="bottom"/>
          </w:tcPr>
          <w:p w:rsidR="00BC7F3A" w:rsidRPr="00F7477C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BC7F3A" w:rsidRPr="00F7477C" w:rsidRDefault="00DA1BAC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F7477C">
              <w:rPr>
                <w:rFonts w:ascii="Angsana New" w:eastAsia="MS Mincho" w:hAnsi="Angsana New"/>
                <w:sz w:val="26"/>
                <w:szCs w:val="26"/>
              </w:rPr>
              <w:t>443,647</w:t>
            </w:r>
          </w:p>
        </w:tc>
      </w:tr>
      <w:tr w:rsidR="00BC7F3A" w:rsidRPr="00BE540A" w:rsidTr="00DC1265">
        <w:trPr>
          <w:cantSplit/>
          <w:trHeight w:val="40"/>
        </w:trPr>
        <w:tc>
          <w:tcPr>
            <w:tcW w:w="2520" w:type="dxa"/>
            <w:vAlign w:val="bottom"/>
          </w:tcPr>
          <w:p w:rsidR="00BC7F3A" w:rsidRPr="00120A96" w:rsidRDefault="00BC7F3A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C7F3A" w:rsidRPr="00984BDE" w:rsidRDefault="00602507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4BDE">
              <w:rPr>
                <w:rFonts w:ascii="Angsana New" w:hAnsi="Angsana New" w:cs="Angsana New"/>
                <w:sz w:val="26"/>
                <w:szCs w:val="26"/>
              </w:rPr>
              <w:t>8,509</w:t>
            </w:r>
          </w:p>
        </w:tc>
        <w:tc>
          <w:tcPr>
            <w:tcW w:w="180" w:type="dxa"/>
            <w:vAlign w:val="bottom"/>
          </w:tcPr>
          <w:p w:rsidR="00BC7F3A" w:rsidRPr="00984BDE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C7F3A" w:rsidRPr="00984BDE" w:rsidRDefault="00BC7F3A" w:rsidP="001C2B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4BD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BC7F3A" w:rsidRPr="00984BDE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C7F3A" w:rsidRPr="00984BDE" w:rsidRDefault="003E551C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4BDE">
              <w:rPr>
                <w:rFonts w:ascii="Angsana New" w:hAnsi="Angsana New" w:cs="Angsana New"/>
                <w:sz w:val="26"/>
                <w:szCs w:val="26"/>
              </w:rPr>
              <w:t>16,189</w:t>
            </w:r>
          </w:p>
        </w:tc>
        <w:tc>
          <w:tcPr>
            <w:tcW w:w="180" w:type="dxa"/>
            <w:vAlign w:val="bottom"/>
          </w:tcPr>
          <w:p w:rsidR="00BC7F3A" w:rsidRPr="00984BDE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BC7F3A" w:rsidRPr="00984BDE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4BDE">
              <w:rPr>
                <w:rFonts w:ascii="Angsana New" w:hAnsi="Angsana New" w:cs="Angsana New"/>
                <w:sz w:val="26"/>
                <w:szCs w:val="26"/>
              </w:rPr>
              <w:t>28,21</w:t>
            </w:r>
            <w:r w:rsidR="003E551C" w:rsidRPr="00984BDE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:rsidR="00BC7F3A" w:rsidRPr="00984BDE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C7F3A" w:rsidRPr="00F7477C" w:rsidRDefault="007806C1" w:rsidP="007806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477C">
              <w:rPr>
                <w:rFonts w:ascii="Angsana New" w:hAnsi="Angsana New" w:cs="Angsana New"/>
                <w:sz w:val="26"/>
                <w:szCs w:val="26"/>
              </w:rPr>
              <w:t>63,043</w:t>
            </w:r>
          </w:p>
        </w:tc>
        <w:tc>
          <w:tcPr>
            <w:tcW w:w="180" w:type="dxa"/>
            <w:vAlign w:val="bottom"/>
          </w:tcPr>
          <w:p w:rsidR="00BC7F3A" w:rsidRPr="00F7477C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BC7F3A" w:rsidRPr="00F7477C" w:rsidRDefault="007806C1" w:rsidP="007806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477C">
              <w:rPr>
                <w:rFonts w:ascii="Angsana New" w:hAnsi="Angsana New" w:cs="Angsana New"/>
                <w:sz w:val="26"/>
                <w:szCs w:val="26"/>
              </w:rPr>
              <w:t>38,965</w:t>
            </w:r>
          </w:p>
        </w:tc>
        <w:tc>
          <w:tcPr>
            <w:tcW w:w="186" w:type="dxa"/>
            <w:vAlign w:val="bottom"/>
          </w:tcPr>
          <w:p w:rsidR="00BC7F3A" w:rsidRPr="00F7477C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7F3A" w:rsidRPr="00F7477C" w:rsidRDefault="00BC7F3A" w:rsidP="007F30B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5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477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636B3" w:rsidRPr="00F7477C">
              <w:rPr>
                <w:rFonts w:ascii="Angsana New" w:hAnsi="Angsana New" w:cs="Angsana New"/>
                <w:sz w:val="26"/>
                <w:szCs w:val="26"/>
              </w:rPr>
              <w:t>14,201</w:t>
            </w:r>
            <w:r w:rsidRPr="00F7477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BC7F3A" w:rsidRPr="00F7477C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C7F3A" w:rsidRPr="00F7477C" w:rsidRDefault="007F30B0" w:rsidP="007F30B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3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477C">
              <w:rPr>
                <w:rFonts w:ascii="Angsana New" w:hAnsi="Angsana New" w:cs="Angsana New"/>
                <w:sz w:val="26"/>
                <w:szCs w:val="26"/>
              </w:rPr>
              <w:t>(12,217)</w:t>
            </w:r>
          </w:p>
        </w:tc>
        <w:tc>
          <w:tcPr>
            <w:tcW w:w="186" w:type="dxa"/>
          </w:tcPr>
          <w:p w:rsidR="00BC7F3A" w:rsidRPr="00F7477C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C7F3A" w:rsidRPr="00F7477C" w:rsidRDefault="00DA1BAC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F7477C">
              <w:rPr>
                <w:rFonts w:ascii="Angsana New" w:eastAsia="MS Mincho" w:hAnsi="Angsana New"/>
                <w:sz w:val="26"/>
                <w:szCs w:val="26"/>
              </w:rPr>
              <w:t>73,540</w:t>
            </w:r>
          </w:p>
        </w:tc>
        <w:tc>
          <w:tcPr>
            <w:tcW w:w="180" w:type="dxa"/>
            <w:vAlign w:val="bottom"/>
          </w:tcPr>
          <w:p w:rsidR="00BC7F3A" w:rsidRPr="00F7477C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C7F3A" w:rsidRPr="00F7477C" w:rsidRDefault="00DA1BAC" w:rsidP="00182E1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5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477C">
              <w:rPr>
                <w:rFonts w:ascii="Angsana New" w:hAnsi="Angsana New" w:cs="Angsana New"/>
                <w:sz w:val="26"/>
                <w:szCs w:val="26"/>
              </w:rPr>
              <w:t>54,965</w:t>
            </w:r>
          </w:p>
        </w:tc>
      </w:tr>
      <w:tr w:rsidR="00BC7F3A" w:rsidRPr="00BE540A" w:rsidTr="00DC1265">
        <w:trPr>
          <w:cantSplit/>
          <w:trHeight w:val="40"/>
        </w:trPr>
        <w:tc>
          <w:tcPr>
            <w:tcW w:w="2520" w:type="dxa"/>
          </w:tcPr>
          <w:p w:rsidR="00BC7F3A" w:rsidRPr="00156F03" w:rsidRDefault="00BC7F3A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50</w:t>
            </w:r>
            <w:r w:rsidR="006025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0,003</w:t>
            </w:r>
          </w:p>
        </w:tc>
        <w:tc>
          <w:tcPr>
            <w:tcW w:w="180" w:type="dxa"/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640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240,129</w:t>
            </w:r>
          </w:p>
        </w:tc>
        <w:tc>
          <w:tcPr>
            <w:tcW w:w="180" w:type="dxa"/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7F3A" w:rsidRPr="00FE7480" w:rsidRDefault="003E551C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58,004</w:t>
            </w:r>
          </w:p>
        </w:tc>
        <w:tc>
          <w:tcPr>
            <w:tcW w:w="180" w:type="dxa"/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7F3A" w:rsidRPr="007806C1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806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57,738</w:t>
            </w:r>
          </w:p>
        </w:tc>
        <w:tc>
          <w:tcPr>
            <w:tcW w:w="180" w:type="dxa"/>
            <w:vAlign w:val="bottom"/>
          </w:tcPr>
          <w:p w:rsidR="00BC7F3A" w:rsidRPr="007806C1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7F3A" w:rsidRPr="007806C1" w:rsidRDefault="00BC7F3A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806C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222,555</w:t>
            </w:r>
          </w:p>
        </w:tc>
        <w:tc>
          <w:tcPr>
            <w:tcW w:w="180" w:type="dxa"/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7F3A" w:rsidRPr="00156F03" w:rsidRDefault="00BC7F3A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A721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221,896</w:t>
            </w:r>
          </w:p>
        </w:tc>
        <w:tc>
          <w:tcPr>
            <w:tcW w:w="186" w:type="dxa"/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BC7F3A" w:rsidRPr="00FE7480" w:rsidRDefault="00BC7F3A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FE748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(132,961)</w:t>
            </w:r>
          </w:p>
        </w:tc>
        <w:tc>
          <w:tcPr>
            <w:tcW w:w="180" w:type="dxa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C7F3A" w:rsidRPr="00156F03" w:rsidRDefault="00BC7F3A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A721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(21,151)</w:t>
            </w:r>
          </w:p>
        </w:tc>
        <w:tc>
          <w:tcPr>
            <w:tcW w:w="186" w:type="dxa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7F3A" w:rsidRPr="00821918" w:rsidRDefault="00BC7F3A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821918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647,601</w:t>
            </w:r>
          </w:p>
        </w:tc>
        <w:tc>
          <w:tcPr>
            <w:tcW w:w="180" w:type="dxa"/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7F3A" w:rsidRPr="00156F03" w:rsidRDefault="00EF1A5E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498,612</w:t>
            </w:r>
          </w:p>
        </w:tc>
      </w:tr>
      <w:tr w:rsidR="00BC7F3A" w:rsidRPr="00BE540A" w:rsidTr="00DC1265">
        <w:trPr>
          <w:cantSplit/>
          <w:trHeight w:val="40"/>
        </w:trPr>
        <w:tc>
          <w:tcPr>
            <w:tcW w:w="2520" w:type="dxa"/>
          </w:tcPr>
          <w:p w:rsidR="00BC7F3A" w:rsidRPr="00156F03" w:rsidRDefault="00BC7F3A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BC7F3A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:rsidR="00BC7F3A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BC7F3A" w:rsidRPr="00156F03" w:rsidRDefault="00BC7F3A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BC7F3A" w:rsidRDefault="00BC7F3A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BC7F3A" w:rsidRPr="00156F03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BC7F3A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BC7F3A" w:rsidRPr="00156F03" w:rsidRDefault="00BC7F3A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BC7F3A" w:rsidRDefault="00BC7F3A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BC7F3A" w:rsidRPr="00BE540A" w:rsidTr="00DC1265">
        <w:trPr>
          <w:cantSplit/>
          <w:trHeight w:val="40"/>
        </w:trPr>
        <w:tc>
          <w:tcPr>
            <w:tcW w:w="2520" w:type="dxa"/>
          </w:tcPr>
          <w:p w:rsidR="00BC7F3A" w:rsidRPr="00156F03" w:rsidRDefault="00BC7F3A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 (ขาดทุน) ตามส่วนงาน</w:t>
            </w:r>
          </w:p>
          <w:p w:rsidR="00BC7F3A" w:rsidRPr="00156F03" w:rsidRDefault="00BC7F3A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BC7F3A" w:rsidRPr="00156F03" w:rsidRDefault="00352486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11,568</w:t>
            </w:r>
          </w:p>
        </w:tc>
        <w:tc>
          <w:tcPr>
            <w:tcW w:w="180" w:type="dxa"/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(6,320</w:t>
            </w:r>
            <w:r w:rsidRPr="00076401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BC7F3A" w:rsidRPr="00156F03" w:rsidRDefault="00352486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3,940</w:t>
            </w:r>
          </w:p>
        </w:tc>
        <w:tc>
          <w:tcPr>
            <w:tcW w:w="180" w:type="dxa"/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7,743</w:t>
            </w:r>
          </w:p>
        </w:tc>
        <w:tc>
          <w:tcPr>
            <w:tcW w:w="180" w:type="dxa"/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BC7F3A" w:rsidRPr="00156F03" w:rsidRDefault="00352486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(5,208)</w:t>
            </w:r>
          </w:p>
        </w:tc>
        <w:tc>
          <w:tcPr>
            <w:tcW w:w="180" w:type="dxa"/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:rsidR="00BC7F3A" w:rsidRPr="00156F03" w:rsidRDefault="00BC7F3A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(7,769</w:t>
            </w:r>
            <w:r w:rsidRPr="00BA721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:rsidR="00BC7F3A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:rsidR="00352486" w:rsidRPr="00156F03" w:rsidRDefault="00352486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(1,67</w:t>
            </w:r>
            <w:r w:rsidR="003D27E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BC7F3A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:rsidR="00BC7F3A" w:rsidRPr="00156F03" w:rsidRDefault="00BC7F3A" w:rsidP="0038536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5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(119</w:t>
            </w:r>
            <w:r w:rsidRPr="00BA7219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BC7F3A" w:rsidRPr="00156F03" w:rsidRDefault="00F76272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8,6</w:t>
            </w:r>
            <w:r w:rsidR="00FF6EF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180" w:type="dxa"/>
            <w:vAlign w:val="bottom"/>
          </w:tcPr>
          <w:p w:rsidR="00BC7F3A" w:rsidRPr="00156F03" w:rsidRDefault="00BC7F3A" w:rsidP="00BC7F3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BC7F3A" w:rsidRPr="00156F03" w:rsidRDefault="00BC7F3A" w:rsidP="00BC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(6,465</w:t>
            </w:r>
            <w:r w:rsidRPr="00BA721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</w:tr>
    </w:tbl>
    <w:p w:rsidR="00176CC9" w:rsidRDefault="00176CC9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176CC9" w:rsidRDefault="00176CC9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176CC9" w:rsidRDefault="00176CC9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176CC9" w:rsidRDefault="00176CC9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pPr w:leftFromText="180" w:rightFromText="180" w:vertAnchor="text" w:horzAnchor="margin" w:tblpX="455" w:tblpY="307"/>
        <w:tblW w:w="143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8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596EA7" w:rsidRPr="00BE540A" w:rsidTr="00F5797E">
        <w:trPr>
          <w:cantSplit/>
          <w:trHeight w:val="360"/>
          <w:tblHeader/>
        </w:trPr>
        <w:tc>
          <w:tcPr>
            <w:tcW w:w="2779" w:type="dxa"/>
          </w:tcPr>
          <w:p w:rsidR="00596EA7" w:rsidRPr="00B92267" w:rsidRDefault="00596EA7" w:rsidP="00596E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:rsidR="00596EA7" w:rsidRPr="00596EA7" w:rsidRDefault="00596EA7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2B6835" w:rsidRPr="00BE540A" w:rsidTr="00F5797E">
        <w:trPr>
          <w:cantSplit/>
          <w:trHeight w:val="720"/>
          <w:tblHeader/>
        </w:trPr>
        <w:tc>
          <w:tcPr>
            <w:tcW w:w="2779" w:type="dxa"/>
            <w:vAlign w:val="bottom"/>
          </w:tcPr>
          <w:p w:rsidR="002B6835" w:rsidRPr="00B92267" w:rsidRDefault="002B6835" w:rsidP="002B683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หก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0" w:type="dxa"/>
            <w:gridSpan w:val="3"/>
            <w:shd w:val="clear" w:color="auto" w:fill="auto"/>
          </w:tcPr>
          <w:p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ธุรกิจผลิตและจำหน่ายหนังสือและให้บริการโฆษณา</w:t>
            </w:r>
          </w:p>
          <w:p w:rsidR="002B6835" w:rsidRPr="00C73183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80" w:type="dxa"/>
          </w:tcPr>
          <w:p w:rsidR="002B6835" w:rsidRPr="00C10CC6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ผลิตและ</w:t>
            </w:r>
          </w:p>
          <w:p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ให้บริการโฆษณา</w:t>
            </w:r>
          </w:p>
          <w:p w:rsidR="002B6835" w:rsidRPr="00C73183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:rsidR="002B6835" w:rsidRPr="00C10CC6" w:rsidRDefault="002B6835" w:rsidP="002B683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2B6835" w:rsidRPr="00C73183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2B6835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B92267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t>่าว้นสามัญเป็นจำนวนเงิน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</w:p>
        </w:tc>
        <w:tc>
          <w:tcPr>
            <w:tcW w:w="186" w:type="dxa"/>
          </w:tcPr>
          <w:p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2B6835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B9226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176CC9" w:rsidRPr="00BE540A" w:rsidTr="00A5449A">
        <w:trPr>
          <w:cantSplit/>
          <w:tblHeader/>
        </w:trPr>
        <w:tc>
          <w:tcPr>
            <w:tcW w:w="2779" w:type="dxa"/>
          </w:tcPr>
          <w:p w:rsidR="00176CC9" w:rsidRPr="00B92267" w:rsidRDefault="00176CC9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:rsidR="00176CC9" w:rsidRPr="00C73183" w:rsidRDefault="00176CC9" w:rsidP="00A5449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176CC9" w:rsidRPr="00C73183" w:rsidRDefault="00176CC9" w:rsidP="00A5449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76CC9" w:rsidRPr="00C73183" w:rsidRDefault="00176CC9" w:rsidP="00A5449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176CC9" w:rsidRPr="00C10CC6" w:rsidRDefault="00176CC9" w:rsidP="00A544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76CC9" w:rsidRPr="00C73183" w:rsidRDefault="00176CC9" w:rsidP="00A5449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176CC9" w:rsidRPr="00C73183" w:rsidRDefault="00176CC9" w:rsidP="00A5449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176CC9" w:rsidRPr="00C73183" w:rsidRDefault="00176CC9" w:rsidP="00A5449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176CC9" w:rsidRPr="00C10CC6" w:rsidRDefault="00176CC9" w:rsidP="00A544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176CC9" w:rsidRPr="00C73183" w:rsidRDefault="00176CC9" w:rsidP="00A5449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176CC9" w:rsidRPr="00C73183" w:rsidRDefault="00176CC9" w:rsidP="00A5449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:rsidR="00176CC9" w:rsidRPr="00C73183" w:rsidRDefault="00176CC9" w:rsidP="00A5449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6" w:type="dxa"/>
          </w:tcPr>
          <w:p w:rsidR="00176CC9" w:rsidRPr="00C10CC6" w:rsidRDefault="00176CC9" w:rsidP="00A544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176CC9" w:rsidRPr="00C73183" w:rsidRDefault="00176CC9" w:rsidP="00A5449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176CC9" w:rsidRPr="00C73183" w:rsidRDefault="00176CC9" w:rsidP="00A5449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76CC9" w:rsidRPr="00C73183" w:rsidRDefault="00176CC9" w:rsidP="00A5449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6" w:type="dxa"/>
          </w:tcPr>
          <w:p w:rsidR="00176CC9" w:rsidRPr="00C10CC6" w:rsidRDefault="00176CC9" w:rsidP="00A544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176CC9" w:rsidRPr="00C73183" w:rsidRDefault="00176CC9" w:rsidP="00A5449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176CC9" w:rsidRPr="00C73183" w:rsidRDefault="00176CC9" w:rsidP="00A5449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176CC9" w:rsidRPr="00C73183" w:rsidRDefault="00176CC9" w:rsidP="00A5449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</w:tr>
      <w:tr w:rsidR="00176CC9" w:rsidRPr="00BE540A" w:rsidTr="00A5449A">
        <w:trPr>
          <w:cantSplit/>
          <w:trHeight w:val="80"/>
          <w:tblHeader/>
        </w:trPr>
        <w:tc>
          <w:tcPr>
            <w:tcW w:w="2779" w:type="dxa"/>
          </w:tcPr>
          <w:p w:rsidR="00176CC9" w:rsidRPr="00B92267" w:rsidRDefault="00176CC9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:rsidR="00176CC9" w:rsidRPr="00B92267" w:rsidRDefault="00176CC9" w:rsidP="00A5449A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B9226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67027B" w:rsidRPr="00BE540A" w:rsidTr="00A5449A">
        <w:trPr>
          <w:cantSplit/>
        </w:trPr>
        <w:tc>
          <w:tcPr>
            <w:tcW w:w="2779" w:type="dxa"/>
          </w:tcPr>
          <w:p w:rsidR="0067027B" w:rsidRP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710ACC" w:rsidRPr="00BE540A" w:rsidTr="00A5449A">
        <w:trPr>
          <w:cantSplit/>
        </w:trPr>
        <w:tc>
          <w:tcPr>
            <w:tcW w:w="2779" w:type="dxa"/>
          </w:tcPr>
          <w:p w:rsidR="00710ACC" w:rsidRPr="00B92267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26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B9226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080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761,858</w:t>
            </w:r>
          </w:p>
        </w:tc>
        <w:tc>
          <w:tcPr>
            <w:tcW w:w="180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495,546</w:t>
            </w:r>
          </w:p>
        </w:tc>
        <w:tc>
          <w:tcPr>
            <w:tcW w:w="180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10ACC" w:rsidRPr="00B92267" w:rsidRDefault="006D353A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151,274</w:t>
            </w:r>
          </w:p>
        </w:tc>
        <w:tc>
          <w:tcPr>
            <w:tcW w:w="180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111,677</w:t>
            </w:r>
          </w:p>
        </w:tc>
        <w:tc>
          <w:tcPr>
            <w:tcW w:w="180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0ACC" w:rsidRPr="00B92267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39</w:t>
            </w:r>
            <w:r w:rsidR="00B47B77">
              <w:rPr>
                <w:rFonts w:ascii="Angsana New" w:eastAsia="MS Mincho" w:hAnsi="Angsana New"/>
                <w:sz w:val="26"/>
                <w:szCs w:val="26"/>
              </w:rPr>
              <w:t>2,134</w:t>
            </w:r>
          </w:p>
        </w:tc>
        <w:tc>
          <w:tcPr>
            <w:tcW w:w="180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710ACC" w:rsidRPr="00B92267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384,444</w:t>
            </w:r>
          </w:p>
        </w:tc>
        <w:tc>
          <w:tcPr>
            <w:tcW w:w="186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10ACC" w:rsidRPr="00B92267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1,305,266</w:t>
            </w:r>
          </w:p>
        </w:tc>
        <w:tc>
          <w:tcPr>
            <w:tcW w:w="180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710ACC" w:rsidRPr="00B92267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991,667</w:t>
            </w:r>
          </w:p>
        </w:tc>
      </w:tr>
      <w:tr w:rsidR="00710ACC" w:rsidRPr="00BE540A" w:rsidTr="00A5449A">
        <w:trPr>
          <w:cantSplit/>
        </w:trPr>
        <w:tc>
          <w:tcPr>
            <w:tcW w:w="2779" w:type="dxa"/>
          </w:tcPr>
          <w:p w:rsidR="00710ACC" w:rsidRPr="00B92267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26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225,208</w:t>
            </w:r>
          </w:p>
        </w:tc>
        <w:tc>
          <w:tcPr>
            <w:tcW w:w="180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8,223</w:t>
            </w:r>
          </w:p>
        </w:tc>
        <w:tc>
          <w:tcPr>
            <w:tcW w:w="180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10ACC" w:rsidRPr="00B92267" w:rsidRDefault="00B47B77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1,626</w:t>
            </w:r>
          </w:p>
        </w:tc>
        <w:tc>
          <w:tcPr>
            <w:tcW w:w="180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1,246</w:t>
            </w:r>
          </w:p>
        </w:tc>
        <w:tc>
          <w:tcPr>
            <w:tcW w:w="180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0ACC" w:rsidRPr="00B92267" w:rsidRDefault="00B47B77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40,227</w:t>
            </w:r>
          </w:p>
        </w:tc>
        <w:tc>
          <w:tcPr>
            <w:tcW w:w="180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710ACC" w:rsidRPr="00B92267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37,260</w:t>
            </w:r>
          </w:p>
        </w:tc>
        <w:tc>
          <w:tcPr>
            <w:tcW w:w="186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10ACC" w:rsidRPr="00B92267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(267,061)</w:t>
            </w:r>
          </w:p>
        </w:tc>
        <w:tc>
          <w:tcPr>
            <w:tcW w:w="180" w:type="dxa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10ACC" w:rsidRPr="00B92267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 xml:space="preserve">  (46,729</w:t>
            </w:r>
            <w:r w:rsidRPr="00200BEB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10ACC" w:rsidRPr="00B92267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710ACC" w:rsidRPr="00B92267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710ACC" w:rsidRPr="00BE540A" w:rsidTr="00A5449A">
        <w:trPr>
          <w:cantSplit/>
        </w:trPr>
        <w:tc>
          <w:tcPr>
            <w:tcW w:w="2779" w:type="dxa"/>
          </w:tcPr>
          <w:p w:rsidR="00710ACC" w:rsidRPr="00B92267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226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987,066</w:t>
            </w:r>
          </w:p>
        </w:tc>
        <w:tc>
          <w:tcPr>
            <w:tcW w:w="180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503,769</w:t>
            </w:r>
          </w:p>
        </w:tc>
        <w:tc>
          <w:tcPr>
            <w:tcW w:w="180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152,900</w:t>
            </w:r>
          </w:p>
        </w:tc>
        <w:tc>
          <w:tcPr>
            <w:tcW w:w="180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0BE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112,923</w:t>
            </w:r>
          </w:p>
        </w:tc>
        <w:tc>
          <w:tcPr>
            <w:tcW w:w="180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0ACC" w:rsidRPr="00B92267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432,361</w:t>
            </w:r>
          </w:p>
        </w:tc>
        <w:tc>
          <w:tcPr>
            <w:tcW w:w="180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0ACC" w:rsidRPr="00B92267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421,704</w:t>
            </w:r>
          </w:p>
        </w:tc>
        <w:tc>
          <w:tcPr>
            <w:tcW w:w="186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710ACC" w:rsidRPr="00B60904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6090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(267,061)</w:t>
            </w:r>
          </w:p>
        </w:tc>
        <w:tc>
          <w:tcPr>
            <w:tcW w:w="180" w:type="dxa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10ACC" w:rsidRPr="00B92267" w:rsidRDefault="00710ACC" w:rsidP="006A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(46,729</w:t>
            </w:r>
            <w:r w:rsidRPr="00200BE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:rsidR="00710ACC" w:rsidRPr="00B92267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0ACC" w:rsidRPr="00B60904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6090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1,305,266</w:t>
            </w:r>
          </w:p>
        </w:tc>
        <w:tc>
          <w:tcPr>
            <w:tcW w:w="180" w:type="dxa"/>
            <w:vAlign w:val="bottom"/>
          </w:tcPr>
          <w:p w:rsidR="00710ACC" w:rsidRPr="00B92267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0ACC" w:rsidRPr="00B92267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991,667</w:t>
            </w:r>
          </w:p>
        </w:tc>
      </w:tr>
      <w:tr w:rsidR="00710ACC" w:rsidRPr="00BE540A" w:rsidTr="00A5449A">
        <w:trPr>
          <w:cantSplit/>
        </w:trPr>
        <w:tc>
          <w:tcPr>
            <w:tcW w:w="2779" w:type="dxa"/>
          </w:tcPr>
          <w:p w:rsidR="00710ACC" w:rsidRPr="00156F03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710ACC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710ACC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710ACC" w:rsidRPr="00156F03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710ACC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710ACC" w:rsidRPr="00156F03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710ACC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710ACC" w:rsidRPr="00156F03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710ACC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67027B" w:rsidRPr="00BE540A" w:rsidTr="00A5449A">
        <w:trPr>
          <w:cantSplit/>
        </w:trPr>
        <w:tc>
          <w:tcPr>
            <w:tcW w:w="2779" w:type="dxa"/>
          </w:tcPr>
          <w:p w:rsidR="0067027B" w:rsidRP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80" w:type="dxa"/>
            <w:vAlign w:val="bottom"/>
          </w:tcPr>
          <w:p w:rsidR="0067027B" w:rsidRPr="00156F03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56F03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56F03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7027B" w:rsidRPr="00156F03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56F03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56F03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7027B" w:rsidRPr="00156F03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56F03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67027B" w:rsidRPr="00156F03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67027B" w:rsidRPr="00156F03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67027B" w:rsidRPr="00156F03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67027B" w:rsidRPr="00156F03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7027B" w:rsidRPr="00156F03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56F03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710ACC" w:rsidRPr="00BE540A" w:rsidTr="00A5449A">
        <w:trPr>
          <w:cantSplit/>
        </w:trPr>
        <w:tc>
          <w:tcPr>
            <w:tcW w:w="2779" w:type="dxa"/>
          </w:tcPr>
          <w:p w:rsidR="00710ACC" w:rsidRPr="00640752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20A9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vAlign w:val="bottom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10ACC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0ACC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0ACC" w:rsidRPr="00156F03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710ACC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10ACC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10ACC" w:rsidRPr="00156F03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10ACC" w:rsidRPr="00156F03" w:rsidRDefault="00710ACC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710ACC" w:rsidRDefault="00710ACC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196939" w:rsidRPr="00BE540A" w:rsidTr="00A5449A">
        <w:trPr>
          <w:cantSplit/>
        </w:trPr>
        <w:tc>
          <w:tcPr>
            <w:tcW w:w="2779" w:type="dxa"/>
            <w:vAlign w:val="bottom"/>
          </w:tcPr>
          <w:p w:rsidR="00196939" w:rsidRPr="00120A96" w:rsidRDefault="00196939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lastRenderedPageBreak/>
              <w:t>ณ เวลาใดเวลาหนึ่ง</w:t>
            </w:r>
          </w:p>
        </w:tc>
        <w:tc>
          <w:tcPr>
            <w:tcW w:w="1080" w:type="dxa"/>
            <w:vAlign w:val="bottom"/>
          </w:tcPr>
          <w:p w:rsidR="00196939" w:rsidRPr="00B60904" w:rsidRDefault="00196939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B4C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76</w:t>
            </w:r>
            <w:r w:rsidRPr="00ED2B4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307</w:t>
            </w:r>
          </w:p>
        </w:tc>
        <w:tc>
          <w:tcPr>
            <w:tcW w:w="180" w:type="dxa"/>
            <w:vAlign w:val="bottom"/>
          </w:tcPr>
          <w:p w:rsidR="00196939" w:rsidRPr="00156F03" w:rsidRDefault="00196939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196939" w:rsidRPr="00B60904" w:rsidRDefault="00196939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B4C">
              <w:rPr>
                <w:rFonts w:ascii="Angsana New" w:hAnsi="Angsana New" w:cs="Angsana New"/>
                <w:sz w:val="26"/>
                <w:szCs w:val="26"/>
              </w:rPr>
              <w:t>503,769</w:t>
            </w:r>
          </w:p>
        </w:tc>
        <w:tc>
          <w:tcPr>
            <w:tcW w:w="180" w:type="dxa"/>
            <w:vAlign w:val="bottom"/>
          </w:tcPr>
          <w:p w:rsidR="00196939" w:rsidRPr="00156F03" w:rsidRDefault="00196939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196939" w:rsidRPr="00936E3B" w:rsidRDefault="00196939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E3B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936E3B">
              <w:rPr>
                <w:rFonts w:ascii="Angsana New" w:hAnsi="Angsana New" w:cs="Angsana New"/>
                <w:sz w:val="26"/>
                <w:szCs w:val="26"/>
              </w:rPr>
              <w:t>,0</w:t>
            </w:r>
            <w:r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80" w:type="dxa"/>
            <w:vAlign w:val="bottom"/>
          </w:tcPr>
          <w:p w:rsidR="00196939" w:rsidRPr="00156F03" w:rsidRDefault="00196939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96939" w:rsidRPr="00936E3B" w:rsidRDefault="00196939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E3B">
              <w:rPr>
                <w:rFonts w:ascii="Angsana New" w:hAnsi="Angsana New" w:cs="Angsana New"/>
                <w:sz w:val="26"/>
                <w:szCs w:val="26"/>
              </w:rPr>
              <w:t>56,082</w:t>
            </w:r>
          </w:p>
        </w:tc>
        <w:tc>
          <w:tcPr>
            <w:tcW w:w="180" w:type="dxa"/>
            <w:vAlign w:val="bottom"/>
          </w:tcPr>
          <w:p w:rsidR="00196939" w:rsidRPr="00156F03" w:rsidRDefault="00196939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196939" w:rsidRPr="00F7477C" w:rsidRDefault="00767A12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F7477C">
              <w:rPr>
                <w:rFonts w:ascii="Angsana New" w:eastAsia="MS Mincho" w:hAnsi="Angsana New"/>
                <w:sz w:val="26"/>
                <w:szCs w:val="26"/>
              </w:rPr>
              <w:t>306,106</w:t>
            </w:r>
          </w:p>
        </w:tc>
        <w:tc>
          <w:tcPr>
            <w:tcW w:w="180" w:type="dxa"/>
          </w:tcPr>
          <w:p w:rsidR="00196939" w:rsidRPr="00F7477C" w:rsidRDefault="00196939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:rsidR="00196939" w:rsidRPr="00F7477C" w:rsidRDefault="004F321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477C">
              <w:rPr>
                <w:rFonts w:ascii="Angsana New" w:hAnsi="Angsana New" w:cs="Angsana New"/>
                <w:sz w:val="26"/>
                <w:szCs w:val="26"/>
              </w:rPr>
              <w:t>356,168</w:t>
            </w:r>
          </w:p>
        </w:tc>
        <w:tc>
          <w:tcPr>
            <w:tcW w:w="186" w:type="dxa"/>
            <w:vAlign w:val="bottom"/>
          </w:tcPr>
          <w:p w:rsidR="00196939" w:rsidRPr="00F7477C" w:rsidRDefault="00196939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196939" w:rsidRPr="00F7477C" w:rsidRDefault="00196939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477C">
              <w:rPr>
                <w:rFonts w:ascii="Angsana New" w:hAnsi="Angsana New" w:cs="Angsana New"/>
                <w:sz w:val="26"/>
                <w:szCs w:val="26"/>
              </w:rPr>
              <w:t>(2</w:t>
            </w:r>
            <w:r w:rsidR="009049D0" w:rsidRPr="00F7477C">
              <w:rPr>
                <w:rFonts w:ascii="Angsana New" w:hAnsi="Angsana New" w:cs="Angsana New"/>
                <w:sz w:val="26"/>
                <w:szCs w:val="26"/>
              </w:rPr>
              <w:t>39,815</w:t>
            </w:r>
            <w:r w:rsidRPr="00F7477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196939" w:rsidRPr="00F7477C" w:rsidRDefault="00196939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96939" w:rsidRPr="00F7477C" w:rsidRDefault="00196939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477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A0721" w:rsidRPr="00F7477C">
              <w:rPr>
                <w:rFonts w:ascii="Angsana New" w:hAnsi="Angsana New" w:cs="Angsana New"/>
                <w:sz w:val="26"/>
                <w:szCs w:val="26"/>
              </w:rPr>
              <w:t>24,378</w:t>
            </w:r>
            <w:r w:rsidRPr="00F7477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:rsidR="00196939" w:rsidRPr="00F7477C" w:rsidRDefault="00196939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96939" w:rsidRPr="00F7477C" w:rsidRDefault="001B62D9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477C">
              <w:rPr>
                <w:rFonts w:ascii="Angsana New" w:hAnsi="Angsana New" w:cs="Angsana New"/>
                <w:sz w:val="26"/>
                <w:szCs w:val="26"/>
              </w:rPr>
              <w:t>1,152,637</w:t>
            </w:r>
          </w:p>
        </w:tc>
        <w:tc>
          <w:tcPr>
            <w:tcW w:w="180" w:type="dxa"/>
          </w:tcPr>
          <w:p w:rsidR="00196939" w:rsidRPr="00F7477C" w:rsidRDefault="00196939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196939" w:rsidRPr="00F7477C" w:rsidRDefault="001B62D9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477C">
              <w:rPr>
                <w:rFonts w:ascii="Angsana New" w:hAnsi="Angsana New" w:cs="Angsana New"/>
                <w:sz w:val="26"/>
                <w:szCs w:val="26"/>
              </w:rPr>
              <w:t>891,641</w:t>
            </w:r>
          </w:p>
        </w:tc>
      </w:tr>
      <w:tr w:rsidR="00280363" w:rsidRPr="00BE540A" w:rsidTr="00A5449A">
        <w:trPr>
          <w:cantSplit/>
        </w:trPr>
        <w:tc>
          <w:tcPr>
            <w:tcW w:w="2779" w:type="dxa"/>
            <w:vAlign w:val="bottom"/>
          </w:tcPr>
          <w:p w:rsidR="00280363" w:rsidRPr="00120A96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80363" w:rsidRPr="00B92267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10,759</w:t>
            </w:r>
          </w:p>
        </w:tc>
        <w:tc>
          <w:tcPr>
            <w:tcW w:w="180" w:type="dxa"/>
            <w:vAlign w:val="bottom"/>
          </w:tcPr>
          <w:p w:rsidR="00280363" w:rsidRPr="00156F03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80363" w:rsidRPr="00B92267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280363" w:rsidRPr="00156F03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80363" w:rsidRPr="00936E3B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E3B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936E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D5ACE">
              <w:rPr>
                <w:rFonts w:ascii="Angsana New" w:hAnsi="Angsana New" w:cs="Angsana New"/>
                <w:sz w:val="26"/>
                <w:szCs w:val="26"/>
              </w:rPr>
              <w:t>86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:rsidR="00280363" w:rsidRPr="00156F03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80363" w:rsidRPr="00936E3B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E3B">
              <w:rPr>
                <w:rFonts w:ascii="Angsana New" w:hAnsi="Angsana New" w:cs="Angsana New"/>
                <w:sz w:val="26"/>
                <w:szCs w:val="26"/>
              </w:rPr>
              <w:t>56,841</w:t>
            </w:r>
          </w:p>
        </w:tc>
        <w:tc>
          <w:tcPr>
            <w:tcW w:w="180" w:type="dxa"/>
            <w:vAlign w:val="bottom"/>
          </w:tcPr>
          <w:p w:rsidR="00280363" w:rsidRPr="00156F03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280363" w:rsidRPr="00F7477C" w:rsidRDefault="00767A12" w:rsidP="0076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F7477C">
              <w:rPr>
                <w:rFonts w:ascii="Angsana New" w:eastAsia="MS Mincho" w:hAnsi="Angsana New"/>
                <w:sz w:val="26"/>
                <w:szCs w:val="26"/>
              </w:rPr>
              <w:t>126,255</w:t>
            </w:r>
          </w:p>
        </w:tc>
        <w:tc>
          <w:tcPr>
            <w:tcW w:w="180" w:type="dxa"/>
            <w:vAlign w:val="bottom"/>
          </w:tcPr>
          <w:p w:rsidR="00280363" w:rsidRPr="00F7477C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280363" w:rsidRPr="00F7477C" w:rsidRDefault="004F3213" w:rsidP="004F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F7477C">
              <w:rPr>
                <w:rFonts w:ascii="Angsana New" w:eastAsia="MS Mincho" w:hAnsi="Angsana New"/>
                <w:sz w:val="26"/>
                <w:szCs w:val="26"/>
              </w:rPr>
              <w:t>65,536</w:t>
            </w:r>
          </w:p>
        </w:tc>
        <w:tc>
          <w:tcPr>
            <w:tcW w:w="186" w:type="dxa"/>
            <w:vAlign w:val="bottom"/>
          </w:tcPr>
          <w:p w:rsidR="00280363" w:rsidRPr="00F7477C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80363" w:rsidRPr="00F7477C" w:rsidRDefault="00280363" w:rsidP="009049D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477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049D0" w:rsidRPr="00F7477C">
              <w:rPr>
                <w:rFonts w:ascii="Angsana New" w:hAnsi="Angsana New" w:cs="Angsana New"/>
                <w:sz w:val="26"/>
                <w:szCs w:val="26"/>
              </w:rPr>
              <w:t>27,246</w:t>
            </w:r>
            <w:r w:rsidRPr="00F7477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280363" w:rsidRPr="00F7477C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80363" w:rsidRPr="00F7477C" w:rsidRDefault="006A0721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477C">
              <w:rPr>
                <w:rFonts w:ascii="Angsana New" w:hAnsi="Angsana New" w:cs="Angsana New"/>
                <w:sz w:val="26"/>
                <w:szCs w:val="26"/>
              </w:rPr>
              <w:t>(22,351)</w:t>
            </w:r>
          </w:p>
        </w:tc>
        <w:tc>
          <w:tcPr>
            <w:tcW w:w="186" w:type="dxa"/>
          </w:tcPr>
          <w:p w:rsidR="00280363" w:rsidRPr="00F7477C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80363" w:rsidRPr="00F7477C" w:rsidRDefault="001B62D9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477C">
              <w:rPr>
                <w:rFonts w:ascii="Angsana New" w:hAnsi="Angsana New" w:cs="Angsana New"/>
                <w:sz w:val="26"/>
                <w:szCs w:val="26"/>
              </w:rPr>
              <w:t>152,629</w:t>
            </w:r>
          </w:p>
        </w:tc>
        <w:tc>
          <w:tcPr>
            <w:tcW w:w="180" w:type="dxa"/>
            <w:vAlign w:val="bottom"/>
          </w:tcPr>
          <w:p w:rsidR="00280363" w:rsidRPr="00F7477C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80363" w:rsidRPr="00F7477C" w:rsidRDefault="001B62D9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7477C">
              <w:rPr>
                <w:rFonts w:ascii="Angsana New" w:hAnsi="Angsana New" w:cs="Angsana New"/>
                <w:sz w:val="26"/>
                <w:szCs w:val="26"/>
              </w:rPr>
              <w:t>100,026</w:t>
            </w:r>
          </w:p>
        </w:tc>
      </w:tr>
      <w:tr w:rsidR="00280363" w:rsidRPr="00BE540A" w:rsidTr="00A5449A">
        <w:trPr>
          <w:cantSplit/>
        </w:trPr>
        <w:tc>
          <w:tcPr>
            <w:tcW w:w="2779" w:type="dxa"/>
          </w:tcPr>
          <w:p w:rsidR="00280363" w:rsidRPr="00156F03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="003206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0363" w:rsidRPr="00A44FE4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4F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987,066</w:t>
            </w:r>
          </w:p>
        </w:tc>
        <w:tc>
          <w:tcPr>
            <w:tcW w:w="180" w:type="dxa"/>
            <w:vAlign w:val="bottom"/>
          </w:tcPr>
          <w:p w:rsidR="00280363" w:rsidRPr="00A44FE4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0363" w:rsidRPr="00A44FE4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4F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503,769</w:t>
            </w:r>
          </w:p>
        </w:tc>
        <w:tc>
          <w:tcPr>
            <w:tcW w:w="180" w:type="dxa"/>
            <w:vAlign w:val="bottom"/>
          </w:tcPr>
          <w:p w:rsidR="00280363" w:rsidRPr="00A44FE4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80363" w:rsidRPr="00A44FE4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4F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152,900</w:t>
            </w:r>
          </w:p>
        </w:tc>
        <w:tc>
          <w:tcPr>
            <w:tcW w:w="180" w:type="dxa"/>
          </w:tcPr>
          <w:p w:rsidR="00280363" w:rsidRPr="00A44FE4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280363" w:rsidRPr="00A44FE4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4F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112,923</w:t>
            </w:r>
          </w:p>
        </w:tc>
        <w:tc>
          <w:tcPr>
            <w:tcW w:w="180" w:type="dxa"/>
          </w:tcPr>
          <w:p w:rsidR="00280363" w:rsidRPr="00A44FE4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280363" w:rsidRPr="00A44FE4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A44FE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432,361</w:t>
            </w:r>
          </w:p>
        </w:tc>
        <w:tc>
          <w:tcPr>
            <w:tcW w:w="180" w:type="dxa"/>
          </w:tcPr>
          <w:p w:rsidR="00280363" w:rsidRPr="00A44FE4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280363" w:rsidRPr="00A44FE4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4F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421,704</w:t>
            </w:r>
          </w:p>
        </w:tc>
        <w:tc>
          <w:tcPr>
            <w:tcW w:w="186" w:type="dxa"/>
          </w:tcPr>
          <w:p w:rsidR="00280363" w:rsidRPr="00A44FE4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280363" w:rsidRPr="00A44FE4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4F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(267,061)</w:t>
            </w:r>
          </w:p>
        </w:tc>
        <w:tc>
          <w:tcPr>
            <w:tcW w:w="180" w:type="dxa"/>
          </w:tcPr>
          <w:p w:rsidR="00280363" w:rsidRPr="00A44FE4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80363" w:rsidRPr="00A44FE4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4F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(46,729)</w:t>
            </w:r>
          </w:p>
        </w:tc>
        <w:tc>
          <w:tcPr>
            <w:tcW w:w="186" w:type="dxa"/>
          </w:tcPr>
          <w:p w:rsidR="00280363" w:rsidRPr="00A44FE4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80363" w:rsidRPr="00A44FE4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4F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1,305,266</w:t>
            </w:r>
          </w:p>
        </w:tc>
        <w:tc>
          <w:tcPr>
            <w:tcW w:w="180" w:type="dxa"/>
          </w:tcPr>
          <w:p w:rsidR="00280363" w:rsidRPr="00A44FE4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280363" w:rsidRPr="00A44FE4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4F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991,667</w:t>
            </w:r>
          </w:p>
        </w:tc>
      </w:tr>
      <w:tr w:rsidR="00280363" w:rsidRPr="00BE540A" w:rsidTr="00A5449A">
        <w:trPr>
          <w:cantSplit/>
        </w:trPr>
        <w:tc>
          <w:tcPr>
            <w:tcW w:w="2779" w:type="dxa"/>
          </w:tcPr>
          <w:p w:rsidR="00280363" w:rsidRPr="00156F03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280363" w:rsidRPr="00156F03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156F03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280363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156F03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280363" w:rsidRPr="00156F03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156F03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280363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156F03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280363" w:rsidRPr="00156F03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156F03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280363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280363" w:rsidRPr="00156F03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280363" w:rsidRPr="00156F03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280363" w:rsidRPr="00156F03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280363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280363" w:rsidRPr="00156F03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280363" w:rsidRPr="00156F03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156F03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280363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280363" w:rsidRPr="00BE540A" w:rsidTr="00A5449A">
        <w:trPr>
          <w:cantSplit/>
        </w:trPr>
        <w:tc>
          <w:tcPr>
            <w:tcW w:w="2779" w:type="dxa"/>
          </w:tcPr>
          <w:p w:rsidR="00280363" w:rsidRPr="00CC7E6A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C7E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 (ขาดทุน) ตามส่วนงาน</w:t>
            </w:r>
          </w:p>
          <w:p w:rsidR="00280363" w:rsidRPr="00CC7E6A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E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280363" w:rsidRPr="00CC7E6A" w:rsidRDefault="003C28E9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17,106</w:t>
            </w:r>
          </w:p>
        </w:tc>
        <w:tc>
          <w:tcPr>
            <w:tcW w:w="180" w:type="dxa"/>
            <w:vAlign w:val="bottom"/>
          </w:tcPr>
          <w:p w:rsidR="00280363" w:rsidRPr="00CC7E6A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280363" w:rsidRPr="00CC7E6A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16,790</w:t>
            </w:r>
          </w:p>
        </w:tc>
        <w:tc>
          <w:tcPr>
            <w:tcW w:w="180" w:type="dxa"/>
            <w:vAlign w:val="bottom"/>
          </w:tcPr>
          <w:p w:rsidR="00280363" w:rsidRPr="00CC7E6A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280363" w:rsidRPr="00CC7E6A" w:rsidRDefault="003C28E9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3,614</w:t>
            </w:r>
          </w:p>
        </w:tc>
        <w:tc>
          <w:tcPr>
            <w:tcW w:w="180" w:type="dxa"/>
            <w:vAlign w:val="bottom"/>
          </w:tcPr>
          <w:p w:rsidR="00280363" w:rsidRPr="00CC7E6A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280363" w:rsidRPr="00CC7E6A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18,732</w:t>
            </w:r>
          </w:p>
        </w:tc>
        <w:tc>
          <w:tcPr>
            <w:tcW w:w="180" w:type="dxa"/>
            <w:vAlign w:val="bottom"/>
          </w:tcPr>
          <w:p w:rsidR="00280363" w:rsidRPr="00CC7E6A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280363" w:rsidRPr="00CC7E6A" w:rsidRDefault="006D441D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3663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35,165)</w:t>
            </w:r>
          </w:p>
        </w:tc>
        <w:tc>
          <w:tcPr>
            <w:tcW w:w="180" w:type="dxa"/>
            <w:vAlign w:val="bottom"/>
          </w:tcPr>
          <w:p w:rsidR="00280363" w:rsidRPr="00CC7E6A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:rsidR="00280363" w:rsidRPr="00CC7E6A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(57,334</w:t>
            </w:r>
            <w:r w:rsidRPr="00200BE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:rsidR="00280363" w:rsidRPr="00CC7E6A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:rsidR="00280363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36631F" w:rsidRPr="00CC7E6A" w:rsidRDefault="0036631F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(5,19</w:t>
            </w:r>
            <w:r w:rsidR="00043283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280363" w:rsidRPr="00CC7E6A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280363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:rsidR="00280363" w:rsidRPr="00CC7E6A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(119</w:t>
            </w:r>
            <w:r w:rsidRPr="00200BE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:rsidR="00280363" w:rsidRPr="00CC7E6A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280363" w:rsidRPr="00CC7E6A" w:rsidRDefault="0036631F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(19,639)</w:t>
            </w:r>
          </w:p>
        </w:tc>
        <w:tc>
          <w:tcPr>
            <w:tcW w:w="180" w:type="dxa"/>
            <w:vAlign w:val="bottom"/>
          </w:tcPr>
          <w:p w:rsidR="00280363" w:rsidRPr="00CC7E6A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280363" w:rsidRPr="00CC7E6A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(21,931</w:t>
            </w:r>
            <w:r w:rsidRPr="00200BE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280363" w:rsidRPr="00BE540A" w:rsidTr="00A5449A">
        <w:trPr>
          <w:cantSplit/>
          <w:trHeight w:hRule="exact" w:val="259"/>
        </w:trPr>
        <w:tc>
          <w:tcPr>
            <w:tcW w:w="2779" w:type="dxa"/>
          </w:tcPr>
          <w:p w:rsidR="00280363" w:rsidRPr="0021018F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  <w:p w:rsidR="00280363" w:rsidRPr="0021018F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  <w:p w:rsidR="00280363" w:rsidRPr="0021018F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280363" w:rsidRPr="0021018F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280363" w:rsidRPr="0021018F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280363" w:rsidRPr="0021018F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280363" w:rsidRPr="0021018F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280363" w:rsidRPr="0021018F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280363" w:rsidRPr="0021018F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</w:tr>
      <w:tr w:rsidR="00280363" w:rsidRPr="00BE540A" w:rsidTr="00A5449A">
        <w:trPr>
          <w:cantSplit/>
        </w:trPr>
        <w:tc>
          <w:tcPr>
            <w:tcW w:w="2779" w:type="dxa"/>
          </w:tcPr>
          <w:p w:rsidR="00280363" w:rsidRPr="00347C19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80363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80363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80363" w:rsidRPr="00347C19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280363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280363" w:rsidRPr="009D2430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80363" w:rsidRPr="009D2430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80363" w:rsidRPr="00347C19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280363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80363" w:rsidRPr="00BE540A" w:rsidTr="00A5449A">
        <w:trPr>
          <w:cantSplit/>
        </w:trPr>
        <w:tc>
          <w:tcPr>
            <w:tcW w:w="2779" w:type="dxa"/>
          </w:tcPr>
          <w:p w:rsidR="00280363" w:rsidRPr="00347C19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80363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80363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80363" w:rsidRPr="00347C19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280363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280363" w:rsidRPr="009D2430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80363" w:rsidRPr="009D2430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80363" w:rsidRPr="00347C19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280363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5797E" w:rsidRPr="00BE540A" w:rsidTr="00F5797E">
        <w:trPr>
          <w:cantSplit/>
        </w:trPr>
        <w:tc>
          <w:tcPr>
            <w:tcW w:w="2779" w:type="dxa"/>
          </w:tcPr>
          <w:p w:rsidR="00F5797E" w:rsidRPr="00347C19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:rsidR="00F5797E" w:rsidRPr="00596EA7" w:rsidRDefault="00F5797E" w:rsidP="00F5797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F5797E" w:rsidRPr="00BE540A" w:rsidTr="00F5797E">
        <w:trPr>
          <w:cantSplit/>
          <w:trHeight w:val="720"/>
          <w:tblHeader/>
        </w:trPr>
        <w:tc>
          <w:tcPr>
            <w:tcW w:w="2779" w:type="dxa"/>
            <w:vAlign w:val="bottom"/>
          </w:tcPr>
          <w:p w:rsidR="00F5797E" w:rsidRPr="00B9226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หก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0" w:type="dxa"/>
            <w:gridSpan w:val="3"/>
            <w:shd w:val="clear" w:color="auto" w:fill="auto"/>
          </w:tcPr>
          <w:p w:rsidR="00F5797E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ธุรกิจผลิตและจำหน่ายหนังสือและให้บริการโฆษณา</w:t>
            </w:r>
          </w:p>
          <w:p w:rsidR="00F5797E" w:rsidRPr="00C73183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80" w:type="dxa"/>
          </w:tcPr>
          <w:p w:rsidR="00F5797E" w:rsidRPr="00C10CC6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F5797E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ผลิตและ</w:t>
            </w:r>
          </w:p>
          <w:p w:rsidR="00F5797E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ให้บริการโฆษณา</w:t>
            </w:r>
          </w:p>
          <w:p w:rsidR="00F5797E" w:rsidRPr="00C73183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:rsidR="00F5797E" w:rsidRPr="00C10CC6" w:rsidRDefault="00F5797E" w:rsidP="00F5797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F5797E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:rsidR="00F5797E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F5797E" w:rsidRPr="00C73183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:rsidR="00F5797E" w:rsidRPr="00B92267" w:rsidRDefault="00F5797E" w:rsidP="00F5797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F5797E" w:rsidRDefault="00F5797E" w:rsidP="00F5797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:rsidR="00F5797E" w:rsidRPr="00B92267" w:rsidRDefault="00F5797E" w:rsidP="00F5797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B92267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t>่าว้นสามัญเป็นจำนวนเงิน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</w:p>
        </w:tc>
        <w:tc>
          <w:tcPr>
            <w:tcW w:w="186" w:type="dxa"/>
          </w:tcPr>
          <w:p w:rsidR="00F5797E" w:rsidRPr="00B92267" w:rsidRDefault="00F5797E" w:rsidP="00F5797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F5797E" w:rsidRDefault="00F5797E" w:rsidP="00F5797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F5797E" w:rsidRPr="00B92267" w:rsidRDefault="00F5797E" w:rsidP="00F5797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F5797E" w:rsidRPr="00B92267" w:rsidRDefault="00F5797E" w:rsidP="00F5797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B9226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F5797E" w:rsidRPr="00BE540A" w:rsidTr="00A5449A">
        <w:trPr>
          <w:cantSplit/>
        </w:trPr>
        <w:tc>
          <w:tcPr>
            <w:tcW w:w="2779" w:type="dxa"/>
          </w:tcPr>
          <w:p w:rsidR="00F5797E" w:rsidRPr="00B9226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:rsidR="00F5797E" w:rsidRPr="00C73183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F5797E" w:rsidRPr="00C73183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5797E" w:rsidRPr="00C73183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F5797E" w:rsidRPr="00C10CC6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F5797E" w:rsidRPr="00C73183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F5797E" w:rsidRPr="00C73183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F5797E" w:rsidRPr="00C73183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F5797E" w:rsidRPr="00C10CC6" w:rsidRDefault="00F5797E" w:rsidP="00F5797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F5797E" w:rsidRPr="00C73183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F5797E" w:rsidRPr="00C73183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:rsidR="00F5797E" w:rsidRPr="00C73183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6" w:type="dxa"/>
          </w:tcPr>
          <w:p w:rsidR="00F5797E" w:rsidRPr="00C10CC6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F5797E" w:rsidRPr="00C73183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F5797E" w:rsidRPr="00C73183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5797E" w:rsidRPr="00C73183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6" w:type="dxa"/>
          </w:tcPr>
          <w:p w:rsidR="00F5797E" w:rsidRPr="00C10CC6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F5797E" w:rsidRPr="00C73183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F5797E" w:rsidRPr="00C73183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5797E" w:rsidRPr="00C73183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</w:tr>
      <w:tr w:rsidR="00F5797E" w:rsidRPr="00BE540A" w:rsidTr="00A5449A">
        <w:trPr>
          <w:cantSplit/>
        </w:trPr>
        <w:tc>
          <w:tcPr>
            <w:tcW w:w="2779" w:type="dxa"/>
          </w:tcPr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:rsidR="00F5797E" w:rsidRPr="00A5449A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A5449A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(</w:t>
            </w:r>
            <w:r w:rsidRPr="00A5449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F5797E" w:rsidRPr="00BE540A" w:rsidTr="00A5449A">
        <w:trPr>
          <w:cantSplit/>
        </w:trPr>
        <w:tc>
          <w:tcPr>
            <w:tcW w:w="2779" w:type="dxa"/>
          </w:tcPr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974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B9745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ส่วนงาน </w:t>
            </w:r>
          </w:p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ณ วันที่ 30</w:t>
            </w:r>
            <w:r w:rsidRPr="00B9745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มิถุนายน / 31 ธันวาคม</w:t>
            </w:r>
          </w:p>
        </w:tc>
        <w:tc>
          <w:tcPr>
            <w:tcW w:w="108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7457">
              <w:rPr>
                <w:rFonts w:ascii="Angsana New" w:hAnsi="Angsana New" w:cs="Angsana New"/>
                <w:sz w:val="26"/>
                <w:szCs w:val="26"/>
              </w:rPr>
              <w:t>1,585,841</w:t>
            </w:r>
          </w:p>
        </w:tc>
        <w:tc>
          <w:tcPr>
            <w:tcW w:w="18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7457">
              <w:rPr>
                <w:rFonts w:ascii="Angsana New" w:hAnsi="Angsana New" w:cs="Angsana New"/>
                <w:sz w:val="26"/>
                <w:szCs w:val="26"/>
              </w:rPr>
              <w:t>1,815,549</w:t>
            </w:r>
          </w:p>
        </w:tc>
        <w:tc>
          <w:tcPr>
            <w:tcW w:w="18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7457">
              <w:rPr>
                <w:rFonts w:ascii="Angsana New" w:hAnsi="Angsana New" w:cs="Angsana New"/>
                <w:sz w:val="26"/>
                <w:szCs w:val="26"/>
              </w:rPr>
              <w:t>15,582</w:t>
            </w:r>
          </w:p>
        </w:tc>
        <w:tc>
          <w:tcPr>
            <w:tcW w:w="18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7457">
              <w:rPr>
                <w:rFonts w:ascii="Angsana New" w:hAnsi="Angsana New" w:cs="Angsana New"/>
                <w:sz w:val="26"/>
                <w:szCs w:val="26"/>
              </w:rPr>
              <w:t>16,483</w:t>
            </w:r>
          </w:p>
        </w:tc>
        <w:tc>
          <w:tcPr>
            <w:tcW w:w="18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97457">
              <w:rPr>
                <w:rFonts w:ascii="Angsana New" w:eastAsia="MS Mincho" w:hAnsi="Angsana New"/>
                <w:sz w:val="26"/>
                <w:szCs w:val="26"/>
              </w:rPr>
              <w:t>1,982,433</w:t>
            </w:r>
          </w:p>
        </w:tc>
        <w:tc>
          <w:tcPr>
            <w:tcW w:w="18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97457">
              <w:rPr>
                <w:rFonts w:ascii="Angsana New" w:eastAsia="MS Mincho" w:hAnsi="Angsana New"/>
                <w:sz w:val="26"/>
                <w:szCs w:val="26"/>
              </w:rPr>
              <w:t>2,747,852</w:t>
            </w:r>
          </w:p>
        </w:tc>
        <w:tc>
          <w:tcPr>
            <w:tcW w:w="186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97457">
              <w:rPr>
                <w:rFonts w:ascii="Angsana New" w:eastAsia="MS Mincho" w:hAnsi="Angsana New"/>
                <w:sz w:val="26"/>
                <w:szCs w:val="26"/>
              </w:rPr>
              <w:t>(184,379)</w:t>
            </w:r>
          </w:p>
        </w:tc>
        <w:tc>
          <w:tcPr>
            <w:tcW w:w="180" w:type="dxa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97457">
              <w:rPr>
                <w:rFonts w:ascii="Angsana New" w:eastAsia="MS Mincho" w:hAnsi="Angsana New"/>
                <w:sz w:val="26"/>
                <w:szCs w:val="26"/>
              </w:rPr>
              <w:t>(211,474)</w:t>
            </w:r>
          </w:p>
        </w:tc>
        <w:tc>
          <w:tcPr>
            <w:tcW w:w="186" w:type="dxa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97457">
              <w:rPr>
                <w:rFonts w:ascii="Angsana New" w:eastAsia="MS Mincho" w:hAnsi="Angsana New"/>
                <w:sz w:val="26"/>
                <w:szCs w:val="26"/>
              </w:rPr>
              <w:t>3,399,477</w:t>
            </w:r>
          </w:p>
        </w:tc>
        <w:tc>
          <w:tcPr>
            <w:tcW w:w="180" w:type="dxa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97457">
              <w:rPr>
                <w:rFonts w:ascii="Angsana New" w:eastAsia="MS Mincho" w:hAnsi="Angsana New"/>
                <w:sz w:val="26"/>
                <w:szCs w:val="26"/>
              </w:rPr>
              <w:t>4,368,410</w:t>
            </w:r>
          </w:p>
        </w:tc>
      </w:tr>
      <w:tr w:rsidR="00F5797E" w:rsidRPr="00BE540A" w:rsidTr="00A5449A">
        <w:trPr>
          <w:cantSplit/>
        </w:trPr>
        <w:tc>
          <w:tcPr>
            <w:tcW w:w="2779" w:type="dxa"/>
          </w:tcPr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97457">
              <w:rPr>
                <w:rFonts w:ascii="Angsana New" w:eastAsia="MS Mincho" w:hAnsi="Angsana New"/>
                <w:sz w:val="26"/>
                <w:szCs w:val="26"/>
              </w:rPr>
              <w:t>2,154,140</w:t>
            </w:r>
          </w:p>
        </w:tc>
        <w:tc>
          <w:tcPr>
            <w:tcW w:w="18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97457">
              <w:rPr>
                <w:rFonts w:ascii="Angsana New" w:eastAsia="MS Mincho" w:hAnsi="Angsana New"/>
                <w:sz w:val="26"/>
                <w:szCs w:val="26"/>
              </w:rPr>
              <w:t>1,799,039</w:t>
            </w:r>
          </w:p>
        </w:tc>
      </w:tr>
      <w:tr w:rsidR="00F5797E" w:rsidRPr="00BE540A" w:rsidTr="00A5449A">
        <w:trPr>
          <w:cantSplit/>
        </w:trPr>
        <w:tc>
          <w:tcPr>
            <w:tcW w:w="2779" w:type="dxa"/>
          </w:tcPr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9745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5,553,617</w:t>
            </w:r>
          </w:p>
        </w:tc>
        <w:tc>
          <w:tcPr>
            <w:tcW w:w="180" w:type="dxa"/>
            <w:vAlign w:val="bottom"/>
          </w:tcPr>
          <w:p w:rsidR="00F5797E" w:rsidRPr="00B97457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9745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6,167,449</w:t>
            </w:r>
          </w:p>
        </w:tc>
      </w:tr>
      <w:tr w:rsidR="00F5797E" w:rsidRPr="00BE540A" w:rsidTr="00A5449A">
        <w:trPr>
          <w:cantSplit/>
        </w:trPr>
        <w:tc>
          <w:tcPr>
            <w:tcW w:w="2779" w:type="dxa"/>
          </w:tcPr>
          <w:p w:rsidR="00F5797E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36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หนี้สินส่วนงาน </w:t>
            </w:r>
          </w:p>
          <w:p w:rsidR="00F5797E" w:rsidRPr="003422C6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30</w:t>
            </w:r>
            <w:r w:rsidRPr="00347C19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มิถุนายน /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31</w:t>
            </w: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:rsidR="00F5797E" w:rsidRPr="001936FC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939,225</w:t>
            </w:r>
          </w:p>
        </w:tc>
        <w:tc>
          <w:tcPr>
            <w:tcW w:w="180" w:type="dxa"/>
            <w:vAlign w:val="bottom"/>
          </w:tcPr>
          <w:p w:rsidR="00F5797E" w:rsidRPr="001936FC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D2D0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960,561</w:t>
            </w:r>
          </w:p>
        </w:tc>
        <w:tc>
          <w:tcPr>
            <w:tcW w:w="18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2D0E">
              <w:rPr>
                <w:rFonts w:ascii="Angsana New" w:hAnsi="Angsana New" w:cs="Angsana New"/>
                <w:sz w:val="26"/>
                <w:szCs w:val="26"/>
              </w:rPr>
              <w:t>264,832</w:t>
            </w:r>
          </w:p>
        </w:tc>
        <w:tc>
          <w:tcPr>
            <w:tcW w:w="18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2D0E">
              <w:rPr>
                <w:rFonts w:ascii="Angsana New" w:hAnsi="Angsana New" w:cs="Angsana New"/>
                <w:sz w:val="26"/>
                <w:szCs w:val="26"/>
              </w:rPr>
              <w:t>113,382</w:t>
            </w:r>
          </w:p>
        </w:tc>
        <w:tc>
          <w:tcPr>
            <w:tcW w:w="18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2D0E">
              <w:rPr>
                <w:rFonts w:ascii="Angsana New" w:hAnsi="Angsana New" w:cs="Angsana New"/>
                <w:sz w:val="26"/>
                <w:szCs w:val="26"/>
              </w:rPr>
              <w:t>450,876</w:t>
            </w:r>
          </w:p>
        </w:tc>
        <w:tc>
          <w:tcPr>
            <w:tcW w:w="18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2D0E">
              <w:rPr>
                <w:rFonts w:ascii="Angsana New" w:hAnsi="Angsana New" w:cs="Angsana New"/>
                <w:sz w:val="26"/>
                <w:szCs w:val="26"/>
              </w:rPr>
              <w:t>1,108,799</w:t>
            </w:r>
          </w:p>
        </w:tc>
        <w:tc>
          <w:tcPr>
            <w:tcW w:w="186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F5797E" w:rsidRPr="004D2D0E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F5797E" w:rsidRPr="004D2D0E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4D2D0E">
              <w:rPr>
                <w:rFonts w:ascii="Angsana New" w:eastAsia="MS Mincho" w:hAnsi="Angsana New"/>
                <w:sz w:val="26"/>
                <w:szCs w:val="26"/>
              </w:rPr>
              <w:t>(178,876)</w:t>
            </w:r>
          </w:p>
        </w:tc>
        <w:tc>
          <w:tcPr>
            <w:tcW w:w="180" w:type="dxa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5797E" w:rsidRPr="004D2D0E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F5797E" w:rsidRPr="004D2D0E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4D2D0E">
              <w:rPr>
                <w:rFonts w:ascii="Angsana New" w:eastAsia="MS Mincho" w:hAnsi="Angsana New"/>
                <w:sz w:val="26"/>
                <w:szCs w:val="26"/>
              </w:rPr>
              <w:t>(210,616)</w:t>
            </w:r>
          </w:p>
        </w:tc>
        <w:tc>
          <w:tcPr>
            <w:tcW w:w="186" w:type="dxa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F5797E" w:rsidRPr="004D2D0E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4D2D0E">
              <w:rPr>
                <w:rFonts w:ascii="Angsana New" w:eastAsia="MS Mincho" w:hAnsi="Angsana New"/>
                <w:sz w:val="26"/>
                <w:szCs w:val="26"/>
              </w:rPr>
              <w:t>1,476,057</w:t>
            </w:r>
          </w:p>
        </w:tc>
        <w:tc>
          <w:tcPr>
            <w:tcW w:w="18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F5797E" w:rsidRPr="004D2D0E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4D2D0E">
              <w:rPr>
                <w:rFonts w:ascii="Angsana New" w:eastAsia="MS Mincho" w:hAnsi="Angsana New"/>
                <w:sz w:val="26"/>
                <w:szCs w:val="26"/>
              </w:rPr>
              <w:t>1,972,126</w:t>
            </w:r>
          </w:p>
        </w:tc>
      </w:tr>
      <w:tr w:rsidR="00F5797E" w:rsidRPr="00BE540A" w:rsidTr="00A5449A">
        <w:trPr>
          <w:cantSplit/>
        </w:trPr>
        <w:tc>
          <w:tcPr>
            <w:tcW w:w="2779" w:type="dxa"/>
          </w:tcPr>
          <w:p w:rsidR="00F5797E" w:rsidRPr="001936FC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36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vAlign w:val="bottom"/>
          </w:tcPr>
          <w:p w:rsidR="00F5797E" w:rsidRPr="001936FC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5797E" w:rsidRPr="001936FC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F5797E" w:rsidRPr="004D2D0E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5797E" w:rsidRPr="004D2D0E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5797E" w:rsidRPr="004D2D0E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4D2D0E">
              <w:rPr>
                <w:rFonts w:ascii="Angsana New" w:eastAsia="MS Mincho" w:hAnsi="Angsana New"/>
                <w:sz w:val="26"/>
                <w:szCs w:val="26"/>
              </w:rPr>
              <w:t>92,17</w:t>
            </w:r>
            <w:r w:rsidR="001D2650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5797E" w:rsidRPr="004D2D0E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4D2D0E">
              <w:rPr>
                <w:rFonts w:ascii="Angsana New" w:eastAsia="MS Mincho" w:hAnsi="Angsana New"/>
                <w:sz w:val="26"/>
                <w:szCs w:val="26"/>
              </w:rPr>
              <w:t>120,363</w:t>
            </w:r>
          </w:p>
        </w:tc>
      </w:tr>
      <w:tr w:rsidR="00F5797E" w:rsidRPr="00BE540A" w:rsidTr="00A5449A">
        <w:trPr>
          <w:cantSplit/>
        </w:trPr>
        <w:tc>
          <w:tcPr>
            <w:tcW w:w="2779" w:type="dxa"/>
          </w:tcPr>
          <w:p w:rsidR="00F5797E" w:rsidRPr="001936FC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936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vAlign w:val="bottom"/>
          </w:tcPr>
          <w:p w:rsidR="00F5797E" w:rsidRPr="0021018F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F5797E" w:rsidRPr="0021018F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5797E" w:rsidRPr="004D2D0E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4D2D0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1,568,22</w:t>
            </w:r>
            <w:r w:rsidR="001D265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:rsidR="00F5797E" w:rsidRPr="004D2D0E" w:rsidRDefault="00F5797E" w:rsidP="00F5797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5797E" w:rsidRPr="004D2D0E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4D2D0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2,092,489</w:t>
            </w:r>
          </w:p>
        </w:tc>
      </w:tr>
    </w:tbl>
    <w:p w:rsidR="00176CC9" w:rsidRDefault="00176CC9" w:rsidP="000C7CD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D22BEA" w:rsidRPr="000C7CDE" w:rsidRDefault="000C7CDE" w:rsidP="000C7C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 w:rsidR="006C237D"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 w:rsidR="006C237D"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:rsidR="0067034C" w:rsidRDefault="0067034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176CC9" w:rsidRDefault="00176CC9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176CC9" w:rsidRDefault="00176CC9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tbl>
      <w:tblPr>
        <w:tblW w:w="136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D17657" w:rsidRPr="00D17657" w:rsidTr="00F5797E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D17657" w:rsidRPr="00D17657" w:rsidTr="00F5797E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D17657" w:rsidRPr="00D17657" w:rsidTr="00F5797E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:rsidR="00D17657" w:rsidRPr="00D17657" w:rsidRDefault="00D17657" w:rsidP="00D176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176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ธุรกิจผลิต</w:t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และจำหน่ายหนังสือ</w:t>
            </w:r>
            <w:r w:rsidRPr="00D1765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</w:t>
            </w:r>
            <w:r w:rsidRPr="00D1765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ผ่านสื่อสิ่งพิมพ์</w:t>
            </w:r>
          </w:p>
        </w:tc>
        <w:tc>
          <w:tcPr>
            <w:tcW w:w="267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:rsidR="00D17657" w:rsidRPr="00D17657" w:rsidRDefault="00D17657" w:rsidP="00D176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176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ธุรกิจจัดงานแสดง</w:t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ผลิตและให้บริการโฆษณาผ่านสื่อออนไลน์</w:t>
            </w:r>
          </w:p>
        </w:tc>
        <w:tc>
          <w:tcPr>
            <w:tcW w:w="270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D17657" w:rsidRPr="00D17657" w:rsidTr="0067027B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46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4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67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3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70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0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</w:tr>
      <w:tr w:rsidR="00D17657" w:rsidRPr="00D17657" w:rsidTr="00F5797E">
        <w:trPr>
          <w:trHeight w:val="87"/>
          <w:tblHeader/>
        </w:trPr>
        <w:tc>
          <w:tcPr>
            <w:tcW w:w="4680" w:type="dxa"/>
            <w:vAlign w:val="bottom"/>
          </w:tcPr>
          <w:p w:rsidR="00D17657" w:rsidRPr="00D17657" w:rsidRDefault="00D17657" w:rsidP="00D17657">
            <w:pPr>
              <w:tabs>
                <w:tab w:val="clear" w:pos="227"/>
                <w:tab w:val="left" w:pos="628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67027B" w:rsidRPr="00D17657" w:rsidTr="000C3FD5">
        <w:tc>
          <w:tcPr>
            <w:tcW w:w="4680" w:type="dxa"/>
            <w:shd w:val="clear" w:color="auto" w:fill="auto"/>
            <w:vAlign w:val="bottom"/>
          </w:tcPr>
          <w:p w:rsidR="0067027B" w:rsidRPr="00D17657" w:rsidRDefault="0067027B" w:rsidP="0067027B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</w:tcPr>
          <w:p w:rsidR="0067027B" w:rsidRPr="00D17657" w:rsidRDefault="0067027B" w:rsidP="0067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46" w:type="dxa"/>
          </w:tcPr>
          <w:p w:rsidR="0067027B" w:rsidRPr="00D17657" w:rsidRDefault="0067027B" w:rsidP="0067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84" w:type="dxa"/>
          </w:tcPr>
          <w:p w:rsidR="0067027B" w:rsidRPr="00D17657" w:rsidRDefault="0067027B" w:rsidP="0067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67" w:type="dxa"/>
          </w:tcPr>
          <w:p w:rsidR="0067027B" w:rsidRPr="00D17657" w:rsidRDefault="0067027B" w:rsidP="0067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63" w:type="dxa"/>
          </w:tcPr>
          <w:p w:rsidR="0067027B" w:rsidRPr="00D17657" w:rsidRDefault="0067027B" w:rsidP="0067027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273" w:type="dxa"/>
          </w:tcPr>
          <w:p w:rsidR="0067027B" w:rsidRPr="00D17657" w:rsidRDefault="0067027B" w:rsidP="0067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57" w:type="dxa"/>
          </w:tcPr>
          <w:p w:rsidR="0067027B" w:rsidRPr="00D17657" w:rsidRDefault="0067027B" w:rsidP="0067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67027B" w:rsidRPr="00D17657" w:rsidRDefault="0067027B" w:rsidP="0067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60" w:type="dxa"/>
          </w:tcPr>
          <w:p w:rsidR="0067027B" w:rsidRPr="00D17657" w:rsidRDefault="0067027B" w:rsidP="0067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67027B" w:rsidRPr="00D17657" w:rsidRDefault="0067027B" w:rsidP="0067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350" w:type="dxa"/>
          </w:tcPr>
          <w:p w:rsidR="0067027B" w:rsidRPr="00D17657" w:rsidRDefault="0067027B" w:rsidP="0067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</w:tr>
      <w:tr w:rsidR="00D17657" w:rsidRPr="00D17657" w:rsidTr="00F5797E">
        <w:tc>
          <w:tcPr>
            <w:tcW w:w="4680" w:type="dxa"/>
            <w:hideMark/>
          </w:tcPr>
          <w:p w:rsidR="00D17657" w:rsidRPr="00D17657" w:rsidRDefault="00D17657" w:rsidP="00D17657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46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84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67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63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273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57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60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350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</w:tr>
      <w:tr w:rsidR="00872EA8" w:rsidRPr="00D17657" w:rsidTr="00325E67">
        <w:tc>
          <w:tcPr>
            <w:tcW w:w="4680" w:type="dxa"/>
            <w:vAlign w:val="bottom"/>
            <w:hideMark/>
          </w:tcPr>
          <w:p w:rsidR="00872EA8" w:rsidRPr="00D17657" w:rsidRDefault="00872EA8" w:rsidP="00872EA8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228,785</w:t>
            </w:r>
          </w:p>
        </w:tc>
        <w:tc>
          <w:tcPr>
            <w:tcW w:w="246" w:type="dxa"/>
            <w:vAlign w:val="bottom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clear" w:pos="680"/>
                <w:tab w:val="clear" w:pos="907"/>
                <w:tab w:val="decimal" w:pos="-108"/>
                <w:tab w:val="left" w:pos="655"/>
              </w:tabs>
              <w:ind w:left="-108" w:right="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245,303</w:t>
            </w:r>
          </w:p>
        </w:tc>
        <w:tc>
          <w:tcPr>
            <w:tcW w:w="267" w:type="dxa"/>
            <w:vAlign w:val="bottom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38,306</w:t>
            </w:r>
          </w:p>
        </w:tc>
        <w:tc>
          <w:tcPr>
            <w:tcW w:w="273" w:type="dxa"/>
            <w:vAlign w:val="bottom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57" w:type="dxa"/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decimal" w:pos="436"/>
              </w:tabs>
              <w:ind w:left="-108" w:right="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24,352</w:t>
            </w:r>
          </w:p>
        </w:tc>
        <w:tc>
          <w:tcPr>
            <w:tcW w:w="270" w:type="dxa"/>
            <w:vAlign w:val="bottom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</w:tcPr>
          <w:p w:rsidR="00872EA8" w:rsidRPr="00F7477C" w:rsidRDefault="00872EA8" w:rsidP="00872EA8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 w:cs="Angsana New"/>
                <w:sz w:val="30"/>
                <w:szCs w:val="30"/>
                <w:lang w:eastAsia="en-GB"/>
              </w:rPr>
              <w:t>267,</w:t>
            </w:r>
            <w:r w:rsidR="00E038B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09</w:t>
            </w:r>
            <w:r w:rsidRPr="00F7477C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  <w:vAlign w:val="bottom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 w:cs="Angsana New"/>
                <w:sz w:val="30"/>
                <w:szCs w:val="30"/>
                <w:lang w:eastAsia="en-GB"/>
              </w:rPr>
              <w:t>269,655</w:t>
            </w:r>
          </w:p>
        </w:tc>
      </w:tr>
      <w:tr w:rsidR="00872EA8" w:rsidRPr="00D17657" w:rsidTr="00325E67">
        <w:trPr>
          <w:trHeight w:val="74"/>
        </w:trPr>
        <w:tc>
          <w:tcPr>
            <w:tcW w:w="4680" w:type="dxa"/>
            <w:vAlign w:val="bottom"/>
            <w:hideMark/>
          </w:tcPr>
          <w:p w:rsidR="00872EA8" w:rsidRPr="00D17657" w:rsidRDefault="00872EA8" w:rsidP="00872EA8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2,250</w:t>
            </w:r>
          </w:p>
        </w:tc>
        <w:tc>
          <w:tcPr>
            <w:tcW w:w="246" w:type="dxa"/>
            <w:vAlign w:val="bottom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6"/>
                <w:tab w:val="left" w:pos="96"/>
                <w:tab w:val="left" w:pos="186"/>
                <w:tab w:val="left" w:pos="1071"/>
              </w:tabs>
              <w:ind w:left="-108" w:right="-54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16,189</w:t>
            </w:r>
          </w:p>
        </w:tc>
        <w:tc>
          <w:tcPr>
            <w:tcW w:w="273" w:type="dxa"/>
            <w:vAlign w:val="bottom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decimal" w:pos="436"/>
              </w:tabs>
              <w:ind w:left="-108" w:right="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28,217</w:t>
            </w:r>
          </w:p>
        </w:tc>
        <w:tc>
          <w:tcPr>
            <w:tcW w:w="270" w:type="dxa"/>
            <w:vAlign w:val="bottom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2EA8" w:rsidRPr="00F7477C" w:rsidRDefault="00872EA8" w:rsidP="00872EA8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 w:cs="Angsana New"/>
                <w:sz w:val="30"/>
                <w:szCs w:val="30"/>
                <w:lang w:eastAsia="en-GB"/>
              </w:rPr>
              <w:t>18,</w:t>
            </w:r>
            <w:r w:rsidR="00E038B3">
              <w:rPr>
                <w:rFonts w:ascii="Angsana New" w:hAnsi="Angsana New" w:cs="Angsana New"/>
                <w:sz w:val="30"/>
                <w:szCs w:val="30"/>
                <w:lang w:eastAsia="en-GB"/>
              </w:rPr>
              <w:t>43</w:t>
            </w:r>
            <w:r w:rsidRPr="00F7477C">
              <w:rPr>
                <w:rFonts w:ascii="Angsana New" w:hAnsi="Angsana New" w:cs="Angsana New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0" w:type="dxa"/>
            <w:vAlign w:val="bottom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28,217</w:t>
            </w:r>
          </w:p>
        </w:tc>
      </w:tr>
      <w:tr w:rsidR="00872EA8" w:rsidRPr="00D17657" w:rsidTr="00325E67">
        <w:tc>
          <w:tcPr>
            <w:tcW w:w="4680" w:type="dxa"/>
            <w:hideMark/>
          </w:tcPr>
          <w:p w:rsidR="00872EA8" w:rsidRPr="00D17657" w:rsidRDefault="00872EA8" w:rsidP="00872EA8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231,035</w:t>
            </w:r>
          </w:p>
        </w:tc>
        <w:tc>
          <w:tcPr>
            <w:tcW w:w="246" w:type="dxa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55"/>
              </w:tabs>
              <w:ind w:left="-108" w:right="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245,303</w:t>
            </w:r>
          </w:p>
        </w:tc>
        <w:tc>
          <w:tcPr>
            <w:tcW w:w="267" w:type="dxa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54,495</w:t>
            </w:r>
          </w:p>
        </w:tc>
        <w:tc>
          <w:tcPr>
            <w:tcW w:w="273" w:type="dxa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decimal" w:pos="436"/>
              </w:tabs>
              <w:ind w:left="-108" w:right="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52,569</w:t>
            </w:r>
          </w:p>
        </w:tc>
        <w:tc>
          <w:tcPr>
            <w:tcW w:w="270" w:type="dxa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72EA8" w:rsidRPr="00F7477C" w:rsidRDefault="00872EA8" w:rsidP="00872EA8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285,530 </w:t>
            </w:r>
          </w:p>
        </w:tc>
        <w:tc>
          <w:tcPr>
            <w:tcW w:w="270" w:type="dxa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297,872 </w:t>
            </w:r>
          </w:p>
        </w:tc>
      </w:tr>
      <w:tr w:rsidR="00872EA8" w:rsidRPr="00D17657" w:rsidTr="00325E67">
        <w:tc>
          <w:tcPr>
            <w:tcW w:w="4680" w:type="dxa"/>
          </w:tcPr>
          <w:p w:rsidR="00872EA8" w:rsidRPr="00D17657" w:rsidRDefault="00872EA8" w:rsidP="00872EA8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872EA8" w:rsidRPr="00F7477C" w:rsidRDefault="00872EA8" w:rsidP="0087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55"/>
              </w:tabs>
              <w:ind w:left="-108" w:right="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872EA8" w:rsidRPr="00F7477C" w:rsidRDefault="00872EA8" w:rsidP="0087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872EA8" w:rsidRPr="00F7477C" w:rsidRDefault="00872EA8" w:rsidP="0087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decimal" w:pos="436"/>
              </w:tabs>
              <w:ind w:left="-108" w:right="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872EA8" w:rsidRPr="00F7477C" w:rsidRDefault="00872EA8" w:rsidP="0087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872EA8" w:rsidRPr="00F7477C" w:rsidRDefault="00872EA8" w:rsidP="0087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872EA8" w:rsidRPr="00F7477C" w:rsidRDefault="00872EA8" w:rsidP="0087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872EA8" w:rsidRPr="00F7477C" w:rsidRDefault="00872EA8" w:rsidP="0087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872EA8" w:rsidRPr="00D17657" w:rsidTr="00F5797E">
        <w:tc>
          <w:tcPr>
            <w:tcW w:w="4680" w:type="dxa"/>
            <w:shd w:val="clear" w:color="auto" w:fill="auto"/>
            <w:vAlign w:val="bottom"/>
          </w:tcPr>
          <w:p w:rsidR="00872EA8" w:rsidRPr="00D17657" w:rsidRDefault="00872EA8" w:rsidP="00872EA8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หก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872EA8" w:rsidRPr="00F7477C" w:rsidRDefault="00872EA8" w:rsidP="0087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55"/>
              </w:tabs>
              <w:ind w:left="-108" w:right="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872EA8" w:rsidRPr="00F7477C" w:rsidRDefault="00872EA8" w:rsidP="0087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872EA8" w:rsidRPr="00F7477C" w:rsidRDefault="00872EA8" w:rsidP="0087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decimal" w:pos="436"/>
              </w:tabs>
              <w:ind w:left="-108" w:right="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872EA8" w:rsidRPr="00F7477C" w:rsidRDefault="00872EA8" w:rsidP="0087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72EA8" w:rsidRPr="00F7477C" w:rsidRDefault="00872EA8" w:rsidP="0087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872EA8" w:rsidRPr="00F7477C" w:rsidRDefault="00872EA8" w:rsidP="0087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872EA8" w:rsidRPr="00F7477C" w:rsidRDefault="00872EA8" w:rsidP="0087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872EA8" w:rsidRPr="00325E67" w:rsidTr="00325E67">
        <w:tc>
          <w:tcPr>
            <w:tcW w:w="4680" w:type="dxa"/>
          </w:tcPr>
          <w:p w:rsidR="00872EA8" w:rsidRPr="00D17657" w:rsidRDefault="00872EA8" w:rsidP="00872EA8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872EA8" w:rsidRPr="00F7477C" w:rsidRDefault="00872EA8" w:rsidP="0087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55"/>
              </w:tabs>
              <w:ind w:left="-108" w:right="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872EA8" w:rsidRPr="00F7477C" w:rsidRDefault="00872EA8" w:rsidP="0087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872EA8" w:rsidRPr="00F7477C" w:rsidRDefault="00872EA8" w:rsidP="0087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decimal" w:pos="436"/>
              </w:tabs>
              <w:ind w:left="-108" w:right="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872EA8" w:rsidRPr="00F7477C" w:rsidRDefault="00872EA8" w:rsidP="0087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72EA8" w:rsidRPr="00F7477C" w:rsidRDefault="00872EA8" w:rsidP="0087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872EA8" w:rsidRPr="00F7477C" w:rsidRDefault="00872EA8" w:rsidP="0087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872EA8" w:rsidRPr="00F7477C" w:rsidRDefault="00872EA8" w:rsidP="0087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872EA8" w:rsidRPr="00325E67" w:rsidTr="00F5797E">
        <w:tc>
          <w:tcPr>
            <w:tcW w:w="4680" w:type="dxa"/>
            <w:vAlign w:val="bottom"/>
          </w:tcPr>
          <w:p w:rsidR="00872EA8" w:rsidRPr="00D17657" w:rsidRDefault="00872EA8" w:rsidP="00872EA8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480,577</w:t>
            </w:r>
          </w:p>
        </w:tc>
        <w:tc>
          <w:tcPr>
            <w:tcW w:w="246" w:type="dxa"/>
            <w:vAlign w:val="bottom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clear" w:pos="680"/>
                <w:tab w:val="clear" w:pos="907"/>
                <w:tab w:val="decimal" w:pos="-108"/>
                <w:tab w:val="left" w:pos="655"/>
              </w:tabs>
              <w:ind w:left="-108" w:right="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503,779</w:t>
            </w:r>
          </w:p>
        </w:tc>
        <w:tc>
          <w:tcPr>
            <w:tcW w:w="267" w:type="dxa"/>
            <w:vAlign w:val="bottom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:rsidR="00872EA8" w:rsidRPr="00F7477C" w:rsidRDefault="00872EA8" w:rsidP="00872EA8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110,039</w:t>
            </w:r>
          </w:p>
        </w:tc>
        <w:tc>
          <w:tcPr>
            <w:tcW w:w="273" w:type="dxa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:rsidR="00872EA8" w:rsidRPr="00F7477C" w:rsidRDefault="00872EA8" w:rsidP="00872EA8">
            <w:pPr>
              <w:tabs>
                <w:tab w:val="clear" w:pos="454"/>
                <w:tab w:val="decimal" w:pos="436"/>
              </w:tabs>
              <w:ind w:left="-108" w:right="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56,082</w:t>
            </w:r>
          </w:p>
        </w:tc>
        <w:tc>
          <w:tcPr>
            <w:tcW w:w="270" w:type="dxa"/>
            <w:vAlign w:val="bottom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72EA8" w:rsidRPr="00F7477C" w:rsidRDefault="00872EA8" w:rsidP="00872EA8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 w:cs="Angsana New"/>
                <w:sz w:val="30"/>
                <w:szCs w:val="30"/>
                <w:lang w:eastAsia="en-GB"/>
              </w:rPr>
              <w:t>590,</w:t>
            </w:r>
            <w:r w:rsidR="00E038B3">
              <w:rPr>
                <w:rFonts w:ascii="Angsana New" w:hAnsi="Angsana New" w:cs="Angsana New"/>
                <w:sz w:val="30"/>
                <w:szCs w:val="30"/>
                <w:lang w:eastAsia="en-GB"/>
              </w:rPr>
              <w:t>61</w:t>
            </w:r>
            <w:r w:rsidRPr="00F7477C">
              <w:rPr>
                <w:rFonts w:ascii="Angsana New" w:hAnsi="Angsana New" w:cs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  <w:vAlign w:val="bottom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 w:cs="Angsana New"/>
                <w:sz w:val="30"/>
                <w:szCs w:val="30"/>
                <w:lang w:eastAsia="en-GB"/>
              </w:rPr>
              <w:t>559,861</w:t>
            </w:r>
          </w:p>
        </w:tc>
      </w:tr>
      <w:tr w:rsidR="00872EA8" w:rsidRPr="00325E67" w:rsidTr="00F5797E">
        <w:tc>
          <w:tcPr>
            <w:tcW w:w="4680" w:type="dxa"/>
            <w:vAlign w:val="bottom"/>
          </w:tcPr>
          <w:p w:rsidR="00872EA8" w:rsidRPr="00D17657" w:rsidRDefault="00872EA8" w:rsidP="00872EA8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4,500</w:t>
            </w:r>
          </w:p>
        </w:tc>
        <w:tc>
          <w:tcPr>
            <w:tcW w:w="246" w:type="dxa"/>
            <w:vAlign w:val="bottom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6"/>
                <w:tab w:val="left" w:pos="96"/>
                <w:tab w:val="left" w:pos="186"/>
                <w:tab w:val="left" w:pos="1071"/>
              </w:tabs>
              <w:ind w:left="-108" w:right="-54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:rsidR="00872EA8" w:rsidRPr="00F7477C" w:rsidRDefault="00872EA8" w:rsidP="00872EA8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42,861</w:t>
            </w:r>
          </w:p>
        </w:tc>
        <w:tc>
          <w:tcPr>
            <w:tcW w:w="273" w:type="dxa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:rsidR="00872EA8" w:rsidRPr="00F7477C" w:rsidRDefault="00872EA8" w:rsidP="00872EA8">
            <w:pPr>
              <w:tabs>
                <w:tab w:val="clear" w:pos="454"/>
                <w:tab w:val="decimal" w:pos="436"/>
              </w:tabs>
              <w:ind w:left="-108" w:right="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56,841</w:t>
            </w:r>
          </w:p>
        </w:tc>
        <w:tc>
          <w:tcPr>
            <w:tcW w:w="270" w:type="dxa"/>
            <w:vAlign w:val="bottom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872EA8" w:rsidRPr="00F7477C" w:rsidRDefault="00872EA8" w:rsidP="00872EA8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 w:cs="Angsana New"/>
                <w:sz w:val="30"/>
                <w:szCs w:val="30"/>
                <w:lang w:eastAsia="en-GB"/>
              </w:rPr>
              <w:t>47,</w:t>
            </w:r>
            <w:r w:rsidR="00E038B3">
              <w:rPr>
                <w:rFonts w:ascii="Angsana New" w:hAnsi="Angsana New" w:cs="Angsana New"/>
                <w:sz w:val="30"/>
                <w:szCs w:val="30"/>
                <w:lang w:eastAsia="en-GB"/>
              </w:rPr>
              <w:t>36</w:t>
            </w:r>
            <w:r w:rsidRPr="00F7477C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  <w:vAlign w:val="bottom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56,841</w:t>
            </w:r>
          </w:p>
        </w:tc>
      </w:tr>
      <w:tr w:rsidR="00872EA8" w:rsidRPr="00D17657" w:rsidTr="00F5797E">
        <w:tc>
          <w:tcPr>
            <w:tcW w:w="4680" w:type="dxa"/>
          </w:tcPr>
          <w:p w:rsidR="00872EA8" w:rsidRPr="00D17657" w:rsidRDefault="00872EA8" w:rsidP="00872EA8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485,077</w:t>
            </w:r>
          </w:p>
        </w:tc>
        <w:tc>
          <w:tcPr>
            <w:tcW w:w="246" w:type="dxa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72EA8" w:rsidRPr="00F7477C" w:rsidRDefault="00872EA8" w:rsidP="00872EA8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55"/>
              </w:tabs>
              <w:ind w:left="-108" w:right="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503,779</w:t>
            </w:r>
          </w:p>
        </w:tc>
        <w:tc>
          <w:tcPr>
            <w:tcW w:w="267" w:type="dxa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72EA8" w:rsidRPr="00F7477C" w:rsidRDefault="00872EA8" w:rsidP="00872EA8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152,900</w:t>
            </w:r>
          </w:p>
        </w:tc>
        <w:tc>
          <w:tcPr>
            <w:tcW w:w="273" w:type="dxa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72EA8" w:rsidRPr="00F7477C" w:rsidRDefault="00872EA8" w:rsidP="00872EA8">
            <w:pPr>
              <w:tabs>
                <w:tab w:val="clear" w:pos="454"/>
                <w:tab w:val="decimal" w:pos="436"/>
              </w:tabs>
              <w:ind w:left="-108" w:right="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112,923</w:t>
            </w:r>
          </w:p>
        </w:tc>
        <w:tc>
          <w:tcPr>
            <w:tcW w:w="270" w:type="dxa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72EA8" w:rsidRPr="00F7477C" w:rsidRDefault="00872EA8" w:rsidP="00872EA8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637,977 </w:t>
            </w:r>
          </w:p>
        </w:tc>
        <w:tc>
          <w:tcPr>
            <w:tcW w:w="270" w:type="dxa"/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72EA8" w:rsidRPr="00F7477C" w:rsidRDefault="00872EA8" w:rsidP="00872EA8">
            <w:pPr>
              <w:pStyle w:val="acctfourfigures"/>
              <w:tabs>
                <w:tab w:val="decimal" w:pos="436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616,702 </w:t>
            </w:r>
          </w:p>
        </w:tc>
      </w:tr>
    </w:tbl>
    <w:p w:rsidR="00F7477C" w:rsidRPr="00F7477C" w:rsidRDefault="00F7477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24"/>
          <w:szCs w:val="24"/>
        </w:rPr>
      </w:pPr>
    </w:p>
    <w:p w:rsidR="00F7477C" w:rsidRPr="00F7477C" w:rsidRDefault="00F7477C" w:rsidP="00F7477C">
      <w:pPr>
        <w:ind w:left="540" w:firstLine="90"/>
        <w:jc w:val="thaiDistribute"/>
        <w:rPr>
          <w:rFonts w:ascii="Angsana New" w:hAnsi="Angsana New"/>
          <w:sz w:val="30"/>
          <w:szCs w:val="30"/>
        </w:rPr>
        <w:sectPr w:rsidR="00F7477C" w:rsidRPr="00F7477C" w:rsidSect="00CF1A4A"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  <w:r w:rsidRPr="00F7477C">
        <w:rPr>
          <w:rFonts w:ascii="Angsana New" w:hAnsi="Angsana New" w:hint="cs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ไม่มีรายได้จากต่างประเทศที่มีสาระสำคัญ</w:t>
      </w:r>
    </w:p>
    <w:p w:rsidR="0067034C" w:rsidRPr="008F68E5" w:rsidRDefault="0067034C" w:rsidP="008F68E5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i/>
          <w:iCs/>
          <w:sz w:val="30"/>
          <w:szCs w:val="30"/>
          <w:lang w:val="en-AU"/>
        </w:rPr>
      </w:pPr>
      <w:r w:rsidRPr="008F68E5">
        <w:rPr>
          <w:rFonts w:ascii="Angsana New" w:hAnsi="Angsana New"/>
          <w:i/>
          <w:iCs/>
          <w:sz w:val="30"/>
          <w:szCs w:val="30"/>
          <w:cs/>
          <w:lang w:val="en-AU"/>
        </w:rPr>
        <w:lastRenderedPageBreak/>
        <w:t xml:space="preserve">ยอดคงเหลือของสัญญา </w:t>
      </w:r>
    </w:p>
    <w:p w:rsidR="00D22BEA" w:rsidRPr="008F68E5" w:rsidRDefault="00D22BEA" w:rsidP="00D22BEA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sz w:val="30"/>
          <w:szCs w:val="30"/>
          <w:lang w:val="en-AU"/>
        </w:rPr>
      </w:pPr>
    </w:p>
    <w:p w:rsidR="0067034C" w:rsidRPr="00D22BEA" w:rsidRDefault="0067034C" w:rsidP="008F68E5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sz w:val="30"/>
          <w:szCs w:val="30"/>
          <w:lang w:val="en-AU"/>
        </w:rPr>
      </w:pPr>
      <w:r w:rsidRPr="00D22BEA">
        <w:rPr>
          <w:rFonts w:ascii="Angsana New" w:hAnsi="Angsana New"/>
          <w:sz w:val="30"/>
          <w:szCs w:val="30"/>
          <w:cs/>
          <w:lang w:val="en-AU"/>
        </w:rPr>
        <w:t>ตารางต่อไปนี้ให้ข้อมูลเกี่ยวกับ</w:t>
      </w:r>
      <w:r w:rsidR="00294C70" w:rsidRPr="00D22BEA">
        <w:rPr>
          <w:rFonts w:ascii="Angsana New" w:hAnsi="Angsana New"/>
          <w:sz w:val="30"/>
          <w:szCs w:val="30"/>
          <w:cs/>
          <w:lang w:val="en-AU"/>
        </w:rPr>
        <w:t>สิทธิในการได้รับผลิตภัณฑ์คืน</w:t>
      </w:r>
      <w:r w:rsidRPr="00D22BEA">
        <w:rPr>
          <w:rFonts w:ascii="Angsana New" w:hAnsi="Angsana New"/>
          <w:sz w:val="30"/>
          <w:szCs w:val="30"/>
          <w:cs/>
          <w:lang w:val="en-AU"/>
        </w:rPr>
        <w:t xml:space="preserve"> สินทรัพย์ที่เกิดจากสัญญาและ</w:t>
      </w:r>
      <w:r w:rsidR="00933DA5">
        <w:rPr>
          <w:rFonts w:ascii="Angsana New" w:hAnsi="Angsana New" w:hint="cs"/>
          <w:sz w:val="30"/>
          <w:szCs w:val="30"/>
          <w:cs/>
          <w:lang w:val="en-AU"/>
        </w:rPr>
        <w:t>หนี้สินที่เกิดจากสัญญา</w:t>
      </w:r>
      <w:r w:rsidRPr="00D22BEA">
        <w:rPr>
          <w:rFonts w:ascii="Angsana New" w:hAnsi="Angsana New"/>
          <w:sz w:val="30"/>
          <w:szCs w:val="30"/>
          <w:cs/>
          <w:lang w:val="en-AU"/>
        </w:rPr>
        <w:t>ที่ทำกับลูกค้า</w:t>
      </w:r>
      <w:r w:rsidRPr="00D22BEA">
        <w:rPr>
          <w:rFonts w:ascii="Angsana New" w:hAnsi="Angsana New"/>
          <w:sz w:val="30"/>
          <w:szCs w:val="30"/>
          <w:lang w:val="en-AU"/>
        </w:rPr>
        <w:t xml:space="preserve"> </w:t>
      </w:r>
    </w:p>
    <w:p w:rsidR="0067034C" w:rsidRPr="00206C35" w:rsidRDefault="0067034C" w:rsidP="008F68E5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59"/>
        <w:gridCol w:w="450"/>
        <w:gridCol w:w="1170"/>
        <w:gridCol w:w="180"/>
        <w:gridCol w:w="1080"/>
        <w:gridCol w:w="180"/>
        <w:gridCol w:w="1170"/>
        <w:gridCol w:w="180"/>
        <w:gridCol w:w="1080"/>
      </w:tblGrid>
      <w:tr w:rsidR="0067034C" w:rsidRPr="001B0394" w:rsidTr="00296419">
        <w:trPr>
          <w:cantSplit/>
          <w:tblHeader/>
        </w:trPr>
        <w:tc>
          <w:tcPr>
            <w:tcW w:w="3859" w:type="dxa"/>
          </w:tcPr>
          <w:p w:rsidR="0067034C" w:rsidRPr="0067034C" w:rsidRDefault="0067034C" w:rsidP="00E86477">
            <w:pPr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450" w:type="dxa"/>
          </w:tcPr>
          <w:p w:rsidR="0067034C" w:rsidRPr="00587654" w:rsidRDefault="0067034C" w:rsidP="00E86477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67034C" w:rsidRPr="00D22BEA" w:rsidRDefault="0067034C" w:rsidP="00E8647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D22BE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D22BEA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80" w:type="dxa"/>
          </w:tcPr>
          <w:p w:rsidR="0067034C" w:rsidRPr="00D22BEA" w:rsidRDefault="0067034C" w:rsidP="00E8647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67034C" w:rsidRPr="00D22BEA" w:rsidRDefault="0067034C" w:rsidP="00E8647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D22BE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  <w:r w:rsidRPr="00D22BEA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176CC9" w:rsidRPr="001B0394" w:rsidTr="00296419">
        <w:trPr>
          <w:cantSplit/>
          <w:trHeight w:val="103"/>
          <w:tblHeader/>
        </w:trPr>
        <w:tc>
          <w:tcPr>
            <w:tcW w:w="3859" w:type="dxa"/>
          </w:tcPr>
          <w:p w:rsidR="00176CC9" w:rsidRPr="0067034C" w:rsidRDefault="00176CC9" w:rsidP="00176CC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450" w:type="dxa"/>
          </w:tcPr>
          <w:p w:rsidR="00176CC9" w:rsidRPr="00587654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176CC9" w:rsidRPr="00587654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>30 มิถุนายน</w:t>
            </w:r>
            <w:r w:rsidRPr="0058765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176CC9" w:rsidRPr="00587654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176CC9" w:rsidRPr="00587654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58765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587654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58765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176CC9" w:rsidRPr="0067034C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170" w:type="dxa"/>
            <w:hideMark/>
          </w:tcPr>
          <w:p w:rsidR="00176CC9" w:rsidRPr="00587654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>30 มิถุนายน</w:t>
            </w:r>
            <w:r w:rsidRPr="0058765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176CC9" w:rsidRPr="001E7D2C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176CC9" w:rsidRPr="001E7D2C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1E7D2C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1E7D2C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1E7D2C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176CC9" w:rsidRPr="001B0394" w:rsidTr="00296419">
        <w:trPr>
          <w:cantSplit/>
          <w:tblHeader/>
        </w:trPr>
        <w:tc>
          <w:tcPr>
            <w:tcW w:w="3859" w:type="dxa"/>
          </w:tcPr>
          <w:p w:rsidR="00176CC9" w:rsidRPr="0067034C" w:rsidRDefault="00176CC9" w:rsidP="00176CC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450" w:type="dxa"/>
          </w:tcPr>
          <w:p w:rsidR="00176CC9" w:rsidRPr="00587654" w:rsidRDefault="00176CC9" w:rsidP="00176CC9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:rsidR="00176CC9" w:rsidRPr="00587654" w:rsidRDefault="00176CC9" w:rsidP="00176CC9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587654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58765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587654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176CC9" w:rsidRPr="001B0394" w:rsidTr="00296419">
        <w:trPr>
          <w:cantSplit/>
        </w:trPr>
        <w:tc>
          <w:tcPr>
            <w:tcW w:w="3859" w:type="dxa"/>
          </w:tcPr>
          <w:p w:rsidR="00176CC9" w:rsidRPr="007A315F" w:rsidRDefault="00176CC9" w:rsidP="00296419">
            <w:pPr>
              <w:ind w:left="180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A315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สินทรัพย์ที่เกิดจากสัญญา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รายได้ค้างรับ</w:t>
            </w:r>
          </w:p>
          <w:p w:rsidR="00176CC9" w:rsidRPr="0067034C" w:rsidRDefault="00176CC9" w:rsidP="00176CC9">
            <w:pPr>
              <w:ind w:left="180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A315F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7A315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</w:p>
        </w:tc>
        <w:tc>
          <w:tcPr>
            <w:tcW w:w="450" w:type="dxa"/>
          </w:tcPr>
          <w:p w:rsidR="00176CC9" w:rsidRPr="0067034C" w:rsidRDefault="00176CC9" w:rsidP="00176CC9">
            <w:pPr>
              <w:pStyle w:val="acctfourfigures"/>
              <w:tabs>
                <w:tab w:val="decimal" w:pos="2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1170" w:type="dxa"/>
          </w:tcPr>
          <w:p w:rsidR="00176CC9" w:rsidRDefault="00176CC9" w:rsidP="00176C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:rsidR="00CF3978" w:rsidRPr="00294C70" w:rsidRDefault="00CF3978" w:rsidP="00176C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95,615</w:t>
            </w:r>
          </w:p>
        </w:tc>
        <w:tc>
          <w:tcPr>
            <w:tcW w:w="180" w:type="dxa"/>
          </w:tcPr>
          <w:p w:rsidR="00176CC9" w:rsidRPr="00294C70" w:rsidRDefault="00176CC9" w:rsidP="00176CC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:rsidR="00176CC9" w:rsidRPr="009503D0" w:rsidRDefault="00176CC9" w:rsidP="00176C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503D0">
              <w:rPr>
                <w:rFonts w:ascii="Angsana New" w:hAnsi="Angsana New" w:cs="Angsana New"/>
                <w:sz w:val="30"/>
                <w:szCs w:val="30"/>
                <w:lang w:eastAsia="en-GB"/>
              </w:rPr>
              <w:t>54,409</w:t>
            </w:r>
          </w:p>
        </w:tc>
        <w:tc>
          <w:tcPr>
            <w:tcW w:w="18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:rsidR="002C1F22" w:rsidRPr="009503D0" w:rsidRDefault="002C1F22" w:rsidP="00176CC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50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12,701</w:t>
            </w:r>
          </w:p>
        </w:tc>
        <w:tc>
          <w:tcPr>
            <w:tcW w:w="18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:rsidR="00176CC9" w:rsidRPr="009503D0" w:rsidRDefault="00176CC9" w:rsidP="00176CC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503D0">
              <w:rPr>
                <w:rFonts w:ascii="Angsana New" w:hAnsi="Angsana New" w:cs="Angsana New"/>
                <w:sz w:val="30"/>
                <w:szCs w:val="30"/>
                <w:lang w:eastAsia="en-GB"/>
              </w:rPr>
              <w:t>604</w:t>
            </w:r>
          </w:p>
        </w:tc>
      </w:tr>
      <w:tr w:rsidR="00176CC9" w:rsidRPr="001B0394" w:rsidTr="00296419">
        <w:trPr>
          <w:cantSplit/>
        </w:trPr>
        <w:tc>
          <w:tcPr>
            <w:tcW w:w="3859" w:type="dxa"/>
          </w:tcPr>
          <w:p w:rsidR="00176CC9" w:rsidRPr="0067034C" w:rsidRDefault="00176CC9" w:rsidP="00176CC9">
            <w:pPr>
              <w:ind w:left="180" w:hanging="180"/>
              <w:rPr>
                <w:rFonts w:ascii="Angsana New" w:hAnsi="Angsana New"/>
                <w:sz w:val="30"/>
                <w:szCs w:val="30"/>
                <w:highlight w:val="cyan"/>
                <w:cs/>
                <w:lang w:eastAsia="en-GB"/>
              </w:rPr>
            </w:pPr>
            <w:r w:rsidRPr="0067034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สิทธิในการได้รับผลิตภัณฑ์คื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น</w:t>
            </w:r>
          </w:p>
        </w:tc>
        <w:tc>
          <w:tcPr>
            <w:tcW w:w="450" w:type="dxa"/>
          </w:tcPr>
          <w:p w:rsidR="00176CC9" w:rsidRPr="0067034C" w:rsidRDefault="00176CC9" w:rsidP="00176CC9">
            <w:pPr>
              <w:pStyle w:val="acctfourfigures"/>
              <w:tabs>
                <w:tab w:val="decimal" w:pos="2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1170" w:type="dxa"/>
          </w:tcPr>
          <w:p w:rsidR="00176CC9" w:rsidRPr="00294C70" w:rsidRDefault="003B6A45" w:rsidP="00176C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2,869</w:t>
            </w:r>
          </w:p>
        </w:tc>
        <w:tc>
          <w:tcPr>
            <w:tcW w:w="180" w:type="dxa"/>
          </w:tcPr>
          <w:p w:rsidR="00176CC9" w:rsidRPr="0067034C" w:rsidRDefault="00176CC9" w:rsidP="00176CC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:rsidR="00176CC9" w:rsidRPr="009503D0" w:rsidRDefault="00485AD5" w:rsidP="00485AD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176CC9" w:rsidRPr="009503D0" w:rsidRDefault="00175630" w:rsidP="00176CC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50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1,145</w:t>
            </w:r>
          </w:p>
        </w:tc>
        <w:tc>
          <w:tcPr>
            <w:tcW w:w="18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tabs>
                <w:tab w:val="clear" w:pos="765"/>
                <w:tab w:val="left" w:pos="460"/>
              </w:tabs>
              <w:spacing w:line="240" w:lineRule="atLeast"/>
              <w:ind w:left="90" w:right="10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503D0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 xml:space="preserve">   </w:t>
            </w:r>
            <w:r w:rsidRPr="009503D0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 xml:space="preserve">  </w:t>
            </w:r>
            <w:r w:rsidRPr="009503D0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176CC9" w:rsidRPr="001B0394" w:rsidTr="00296419">
        <w:trPr>
          <w:cantSplit/>
          <w:trHeight w:val="369"/>
        </w:trPr>
        <w:tc>
          <w:tcPr>
            <w:tcW w:w="3859" w:type="dxa"/>
            <w:shd w:val="clear" w:color="auto" w:fill="auto"/>
          </w:tcPr>
          <w:p w:rsidR="00176CC9" w:rsidRPr="002751C4" w:rsidRDefault="00176CC9" w:rsidP="00176CC9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751C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หนี้สินที่เกิดจากสัญญา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รายได้รับล่วงหน้า</w:t>
            </w:r>
          </w:p>
          <w:p w:rsidR="00176CC9" w:rsidRPr="00E86477" w:rsidRDefault="00176CC9" w:rsidP="00176CC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51C4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2751C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</w:p>
        </w:tc>
        <w:tc>
          <w:tcPr>
            <w:tcW w:w="450" w:type="dxa"/>
          </w:tcPr>
          <w:p w:rsidR="00176CC9" w:rsidRPr="0067034C" w:rsidRDefault="00176CC9" w:rsidP="00176C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170" w:type="dxa"/>
          </w:tcPr>
          <w:p w:rsidR="00176CC9" w:rsidRDefault="00176CC9" w:rsidP="00176C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:rsidR="003B6A45" w:rsidRPr="00294C70" w:rsidRDefault="003B6A45" w:rsidP="00176C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249,589</w:t>
            </w:r>
          </w:p>
        </w:tc>
        <w:tc>
          <w:tcPr>
            <w:tcW w:w="180" w:type="dxa"/>
          </w:tcPr>
          <w:p w:rsidR="00176CC9" w:rsidRPr="0067034C" w:rsidRDefault="00176CC9" w:rsidP="00176CC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:rsidR="00176CC9" w:rsidRPr="009503D0" w:rsidRDefault="00176CC9" w:rsidP="00176C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503D0">
              <w:rPr>
                <w:rFonts w:ascii="Angsana New" w:hAnsi="Angsana New" w:cs="Angsana New"/>
                <w:sz w:val="30"/>
                <w:szCs w:val="30"/>
                <w:lang w:eastAsia="en-GB"/>
              </w:rPr>
              <w:t>75,952</w:t>
            </w:r>
          </w:p>
        </w:tc>
        <w:tc>
          <w:tcPr>
            <w:tcW w:w="18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:rsidR="00175630" w:rsidRPr="009503D0" w:rsidRDefault="00175630" w:rsidP="00176CC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9503D0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207,928</w:t>
            </w:r>
          </w:p>
        </w:tc>
        <w:tc>
          <w:tcPr>
            <w:tcW w:w="18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:rsidR="00176CC9" w:rsidRPr="009503D0" w:rsidRDefault="00176CC9" w:rsidP="00176CC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9503D0">
              <w:rPr>
                <w:rFonts w:ascii="Angsana New" w:hAnsi="Angsana New" w:cs="Angsana New"/>
                <w:sz w:val="30"/>
                <w:szCs w:val="30"/>
                <w:lang w:eastAsia="en-GB"/>
              </w:rPr>
              <w:t>57,109</w:t>
            </w:r>
          </w:p>
        </w:tc>
      </w:tr>
    </w:tbl>
    <w:p w:rsidR="00921041" w:rsidRPr="008F68E5" w:rsidRDefault="00921041" w:rsidP="00921041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sz w:val="30"/>
          <w:szCs w:val="30"/>
        </w:rPr>
      </w:pPr>
    </w:p>
    <w:p w:rsidR="005A6102" w:rsidRDefault="005A6102" w:rsidP="005A6102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sz w:val="30"/>
          <w:szCs w:val="30"/>
          <w:highlight w:val="cyan"/>
        </w:rPr>
      </w:pPr>
      <w:r w:rsidRPr="005A6102">
        <w:rPr>
          <w:rFonts w:ascii="Angsana New" w:hAnsi="Angsana New"/>
          <w:sz w:val="30"/>
          <w:szCs w:val="30"/>
          <w:cs/>
          <w:lang w:val="en-AU"/>
        </w:rPr>
        <w:t>สินทรัพย์ที่เกิดจากสัญญา</w:t>
      </w:r>
      <w:r w:rsidRPr="005A6102">
        <w:rPr>
          <w:rFonts w:ascii="Angsana New" w:hAnsi="Angsana New" w:hint="cs"/>
          <w:sz w:val="30"/>
          <w:szCs w:val="30"/>
          <w:cs/>
          <w:lang w:val="en-AU"/>
        </w:rPr>
        <w:t>โดยส่วนใหญ่</w:t>
      </w:r>
      <w:r w:rsidRPr="005A6102">
        <w:rPr>
          <w:rFonts w:ascii="Angsana New" w:hAnsi="Angsana New"/>
          <w:sz w:val="30"/>
          <w:szCs w:val="30"/>
          <w:cs/>
          <w:lang w:val="en-AU"/>
        </w:rPr>
        <w:t>แสดงถึงสิทธิของกลุ่มบริษัทในการได้รับสิ่งตอบแทน</w:t>
      </w:r>
      <w:r w:rsidRPr="005A6102">
        <w:rPr>
          <w:rFonts w:ascii="Angsana New" w:hAnsi="Angsana New" w:hint="cs"/>
          <w:sz w:val="30"/>
          <w:szCs w:val="30"/>
          <w:cs/>
          <w:lang w:val="en-AU"/>
        </w:rPr>
        <w:t>จากสินค้า</w:t>
      </w:r>
      <w:r w:rsidRPr="005A6102">
        <w:rPr>
          <w:rFonts w:ascii="Angsana New" w:hAnsi="Angsana New"/>
          <w:sz w:val="30"/>
          <w:szCs w:val="30"/>
          <w:cs/>
          <w:lang w:val="en-AU"/>
        </w:rPr>
        <w:t>สั่งทำ</w:t>
      </w:r>
      <w:r w:rsidR="000921A2">
        <w:rPr>
          <w:rFonts w:ascii="Angsana New" w:hAnsi="Angsana New" w:hint="cs"/>
          <w:sz w:val="30"/>
          <w:szCs w:val="30"/>
          <w:cs/>
          <w:lang w:val="en-AU"/>
        </w:rPr>
        <w:t>และ</w:t>
      </w:r>
      <w:r w:rsidR="0037134B">
        <w:rPr>
          <w:rFonts w:ascii="Angsana New" w:hAnsi="Angsana New" w:hint="cs"/>
          <w:sz w:val="30"/>
          <w:szCs w:val="30"/>
          <w:cs/>
          <w:lang w:val="en-AU"/>
        </w:rPr>
        <w:t>การ</w:t>
      </w:r>
      <w:r w:rsidR="000921A2" w:rsidRPr="00793FE8">
        <w:rPr>
          <w:rFonts w:ascii="Angsana New" w:hAnsi="Angsana New" w:hint="cs"/>
          <w:sz w:val="30"/>
          <w:szCs w:val="30"/>
          <w:cs/>
        </w:rPr>
        <w:t>ให้บริการโฆษณา</w:t>
      </w:r>
      <w:r w:rsidRPr="005A6102">
        <w:rPr>
          <w:rFonts w:ascii="Angsana New" w:hAnsi="Angsana New"/>
          <w:sz w:val="30"/>
          <w:szCs w:val="30"/>
          <w:cs/>
          <w:lang w:val="en-AU"/>
        </w:rPr>
        <w:t xml:space="preserve">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สินทรัพย์ที่เกิดจากสัญญาจะโอนไปเป็นลูกหนี้เมื่อกลุ่มบริษัท</w:t>
      </w:r>
      <w:r w:rsidRPr="005A6102">
        <w:rPr>
          <w:rFonts w:ascii="Angsana New" w:hAnsi="Angsana New" w:hint="cs"/>
          <w:sz w:val="30"/>
          <w:szCs w:val="30"/>
          <w:cs/>
          <w:lang w:val="en-AU"/>
        </w:rPr>
        <w:t>มี</w:t>
      </w:r>
      <w:r w:rsidRPr="005A6102">
        <w:rPr>
          <w:rFonts w:ascii="Angsana New" w:hAnsi="Angsana New"/>
          <w:sz w:val="30"/>
          <w:szCs w:val="30"/>
          <w:cs/>
          <w:lang w:val="en-AU"/>
        </w:rPr>
        <w:t>สิทธิในการได้รับสิ่งตอบแทน</w:t>
      </w:r>
      <w:r w:rsidRPr="005A6102">
        <w:rPr>
          <w:rFonts w:ascii="Angsana New" w:hAnsi="Angsana New" w:hint="cs"/>
          <w:sz w:val="30"/>
          <w:szCs w:val="30"/>
          <w:cs/>
          <w:lang w:val="en-AU"/>
        </w:rPr>
        <w:t>โดยไม่มีเงื่อนไข</w:t>
      </w:r>
      <w:r w:rsidRPr="005A6102">
        <w:rPr>
          <w:rFonts w:ascii="Angsana New" w:hAnsi="Angsana New"/>
          <w:sz w:val="30"/>
          <w:szCs w:val="30"/>
          <w:cs/>
          <w:lang w:val="en-AU"/>
        </w:rPr>
        <w:t xml:space="preserve"> ซึ่งโดย</w:t>
      </w:r>
      <w:r w:rsidRPr="005A6102">
        <w:rPr>
          <w:rFonts w:ascii="Angsana New" w:hAnsi="Angsana New" w:hint="cs"/>
          <w:sz w:val="30"/>
          <w:szCs w:val="30"/>
          <w:cs/>
          <w:lang w:val="en-AU"/>
        </w:rPr>
        <w:t>ทั่วไป</w:t>
      </w:r>
      <w:r w:rsidRPr="005A6102">
        <w:rPr>
          <w:rFonts w:ascii="Angsana New" w:hAnsi="Angsana New"/>
          <w:sz w:val="30"/>
          <w:szCs w:val="30"/>
          <w:cs/>
          <w:lang w:val="en-AU"/>
        </w:rPr>
        <w:t>เกิดขึ้น</w:t>
      </w:r>
      <w:r w:rsidR="000921A2">
        <w:rPr>
          <w:rFonts w:ascii="Angsana New" w:hAnsi="Angsana New"/>
          <w:sz w:val="30"/>
          <w:szCs w:val="30"/>
          <w:cs/>
          <w:lang w:val="en-AU"/>
        </w:rPr>
        <w:br/>
      </w:r>
      <w:r w:rsidRPr="005A6102">
        <w:rPr>
          <w:rFonts w:ascii="Angsana New" w:hAnsi="Angsana New"/>
          <w:sz w:val="30"/>
          <w:szCs w:val="30"/>
          <w:cs/>
          <w:lang w:val="en-AU"/>
        </w:rPr>
        <w:t>เมื่อออกใบแจ้งหนี้</w:t>
      </w:r>
      <w:r w:rsidRPr="005A6102">
        <w:rPr>
          <w:rFonts w:ascii="Angsana New" w:hAnsi="Angsana New"/>
          <w:sz w:val="30"/>
          <w:szCs w:val="30"/>
          <w:highlight w:val="cyan"/>
          <w:cs/>
        </w:rPr>
        <w:t xml:space="preserve"> </w:t>
      </w:r>
    </w:p>
    <w:p w:rsidR="000921A2" w:rsidRPr="008F68E5" w:rsidRDefault="000921A2" w:rsidP="005A6102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5A6102" w:rsidRDefault="000921A2" w:rsidP="00D22BEA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sz w:val="30"/>
          <w:szCs w:val="30"/>
          <w:lang w:val="en-AU"/>
        </w:rPr>
      </w:pPr>
      <w:r w:rsidRPr="00D22BEA">
        <w:rPr>
          <w:rFonts w:ascii="Angsana New" w:hAnsi="Angsana New" w:hint="cs"/>
          <w:sz w:val="30"/>
          <w:szCs w:val="30"/>
          <w:cs/>
          <w:lang w:val="en-AU"/>
        </w:rPr>
        <w:t>สิทธิในการได้รับผลิตภัณฑ์คืน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ผลิตภัณฑ์ดังกล่าว</w:t>
      </w:r>
    </w:p>
    <w:p w:rsidR="000921A2" w:rsidRPr="008F68E5" w:rsidRDefault="000921A2" w:rsidP="00D22BEA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sz w:val="30"/>
          <w:szCs w:val="30"/>
          <w:lang w:val="en-AU"/>
        </w:rPr>
      </w:pPr>
    </w:p>
    <w:p w:rsidR="005A6102" w:rsidRDefault="005A6102" w:rsidP="00D22BEA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sz w:val="30"/>
          <w:szCs w:val="30"/>
          <w:lang w:val="en-AU"/>
        </w:rPr>
      </w:pPr>
      <w:r w:rsidRPr="00BD5615">
        <w:rPr>
          <w:rFonts w:ascii="Angsana New" w:hAnsi="Angsana New"/>
          <w:sz w:val="30"/>
          <w:szCs w:val="30"/>
          <w:cs/>
          <w:lang w:val="en-AU"/>
        </w:rPr>
        <w:t>หนี้สินที่เกิดจากสัญญา</w:t>
      </w:r>
      <w:r w:rsidRPr="00BD5615">
        <w:rPr>
          <w:rFonts w:ascii="Angsana New" w:hAnsi="Angsana New" w:hint="cs"/>
          <w:sz w:val="30"/>
          <w:szCs w:val="30"/>
          <w:cs/>
          <w:lang w:val="en-AU"/>
        </w:rPr>
        <w:t>โดยส่วนใหญ่</w:t>
      </w:r>
      <w:r w:rsidRPr="00BD5615">
        <w:rPr>
          <w:rFonts w:ascii="Angsana New" w:hAnsi="Angsana New"/>
          <w:sz w:val="30"/>
          <w:szCs w:val="30"/>
          <w:cs/>
          <w:lang w:val="en-AU"/>
        </w:rPr>
        <w:t>เกิดจากสิ่งตอบแทนที่ได้รับล่วงหน้าจากลูกค้าสำหรับ</w:t>
      </w:r>
      <w:r w:rsidRPr="00BD5615">
        <w:rPr>
          <w:rFonts w:ascii="Angsana New" w:hAnsi="Angsana New" w:hint="cs"/>
          <w:sz w:val="30"/>
          <w:szCs w:val="30"/>
          <w:cs/>
          <w:lang w:val="en-AU"/>
        </w:rPr>
        <w:t xml:space="preserve">การให้บริการ </w:t>
      </w:r>
      <w:r w:rsidR="000921A2">
        <w:rPr>
          <w:rFonts w:ascii="Angsana New" w:hAnsi="Angsana New"/>
          <w:sz w:val="30"/>
          <w:szCs w:val="30"/>
          <w:cs/>
          <w:lang w:val="en-AU"/>
        </w:rPr>
        <w:br/>
      </w:r>
      <w:r w:rsidRPr="00BD5615">
        <w:rPr>
          <w:rFonts w:ascii="Angsana New" w:hAnsi="Angsana New" w:hint="cs"/>
          <w:sz w:val="30"/>
          <w:szCs w:val="30"/>
          <w:cs/>
          <w:lang w:val="en-AU"/>
        </w:rPr>
        <w:t>โดย</w:t>
      </w:r>
      <w:r w:rsidRPr="00BD5615">
        <w:rPr>
          <w:rFonts w:ascii="Angsana New" w:hAnsi="Angsana New"/>
          <w:sz w:val="30"/>
          <w:szCs w:val="30"/>
          <w:cs/>
          <w:lang w:val="en-AU"/>
        </w:rPr>
        <w:t>กลุ่มบริษัท</w:t>
      </w:r>
      <w:r w:rsidRPr="00BD5615">
        <w:rPr>
          <w:rFonts w:ascii="Angsana New" w:hAnsi="Angsana New" w:hint="cs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</w:p>
    <w:p w:rsidR="00921041" w:rsidRPr="00921041" w:rsidRDefault="00921041" w:rsidP="00D22BEA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sz w:val="20"/>
          <w:szCs w:val="20"/>
          <w:shd w:val="clear" w:color="auto" w:fill="D9D9D9"/>
        </w:rPr>
      </w:pPr>
    </w:p>
    <w:p w:rsidR="00921041" w:rsidRPr="003E5565" w:rsidRDefault="00921041" w:rsidP="00921041">
      <w:pPr>
        <w:tabs>
          <w:tab w:val="clear" w:pos="454"/>
          <w:tab w:val="left" w:pos="990"/>
        </w:tabs>
        <w:ind w:left="990"/>
        <w:rPr>
          <w:rFonts w:ascii="Angsana New" w:hAnsi="Angsana New"/>
          <w:sz w:val="20"/>
          <w:szCs w:val="20"/>
          <w:cs/>
        </w:rPr>
      </w:pPr>
    </w:p>
    <w:p w:rsidR="0067034C" w:rsidRPr="00921041" w:rsidRDefault="0067034C" w:rsidP="00D22BEA">
      <w:pPr>
        <w:tabs>
          <w:tab w:val="clear" w:pos="454"/>
          <w:tab w:val="left" w:pos="990"/>
        </w:tabs>
        <w:ind w:left="990"/>
        <w:rPr>
          <w:rFonts w:ascii="Angsana New" w:hAnsi="Angsana New"/>
          <w:sz w:val="20"/>
          <w:szCs w:val="20"/>
          <w:lang w:val="en-AU"/>
        </w:rPr>
      </w:pPr>
    </w:p>
    <w:p w:rsidR="0067034C" w:rsidRPr="00921041" w:rsidRDefault="00921041" w:rsidP="00921041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sz w:val="30"/>
          <w:szCs w:val="30"/>
          <w:lang w:val="en-AU"/>
        </w:rPr>
        <w:sectPr w:rsidR="0067034C" w:rsidRPr="00921041" w:rsidSect="0067034C">
          <w:headerReference w:type="first" r:id="rId18"/>
          <w:pgSz w:w="11909" w:h="16834" w:code="9"/>
          <w:pgMar w:top="1152" w:right="691" w:bottom="1152" w:left="576" w:header="720" w:footer="720" w:gutter="0"/>
          <w:cols w:space="720"/>
          <w:titlePg/>
          <w:docGrid w:linePitch="245"/>
        </w:sectPr>
      </w:pPr>
      <w:r>
        <w:rPr>
          <w:rFonts w:ascii="Angsana New" w:hAnsi="Angsana New"/>
          <w:sz w:val="30"/>
          <w:szCs w:val="30"/>
          <w:cs/>
          <w:lang w:val="en-AU"/>
        </w:rPr>
        <w:tab/>
      </w:r>
      <w:r w:rsidR="0067034C">
        <w:rPr>
          <w:rFonts w:ascii="Angsana New" w:hAnsi="Angsana New"/>
          <w:cs/>
        </w:rPr>
        <w:br/>
      </w:r>
    </w:p>
    <w:p w:rsidR="00DC794B" w:rsidRPr="00CE458C" w:rsidRDefault="00D676F0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D6071">
        <w:rPr>
          <w:rFonts w:ascii="Angsana New" w:hAnsi="Angsana New"/>
          <w:b/>
          <w:bCs/>
          <w:sz w:val="30"/>
          <w:szCs w:val="30"/>
        </w:rPr>
        <w:t>0</w:t>
      </w:r>
      <w:r w:rsidR="00DC794B" w:rsidRPr="00CE458C">
        <w:rPr>
          <w:rFonts w:ascii="Angsana New" w:hAnsi="Angsana New"/>
          <w:b/>
          <w:bCs/>
          <w:sz w:val="30"/>
          <w:szCs w:val="30"/>
        </w:rPr>
        <w:tab/>
      </w:r>
      <w:r w:rsidR="00DC794B" w:rsidRPr="00CE458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DC794B" w:rsidRPr="00CE458C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C794B" w:rsidRDefault="00191905" w:rsidP="0061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926871">
        <w:rPr>
          <w:rFonts w:ascii="Angsana New" w:hAnsi="Angsana New"/>
          <w:sz w:val="30"/>
          <w:szCs w:val="30"/>
        </w:rPr>
        <w:t xml:space="preserve">    </w:t>
      </w:r>
      <w:r w:rsidRPr="00CE458C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</w:t>
      </w:r>
      <w:r w:rsidR="00764D76" w:rsidRPr="00CE458C">
        <w:rPr>
          <w:rFonts w:ascii="Angsana New" w:hAnsi="Angsana New"/>
          <w:sz w:val="30"/>
          <w:szCs w:val="30"/>
          <w:cs/>
        </w:rPr>
        <w:t>นได้ที่แท้จริง</w:t>
      </w:r>
      <w:r w:rsidR="00614789" w:rsidRPr="00CE458C">
        <w:rPr>
          <w:rFonts w:ascii="Angsana New" w:hAnsi="Angsana New"/>
          <w:sz w:val="30"/>
          <w:szCs w:val="30"/>
          <w:cs/>
        </w:rPr>
        <w:t>ของกลุ่มบริษัท</w:t>
      </w:r>
      <w:r w:rsidR="00E70F70" w:rsidRPr="00CE458C">
        <w:rPr>
          <w:rFonts w:ascii="Angsana New" w:hAnsi="Angsana New"/>
          <w:sz w:val="30"/>
          <w:szCs w:val="30"/>
          <w:cs/>
        </w:rPr>
        <w:t>และบริษัท</w:t>
      </w:r>
      <w:r w:rsidRPr="00CE458C">
        <w:rPr>
          <w:rFonts w:ascii="Angsana New" w:hAnsi="Angsana New"/>
          <w:sz w:val="30"/>
          <w:szCs w:val="30"/>
          <w:cs/>
        </w:rPr>
        <w:t xml:space="preserve">ในการดำเนินงานต่อเนื่องเป็นระยะเวลาสามเดือนสิ้นสุดวันที่ </w:t>
      </w:r>
      <w:r w:rsidR="003B71E6">
        <w:rPr>
          <w:rFonts w:ascii="Angsana New" w:hAnsi="Angsana New" w:hint="cs"/>
          <w:sz w:val="30"/>
          <w:szCs w:val="30"/>
          <w:cs/>
        </w:rPr>
        <w:t>30 มิถุนายน</w:t>
      </w:r>
      <w:r w:rsidRPr="00CE458C">
        <w:rPr>
          <w:rFonts w:ascii="Angsana New" w:hAnsi="Angsana New"/>
          <w:sz w:val="30"/>
          <w:szCs w:val="30"/>
          <w:cs/>
        </w:rPr>
        <w:t xml:space="preserve"> </w:t>
      </w:r>
      <w:r w:rsidRPr="00CE458C">
        <w:rPr>
          <w:rFonts w:ascii="Angsana New" w:hAnsi="Angsana New"/>
          <w:sz w:val="30"/>
          <w:szCs w:val="30"/>
        </w:rPr>
        <w:t>25</w:t>
      </w:r>
      <w:r w:rsidR="00202A50" w:rsidRPr="00CE458C">
        <w:rPr>
          <w:rFonts w:ascii="Angsana New" w:hAnsi="Angsana New"/>
          <w:sz w:val="30"/>
          <w:szCs w:val="30"/>
        </w:rPr>
        <w:t>6</w:t>
      </w:r>
      <w:r w:rsidR="00166847">
        <w:rPr>
          <w:rFonts w:ascii="Angsana New" w:hAnsi="Angsana New"/>
          <w:sz w:val="30"/>
          <w:szCs w:val="30"/>
        </w:rPr>
        <w:t>2</w:t>
      </w:r>
      <w:r w:rsidRPr="00CE458C">
        <w:rPr>
          <w:rFonts w:ascii="Angsana New" w:hAnsi="Angsana New"/>
          <w:sz w:val="30"/>
          <w:szCs w:val="30"/>
          <w:cs/>
        </w:rPr>
        <w:t xml:space="preserve"> คือ</w:t>
      </w:r>
      <w:r w:rsidR="00614789" w:rsidRPr="00CE458C">
        <w:rPr>
          <w:rFonts w:ascii="Angsana New" w:hAnsi="Angsana New"/>
          <w:sz w:val="30"/>
          <w:szCs w:val="30"/>
          <w:cs/>
        </w:rPr>
        <w:t>ร้อยล</w:t>
      </w:r>
      <w:r w:rsidR="002D382D">
        <w:rPr>
          <w:rFonts w:ascii="Angsana New" w:hAnsi="Angsana New" w:hint="cs"/>
          <w:sz w:val="30"/>
          <w:szCs w:val="30"/>
          <w:cs/>
        </w:rPr>
        <w:t xml:space="preserve">ะ </w:t>
      </w:r>
      <w:r w:rsidR="00BC215B">
        <w:rPr>
          <w:rFonts w:ascii="Angsana New" w:hAnsi="Angsana New" w:hint="cs"/>
          <w:sz w:val="30"/>
          <w:szCs w:val="30"/>
          <w:cs/>
        </w:rPr>
        <w:t>9.</w:t>
      </w:r>
      <w:r w:rsidR="00926871">
        <w:rPr>
          <w:rFonts w:ascii="Angsana New" w:hAnsi="Angsana New"/>
          <w:sz w:val="30"/>
          <w:szCs w:val="30"/>
        </w:rPr>
        <w:t>70</w:t>
      </w:r>
      <w:r w:rsidR="00E70F70" w:rsidRPr="00527568">
        <w:rPr>
          <w:rFonts w:ascii="Angsana New" w:hAnsi="Angsana New"/>
          <w:sz w:val="30"/>
          <w:szCs w:val="30"/>
          <w:cs/>
        </w:rPr>
        <w:t xml:space="preserve"> และร้อยล</w:t>
      </w:r>
      <w:r w:rsidR="00BC215B">
        <w:rPr>
          <w:rFonts w:ascii="Angsana New" w:hAnsi="Angsana New" w:hint="cs"/>
          <w:sz w:val="30"/>
          <w:szCs w:val="30"/>
          <w:cs/>
        </w:rPr>
        <w:t>ะ 25.44</w:t>
      </w:r>
      <w:r w:rsidR="00E70F70" w:rsidRPr="00CE458C">
        <w:rPr>
          <w:rFonts w:ascii="Angsana New" w:hAnsi="Angsana New"/>
          <w:sz w:val="30"/>
          <w:szCs w:val="30"/>
        </w:rPr>
        <w:t xml:space="preserve"> </w:t>
      </w:r>
      <w:r w:rsidR="00E70F70" w:rsidRPr="00CE458C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D24F83">
        <w:rPr>
          <w:rFonts w:ascii="Angsana New" w:hAnsi="Angsana New"/>
          <w:i/>
          <w:iCs/>
          <w:sz w:val="30"/>
          <w:szCs w:val="30"/>
        </w:rPr>
        <w:t>(</w:t>
      </w:r>
      <w:r w:rsidR="00166847">
        <w:rPr>
          <w:rFonts w:ascii="Angsana New" w:hAnsi="Angsana New"/>
          <w:i/>
          <w:iCs/>
          <w:sz w:val="30"/>
          <w:szCs w:val="30"/>
        </w:rPr>
        <w:t>2561</w:t>
      </w:r>
      <w:r w:rsidRPr="00D24F83">
        <w:rPr>
          <w:rFonts w:ascii="Angsana New" w:hAnsi="Angsana New"/>
          <w:i/>
          <w:iCs/>
          <w:sz w:val="30"/>
          <w:szCs w:val="30"/>
        </w:rPr>
        <w:t xml:space="preserve">: </w:t>
      </w:r>
      <w:r w:rsidRPr="00D24F83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3B71E6">
        <w:rPr>
          <w:rFonts w:ascii="Angsana New" w:hAnsi="Angsana New" w:hint="cs"/>
          <w:i/>
          <w:iCs/>
          <w:sz w:val="30"/>
          <w:szCs w:val="30"/>
          <w:cs/>
        </w:rPr>
        <w:t>10.33</w:t>
      </w:r>
      <w:r w:rsidR="00E70F70" w:rsidRPr="00D24F83">
        <w:rPr>
          <w:rFonts w:ascii="Angsana New" w:hAnsi="Angsana New"/>
          <w:i/>
          <w:iCs/>
          <w:sz w:val="30"/>
          <w:szCs w:val="30"/>
          <w:cs/>
        </w:rPr>
        <w:t xml:space="preserve"> และร้อยละ </w:t>
      </w:r>
      <w:r w:rsidR="00166847">
        <w:rPr>
          <w:rFonts w:ascii="Angsana New" w:hAnsi="Angsana New"/>
          <w:i/>
          <w:iCs/>
          <w:sz w:val="30"/>
          <w:szCs w:val="30"/>
        </w:rPr>
        <w:t>1</w:t>
      </w:r>
      <w:r w:rsidR="003B71E6">
        <w:rPr>
          <w:rFonts w:ascii="Angsana New" w:hAnsi="Angsana New" w:hint="cs"/>
          <w:i/>
          <w:iCs/>
          <w:sz w:val="30"/>
          <w:szCs w:val="30"/>
          <w:cs/>
        </w:rPr>
        <w:t>1.28</w:t>
      </w:r>
      <w:r w:rsidR="00C869D4" w:rsidRPr="00D24F83">
        <w:rPr>
          <w:rFonts w:ascii="Angsana New" w:hAnsi="Angsana New"/>
          <w:i/>
          <w:iCs/>
          <w:sz w:val="30"/>
          <w:szCs w:val="30"/>
        </w:rPr>
        <w:t xml:space="preserve"> </w:t>
      </w:r>
      <w:r w:rsidR="00C869D4" w:rsidRPr="00D24F83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CE458C">
        <w:rPr>
          <w:rFonts w:ascii="Angsana New" w:hAnsi="Angsana New"/>
          <w:i/>
          <w:iCs/>
          <w:sz w:val="30"/>
          <w:szCs w:val="30"/>
        </w:rPr>
        <w:t>)</w:t>
      </w:r>
      <w:r w:rsidR="003B71E6">
        <w:rPr>
          <w:rFonts w:ascii="Angsana New" w:hAnsi="Angsana New" w:hint="cs"/>
          <w:sz w:val="30"/>
          <w:szCs w:val="30"/>
          <w:cs/>
        </w:rPr>
        <w:t xml:space="preserve"> และสำหรับระยะเวลาหกเดือนสิ้นสุดวันที่ 30 มิถุนายน 2562 คือร้อยละ </w:t>
      </w:r>
      <w:r w:rsidR="00BC215B">
        <w:rPr>
          <w:rFonts w:ascii="Angsana New" w:hAnsi="Angsana New" w:hint="cs"/>
          <w:sz w:val="30"/>
          <w:szCs w:val="30"/>
          <w:cs/>
        </w:rPr>
        <w:t>0.2</w:t>
      </w:r>
      <w:r w:rsidR="00246B9E">
        <w:rPr>
          <w:rFonts w:ascii="Angsana New" w:hAnsi="Angsana New"/>
          <w:sz w:val="30"/>
          <w:szCs w:val="30"/>
        </w:rPr>
        <w:t>6</w:t>
      </w:r>
      <w:r w:rsidR="003B71E6"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="00BC215B">
        <w:rPr>
          <w:rFonts w:ascii="Angsana New" w:hAnsi="Angsana New" w:hint="cs"/>
          <w:sz w:val="30"/>
          <w:szCs w:val="30"/>
          <w:cs/>
        </w:rPr>
        <w:t>6.35</w:t>
      </w:r>
      <w:r w:rsidR="003B71E6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8E76F4">
        <w:rPr>
          <w:rFonts w:ascii="Angsana New" w:hAnsi="Angsana New" w:hint="cs"/>
          <w:sz w:val="30"/>
          <w:szCs w:val="30"/>
          <w:cs/>
        </w:rPr>
        <w:t xml:space="preserve"> </w:t>
      </w:r>
      <w:r w:rsidR="008E76F4" w:rsidRPr="00D24F83">
        <w:rPr>
          <w:rFonts w:ascii="Angsana New" w:hAnsi="Angsana New"/>
          <w:i/>
          <w:iCs/>
          <w:sz w:val="30"/>
          <w:szCs w:val="30"/>
        </w:rPr>
        <w:t>(</w:t>
      </w:r>
      <w:r w:rsidR="008E76F4">
        <w:rPr>
          <w:rFonts w:ascii="Angsana New" w:hAnsi="Angsana New"/>
          <w:i/>
          <w:iCs/>
          <w:sz w:val="30"/>
          <w:szCs w:val="30"/>
        </w:rPr>
        <w:t>2561</w:t>
      </w:r>
      <w:r w:rsidR="008E76F4" w:rsidRPr="00D24F83">
        <w:rPr>
          <w:rFonts w:ascii="Angsana New" w:hAnsi="Angsana New"/>
          <w:i/>
          <w:iCs/>
          <w:sz w:val="30"/>
          <w:szCs w:val="30"/>
        </w:rPr>
        <w:t xml:space="preserve">: 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620549">
        <w:rPr>
          <w:rFonts w:ascii="Angsana New" w:hAnsi="Angsana New" w:hint="cs"/>
          <w:i/>
          <w:iCs/>
          <w:sz w:val="30"/>
          <w:szCs w:val="30"/>
          <w:cs/>
        </w:rPr>
        <w:t>17.9</w:t>
      </w:r>
      <w:r w:rsidR="008E76F4">
        <w:rPr>
          <w:rFonts w:ascii="Angsana New" w:hAnsi="Angsana New" w:hint="cs"/>
          <w:i/>
          <w:iCs/>
          <w:sz w:val="30"/>
          <w:szCs w:val="30"/>
          <w:cs/>
        </w:rPr>
        <w:t>3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 xml:space="preserve"> และร้อยละ </w:t>
      </w:r>
      <w:r w:rsidR="00620549">
        <w:rPr>
          <w:rFonts w:ascii="Angsana New" w:hAnsi="Angsana New" w:hint="cs"/>
          <w:i/>
          <w:iCs/>
          <w:sz w:val="30"/>
          <w:szCs w:val="30"/>
          <w:cs/>
        </w:rPr>
        <w:t>16.02</w:t>
      </w:r>
      <w:r w:rsidR="008E76F4" w:rsidRPr="00D24F83">
        <w:rPr>
          <w:rFonts w:ascii="Angsana New" w:hAnsi="Angsana New"/>
          <w:i/>
          <w:iCs/>
          <w:sz w:val="30"/>
          <w:szCs w:val="30"/>
        </w:rPr>
        <w:t xml:space="preserve"> 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8E76F4" w:rsidRPr="00CE458C">
        <w:rPr>
          <w:rFonts w:ascii="Angsana New" w:hAnsi="Angsana New"/>
          <w:i/>
          <w:iCs/>
          <w:sz w:val="30"/>
          <w:szCs w:val="30"/>
        </w:rPr>
        <w:t>)</w:t>
      </w:r>
      <w:r w:rsidR="00F3778C" w:rsidRPr="00CE458C">
        <w:rPr>
          <w:rFonts w:ascii="Angsana New" w:hAnsi="Angsana New"/>
          <w:i/>
          <w:iCs/>
          <w:sz w:val="30"/>
          <w:szCs w:val="30"/>
        </w:rPr>
        <w:t xml:space="preserve"> </w:t>
      </w:r>
      <w:r w:rsidR="00614789" w:rsidRPr="00CE458C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การเปลี่ยนแปลงในอัตราภาษีเงินได้ที่แท้จริงมีสาเหตุหลักจากผลแตกต่างของรายได้</w:t>
      </w:r>
      <w:r w:rsidR="00811EC9" w:rsidRPr="00CE458C">
        <w:rPr>
          <w:rFonts w:ascii="Angsana New" w:hAnsi="Angsana New"/>
          <w:sz w:val="30"/>
          <w:szCs w:val="30"/>
          <w:cs/>
        </w:rPr>
        <w:t>และรายจ่าย</w:t>
      </w:r>
      <w:r w:rsidR="00614789" w:rsidRPr="00CE458C">
        <w:rPr>
          <w:rFonts w:ascii="Angsana New" w:hAnsi="Angsana New"/>
          <w:sz w:val="30"/>
          <w:szCs w:val="30"/>
          <w:cs/>
        </w:rPr>
        <w:t>ทางบัญชีและภาษี</w:t>
      </w:r>
    </w:p>
    <w:p w:rsidR="009D0DD3" w:rsidRDefault="009D0DD3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9D0DD3" w:rsidRDefault="009D0DD3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176CC9">
        <w:rPr>
          <w:rFonts w:ascii="Angsana New" w:hAnsi="Angsana New"/>
          <w:b/>
          <w:bCs/>
          <w:sz w:val="30"/>
          <w:szCs w:val="30"/>
          <w:cs/>
        </w:rPr>
        <w:t>1</w:t>
      </w:r>
      <w:r w:rsidR="00DC7504">
        <w:rPr>
          <w:rFonts w:ascii="Angsana New" w:hAnsi="Angsana New"/>
          <w:b/>
          <w:bCs/>
          <w:sz w:val="30"/>
          <w:szCs w:val="30"/>
        </w:rPr>
        <w:t>1</w:t>
      </w:r>
      <w:r w:rsidRPr="00176CC9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เงินปันผล </w:t>
      </w:r>
    </w:p>
    <w:p w:rsidR="009D0DD3" w:rsidRDefault="009D0DD3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9D0DD3" w:rsidRPr="00D7267A" w:rsidRDefault="009D0DD3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267A">
        <w:rPr>
          <w:rFonts w:ascii="Angsana New" w:hAnsi="Angsana New"/>
          <w:sz w:val="30"/>
          <w:szCs w:val="30"/>
          <w:cs/>
        </w:rPr>
        <w:t>เงินปันผล</w:t>
      </w:r>
      <w:r w:rsidRPr="00D7267A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D7267A">
        <w:rPr>
          <w:rFonts w:ascii="Angsana New" w:hAnsi="Angsana New"/>
          <w:sz w:val="30"/>
          <w:szCs w:val="30"/>
          <w:cs/>
        </w:rPr>
        <w:t>ดังนี้</w:t>
      </w:r>
      <w:r w:rsidRPr="00D7267A">
        <w:rPr>
          <w:rFonts w:ascii="Angsana New" w:hAnsi="Angsana New" w:hint="cs"/>
          <w:sz w:val="30"/>
          <w:szCs w:val="30"/>
          <w:cs/>
        </w:rPr>
        <w:t xml:space="preserve"> </w:t>
      </w:r>
    </w:p>
    <w:p w:rsidR="007D6071" w:rsidRPr="007D6071" w:rsidRDefault="007D6071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tbl>
      <w:tblPr>
        <w:tblW w:w="9468" w:type="dxa"/>
        <w:tblInd w:w="450" w:type="dxa"/>
        <w:tblLook w:val="04A0" w:firstRow="1" w:lastRow="0" w:firstColumn="1" w:lastColumn="0" w:noHBand="0" w:noVBand="1"/>
      </w:tblPr>
      <w:tblGrid>
        <w:gridCol w:w="3348"/>
        <w:gridCol w:w="1620"/>
        <w:gridCol w:w="1620"/>
        <w:gridCol w:w="1350"/>
        <w:gridCol w:w="236"/>
        <w:gridCol w:w="1294"/>
      </w:tblGrid>
      <w:tr w:rsidR="009B3947" w:rsidRPr="000307FB" w:rsidTr="00A5449A">
        <w:tc>
          <w:tcPr>
            <w:tcW w:w="3348" w:type="dxa"/>
            <w:shd w:val="clear" w:color="auto" w:fill="auto"/>
            <w:vAlign w:val="bottom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:rsidR="009D0DD3" w:rsidRPr="009B3947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9D0DD3" w:rsidRPr="008E5D3D" w:rsidDel="00D43E7A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B3947" w:rsidRPr="000307FB" w:rsidTr="00A5449A">
        <w:tc>
          <w:tcPr>
            <w:tcW w:w="3348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:rsidR="009D0DD3" w:rsidRPr="009B3947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3947" w:rsidRPr="000307FB" w:rsidTr="00A5449A">
        <w:tc>
          <w:tcPr>
            <w:tcW w:w="3348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E5D3D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D0DD3" w:rsidRPr="009B3947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:rsidR="009D0DD3" w:rsidRPr="009B3947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B3947" w:rsidRPr="000307FB" w:rsidTr="00A5449A">
        <w:tc>
          <w:tcPr>
            <w:tcW w:w="3348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:rsidR="009D0DD3" w:rsidRPr="008E5D3D" w:rsidRDefault="00C44D65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E5D3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:rsidR="009D0DD3" w:rsidRPr="008E5D3D" w:rsidRDefault="00C44D65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8E5D3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9D0DD3" w:rsidRPr="008E5D3D" w:rsidRDefault="009D0DD3" w:rsidP="008E5D3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0.</w:t>
            </w:r>
            <w:r w:rsidR="00C44D65"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07</w:t>
            </w:r>
          </w:p>
        </w:tc>
        <w:tc>
          <w:tcPr>
            <w:tcW w:w="236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:rsidR="009D0DD3" w:rsidRPr="008E5D3D" w:rsidRDefault="00C44D65" w:rsidP="008E5D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69</w:t>
            </w:r>
            <w:r w:rsidR="008E5D3D"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88</w:t>
            </w:r>
            <w:r w:rsidR="008E5D3D"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</w:t>
            </w:r>
          </w:p>
        </w:tc>
      </w:tr>
    </w:tbl>
    <w:p w:rsidR="009D0DD3" w:rsidRDefault="009D0DD3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Pr="00176CC9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DA46AF" w:rsidRPr="00176CC9" w:rsidRDefault="00DA46AF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  <w:highlight w:val="yellow"/>
        </w:rPr>
      </w:pPr>
      <w:r w:rsidRPr="00176CC9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DC7504">
        <w:rPr>
          <w:rFonts w:ascii="Angsana New" w:hAnsi="Angsana New"/>
          <w:b/>
          <w:bCs/>
          <w:sz w:val="30"/>
          <w:szCs w:val="30"/>
        </w:rPr>
        <w:t>2</w:t>
      </w:r>
      <w:r w:rsidRPr="00176CC9">
        <w:rPr>
          <w:rFonts w:ascii="Angsana New" w:hAnsi="Angsana New"/>
          <w:b/>
          <w:bCs/>
          <w:sz w:val="30"/>
          <w:szCs w:val="30"/>
        </w:rPr>
        <w:tab/>
      </w:r>
      <w:r w:rsidR="00397A42" w:rsidRPr="00176C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D71D41" w:rsidRPr="00176CC9" w:rsidRDefault="00D71D4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highlight w:val="yellow"/>
        </w:rPr>
      </w:pPr>
    </w:p>
    <w:p w:rsidR="00D735D2" w:rsidRPr="00176CC9" w:rsidRDefault="00D735D2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76CC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D735D2" w:rsidRPr="00176CC9" w:rsidRDefault="00D735D2" w:rsidP="00176CC9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p w:rsidR="009D0DD3" w:rsidRDefault="009D0DD3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26BB9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</w:t>
      </w:r>
      <w:r w:rsidR="00DD5077" w:rsidRPr="00DD5077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C26BB9">
        <w:rPr>
          <w:rFonts w:ascii="Angsana New" w:hAnsi="Angsana New"/>
          <w:sz w:val="30"/>
          <w:szCs w:val="30"/>
          <w:cs/>
          <w:lang w:bidi="th-TH"/>
        </w:rPr>
        <w:t>หนี้สินทางการเงิน</w:t>
      </w:r>
      <w:r w:rsidRPr="00C26BB9">
        <w:rPr>
          <w:rFonts w:ascii="Angsana New" w:hAnsi="Angsana New"/>
          <w:sz w:val="30"/>
          <w:szCs w:val="30"/>
          <w:cs/>
        </w:rPr>
        <w:t>รวมถึง</w:t>
      </w:r>
      <w:r w:rsidRPr="00DD5077">
        <w:rPr>
          <w:rFonts w:ascii="Angsana New" w:hAnsi="Angsana New"/>
          <w:spacing w:val="-6"/>
          <w:sz w:val="30"/>
          <w:szCs w:val="30"/>
          <w:cs/>
        </w:rPr>
        <w:t>ลำดับชั้นมูลค่ายุติธรรม</w:t>
      </w:r>
      <w:r w:rsidR="00DD5077" w:rsidRPr="00DD5077">
        <w:rPr>
          <w:rFonts w:ascii="Angsana New" w:hAnsi="Angsana New" w:cstheme="minorBidi" w:hint="cs"/>
          <w:spacing w:val="-6"/>
          <w:sz w:val="30"/>
          <w:szCs w:val="38"/>
          <w:cs/>
          <w:lang w:bidi="th-TH"/>
        </w:rPr>
        <w:t xml:space="preserve"> </w:t>
      </w:r>
      <w:r w:rsidRPr="00DD5077">
        <w:rPr>
          <w:rFonts w:ascii="Angsana New" w:hAnsi="Angsana New"/>
          <w:spacing w:val="-6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C26BB9">
        <w:rPr>
          <w:rFonts w:ascii="Angsana New" w:hAnsi="Angsana New"/>
          <w:sz w:val="30"/>
          <w:szCs w:val="30"/>
          <w:cs/>
          <w:lang w:bidi="th-TH"/>
        </w:rPr>
        <w:t>ที่ไม่ได้วัด</w:t>
      </w:r>
      <w:r w:rsidRPr="00C26BB9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C26BB9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4165ED" w:rsidRDefault="004165ED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30"/>
          <w:szCs w:val="30"/>
          <w:lang w:bidi="th-TH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39"/>
        <w:gridCol w:w="1620"/>
        <w:gridCol w:w="180"/>
        <w:gridCol w:w="1620"/>
      </w:tblGrid>
      <w:tr w:rsidR="00DD5077" w:rsidRPr="00CE458C" w:rsidTr="00DD5077">
        <w:trPr>
          <w:tblHeader/>
        </w:trPr>
        <w:tc>
          <w:tcPr>
            <w:tcW w:w="5839" w:type="dxa"/>
            <w:shd w:val="clear" w:color="auto" w:fill="auto"/>
            <w:vAlign w:val="bottom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20" w:type="dxa"/>
            <w:gridSpan w:val="3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</w:tr>
      <w:tr w:rsidR="00DD5077" w:rsidRPr="00CE458C" w:rsidTr="00DD5077">
        <w:trPr>
          <w:tblHeader/>
        </w:trPr>
        <w:tc>
          <w:tcPr>
            <w:tcW w:w="5839" w:type="dxa"/>
            <w:shd w:val="clear" w:color="auto" w:fill="auto"/>
            <w:vAlign w:val="bottom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DD5077" w:rsidRPr="00CE458C" w:rsidTr="00DD5077">
        <w:tc>
          <w:tcPr>
            <w:tcW w:w="5839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  <w:gridSpan w:val="3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D5077" w:rsidRPr="00CE458C" w:rsidTr="00DD5077">
        <w:tc>
          <w:tcPr>
            <w:tcW w:w="5839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D5077" w:rsidRPr="00CE458C" w:rsidTr="00DD5077">
        <w:tc>
          <w:tcPr>
            <w:tcW w:w="5839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DD5077" w:rsidRPr="008B39AB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DD5077" w:rsidRPr="008B39AB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D5077" w:rsidRPr="008B39AB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D5077" w:rsidRPr="00DD5077" w:rsidTr="00DD5077">
        <w:tc>
          <w:tcPr>
            <w:tcW w:w="5839" w:type="dxa"/>
            <w:shd w:val="clear" w:color="auto" w:fill="auto"/>
          </w:tcPr>
          <w:p w:rsidR="00DD5077" w:rsidRPr="00DD5077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</w:rPr>
            </w:pPr>
            <w:r w:rsidRPr="00DD507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shd w:val="clear" w:color="auto" w:fill="auto"/>
          </w:tcPr>
          <w:p w:rsidR="00DD5077" w:rsidRPr="002D4546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D4546">
              <w:rPr>
                <w:rFonts w:ascii="Angsana New" w:hAnsi="Angsana New"/>
                <w:sz w:val="30"/>
                <w:szCs w:val="30"/>
                <w:lang w:val="en-GB"/>
              </w:rPr>
              <w:t>710,013</w:t>
            </w:r>
          </w:p>
        </w:tc>
        <w:tc>
          <w:tcPr>
            <w:tcW w:w="180" w:type="dxa"/>
            <w:shd w:val="clear" w:color="auto" w:fill="auto"/>
          </w:tcPr>
          <w:p w:rsidR="00DD5077" w:rsidRPr="002D4546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D5077" w:rsidRPr="00BA2FFA" w:rsidRDefault="002D4546" w:rsidP="00BA2F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BA2FFA">
              <w:rPr>
                <w:rFonts w:ascii="Angsana New" w:hAnsi="Angsana New"/>
                <w:sz w:val="30"/>
                <w:szCs w:val="30"/>
              </w:rPr>
              <w:t>718,694</w:t>
            </w:r>
          </w:p>
        </w:tc>
      </w:tr>
      <w:tr w:rsidR="00DD5077" w:rsidRPr="00CE458C" w:rsidTr="00DD5077">
        <w:tc>
          <w:tcPr>
            <w:tcW w:w="5839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DD5077" w:rsidRPr="002D4546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DD5077" w:rsidRPr="002D4546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D5077" w:rsidRPr="002D4546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D5077" w:rsidRPr="00CE458C" w:rsidTr="00DD5077">
        <w:tc>
          <w:tcPr>
            <w:tcW w:w="5839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DD5077" w:rsidRPr="002D4546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DD5077" w:rsidRPr="002D4546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D5077" w:rsidRPr="002D4546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13D49" w:rsidRPr="008B39AB" w:rsidTr="000C3FD5">
        <w:tc>
          <w:tcPr>
            <w:tcW w:w="5839" w:type="dxa"/>
            <w:shd w:val="clear" w:color="auto" w:fill="auto"/>
          </w:tcPr>
          <w:p w:rsidR="00B13D49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หนี้สินตามสัญญาเช่าการเงินที่ถึงกำหนดชำระ</w:t>
            </w:r>
          </w:p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D4546">
              <w:rPr>
                <w:rFonts w:ascii="Angsana New" w:hAnsi="Angsana New"/>
                <w:sz w:val="30"/>
                <w:szCs w:val="30"/>
                <w:lang w:val="en-GB"/>
              </w:rPr>
              <w:t>16,852</w:t>
            </w:r>
          </w:p>
        </w:tc>
        <w:tc>
          <w:tcPr>
            <w:tcW w:w="180" w:type="dxa"/>
            <w:shd w:val="clear" w:color="auto" w:fill="auto"/>
          </w:tcPr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B13D49" w:rsidRPr="002D4546" w:rsidRDefault="00B13D49" w:rsidP="00B13D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D4546">
              <w:rPr>
                <w:rFonts w:ascii="Angsana New" w:hAnsi="Angsana New"/>
                <w:sz w:val="30"/>
                <w:szCs w:val="30"/>
              </w:rPr>
              <w:t>18,524</w:t>
            </w:r>
          </w:p>
        </w:tc>
      </w:tr>
      <w:tr w:rsidR="00B13D49" w:rsidRPr="00CE458C" w:rsidTr="00DD5077">
        <w:tc>
          <w:tcPr>
            <w:tcW w:w="5839" w:type="dxa"/>
            <w:shd w:val="clear" w:color="auto" w:fill="auto"/>
          </w:tcPr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620" w:type="dxa"/>
            <w:shd w:val="clear" w:color="auto" w:fill="auto"/>
          </w:tcPr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D4546">
              <w:rPr>
                <w:rFonts w:ascii="Angsana New" w:hAnsi="Angsana New"/>
                <w:sz w:val="30"/>
                <w:szCs w:val="30"/>
                <w:lang w:val="en-GB"/>
              </w:rPr>
              <w:t>24,467</w:t>
            </w:r>
          </w:p>
        </w:tc>
        <w:tc>
          <w:tcPr>
            <w:tcW w:w="180" w:type="dxa"/>
            <w:shd w:val="clear" w:color="auto" w:fill="auto"/>
          </w:tcPr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2D4546" w:rsidRDefault="00B13D49" w:rsidP="00B13D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D4546">
              <w:rPr>
                <w:rFonts w:ascii="Angsana New" w:hAnsi="Angsana New"/>
                <w:sz w:val="30"/>
                <w:szCs w:val="30"/>
              </w:rPr>
              <w:t>25,503</w:t>
            </w:r>
          </w:p>
        </w:tc>
      </w:tr>
      <w:tr w:rsidR="00B13D49" w:rsidRPr="00CE458C" w:rsidTr="00DD5077">
        <w:tc>
          <w:tcPr>
            <w:tcW w:w="5839" w:type="dxa"/>
            <w:shd w:val="clear" w:color="auto" w:fill="auto"/>
          </w:tcPr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2D4546" w:rsidRDefault="00B13D49" w:rsidP="00B13D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D49" w:rsidRPr="00CE458C" w:rsidTr="00DD5077">
        <w:tc>
          <w:tcPr>
            <w:tcW w:w="5839" w:type="dxa"/>
            <w:shd w:val="clear" w:color="auto" w:fill="auto"/>
          </w:tcPr>
          <w:p w:rsidR="00B13D49" w:rsidRPr="00B13D49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B13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B13D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13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="008519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2D4546" w:rsidRDefault="00B13D49" w:rsidP="00B13D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D49" w:rsidRPr="00CE458C" w:rsidTr="00DD5077">
        <w:tc>
          <w:tcPr>
            <w:tcW w:w="5839" w:type="dxa"/>
            <w:shd w:val="clear" w:color="auto" w:fill="auto"/>
          </w:tcPr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2D4546" w:rsidRDefault="00B13D49" w:rsidP="00B13D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D49" w:rsidRPr="00CE458C" w:rsidTr="00DD5077">
        <w:tc>
          <w:tcPr>
            <w:tcW w:w="5839" w:type="dxa"/>
            <w:shd w:val="clear" w:color="auto" w:fill="auto"/>
          </w:tcPr>
          <w:p w:rsidR="00B13D49" w:rsidRPr="00DD5077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</w:rPr>
            </w:pPr>
            <w:r w:rsidRPr="00DD507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shd w:val="clear" w:color="auto" w:fill="auto"/>
          </w:tcPr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D4546">
              <w:rPr>
                <w:rFonts w:ascii="Angsana New" w:hAnsi="Angsana New"/>
                <w:sz w:val="30"/>
                <w:szCs w:val="30"/>
                <w:lang w:val="en-GB"/>
              </w:rPr>
              <w:t>10,013</w:t>
            </w:r>
          </w:p>
        </w:tc>
        <w:tc>
          <w:tcPr>
            <w:tcW w:w="180" w:type="dxa"/>
            <w:shd w:val="clear" w:color="auto" w:fill="auto"/>
          </w:tcPr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2D4546" w:rsidRDefault="002D4546" w:rsidP="00B13D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D4546">
              <w:rPr>
                <w:rFonts w:ascii="Angsana New" w:hAnsi="Angsana New"/>
                <w:sz w:val="30"/>
                <w:szCs w:val="30"/>
              </w:rPr>
              <w:t>10,013</w:t>
            </w:r>
          </w:p>
        </w:tc>
      </w:tr>
      <w:tr w:rsidR="00B13D49" w:rsidRPr="00CE458C" w:rsidTr="00DD5077">
        <w:tc>
          <w:tcPr>
            <w:tcW w:w="5839" w:type="dxa"/>
            <w:shd w:val="clear" w:color="auto" w:fill="auto"/>
          </w:tcPr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B13D49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Default="00B13D49" w:rsidP="00B13D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D49" w:rsidRPr="00CE458C" w:rsidTr="00DD5077">
        <w:tc>
          <w:tcPr>
            <w:tcW w:w="5839" w:type="dxa"/>
            <w:shd w:val="clear" w:color="auto" w:fill="auto"/>
          </w:tcPr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B13D49" w:rsidRPr="00B13D49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Default="00B13D49" w:rsidP="00B13D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D49" w:rsidRPr="00CE458C" w:rsidTr="00DD5077">
        <w:tc>
          <w:tcPr>
            <w:tcW w:w="5839" w:type="dxa"/>
            <w:shd w:val="clear" w:color="auto" w:fill="auto"/>
          </w:tcPr>
          <w:p w:rsidR="00B13D49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หนี้สินตามสัญญาเช่าการเงินที่ถึงกำหนดชำระ</w:t>
            </w:r>
          </w:p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B13D49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B13D49" w:rsidRPr="00B13D49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16,675</w:t>
            </w:r>
          </w:p>
        </w:tc>
        <w:tc>
          <w:tcPr>
            <w:tcW w:w="180" w:type="dxa"/>
            <w:shd w:val="clear" w:color="auto" w:fill="auto"/>
          </w:tcPr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Default="00B13D49" w:rsidP="00B13D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  <w:p w:rsidR="00B13D49" w:rsidRPr="00B13D49" w:rsidRDefault="00B13D49" w:rsidP="00B13D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B13D49">
              <w:rPr>
                <w:rFonts w:ascii="Angsana New" w:hAnsi="Angsana New"/>
                <w:sz w:val="30"/>
                <w:szCs w:val="30"/>
              </w:rPr>
              <w:t>19,013</w:t>
            </w:r>
          </w:p>
        </w:tc>
      </w:tr>
      <w:tr w:rsidR="00B13D49" w:rsidRPr="00CE458C" w:rsidTr="00DD5077">
        <w:tc>
          <w:tcPr>
            <w:tcW w:w="5839" w:type="dxa"/>
            <w:shd w:val="clear" w:color="auto" w:fill="auto"/>
          </w:tcPr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620" w:type="dxa"/>
            <w:shd w:val="clear" w:color="auto" w:fill="auto"/>
          </w:tcPr>
          <w:p w:rsidR="00B13D49" w:rsidRPr="00B13D49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32,810</w:t>
            </w:r>
          </w:p>
        </w:tc>
        <w:tc>
          <w:tcPr>
            <w:tcW w:w="180" w:type="dxa"/>
            <w:shd w:val="clear" w:color="auto" w:fill="auto"/>
          </w:tcPr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Default="00B13D49" w:rsidP="00B13D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34,457</w:t>
            </w:r>
          </w:p>
        </w:tc>
      </w:tr>
    </w:tbl>
    <w:p w:rsidR="00DD5077" w:rsidRDefault="00DD5077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30"/>
          <w:szCs w:val="30"/>
          <w:lang w:bidi="th-TH"/>
        </w:rPr>
      </w:pPr>
    </w:p>
    <w:p w:rsidR="00DD5077" w:rsidRDefault="00DD5077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30"/>
          <w:szCs w:val="30"/>
          <w:lang w:bidi="th-TH"/>
        </w:rPr>
      </w:pPr>
    </w:p>
    <w:p w:rsidR="00DD5077" w:rsidRDefault="00DD5077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30"/>
          <w:szCs w:val="30"/>
          <w:lang w:bidi="th-TH"/>
        </w:rPr>
      </w:pPr>
    </w:p>
    <w:p w:rsidR="00DD5077" w:rsidRDefault="00DD5077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30"/>
          <w:szCs w:val="30"/>
          <w:lang w:bidi="th-TH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39"/>
        <w:gridCol w:w="1620"/>
        <w:gridCol w:w="180"/>
        <w:gridCol w:w="1620"/>
      </w:tblGrid>
      <w:tr w:rsidR="00B13D49" w:rsidRPr="00CE458C" w:rsidTr="000C3FD5">
        <w:trPr>
          <w:tblHeader/>
        </w:trPr>
        <w:tc>
          <w:tcPr>
            <w:tcW w:w="5839" w:type="dxa"/>
            <w:shd w:val="clear" w:color="auto" w:fill="auto"/>
            <w:vAlign w:val="bottom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20" w:type="dxa"/>
            <w:gridSpan w:val="3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13D49" w:rsidRPr="00CE458C" w:rsidTr="000C3FD5">
        <w:trPr>
          <w:tblHeader/>
        </w:trPr>
        <w:tc>
          <w:tcPr>
            <w:tcW w:w="5839" w:type="dxa"/>
            <w:shd w:val="clear" w:color="auto" w:fill="auto"/>
            <w:vAlign w:val="bottom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B13D49" w:rsidRPr="00CE458C" w:rsidTr="000C3FD5">
        <w:tc>
          <w:tcPr>
            <w:tcW w:w="5839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  <w:gridSpan w:val="3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13D49" w:rsidRPr="00CE458C" w:rsidTr="000C3FD5">
        <w:tc>
          <w:tcPr>
            <w:tcW w:w="5839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13D49" w:rsidRPr="00CE458C" w:rsidTr="000C3FD5">
        <w:tc>
          <w:tcPr>
            <w:tcW w:w="5839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B13D49" w:rsidRPr="008B39AB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B13D49" w:rsidRPr="008B39AB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8B39AB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13D49" w:rsidRPr="00DD5077" w:rsidTr="000C3FD5">
        <w:tc>
          <w:tcPr>
            <w:tcW w:w="5839" w:type="dxa"/>
            <w:shd w:val="clear" w:color="auto" w:fill="auto"/>
          </w:tcPr>
          <w:p w:rsidR="00B13D49" w:rsidRPr="00DD5077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</w:rPr>
            </w:pPr>
            <w:r w:rsidRPr="00DD507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shd w:val="clear" w:color="auto" w:fill="auto"/>
          </w:tcPr>
          <w:p w:rsidR="00B13D49" w:rsidRPr="001B1F6E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B1F6E">
              <w:rPr>
                <w:rFonts w:ascii="Angsana New" w:hAnsi="Angsana New"/>
                <w:sz w:val="30"/>
                <w:szCs w:val="30"/>
                <w:lang w:val="en-GB"/>
              </w:rPr>
              <w:t>710,013</w:t>
            </w:r>
          </w:p>
        </w:tc>
        <w:tc>
          <w:tcPr>
            <w:tcW w:w="180" w:type="dxa"/>
            <w:shd w:val="clear" w:color="auto" w:fill="auto"/>
          </w:tcPr>
          <w:p w:rsidR="00B13D49" w:rsidRPr="00B13D49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1B1F6E" w:rsidRDefault="001B1F6E" w:rsidP="001B1F6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B1F6E">
              <w:rPr>
                <w:rFonts w:ascii="Angsana New" w:hAnsi="Angsana New"/>
                <w:sz w:val="30"/>
                <w:szCs w:val="30"/>
              </w:rPr>
              <w:t>718,694</w:t>
            </w:r>
          </w:p>
        </w:tc>
      </w:tr>
      <w:tr w:rsidR="00B13D49" w:rsidRPr="00CE458C" w:rsidTr="000C3FD5">
        <w:tc>
          <w:tcPr>
            <w:tcW w:w="5839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1B1F6E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B13D49" w:rsidRPr="008B39AB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8B39AB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13D49" w:rsidRPr="00CE458C" w:rsidTr="000C3FD5">
        <w:tc>
          <w:tcPr>
            <w:tcW w:w="5839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B13D49" w:rsidRPr="001B1F6E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B13D49" w:rsidRPr="008B39AB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8B39AB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13D49" w:rsidRPr="008B39AB" w:rsidTr="000C3FD5">
        <w:tc>
          <w:tcPr>
            <w:tcW w:w="5839" w:type="dxa"/>
            <w:shd w:val="clear" w:color="auto" w:fill="auto"/>
          </w:tcPr>
          <w:p w:rsidR="00B13D49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หนี้สินตามสัญญาเช่าการเงินที่ถึงกำหนดชำระ</w:t>
            </w:r>
          </w:p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B13D49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B13D49" w:rsidRPr="00CB76A5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3D49">
              <w:rPr>
                <w:rFonts w:ascii="Angsana New" w:hAnsi="Angsana New"/>
                <w:sz w:val="30"/>
                <w:szCs w:val="30"/>
                <w:lang w:val="en-GB"/>
              </w:rPr>
              <w:t>16,</w:t>
            </w:r>
            <w:r w:rsidR="00CB76A5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180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B13D49" w:rsidRPr="000F02D9" w:rsidRDefault="00B13D49" w:rsidP="000C3FD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B76A5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B76A5">
              <w:rPr>
                <w:rFonts w:ascii="Angsana New" w:hAnsi="Angsana New"/>
                <w:sz w:val="30"/>
                <w:szCs w:val="30"/>
              </w:rPr>
              <w:t>829</w:t>
            </w:r>
          </w:p>
        </w:tc>
      </w:tr>
      <w:tr w:rsidR="00B13D49" w:rsidRPr="00CE458C" w:rsidTr="000C3FD5">
        <w:tc>
          <w:tcPr>
            <w:tcW w:w="5839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620" w:type="dxa"/>
            <w:shd w:val="clear" w:color="auto" w:fill="auto"/>
          </w:tcPr>
          <w:p w:rsidR="00B13D49" w:rsidRPr="00B13D49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13D49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CB76A5">
              <w:rPr>
                <w:rFonts w:ascii="Angsana New" w:hAnsi="Angsana New"/>
                <w:sz w:val="30"/>
                <w:szCs w:val="30"/>
                <w:lang w:val="en-GB"/>
              </w:rPr>
              <w:t>3,775</w:t>
            </w:r>
          </w:p>
        </w:tc>
        <w:tc>
          <w:tcPr>
            <w:tcW w:w="180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CE458C" w:rsidRDefault="00B13D49" w:rsidP="000C3FD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B76A5">
              <w:rPr>
                <w:rFonts w:ascii="Angsana New" w:hAnsi="Angsana New"/>
                <w:sz w:val="30"/>
                <w:szCs w:val="30"/>
              </w:rPr>
              <w:t>4,828</w:t>
            </w:r>
          </w:p>
        </w:tc>
      </w:tr>
      <w:tr w:rsidR="00B13D49" w:rsidRPr="00CE458C" w:rsidTr="000C3FD5">
        <w:tc>
          <w:tcPr>
            <w:tcW w:w="5839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B13D49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Default="00B13D49" w:rsidP="000C3FD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D49" w:rsidRPr="00CE458C" w:rsidTr="000C3FD5">
        <w:tc>
          <w:tcPr>
            <w:tcW w:w="5839" w:type="dxa"/>
            <w:shd w:val="clear" w:color="auto" w:fill="auto"/>
          </w:tcPr>
          <w:p w:rsidR="00B13D49" w:rsidRPr="0085194A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3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B13D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13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="008519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B13D49" w:rsidRPr="00B13D49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Default="00B13D49" w:rsidP="000C3FD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D49" w:rsidRPr="00CE458C" w:rsidTr="000C3FD5">
        <w:tc>
          <w:tcPr>
            <w:tcW w:w="5839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B13D49" w:rsidRPr="00B13D49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Default="00B13D49" w:rsidP="000C3FD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D49" w:rsidRPr="00CE458C" w:rsidTr="000C3FD5">
        <w:tc>
          <w:tcPr>
            <w:tcW w:w="5839" w:type="dxa"/>
            <w:shd w:val="clear" w:color="auto" w:fill="auto"/>
          </w:tcPr>
          <w:p w:rsidR="00B13D49" w:rsidRPr="00DD5077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</w:rPr>
            </w:pPr>
            <w:r w:rsidRPr="00DD507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shd w:val="clear" w:color="auto" w:fill="auto"/>
          </w:tcPr>
          <w:p w:rsidR="00B13D49" w:rsidRPr="001B1F6E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B1F6E">
              <w:rPr>
                <w:rFonts w:ascii="Angsana New" w:hAnsi="Angsana New"/>
                <w:sz w:val="30"/>
                <w:szCs w:val="30"/>
                <w:lang w:val="en-GB"/>
              </w:rPr>
              <w:t>10,013</w:t>
            </w:r>
          </w:p>
        </w:tc>
        <w:tc>
          <w:tcPr>
            <w:tcW w:w="180" w:type="dxa"/>
            <w:shd w:val="clear" w:color="auto" w:fill="auto"/>
          </w:tcPr>
          <w:p w:rsidR="00B13D49" w:rsidRPr="001B1F6E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1B1F6E" w:rsidRDefault="001B1F6E" w:rsidP="000C3FD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1B1F6E">
              <w:rPr>
                <w:rFonts w:ascii="Angsana New" w:hAnsi="Angsana New"/>
                <w:sz w:val="30"/>
                <w:szCs w:val="30"/>
              </w:rPr>
              <w:t>10,013</w:t>
            </w:r>
          </w:p>
        </w:tc>
      </w:tr>
      <w:tr w:rsidR="00B13D49" w:rsidRPr="00CE458C" w:rsidTr="000C3FD5">
        <w:tc>
          <w:tcPr>
            <w:tcW w:w="5839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B13D49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Default="00B13D49" w:rsidP="000C3FD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D49" w:rsidRPr="00CE458C" w:rsidTr="000C3FD5">
        <w:tc>
          <w:tcPr>
            <w:tcW w:w="5839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B13D49" w:rsidRPr="00B13D49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Default="00B13D49" w:rsidP="000C3FD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D49" w:rsidRPr="00CE458C" w:rsidTr="000C3FD5">
        <w:tc>
          <w:tcPr>
            <w:tcW w:w="5839" w:type="dxa"/>
            <w:shd w:val="clear" w:color="auto" w:fill="auto"/>
          </w:tcPr>
          <w:p w:rsidR="00B13D49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หนี้สินตามสัญญาเช่าการเงินที่ถึงกำหนดชำระ</w:t>
            </w:r>
          </w:p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B13D49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B13D49" w:rsidRPr="00B13D49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</w:t>
            </w:r>
            <w:r w:rsidR="00CB76A5">
              <w:rPr>
                <w:rFonts w:ascii="Angsana New" w:hAnsi="Angsana New"/>
                <w:sz w:val="30"/>
                <w:szCs w:val="30"/>
                <w:lang w:val="en-GB"/>
              </w:rPr>
              <w:t>033</w:t>
            </w:r>
          </w:p>
        </w:tc>
        <w:tc>
          <w:tcPr>
            <w:tcW w:w="180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Default="00B13D49" w:rsidP="000C3FD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  <w:p w:rsidR="00B13D49" w:rsidRPr="00B13D49" w:rsidRDefault="00B13D49" w:rsidP="000C3FD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B13D49">
              <w:rPr>
                <w:rFonts w:ascii="Angsana New" w:hAnsi="Angsana New"/>
                <w:sz w:val="30"/>
                <w:szCs w:val="30"/>
              </w:rPr>
              <w:t>1</w:t>
            </w:r>
            <w:r w:rsidR="00CB76A5">
              <w:rPr>
                <w:rFonts w:ascii="Angsana New" w:hAnsi="Angsana New"/>
                <w:sz w:val="30"/>
                <w:szCs w:val="30"/>
              </w:rPr>
              <w:t>8</w:t>
            </w:r>
            <w:r w:rsidRPr="00B13D49">
              <w:rPr>
                <w:rFonts w:ascii="Angsana New" w:hAnsi="Angsana New"/>
                <w:sz w:val="30"/>
                <w:szCs w:val="30"/>
              </w:rPr>
              <w:t>,</w:t>
            </w:r>
            <w:r w:rsidR="00CB76A5">
              <w:rPr>
                <w:rFonts w:ascii="Angsana New" w:hAnsi="Angsana New"/>
                <w:sz w:val="30"/>
                <w:szCs w:val="30"/>
              </w:rPr>
              <w:t>318</w:t>
            </w:r>
          </w:p>
        </w:tc>
      </w:tr>
      <w:tr w:rsidR="00B13D49" w:rsidRPr="00CE458C" w:rsidTr="000C3FD5">
        <w:tc>
          <w:tcPr>
            <w:tcW w:w="5839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620" w:type="dxa"/>
            <w:shd w:val="clear" w:color="auto" w:fill="auto"/>
          </w:tcPr>
          <w:p w:rsidR="00B13D49" w:rsidRPr="00B13D49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CB76A5">
              <w:rPr>
                <w:rFonts w:ascii="Angsana New" w:hAnsi="Angsana New"/>
                <w:sz w:val="30"/>
                <w:szCs w:val="30"/>
                <w:lang w:val="en-GB"/>
              </w:rPr>
              <w:t>1,785</w:t>
            </w:r>
          </w:p>
        </w:tc>
        <w:tc>
          <w:tcPr>
            <w:tcW w:w="180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Default="00B13D49" w:rsidP="000C3FD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B76A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B76A5">
              <w:rPr>
                <w:rFonts w:ascii="Angsana New" w:hAnsi="Angsana New"/>
                <w:sz w:val="30"/>
                <w:szCs w:val="30"/>
              </w:rPr>
              <w:t>424</w:t>
            </w:r>
          </w:p>
        </w:tc>
      </w:tr>
    </w:tbl>
    <w:p w:rsidR="0093623C" w:rsidRPr="00792994" w:rsidRDefault="0093623C" w:rsidP="00332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479D1" w:rsidRPr="00CE458C" w:rsidRDefault="00E479D1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D5B0B">
        <w:rPr>
          <w:rFonts w:ascii="Angsana New" w:hAnsi="Angsana New"/>
          <w:b/>
          <w:bCs/>
          <w:sz w:val="30"/>
          <w:szCs w:val="30"/>
          <w:cs/>
        </w:rPr>
        <w:t>1</w:t>
      </w:r>
      <w:r w:rsidR="00DC7504">
        <w:rPr>
          <w:rFonts w:ascii="Angsana New" w:hAnsi="Angsana New"/>
          <w:b/>
          <w:bCs/>
          <w:sz w:val="30"/>
          <w:szCs w:val="30"/>
        </w:rPr>
        <w:t>3</w:t>
      </w:r>
      <w:r w:rsidRPr="00FD5B0B">
        <w:rPr>
          <w:rFonts w:ascii="Angsana New" w:hAnsi="Angsana New"/>
          <w:b/>
          <w:bCs/>
          <w:sz w:val="30"/>
          <w:szCs w:val="30"/>
        </w:rPr>
        <w:tab/>
      </w:r>
      <w:r w:rsidRPr="00FD5B0B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:rsidR="00E479D1" w:rsidRPr="00CE458C" w:rsidRDefault="00E479D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9"/>
        <w:gridCol w:w="1348"/>
        <w:gridCol w:w="296"/>
        <w:gridCol w:w="1324"/>
      </w:tblGrid>
      <w:tr w:rsidR="005222D6" w:rsidRPr="00CE458C" w:rsidTr="00B1162C">
        <w:trPr>
          <w:cantSplit/>
          <w:trHeight w:val="420"/>
          <w:tblHeader/>
        </w:trPr>
        <w:tc>
          <w:tcPr>
            <w:tcW w:w="3386" w:type="pct"/>
          </w:tcPr>
          <w:p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733" w:type="pct"/>
          </w:tcPr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1" w:type="pct"/>
          </w:tcPr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</w:tcPr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22D6" w:rsidRPr="00CE458C" w:rsidTr="00B1162C">
        <w:trPr>
          <w:cantSplit/>
          <w:trHeight w:val="420"/>
          <w:tblHeader/>
        </w:trPr>
        <w:tc>
          <w:tcPr>
            <w:tcW w:w="3386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4" w:type="pct"/>
            <w:gridSpan w:val="3"/>
            <w:vAlign w:val="bottom"/>
          </w:tcPr>
          <w:p w:rsidR="005222D6" w:rsidRPr="005222D6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22D6" w:rsidRPr="00CE458C" w:rsidTr="00B1162C">
        <w:trPr>
          <w:trHeight w:val="420"/>
        </w:trPr>
        <w:tc>
          <w:tcPr>
            <w:tcW w:w="3386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3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2D6" w:rsidRPr="00CE458C" w:rsidTr="00B1162C">
        <w:trPr>
          <w:trHeight w:val="420"/>
        </w:trPr>
        <w:tc>
          <w:tcPr>
            <w:tcW w:w="3386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733" w:type="pct"/>
            <w:shd w:val="clear" w:color="auto" w:fill="FFFFFF"/>
          </w:tcPr>
          <w:p w:rsidR="005222D6" w:rsidRPr="00CE458C" w:rsidRDefault="0033221F" w:rsidP="0033221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8,581</w:t>
            </w:r>
          </w:p>
        </w:tc>
        <w:tc>
          <w:tcPr>
            <w:tcW w:w="161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5222D6" w:rsidRPr="005222D6" w:rsidRDefault="0093777E" w:rsidP="009377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8,581</w:t>
            </w:r>
          </w:p>
        </w:tc>
      </w:tr>
      <w:tr w:rsidR="005222D6" w:rsidRPr="00CE458C" w:rsidTr="00B1162C">
        <w:trPr>
          <w:trHeight w:val="420"/>
        </w:trPr>
        <w:tc>
          <w:tcPr>
            <w:tcW w:w="3386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FFFFFF"/>
          </w:tcPr>
          <w:p w:rsidR="005222D6" w:rsidRPr="00CE458C" w:rsidRDefault="0033221F" w:rsidP="0033221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161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:rsidR="005222D6" w:rsidRPr="005222D6" w:rsidRDefault="0093777E" w:rsidP="009377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  <w:tr w:rsidR="005222D6" w:rsidRPr="00CE458C" w:rsidTr="00B1162C">
        <w:trPr>
          <w:trHeight w:val="420"/>
        </w:trPr>
        <w:tc>
          <w:tcPr>
            <w:tcW w:w="3386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5222D6" w:rsidRPr="00CE458C" w:rsidRDefault="0033221F" w:rsidP="00176C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8,742</w:t>
            </w:r>
          </w:p>
        </w:tc>
        <w:tc>
          <w:tcPr>
            <w:tcW w:w="161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:rsidR="005222D6" w:rsidRPr="005222D6" w:rsidRDefault="0093777E" w:rsidP="00176C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8,742</w:t>
            </w:r>
          </w:p>
        </w:tc>
      </w:tr>
      <w:tr w:rsidR="005222D6" w:rsidRPr="00CE458C" w:rsidTr="00B1162C">
        <w:trPr>
          <w:trHeight w:val="420"/>
        </w:trPr>
        <w:tc>
          <w:tcPr>
            <w:tcW w:w="3386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33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1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19" w:type="pct"/>
          </w:tcPr>
          <w:p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2D6" w:rsidRPr="00CE458C" w:rsidTr="00B1162C">
        <w:trPr>
          <w:trHeight w:val="420"/>
        </w:trPr>
        <w:tc>
          <w:tcPr>
            <w:tcW w:w="3386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733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1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19" w:type="pct"/>
          </w:tcPr>
          <w:p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2D6" w:rsidRPr="00CE458C" w:rsidTr="00B1162C">
        <w:trPr>
          <w:trHeight w:val="420"/>
        </w:trPr>
        <w:tc>
          <w:tcPr>
            <w:tcW w:w="3386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733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1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19" w:type="pct"/>
          </w:tcPr>
          <w:p w:rsidR="005222D6" w:rsidRPr="009D0DD3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5222D6" w:rsidRPr="00CE458C" w:rsidTr="00B1162C">
        <w:trPr>
          <w:trHeight w:val="420"/>
        </w:trPr>
        <w:tc>
          <w:tcPr>
            <w:tcW w:w="3386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33" w:type="pct"/>
            <w:shd w:val="clear" w:color="auto" w:fill="FFFFFF"/>
            <w:vAlign w:val="bottom"/>
          </w:tcPr>
          <w:p w:rsidR="005222D6" w:rsidRPr="00CE458C" w:rsidRDefault="000C3FD5" w:rsidP="00D945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  <w:r w:rsidR="00D945B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013</w:t>
            </w:r>
          </w:p>
        </w:tc>
        <w:tc>
          <w:tcPr>
            <w:tcW w:w="161" w:type="pct"/>
            <w:vAlign w:val="bottom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19" w:type="pct"/>
            <w:vAlign w:val="bottom"/>
          </w:tcPr>
          <w:p w:rsidR="005222D6" w:rsidRPr="00D945B7" w:rsidRDefault="00D945B7" w:rsidP="00D945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D945B7">
              <w:rPr>
                <w:rFonts w:ascii="Angsana New" w:hAnsi="Angsana New"/>
                <w:sz w:val="30"/>
                <w:szCs w:val="30"/>
              </w:rPr>
              <w:t>681</w:t>
            </w:r>
          </w:p>
        </w:tc>
      </w:tr>
      <w:tr w:rsidR="005222D6" w:rsidRPr="00CE458C" w:rsidTr="00B1162C">
        <w:trPr>
          <w:trHeight w:val="420"/>
        </w:trPr>
        <w:tc>
          <w:tcPr>
            <w:tcW w:w="3386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  <w:r w:rsidRPr="00CE45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733" w:type="pct"/>
            <w:shd w:val="clear" w:color="auto" w:fill="FFFFFF"/>
          </w:tcPr>
          <w:p w:rsidR="005222D6" w:rsidRPr="00CE458C" w:rsidRDefault="00D945B7" w:rsidP="00D945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69,440</w:t>
            </w:r>
          </w:p>
        </w:tc>
        <w:tc>
          <w:tcPr>
            <w:tcW w:w="161" w:type="pct"/>
            <w:vAlign w:val="bottom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19" w:type="pct"/>
          </w:tcPr>
          <w:p w:rsidR="005222D6" w:rsidRPr="00D945B7" w:rsidRDefault="00D945B7" w:rsidP="00D945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D945B7">
              <w:rPr>
                <w:rFonts w:ascii="Angsana New" w:hAnsi="Angsana New"/>
                <w:sz w:val="30"/>
                <w:szCs w:val="30"/>
              </w:rPr>
              <w:t>398</w:t>
            </w:r>
          </w:p>
        </w:tc>
      </w:tr>
      <w:tr w:rsidR="005222D6" w:rsidRPr="00CE458C" w:rsidTr="00B1162C">
        <w:trPr>
          <w:trHeight w:val="420"/>
        </w:trPr>
        <w:tc>
          <w:tcPr>
            <w:tcW w:w="3386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FFFFFF"/>
          </w:tcPr>
          <w:p w:rsidR="005222D6" w:rsidRPr="00CE458C" w:rsidRDefault="00D945B7" w:rsidP="00D945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161" w:type="pct"/>
            <w:vAlign w:val="bottom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:rsidR="005222D6" w:rsidRPr="00D945B7" w:rsidRDefault="00D945B7" w:rsidP="00176C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D945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22D6" w:rsidRPr="00CE458C" w:rsidTr="00B1162C">
        <w:trPr>
          <w:trHeight w:val="420"/>
        </w:trPr>
        <w:tc>
          <w:tcPr>
            <w:tcW w:w="3386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5222D6" w:rsidRPr="00CE458C" w:rsidRDefault="007C240A" w:rsidP="00D945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153,786</w:t>
            </w:r>
          </w:p>
        </w:tc>
        <w:tc>
          <w:tcPr>
            <w:tcW w:w="161" w:type="pct"/>
            <w:vAlign w:val="bottom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:rsidR="005222D6" w:rsidRPr="00D945B7" w:rsidRDefault="00D945B7" w:rsidP="0062310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5B7">
              <w:rPr>
                <w:rFonts w:ascii="Angsana New" w:hAnsi="Angsana New"/>
                <w:b/>
                <w:bCs/>
                <w:sz w:val="30"/>
                <w:szCs w:val="30"/>
              </w:rPr>
              <w:t>1,079</w:t>
            </w:r>
          </w:p>
        </w:tc>
      </w:tr>
      <w:tr w:rsidR="005222D6" w:rsidRPr="00CE458C" w:rsidTr="001251A8">
        <w:trPr>
          <w:trHeight w:hRule="exact" w:val="274"/>
        </w:trPr>
        <w:tc>
          <w:tcPr>
            <w:tcW w:w="3386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3" w:type="pct"/>
            <w:tcBorders>
              <w:top w:val="double" w:sz="4" w:space="0" w:color="auto"/>
            </w:tcBorders>
            <w:shd w:val="clear" w:color="auto" w:fill="FFFFFF"/>
          </w:tcPr>
          <w:p w:rsidR="005222D6" w:rsidRPr="00CE458C" w:rsidRDefault="005222D6" w:rsidP="00176C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" w:type="pct"/>
            <w:vAlign w:val="bottom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19" w:type="pct"/>
            <w:tcBorders>
              <w:top w:val="double" w:sz="4" w:space="0" w:color="auto"/>
            </w:tcBorders>
          </w:tcPr>
          <w:p w:rsidR="005222D6" w:rsidRPr="009D0DD3" w:rsidRDefault="005222D6" w:rsidP="00176C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5222D6" w:rsidRPr="00CE458C" w:rsidTr="00B1162C">
        <w:trPr>
          <w:trHeight w:val="420"/>
        </w:trPr>
        <w:tc>
          <w:tcPr>
            <w:tcW w:w="3386" w:type="pct"/>
          </w:tcPr>
          <w:p w:rsidR="005222D6" w:rsidRPr="00CE458C" w:rsidRDefault="005222D6" w:rsidP="00522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3" w:type="pct"/>
            <w:shd w:val="clear" w:color="auto" w:fill="FFFFFF"/>
          </w:tcPr>
          <w:p w:rsidR="005222D6" w:rsidRPr="00CE458C" w:rsidRDefault="005222D6" w:rsidP="005222D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" w:type="pct"/>
            <w:vAlign w:val="bottom"/>
          </w:tcPr>
          <w:p w:rsidR="005222D6" w:rsidRPr="00CE458C" w:rsidRDefault="005222D6" w:rsidP="00522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19" w:type="pct"/>
          </w:tcPr>
          <w:p w:rsidR="005222D6" w:rsidRPr="009D0DD3" w:rsidRDefault="005222D6" w:rsidP="005222D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5222D6" w:rsidRPr="00CE458C" w:rsidTr="00B1162C">
        <w:trPr>
          <w:trHeight w:val="420"/>
        </w:trPr>
        <w:tc>
          <w:tcPr>
            <w:tcW w:w="3386" w:type="pct"/>
            <w:shd w:val="clear" w:color="auto" w:fill="auto"/>
          </w:tcPr>
          <w:p w:rsidR="005222D6" w:rsidRPr="00CE458C" w:rsidRDefault="005222D6" w:rsidP="00522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3" w:type="pct"/>
            <w:tcBorders>
              <w:bottom w:val="double" w:sz="4" w:space="0" w:color="auto"/>
            </w:tcBorders>
            <w:shd w:val="clear" w:color="auto" w:fill="FFFFFF"/>
          </w:tcPr>
          <w:p w:rsidR="005222D6" w:rsidRPr="00CE458C" w:rsidRDefault="000E305F" w:rsidP="000E305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313,893</w:t>
            </w:r>
          </w:p>
        </w:tc>
        <w:tc>
          <w:tcPr>
            <w:tcW w:w="161" w:type="pct"/>
            <w:vAlign w:val="bottom"/>
          </w:tcPr>
          <w:p w:rsidR="005222D6" w:rsidRPr="00CE458C" w:rsidRDefault="005222D6" w:rsidP="00522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19" w:type="pct"/>
            <w:tcBorders>
              <w:bottom w:val="double" w:sz="4" w:space="0" w:color="auto"/>
            </w:tcBorders>
          </w:tcPr>
          <w:p w:rsidR="005222D6" w:rsidRPr="009D0DD3" w:rsidRDefault="000E305F" w:rsidP="00D56BA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  <w:r w:rsidRPr="000E305F">
              <w:rPr>
                <w:rFonts w:ascii="Angsana New" w:hAnsi="Angsana New"/>
                <w:b/>
                <w:bCs/>
                <w:sz w:val="30"/>
                <w:szCs w:val="30"/>
              </w:rPr>
              <w:t>10,830</w:t>
            </w:r>
          </w:p>
        </w:tc>
      </w:tr>
    </w:tbl>
    <w:p w:rsidR="00B1162C" w:rsidRPr="001251A8" w:rsidRDefault="00EB0F09" w:rsidP="00B11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pacing w:val="-4"/>
          <w:sz w:val="22"/>
          <w:szCs w:val="22"/>
        </w:rPr>
      </w:pPr>
      <w:r w:rsidRPr="00CE458C">
        <w:rPr>
          <w:rFonts w:ascii="Angsana New" w:hAnsi="Angsana New"/>
          <w:spacing w:val="-4"/>
          <w:sz w:val="30"/>
          <w:szCs w:val="30"/>
        </w:rPr>
        <w:tab/>
      </w:r>
    </w:p>
    <w:p w:rsidR="00D85C31" w:rsidRDefault="00D85C31" w:rsidP="00D85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 w:hint="cs"/>
          <w:b/>
          <w:bCs/>
          <w:sz w:val="30"/>
          <w:szCs w:val="30"/>
          <w:cs/>
        </w:rPr>
        <w:t>4</w:t>
      </w:r>
      <w:r>
        <w:rPr>
          <w:rFonts w:ascii="Angsana New" w:hAnsi="Angsana New"/>
          <w:b/>
          <w:bCs/>
          <w:sz w:val="30"/>
          <w:szCs w:val="30"/>
        </w:rPr>
        <w:t xml:space="preserve">       </w:t>
      </w: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D85C31" w:rsidRPr="001251A8" w:rsidRDefault="00D85C31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22"/>
          <w:szCs w:val="22"/>
        </w:rPr>
      </w:pPr>
    </w:p>
    <w:p w:rsidR="002E3BEC" w:rsidRDefault="002E3BEC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 w:hint="cs"/>
          <w:spacing w:val="4"/>
          <w:sz w:val="30"/>
          <w:szCs w:val="30"/>
          <w:cs/>
        </w:rPr>
        <w:t>เมื่อวันที่ 8 กรกฎาคม 2562 บริษัท อมรินทร์ ออมนิเวิร์ส จำกัด ซึ่งเป็นบริษัทย่อยแห่งหนึ่ง ได้รับชำระค่าหุ้น</w:t>
      </w:r>
      <w:r w:rsidR="006A3231">
        <w:rPr>
          <w:rFonts w:ascii="Angsana New" w:hAnsi="Angsana New" w:hint="cs"/>
          <w:spacing w:val="4"/>
          <w:sz w:val="30"/>
          <w:szCs w:val="30"/>
          <w:cs/>
        </w:rPr>
        <w:t>ส่วนที่ยังไม่ได้รับชำระในสัดส่วนร้อยละ 25 ของทุนจดทะเบียน จำนวน 10,000,000 หุ้น มูลค่าหุ้นละ 2.5 บาท เป็นจำนวน 25 ล้านบาท</w:t>
      </w:r>
      <w:r w:rsidR="00320334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B27A51">
        <w:rPr>
          <w:rFonts w:ascii="Angsana New" w:hAnsi="Angsana New" w:hint="cs"/>
          <w:spacing w:val="4"/>
          <w:sz w:val="30"/>
          <w:szCs w:val="30"/>
          <w:cs/>
        </w:rPr>
        <w:t xml:space="preserve">บริษัทย่อยดังกล่าวได้จดทะเบียนเพิ่มทุนชำระแล้วกับกระทรวงพาณิชย์เมื่อวันที่ </w:t>
      </w:r>
      <w:r w:rsidR="00F14E9A">
        <w:rPr>
          <w:rFonts w:ascii="Angsana New" w:hAnsi="Angsana New"/>
          <w:spacing w:val="4"/>
          <w:sz w:val="30"/>
          <w:szCs w:val="30"/>
        </w:rPr>
        <w:t xml:space="preserve">8 </w:t>
      </w:r>
      <w:r w:rsidR="00F14E9A">
        <w:rPr>
          <w:rFonts w:ascii="Angsana New" w:hAnsi="Angsana New" w:hint="cs"/>
          <w:spacing w:val="4"/>
          <w:sz w:val="30"/>
          <w:szCs w:val="30"/>
          <w:cs/>
        </w:rPr>
        <w:t>กรกฎาคม 2562</w:t>
      </w:r>
    </w:p>
    <w:p w:rsidR="00B27A51" w:rsidRPr="001251A8" w:rsidRDefault="00B27A51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22"/>
          <w:szCs w:val="22"/>
          <w:cs/>
        </w:rPr>
      </w:pPr>
    </w:p>
    <w:p w:rsidR="00CF6638" w:rsidRDefault="0091272D" w:rsidP="00912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85C31">
        <w:rPr>
          <w:rFonts w:ascii="Angsana New" w:hAnsi="Angsana New" w:hint="cs"/>
          <w:b/>
          <w:bCs/>
          <w:sz w:val="30"/>
          <w:szCs w:val="30"/>
          <w:cs/>
        </w:rPr>
        <w:t>5</w:t>
      </w:r>
      <w:r>
        <w:rPr>
          <w:rFonts w:ascii="Angsana New" w:hAnsi="Angsana New"/>
          <w:b/>
          <w:bCs/>
          <w:sz w:val="30"/>
          <w:szCs w:val="30"/>
        </w:rPr>
        <w:t xml:space="preserve">       </w:t>
      </w:r>
      <w:r w:rsidR="00CF6638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91272D" w:rsidRPr="001251A8" w:rsidRDefault="0091272D" w:rsidP="001E6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:rsidR="00F71896" w:rsidRDefault="00E65CB2" w:rsidP="001E6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65CB2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E65CB2">
        <w:rPr>
          <w:rFonts w:ascii="Angsana New" w:hAnsi="Angsana New"/>
          <w:sz w:val="30"/>
          <w:szCs w:val="30"/>
          <w:cs/>
        </w:rPr>
        <w:t xml:space="preserve">และคาดว่าจะมีผลกระทบที่มีสาระสำคัญต่องบการเงินรวมและงบการเงินเฉพาะกิจการเมื่อนำมาถือปฏิบัติเป็นครั้งแรก </w:t>
      </w:r>
      <w:r>
        <w:rPr>
          <w:rFonts w:ascii="Angsana New" w:hAnsi="Angsana New"/>
          <w:sz w:val="30"/>
          <w:szCs w:val="30"/>
        </w:rPr>
        <w:t xml:space="preserve">                  </w:t>
      </w:r>
      <w:r w:rsidRPr="00E65CB2">
        <w:rPr>
          <w:rFonts w:ascii="Angsana New" w:hAnsi="Angsana New"/>
          <w:sz w:val="30"/>
          <w:szCs w:val="30"/>
          <w:cs/>
        </w:rPr>
        <w:t>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1 มกราคม 2563 มีดังต่อไปนี้</w:t>
      </w:r>
    </w:p>
    <w:p w:rsidR="00E65CB2" w:rsidRPr="001251A8" w:rsidRDefault="00E65CB2" w:rsidP="001E6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5" w:type="dxa"/>
        <w:tblInd w:w="558" w:type="dxa"/>
        <w:tblLook w:val="04A0" w:firstRow="1" w:lastRow="0" w:firstColumn="1" w:lastColumn="0" w:noHBand="0" w:noVBand="1"/>
      </w:tblPr>
      <w:tblGrid>
        <w:gridCol w:w="4230"/>
        <w:gridCol w:w="4955"/>
      </w:tblGrid>
      <w:tr w:rsidR="00F71896" w:rsidRPr="00536D0E" w:rsidTr="001E6F74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:rsidR="00F71896" w:rsidRPr="0083368D" w:rsidRDefault="00F71896" w:rsidP="0083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83368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:rsidR="00F71896" w:rsidRPr="0083368D" w:rsidRDefault="00F71896" w:rsidP="0083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83368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F71896" w:rsidRPr="00536D0E" w:rsidTr="001E6F74">
        <w:tc>
          <w:tcPr>
            <w:tcW w:w="4230" w:type="dxa"/>
            <w:shd w:val="clear" w:color="auto" w:fill="auto"/>
          </w:tcPr>
          <w:p w:rsidR="00F71896" w:rsidRPr="0083368D" w:rsidRDefault="00F71896" w:rsidP="0083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83368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3368D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:rsidR="00F71896" w:rsidRPr="0083368D" w:rsidRDefault="00F71896" w:rsidP="0083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3368D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F71896" w:rsidRPr="00536D0E" w:rsidTr="001E6F74">
        <w:tc>
          <w:tcPr>
            <w:tcW w:w="4230" w:type="dxa"/>
            <w:shd w:val="clear" w:color="auto" w:fill="auto"/>
          </w:tcPr>
          <w:p w:rsidR="00F71896" w:rsidRPr="0083368D" w:rsidRDefault="00F71896" w:rsidP="0083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3368D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3368D">
              <w:rPr>
                <w:rFonts w:ascii="Angsana New" w:hAnsi="Angsana New" w:cs="Times New Roman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:rsidR="00F71896" w:rsidRPr="0083368D" w:rsidRDefault="00F71896" w:rsidP="0083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3368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71896" w:rsidRPr="00536D0E" w:rsidTr="001E6F74">
        <w:tc>
          <w:tcPr>
            <w:tcW w:w="4230" w:type="dxa"/>
            <w:shd w:val="clear" w:color="auto" w:fill="auto"/>
          </w:tcPr>
          <w:p w:rsidR="00F71896" w:rsidRPr="0083368D" w:rsidRDefault="00F71896" w:rsidP="0083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83368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3368D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:rsidR="00F71896" w:rsidRPr="0083368D" w:rsidRDefault="00F71896" w:rsidP="0083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3368D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83368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F71896" w:rsidRPr="00536D0E" w:rsidTr="001E6F74">
        <w:tc>
          <w:tcPr>
            <w:tcW w:w="4230" w:type="dxa"/>
            <w:shd w:val="clear" w:color="auto" w:fill="auto"/>
          </w:tcPr>
          <w:p w:rsidR="00F71896" w:rsidRPr="0083368D" w:rsidRDefault="00F71896" w:rsidP="0083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83368D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83368D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83368D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83368D">
              <w:rPr>
                <w:rFonts w:ascii="Angsana New" w:hAnsi="Angsana New" w:cs="Times New Roman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:rsidR="00F71896" w:rsidRPr="0083368D" w:rsidRDefault="00F71896" w:rsidP="0083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83368D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</w:tbl>
    <w:p w:rsidR="00F71896" w:rsidRPr="001251A8" w:rsidRDefault="00F71896" w:rsidP="00912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F71896" w:rsidRPr="00167FB9" w:rsidRDefault="00F71896" w:rsidP="00F71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67FB9">
        <w:rPr>
          <w:rFonts w:ascii="Angsana New" w:hAnsi="Angsana New"/>
          <w:sz w:val="30"/>
          <w:szCs w:val="30"/>
        </w:rPr>
        <w:t xml:space="preserve">* </w:t>
      </w:r>
      <w:r w:rsidRPr="00167F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A70A40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167FB9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:rsidR="00F71896" w:rsidRPr="00536D0E" w:rsidRDefault="00F71896" w:rsidP="001F51B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36D0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F71896" w:rsidRPr="00A70A40" w:rsidRDefault="00F71896" w:rsidP="00A70A40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A70A40" w:rsidRPr="00A70A40" w:rsidRDefault="00A70A40" w:rsidP="00A70A40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70A4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A70A40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A70A40">
        <w:rPr>
          <w:rFonts w:ascii="Angsana New" w:hAnsi="Angsana New"/>
          <w:sz w:val="30"/>
          <w:szCs w:val="30"/>
          <w:cs/>
        </w:rPr>
        <w:t>นี้ให้ข้อกำหนดเกี่ยวกับนิยามสินทรัพย์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A70A40">
        <w:rPr>
          <w:rFonts w:ascii="Angsana New" w:hAnsi="Angsana New"/>
          <w:sz w:val="30"/>
          <w:szCs w:val="30"/>
          <w:cs/>
        </w:rPr>
        <w:t xml:space="preserve">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9" w:name="_Hlk15580843"/>
      <w:bookmarkStart w:id="10" w:name="_Hlk15582546"/>
      <w:r w:rsidRPr="00A70A40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9"/>
      <w:r w:rsidRPr="00A70A40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A70A40">
        <w:rPr>
          <w:rFonts w:ascii="Angsana New" w:hAnsi="Angsana New" w:hint="cs"/>
          <w:sz w:val="30"/>
          <w:szCs w:val="30"/>
          <w:cs/>
        </w:rPr>
        <w:t>ผลบังคับใช้ จะทำให้มาตรฐานการบัญชี การตีความมาตรฐานการบัญชีและแนวปฏิบัติทางการบัญชีบางฉบับ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A70A40">
        <w:rPr>
          <w:rFonts w:ascii="Angsana New" w:hAnsi="Angsana New" w:hint="cs"/>
          <w:sz w:val="30"/>
          <w:szCs w:val="30"/>
          <w:cs/>
        </w:rPr>
        <w:t>ที่มีผลบังคับใช้อยู่ในปัจจุบันถูกยกเลิกไป</w:t>
      </w:r>
      <w:bookmarkEnd w:id="10"/>
    </w:p>
    <w:p w:rsidR="001E6F74" w:rsidRPr="00B1162C" w:rsidRDefault="001E6F74" w:rsidP="00F718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F71896" w:rsidRPr="00536D0E" w:rsidRDefault="00F71896" w:rsidP="001F51B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536D0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36D0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536D0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F71896" w:rsidRPr="00B1162C" w:rsidRDefault="00F71896" w:rsidP="00F7189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53040B" w:rsidRDefault="00CC3194" w:rsidP="00F7206B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C3194">
        <w:rPr>
          <w:rFonts w:ascii="Angsana New" w:hAnsi="Angsana New"/>
          <w:sz w:val="30"/>
          <w:szCs w:val="30"/>
          <w:cs/>
        </w:rPr>
        <w:t>มาตรฐานการรายงานทางการเงิน ฉบับที่ 16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CC3194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CC3194" w:rsidRPr="00F7206B" w:rsidRDefault="00CC3194" w:rsidP="00F7206B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1E6F74" w:rsidRPr="001E6F74" w:rsidRDefault="00CC3194" w:rsidP="00CC31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C3194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CC3194">
        <w:rPr>
          <w:rFonts w:ascii="Angsana New" w:hAnsi="Angsana New"/>
          <w:sz w:val="30"/>
          <w:szCs w:val="30"/>
          <w:cs/>
        </w:rPr>
        <w:t xml:space="preserve">การรายงานทางการเงินดังกล่าวข้างต้น  </w:t>
      </w:r>
    </w:p>
    <w:sectPr w:rsidR="001E6F74" w:rsidRPr="001E6F74" w:rsidSect="00621170">
      <w:headerReference w:type="default" r:id="rId19"/>
      <w:footerReference w:type="default" r:id="rId20"/>
      <w:footerReference w:type="first" r:id="rId21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471D" w:rsidRDefault="00F8471D">
      <w:r>
        <w:separator/>
      </w:r>
    </w:p>
  </w:endnote>
  <w:endnote w:type="continuationSeparator" w:id="0">
    <w:p w:rsidR="00F8471D" w:rsidRDefault="00F84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21C" w:rsidRPr="007B3D4F" w:rsidRDefault="0072521C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72521C" w:rsidRPr="007B715D" w:rsidRDefault="0072521C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21C" w:rsidRPr="007916B1" w:rsidRDefault="0072521C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27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72521C" w:rsidRDefault="0072521C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21C" w:rsidRPr="007916B1" w:rsidRDefault="0072521C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29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72521C" w:rsidRPr="002F7024" w:rsidRDefault="0072521C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21C" w:rsidRPr="009201F6" w:rsidRDefault="0072521C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201F6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201F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201F6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31</w:t>
    </w:r>
    <w:r w:rsidRPr="009201F6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72521C" w:rsidRPr="00BE316A" w:rsidRDefault="0072521C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21C" w:rsidRPr="00CE24D0" w:rsidRDefault="0072521C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:rsidR="0072521C" w:rsidRPr="00AC7B7C" w:rsidRDefault="0072521C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21C" w:rsidRPr="001E26BA" w:rsidRDefault="0072521C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72521C" w:rsidRPr="00E4104E" w:rsidRDefault="0072521C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21C" w:rsidRPr="004B7A13" w:rsidRDefault="0072521C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0B2DBD">
      <w:rPr>
        <w:rFonts w:ascii="Angsana New" w:hAnsi="Angsana New"/>
        <w:noProof/>
        <w:sz w:val="30"/>
        <w:szCs w:val="30"/>
      </w:rPr>
      <w:t>amarint3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471D" w:rsidRDefault="00F8471D">
      <w:r>
        <w:separator/>
      </w:r>
    </w:p>
  </w:footnote>
  <w:footnote w:type="continuationSeparator" w:id="0">
    <w:p w:rsidR="00F8471D" w:rsidRDefault="00F84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21C" w:rsidRDefault="0072521C">
    <w:pPr>
      <w:pStyle w:val="Header"/>
    </w:pPr>
    <w:r>
      <w:rPr>
        <w:rFonts w:ascii="Times New Roman" w:hAnsi="Times New Roman"/>
        <w:i/>
        <w:noProof/>
        <w:sz w:val="28"/>
        <w:szCs w:val="20"/>
        <w:lang w:val="en-GB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WordArt 1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72521C" w:rsidRDefault="0072521C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" filled="f" stroked="f">
              <o:lock v:ext="edit" shapetype="t"/>
              <v:textbox style="mso-fit-shape-to-text:t">
                <w:txbxContent>
                  <w:p w:rsidR="0072521C" w:rsidRDefault="0072521C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B2DBD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1" type="#_x0000_t136" style="position:absolute;margin-left:0;margin-top:0;width:410.5pt;height:246.3pt;rotation:315;z-index:-25166028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21C" w:rsidRPr="008D22B2" w:rsidRDefault="0072521C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72521C" w:rsidRDefault="0072521C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:rsidR="0072521C" w:rsidRPr="008D22B2" w:rsidRDefault="0072521C" w:rsidP="006F5CC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 2562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72521C" w:rsidRPr="008D22B2" w:rsidRDefault="0072521C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21C" w:rsidRPr="004A6A7D" w:rsidRDefault="000B2DBD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4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72521C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72521C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72521C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72521C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72521C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:rsidR="0072521C" w:rsidRPr="004A6A7D" w:rsidRDefault="0072521C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:rsidR="0072521C" w:rsidRPr="004A6A7D" w:rsidRDefault="0072521C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31 ธันวาคม 2551 และ 2550 </w:t>
    </w:r>
  </w:p>
  <w:p w:rsidR="0072521C" w:rsidRPr="004A6A7D" w:rsidRDefault="0072521C">
    <w:pPr>
      <w:pStyle w:val="Header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17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72521C" w:rsidRDefault="0072521C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7 KISDraft" o:spid="_x0000_s1027" type="#_x0000_t202" style="position:absolute;margin-left:0;margin-top:0;width:357.75pt;height:135.7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JZJaQIAAMIEAAAOAAAAZHJzL2Uyb0RvYy54bWysVE2P0zAQvSPxHyzf2yRt+kHUdNV2W4RY&#10;YKUW7dm1nSYQx8Z2m1SI/87YSbq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" filled="f" stroked="f">
              <o:lock v:ext="edit" shapetype="t"/>
              <v:textbox style="mso-fit-shape-to-text:t">
                <w:txbxContent>
                  <w:p w:rsidR="0072521C" w:rsidRDefault="0072521C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B2DBD">
      <w:rPr>
        <w:noProof/>
        <w:sz w:val="30"/>
        <w:szCs w:val="30"/>
      </w:rPr>
      <w:pict>
        <v:shape id="PowerPlusWaterMarkObject7" o:spid="_x0000_s2050" type="#_x0000_t136" style="position:absolute;margin-left:0;margin-top:0;width:410.5pt;height:246.3pt;rotation:315;z-index:-25166131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18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72521C" w:rsidRDefault="0072521C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8 KISDraft" o:spid="_x0000_s1028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lwfaQIAAMI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" filled="f" stroked="f">
              <o:lock v:ext="edit" shapetype="t"/>
              <v:textbox style="mso-fit-shape-to-text:t">
                <w:txbxContent>
                  <w:p w:rsidR="0072521C" w:rsidRDefault="0072521C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21C" w:rsidRPr="008D22B2" w:rsidRDefault="0072521C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72521C" w:rsidRDefault="0072521C" w:rsidP="00FD23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  <w:cs/>
      </w:rPr>
    </w:pPr>
    <w:r w:rsidRPr="008D22B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72521C" w:rsidRPr="008D22B2" w:rsidRDefault="0072521C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 2562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72521C" w:rsidRPr="008D22B2" w:rsidRDefault="0072521C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21C" w:rsidRDefault="0072521C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:rsidR="0072521C" w:rsidRDefault="0072521C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แบบย่อ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:rsidR="0072521C" w:rsidRPr="008D22B2" w:rsidRDefault="0072521C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 2562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72521C" w:rsidRPr="00333087" w:rsidRDefault="0072521C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21C" w:rsidRDefault="0072521C" w:rsidP="00D22B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94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:rsidR="0072521C" w:rsidRDefault="0072521C" w:rsidP="00D22BEA">
    <w:pPr>
      <w:pStyle w:val="acctmainheading"/>
      <w:spacing w:after="60"/>
      <w:ind w:left="594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แบบย่อ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:rsidR="0072521C" w:rsidRPr="008D22B2" w:rsidRDefault="0072521C" w:rsidP="00176CC9">
    <w:pPr>
      <w:pStyle w:val="acctmainheading"/>
      <w:spacing w:after="60"/>
      <w:ind w:left="594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 2562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72521C" w:rsidRPr="00333087" w:rsidRDefault="0072521C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21C" w:rsidRPr="00E66B73" w:rsidRDefault="0072521C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72521C" w:rsidRPr="001D530E" w:rsidRDefault="0072521C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72521C" w:rsidRPr="008D22B2" w:rsidRDefault="0072521C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 2562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72521C" w:rsidRDefault="0072521C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1"/>
  </w:num>
  <w:num w:numId="14">
    <w:abstractNumId w:val="15"/>
  </w:num>
  <w:num w:numId="15">
    <w:abstractNumId w:val="18"/>
  </w:num>
  <w:num w:numId="16">
    <w:abstractNumId w:val="11"/>
  </w:num>
  <w:num w:numId="17">
    <w:abstractNumId w:val="14"/>
  </w:num>
  <w:num w:numId="18">
    <w:abstractNumId w:val="10"/>
  </w:num>
  <w:num w:numId="19">
    <w:abstractNumId w:val="23"/>
  </w:num>
  <w:num w:numId="20">
    <w:abstractNumId w:val="19"/>
  </w:num>
  <w:num w:numId="21">
    <w:abstractNumId w:val="22"/>
  </w:num>
  <w:num w:numId="22">
    <w:abstractNumId w:val="20"/>
  </w:num>
  <w:num w:numId="23">
    <w:abstractNumId w:val="17"/>
  </w:num>
  <w:num w:numId="24">
    <w:abstractNumId w:val="12"/>
  </w:num>
  <w:num w:numId="25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911"/>
    <w:rsid w:val="00000DF2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6F5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47C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7"/>
    <w:rsid w:val="0003374D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828"/>
    <w:rsid w:val="00050C53"/>
    <w:rsid w:val="00051285"/>
    <w:rsid w:val="0005146F"/>
    <w:rsid w:val="0005184E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E18"/>
    <w:rsid w:val="00063272"/>
    <w:rsid w:val="000632AF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B2"/>
    <w:rsid w:val="0007655A"/>
    <w:rsid w:val="000765A5"/>
    <w:rsid w:val="00076709"/>
    <w:rsid w:val="000768CA"/>
    <w:rsid w:val="00076A05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60F2"/>
    <w:rsid w:val="000A62A0"/>
    <w:rsid w:val="000A630F"/>
    <w:rsid w:val="000A6A51"/>
    <w:rsid w:val="000A6EA9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DBD"/>
    <w:rsid w:val="000B2F10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F36"/>
    <w:rsid w:val="000B687F"/>
    <w:rsid w:val="000B69EE"/>
    <w:rsid w:val="000B6D8D"/>
    <w:rsid w:val="000B6DE0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DF"/>
    <w:rsid w:val="000C27DC"/>
    <w:rsid w:val="000C27E3"/>
    <w:rsid w:val="000C29E5"/>
    <w:rsid w:val="000C2B17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CC"/>
    <w:rsid w:val="000E093B"/>
    <w:rsid w:val="000E0A01"/>
    <w:rsid w:val="000E0AD5"/>
    <w:rsid w:val="000E0E9F"/>
    <w:rsid w:val="000E0EEB"/>
    <w:rsid w:val="000E24DC"/>
    <w:rsid w:val="000E2AA7"/>
    <w:rsid w:val="000E2D0A"/>
    <w:rsid w:val="000E2EE8"/>
    <w:rsid w:val="000E305F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1020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205DF"/>
    <w:rsid w:val="00120A96"/>
    <w:rsid w:val="00120A9F"/>
    <w:rsid w:val="00120AAC"/>
    <w:rsid w:val="00120CAA"/>
    <w:rsid w:val="00120E9F"/>
    <w:rsid w:val="00121116"/>
    <w:rsid w:val="00121427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E57"/>
    <w:rsid w:val="001275C6"/>
    <w:rsid w:val="001279CB"/>
    <w:rsid w:val="00127B38"/>
    <w:rsid w:val="00127BD5"/>
    <w:rsid w:val="001300B6"/>
    <w:rsid w:val="001300DE"/>
    <w:rsid w:val="001303A8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A2"/>
    <w:rsid w:val="00145601"/>
    <w:rsid w:val="0014579B"/>
    <w:rsid w:val="00145911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987"/>
    <w:rsid w:val="001649C5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544"/>
    <w:rsid w:val="0018158C"/>
    <w:rsid w:val="0018197D"/>
    <w:rsid w:val="001825DF"/>
    <w:rsid w:val="001826BF"/>
    <w:rsid w:val="00182E1F"/>
    <w:rsid w:val="001830C5"/>
    <w:rsid w:val="001830DE"/>
    <w:rsid w:val="001831A2"/>
    <w:rsid w:val="00183221"/>
    <w:rsid w:val="00183590"/>
    <w:rsid w:val="00183744"/>
    <w:rsid w:val="001837D2"/>
    <w:rsid w:val="00183B14"/>
    <w:rsid w:val="001841C9"/>
    <w:rsid w:val="001849FF"/>
    <w:rsid w:val="00184C3F"/>
    <w:rsid w:val="00185E75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D"/>
    <w:rsid w:val="00197151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6020"/>
    <w:rsid w:val="001A62E6"/>
    <w:rsid w:val="001A6B16"/>
    <w:rsid w:val="001A6F28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71F7"/>
    <w:rsid w:val="001B7360"/>
    <w:rsid w:val="001B7556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43CE"/>
    <w:rsid w:val="001C48B4"/>
    <w:rsid w:val="001C4918"/>
    <w:rsid w:val="001C4932"/>
    <w:rsid w:val="001C4F9D"/>
    <w:rsid w:val="001C52F5"/>
    <w:rsid w:val="001C595E"/>
    <w:rsid w:val="001C5A49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13BD"/>
    <w:rsid w:val="001D143A"/>
    <w:rsid w:val="001D1809"/>
    <w:rsid w:val="001D1C34"/>
    <w:rsid w:val="001D2209"/>
    <w:rsid w:val="001D233C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D53"/>
    <w:rsid w:val="00200EB6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720"/>
    <w:rsid w:val="00226CF1"/>
    <w:rsid w:val="002270BC"/>
    <w:rsid w:val="00227388"/>
    <w:rsid w:val="00227886"/>
    <w:rsid w:val="00227A59"/>
    <w:rsid w:val="002300C8"/>
    <w:rsid w:val="00230137"/>
    <w:rsid w:val="0023043A"/>
    <w:rsid w:val="00230A04"/>
    <w:rsid w:val="00230CDB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AA5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F4F"/>
    <w:rsid w:val="00263138"/>
    <w:rsid w:val="00263197"/>
    <w:rsid w:val="002636E1"/>
    <w:rsid w:val="00263D87"/>
    <w:rsid w:val="00263E46"/>
    <w:rsid w:val="002647D0"/>
    <w:rsid w:val="00264BEA"/>
    <w:rsid w:val="00264C5F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CCA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DE0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13FE"/>
    <w:rsid w:val="002E17F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210"/>
    <w:rsid w:val="002F64A6"/>
    <w:rsid w:val="002F6A29"/>
    <w:rsid w:val="002F6AB5"/>
    <w:rsid w:val="002F6FB7"/>
    <w:rsid w:val="002F7024"/>
    <w:rsid w:val="002F728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309E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9F3"/>
    <w:rsid w:val="00364A00"/>
    <w:rsid w:val="00364BEC"/>
    <w:rsid w:val="00364F9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73E"/>
    <w:rsid w:val="00377AA1"/>
    <w:rsid w:val="00377D18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7F"/>
    <w:rsid w:val="003A1891"/>
    <w:rsid w:val="003A194A"/>
    <w:rsid w:val="003A1D02"/>
    <w:rsid w:val="003A2670"/>
    <w:rsid w:val="003A2F25"/>
    <w:rsid w:val="003A329F"/>
    <w:rsid w:val="003A36A3"/>
    <w:rsid w:val="003A3943"/>
    <w:rsid w:val="003A3D50"/>
    <w:rsid w:val="003A3F8A"/>
    <w:rsid w:val="003A4895"/>
    <w:rsid w:val="003A495F"/>
    <w:rsid w:val="003A4B16"/>
    <w:rsid w:val="003A5158"/>
    <w:rsid w:val="003A520A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C94"/>
    <w:rsid w:val="003B7D63"/>
    <w:rsid w:val="003B7DE0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E8"/>
    <w:rsid w:val="003C440E"/>
    <w:rsid w:val="003C5D57"/>
    <w:rsid w:val="003C5F1D"/>
    <w:rsid w:val="003C6026"/>
    <w:rsid w:val="003C6435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55C"/>
    <w:rsid w:val="003D1970"/>
    <w:rsid w:val="003D221F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A5E"/>
    <w:rsid w:val="003E3D2C"/>
    <w:rsid w:val="003E3E5A"/>
    <w:rsid w:val="003E3F74"/>
    <w:rsid w:val="003E4176"/>
    <w:rsid w:val="003E4531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60B4"/>
    <w:rsid w:val="003F61B9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EBA"/>
    <w:rsid w:val="004033F6"/>
    <w:rsid w:val="00403A3C"/>
    <w:rsid w:val="00403C55"/>
    <w:rsid w:val="00403C9E"/>
    <w:rsid w:val="00403CF5"/>
    <w:rsid w:val="004044F8"/>
    <w:rsid w:val="00404508"/>
    <w:rsid w:val="0040483E"/>
    <w:rsid w:val="00404E5E"/>
    <w:rsid w:val="00405130"/>
    <w:rsid w:val="004051E6"/>
    <w:rsid w:val="004060E9"/>
    <w:rsid w:val="0040655B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93B"/>
    <w:rsid w:val="00415C9D"/>
    <w:rsid w:val="00415CD6"/>
    <w:rsid w:val="00415CE8"/>
    <w:rsid w:val="0041625D"/>
    <w:rsid w:val="0041634B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7FB"/>
    <w:rsid w:val="0042496B"/>
    <w:rsid w:val="00424FDC"/>
    <w:rsid w:val="004259D2"/>
    <w:rsid w:val="00425FD1"/>
    <w:rsid w:val="004268CC"/>
    <w:rsid w:val="0042791D"/>
    <w:rsid w:val="00427B3A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756"/>
    <w:rsid w:val="00441DAD"/>
    <w:rsid w:val="00442146"/>
    <w:rsid w:val="00442676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65"/>
    <w:rsid w:val="0045570E"/>
    <w:rsid w:val="00455A6A"/>
    <w:rsid w:val="00455E77"/>
    <w:rsid w:val="00455E94"/>
    <w:rsid w:val="00456211"/>
    <w:rsid w:val="004562EC"/>
    <w:rsid w:val="004563C0"/>
    <w:rsid w:val="00457263"/>
    <w:rsid w:val="00457CA8"/>
    <w:rsid w:val="00457EFE"/>
    <w:rsid w:val="004607A2"/>
    <w:rsid w:val="00460A48"/>
    <w:rsid w:val="00460B30"/>
    <w:rsid w:val="00460BA8"/>
    <w:rsid w:val="00460F78"/>
    <w:rsid w:val="00461324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B86"/>
    <w:rsid w:val="00463CC1"/>
    <w:rsid w:val="004644E0"/>
    <w:rsid w:val="004646D9"/>
    <w:rsid w:val="004654D6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C4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367"/>
    <w:rsid w:val="004757E1"/>
    <w:rsid w:val="00475857"/>
    <w:rsid w:val="00475970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276"/>
    <w:rsid w:val="004842EB"/>
    <w:rsid w:val="00484FD5"/>
    <w:rsid w:val="00485066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570"/>
    <w:rsid w:val="004A1CDC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64C"/>
    <w:rsid w:val="004B45D5"/>
    <w:rsid w:val="004B4C47"/>
    <w:rsid w:val="004B4EAF"/>
    <w:rsid w:val="004B4FB7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660"/>
    <w:rsid w:val="004D5788"/>
    <w:rsid w:val="004D5B99"/>
    <w:rsid w:val="004D6033"/>
    <w:rsid w:val="004D60ED"/>
    <w:rsid w:val="004D639C"/>
    <w:rsid w:val="004D664F"/>
    <w:rsid w:val="004D66AA"/>
    <w:rsid w:val="004D66CD"/>
    <w:rsid w:val="004D67F4"/>
    <w:rsid w:val="004D703E"/>
    <w:rsid w:val="004D72DB"/>
    <w:rsid w:val="004D739A"/>
    <w:rsid w:val="004D790A"/>
    <w:rsid w:val="004D79AE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32C9"/>
    <w:rsid w:val="004E3422"/>
    <w:rsid w:val="004E38C1"/>
    <w:rsid w:val="004E3C3C"/>
    <w:rsid w:val="004E3EA5"/>
    <w:rsid w:val="004E4135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6CD"/>
    <w:rsid w:val="004E78B5"/>
    <w:rsid w:val="004E7967"/>
    <w:rsid w:val="004E7F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78B"/>
    <w:rsid w:val="004F5B40"/>
    <w:rsid w:val="004F5DC8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905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385"/>
    <w:rsid w:val="005127C7"/>
    <w:rsid w:val="00512B00"/>
    <w:rsid w:val="00512D66"/>
    <w:rsid w:val="005134EF"/>
    <w:rsid w:val="00513BF8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9B6"/>
    <w:rsid w:val="00524B7F"/>
    <w:rsid w:val="00524D2A"/>
    <w:rsid w:val="00524DE2"/>
    <w:rsid w:val="00524F7F"/>
    <w:rsid w:val="00525029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73A"/>
    <w:rsid w:val="0053175D"/>
    <w:rsid w:val="005317A6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50217"/>
    <w:rsid w:val="00550C05"/>
    <w:rsid w:val="00551589"/>
    <w:rsid w:val="00551707"/>
    <w:rsid w:val="00551808"/>
    <w:rsid w:val="005518D2"/>
    <w:rsid w:val="00551FDB"/>
    <w:rsid w:val="00552412"/>
    <w:rsid w:val="005528DE"/>
    <w:rsid w:val="00552F68"/>
    <w:rsid w:val="005534EA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21FD"/>
    <w:rsid w:val="00582268"/>
    <w:rsid w:val="00582703"/>
    <w:rsid w:val="0058290E"/>
    <w:rsid w:val="005837AA"/>
    <w:rsid w:val="00583DEB"/>
    <w:rsid w:val="00583E3A"/>
    <w:rsid w:val="005843C1"/>
    <w:rsid w:val="00584E05"/>
    <w:rsid w:val="00584F45"/>
    <w:rsid w:val="00585254"/>
    <w:rsid w:val="00585516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A7"/>
    <w:rsid w:val="005A064E"/>
    <w:rsid w:val="005A0CE6"/>
    <w:rsid w:val="005A0D4D"/>
    <w:rsid w:val="005A106B"/>
    <w:rsid w:val="005A114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41"/>
    <w:rsid w:val="005A781B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68A"/>
    <w:rsid w:val="005C4871"/>
    <w:rsid w:val="005C49F7"/>
    <w:rsid w:val="005C4DDA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D01F0"/>
    <w:rsid w:val="005D0C2A"/>
    <w:rsid w:val="005D0E9E"/>
    <w:rsid w:val="005D0ED9"/>
    <w:rsid w:val="005D1191"/>
    <w:rsid w:val="005D13C7"/>
    <w:rsid w:val="005D1626"/>
    <w:rsid w:val="005D16BD"/>
    <w:rsid w:val="005D1889"/>
    <w:rsid w:val="005D1D2A"/>
    <w:rsid w:val="005D1D37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47"/>
    <w:rsid w:val="005E1856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3F5"/>
    <w:rsid w:val="005F1593"/>
    <w:rsid w:val="005F15A6"/>
    <w:rsid w:val="005F164B"/>
    <w:rsid w:val="005F1AC8"/>
    <w:rsid w:val="005F1B2C"/>
    <w:rsid w:val="005F274F"/>
    <w:rsid w:val="005F2EF2"/>
    <w:rsid w:val="005F2FC3"/>
    <w:rsid w:val="005F3274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E8C"/>
    <w:rsid w:val="005F73F8"/>
    <w:rsid w:val="005F7505"/>
    <w:rsid w:val="005F76B5"/>
    <w:rsid w:val="005F775F"/>
    <w:rsid w:val="005F79E4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B36"/>
    <w:rsid w:val="00646C0E"/>
    <w:rsid w:val="00646DE8"/>
    <w:rsid w:val="00646DEA"/>
    <w:rsid w:val="00646EF2"/>
    <w:rsid w:val="006470E8"/>
    <w:rsid w:val="00647D4E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1F0"/>
    <w:rsid w:val="006975D9"/>
    <w:rsid w:val="00697D5C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C93"/>
    <w:rsid w:val="006B2E45"/>
    <w:rsid w:val="006B2F35"/>
    <w:rsid w:val="006B354E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1167"/>
    <w:rsid w:val="006D1401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353A"/>
    <w:rsid w:val="006D35CB"/>
    <w:rsid w:val="006D391F"/>
    <w:rsid w:val="006D3ACC"/>
    <w:rsid w:val="006D3B71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AED"/>
    <w:rsid w:val="006F3F40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443"/>
    <w:rsid w:val="0070048B"/>
    <w:rsid w:val="00700D73"/>
    <w:rsid w:val="0070123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744"/>
    <w:rsid w:val="00703C84"/>
    <w:rsid w:val="00703F43"/>
    <w:rsid w:val="00703F92"/>
    <w:rsid w:val="007041C3"/>
    <w:rsid w:val="0070434F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8DE"/>
    <w:rsid w:val="00710962"/>
    <w:rsid w:val="00710ACC"/>
    <w:rsid w:val="00710C73"/>
    <w:rsid w:val="00710F4B"/>
    <w:rsid w:val="00711279"/>
    <w:rsid w:val="00711327"/>
    <w:rsid w:val="0071143D"/>
    <w:rsid w:val="00711448"/>
    <w:rsid w:val="0071176C"/>
    <w:rsid w:val="007118BB"/>
    <w:rsid w:val="00711C2C"/>
    <w:rsid w:val="0071222C"/>
    <w:rsid w:val="007122D5"/>
    <w:rsid w:val="007122FE"/>
    <w:rsid w:val="0071244A"/>
    <w:rsid w:val="00712563"/>
    <w:rsid w:val="00712622"/>
    <w:rsid w:val="007126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90A"/>
    <w:rsid w:val="00760CA1"/>
    <w:rsid w:val="0076144D"/>
    <w:rsid w:val="00761A30"/>
    <w:rsid w:val="00761F0C"/>
    <w:rsid w:val="0076200D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93"/>
    <w:rsid w:val="0077049D"/>
    <w:rsid w:val="00770912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D9F"/>
    <w:rsid w:val="00791084"/>
    <w:rsid w:val="007910CA"/>
    <w:rsid w:val="0079112F"/>
    <w:rsid w:val="007917C3"/>
    <w:rsid w:val="00792387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B0C77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C01F8"/>
    <w:rsid w:val="007C07E6"/>
    <w:rsid w:val="007C08D2"/>
    <w:rsid w:val="007C0AD6"/>
    <w:rsid w:val="007C1601"/>
    <w:rsid w:val="007C165B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A24"/>
    <w:rsid w:val="007C6E11"/>
    <w:rsid w:val="007C6F2E"/>
    <w:rsid w:val="007C7C4A"/>
    <w:rsid w:val="007C7E5F"/>
    <w:rsid w:val="007C7F0F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F20"/>
    <w:rsid w:val="007D21EA"/>
    <w:rsid w:val="007D2482"/>
    <w:rsid w:val="007D24D1"/>
    <w:rsid w:val="007D2547"/>
    <w:rsid w:val="007D2C49"/>
    <w:rsid w:val="007D2D69"/>
    <w:rsid w:val="007D2E41"/>
    <w:rsid w:val="007D309A"/>
    <w:rsid w:val="007D330A"/>
    <w:rsid w:val="007D34BA"/>
    <w:rsid w:val="007D3578"/>
    <w:rsid w:val="007D388C"/>
    <w:rsid w:val="007D3EAE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EDB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B64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51F3"/>
    <w:rsid w:val="008353A2"/>
    <w:rsid w:val="00835550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54F6"/>
    <w:rsid w:val="008C58AA"/>
    <w:rsid w:val="008C5C7E"/>
    <w:rsid w:val="008C61DD"/>
    <w:rsid w:val="008C65A7"/>
    <w:rsid w:val="008C6893"/>
    <w:rsid w:val="008C764B"/>
    <w:rsid w:val="008C7786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495"/>
    <w:rsid w:val="008E76F4"/>
    <w:rsid w:val="008E7978"/>
    <w:rsid w:val="008F0268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601C"/>
    <w:rsid w:val="008F624E"/>
    <w:rsid w:val="008F68E5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E74"/>
    <w:rsid w:val="00923FBA"/>
    <w:rsid w:val="00924A46"/>
    <w:rsid w:val="00924D7F"/>
    <w:rsid w:val="00925344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175A"/>
    <w:rsid w:val="00931CB1"/>
    <w:rsid w:val="009321CE"/>
    <w:rsid w:val="0093267A"/>
    <w:rsid w:val="0093282C"/>
    <w:rsid w:val="00932B2B"/>
    <w:rsid w:val="00932BFC"/>
    <w:rsid w:val="00933864"/>
    <w:rsid w:val="00933DA5"/>
    <w:rsid w:val="0093432D"/>
    <w:rsid w:val="0093435D"/>
    <w:rsid w:val="009343EB"/>
    <w:rsid w:val="0093445B"/>
    <w:rsid w:val="0093472C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2634"/>
    <w:rsid w:val="00952A27"/>
    <w:rsid w:val="0095303D"/>
    <w:rsid w:val="0095317E"/>
    <w:rsid w:val="009533AA"/>
    <w:rsid w:val="00953D2E"/>
    <w:rsid w:val="00953F41"/>
    <w:rsid w:val="00954441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17B"/>
    <w:rsid w:val="009721C5"/>
    <w:rsid w:val="009721F5"/>
    <w:rsid w:val="0097220C"/>
    <w:rsid w:val="00972261"/>
    <w:rsid w:val="009724A7"/>
    <w:rsid w:val="009727C1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C0F"/>
    <w:rsid w:val="00981C9B"/>
    <w:rsid w:val="0098213F"/>
    <w:rsid w:val="0098290B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DAB"/>
    <w:rsid w:val="00987107"/>
    <w:rsid w:val="0098781A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C8A"/>
    <w:rsid w:val="009A6D82"/>
    <w:rsid w:val="009A6FA5"/>
    <w:rsid w:val="009A70E1"/>
    <w:rsid w:val="009A73C5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1505"/>
    <w:rsid w:val="009D18BA"/>
    <w:rsid w:val="009D1A5B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CF6"/>
    <w:rsid w:val="009D6EAC"/>
    <w:rsid w:val="009D6EE0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580"/>
    <w:rsid w:val="009E16DA"/>
    <w:rsid w:val="009E177A"/>
    <w:rsid w:val="009E1C7A"/>
    <w:rsid w:val="009E1CA5"/>
    <w:rsid w:val="009E1DEB"/>
    <w:rsid w:val="009E2405"/>
    <w:rsid w:val="009E261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44C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3D7"/>
    <w:rsid w:val="00A064AE"/>
    <w:rsid w:val="00A065F2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4C3"/>
    <w:rsid w:val="00A255ED"/>
    <w:rsid w:val="00A2572A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252"/>
    <w:rsid w:val="00A3359E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59B"/>
    <w:rsid w:val="00A455FA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888"/>
    <w:rsid w:val="00A70A40"/>
    <w:rsid w:val="00A711E2"/>
    <w:rsid w:val="00A713D4"/>
    <w:rsid w:val="00A7170F"/>
    <w:rsid w:val="00A71ABC"/>
    <w:rsid w:val="00A71BEC"/>
    <w:rsid w:val="00A72453"/>
    <w:rsid w:val="00A7269B"/>
    <w:rsid w:val="00A72899"/>
    <w:rsid w:val="00A72AA7"/>
    <w:rsid w:val="00A72AF1"/>
    <w:rsid w:val="00A72BE8"/>
    <w:rsid w:val="00A73A03"/>
    <w:rsid w:val="00A73AEE"/>
    <w:rsid w:val="00A73E88"/>
    <w:rsid w:val="00A747F1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C70"/>
    <w:rsid w:val="00A77725"/>
    <w:rsid w:val="00A77A6F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B08"/>
    <w:rsid w:val="00A84D9A"/>
    <w:rsid w:val="00A850A7"/>
    <w:rsid w:val="00A855B4"/>
    <w:rsid w:val="00A858E5"/>
    <w:rsid w:val="00A85968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D25"/>
    <w:rsid w:val="00A92DB6"/>
    <w:rsid w:val="00A93214"/>
    <w:rsid w:val="00A933CD"/>
    <w:rsid w:val="00A9359E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4375"/>
    <w:rsid w:val="00AC439A"/>
    <w:rsid w:val="00AC482F"/>
    <w:rsid w:val="00AC48AB"/>
    <w:rsid w:val="00AC49CC"/>
    <w:rsid w:val="00AC5237"/>
    <w:rsid w:val="00AC53F5"/>
    <w:rsid w:val="00AC5652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5CB"/>
    <w:rsid w:val="00AC7900"/>
    <w:rsid w:val="00AC7926"/>
    <w:rsid w:val="00AC7B7C"/>
    <w:rsid w:val="00AD0B68"/>
    <w:rsid w:val="00AD1123"/>
    <w:rsid w:val="00AD1422"/>
    <w:rsid w:val="00AD1581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50D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7A2"/>
    <w:rsid w:val="00AF0826"/>
    <w:rsid w:val="00AF0AC1"/>
    <w:rsid w:val="00AF0C76"/>
    <w:rsid w:val="00AF0C83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96E"/>
    <w:rsid w:val="00B130F2"/>
    <w:rsid w:val="00B135ED"/>
    <w:rsid w:val="00B13866"/>
    <w:rsid w:val="00B13976"/>
    <w:rsid w:val="00B13D49"/>
    <w:rsid w:val="00B13DD9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7122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73E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621"/>
    <w:rsid w:val="00B51408"/>
    <w:rsid w:val="00B5164C"/>
    <w:rsid w:val="00B51822"/>
    <w:rsid w:val="00B51A42"/>
    <w:rsid w:val="00B51CC4"/>
    <w:rsid w:val="00B52094"/>
    <w:rsid w:val="00B52251"/>
    <w:rsid w:val="00B529A7"/>
    <w:rsid w:val="00B52ED3"/>
    <w:rsid w:val="00B532E9"/>
    <w:rsid w:val="00B533E2"/>
    <w:rsid w:val="00B53D85"/>
    <w:rsid w:val="00B53DB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489"/>
    <w:rsid w:val="00B61544"/>
    <w:rsid w:val="00B617FB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4F2"/>
    <w:rsid w:val="00B64506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8DA"/>
    <w:rsid w:val="00B77CB8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B2"/>
    <w:rsid w:val="00B83D35"/>
    <w:rsid w:val="00B84093"/>
    <w:rsid w:val="00B8498C"/>
    <w:rsid w:val="00B849F6"/>
    <w:rsid w:val="00B84BE8"/>
    <w:rsid w:val="00B84DD2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102E"/>
    <w:rsid w:val="00B9116C"/>
    <w:rsid w:val="00B91379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96D"/>
    <w:rsid w:val="00BA0B82"/>
    <w:rsid w:val="00BA1232"/>
    <w:rsid w:val="00BA1C3E"/>
    <w:rsid w:val="00BA1C49"/>
    <w:rsid w:val="00BA1E3B"/>
    <w:rsid w:val="00BA1E52"/>
    <w:rsid w:val="00BA2034"/>
    <w:rsid w:val="00BA22BE"/>
    <w:rsid w:val="00BA24F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5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615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405"/>
    <w:rsid w:val="00C056EF"/>
    <w:rsid w:val="00C05CC5"/>
    <w:rsid w:val="00C05CDB"/>
    <w:rsid w:val="00C05D4B"/>
    <w:rsid w:val="00C05FEC"/>
    <w:rsid w:val="00C061FE"/>
    <w:rsid w:val="00C06494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B71"/>
    <w:rsid w:val="00C14790"/>
    <w:rsid w:val="00C14BBE"/>
    <w:rsid w:val="00C150E7"/>
    <w:rsid w:val="00C15259"/>
    <w:rsid w:val="00C161A9"/>
    <w:rsid w:val="00C1655D"/>
    <w:rsid w:val="00C167C8"/>
    <w:rsid w:val="00C167DD"/>
    <w:rsid w:val="00C16BF8"/>
    <w:rsid w:val="00C16D0C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B19"/>
    <w:rsid w:val="00C31DFF"/>
    <w:rsid w:val="00C31F4C"/>
    <w:rsid w:val="00C325BB"/>
    <w:rsid w:val="00C33014"/>
    <w:rsid w:val="00C3308C"/>
    <w:rsid w:val="00C333F3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FEB"/>
    <w:rsid w:val="00C60A4D"/>
    <w:rsid w:val="00C61881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5C4"/>
    <w:rsid w:val="00C71945"/>
    <w:rsid w:val="00C71A42"/>
    <w:rsid w:val="00C71CDE"/>
    <w:rsid w:val="00C71E1C"/>
    <w:rsid w:val="00C7289E"/>
    <w:rsid w:val="00C72975"/>
    <w:rsid w:val="00C729F7"/>
    <w:rsid w:val="00C73BCD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CBA"/>
    <w:rsid w:val="00C801D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9D4"/>
    <w:rsid w:val="00C8717E"/>
    <w:rsid w:val="00C8728B"/>
    <w:rsid w:val="00C87381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A6B"/>
    <w:rsid w:val="00CB5133"/>
    <w:rsid w:val="00CB530C"/>
    <w:rsid w:val="00CB5323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104D"/>
    <w:rsid w:val="00CF1082"/>
    <w:rsid w:val="00CF1907"/>
    <w:rsid w:val="00CF1A4A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3DF9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C14"/>
    <w:rsid w:val="00D23F01"/>
    <w:rsid w:val="00D249AB"/>
    <w:rsid w:val="00D24A75"/>
    <w:rsid w:val="00D24C54"/>
    <w:rsid w:val="00D24F83"/>
    <w:rsid w:val="00D25185"/>
    <w:rsid w:val="00D255AA"/>
    <w:rsid w:val="00D25662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72A"/>
    <w:rsid w:val="00D659FF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5255"/>
    <w:rsid w:val="00D7536C"/>
    <w:rsid w:val="00D755A8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C31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26BC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AA2"/>
    <w:rsid w:val="00DA7BD5"/>
    <w:rsid w:val="00DB0027"/>
    <w:rsid w:val="00DB0397"/>
    <w:rsid w:val="00DB0576"/>
    <w:rsid w:val="00DB071A"/>
    <w:rsid w:val="00DB07E4"/>
    <w:rsid w:val="00DB07F5"/>
    <w:rsid w:val="00DB1AC0"/>
    <w:rsid w:val="00DB1C12"/>
    <w:rsid w:val="00DB1DFB"/>
    <w:rsid w:val="00DB2448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C2C"/>
    <w:rsid w:val="00DB4EE9"/>
    <w:rsid w:val="00DB5201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DF8"/>
    <w:rsid w:val="00DC117A"/>
    <w:rsid w:val="00DC1201"/>
    <w:rsid w:val="00DC1265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10BF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6EE"/>
    <w:rsid w:val="00DF69EE"/>
    <w:rsid w:val="00DF6C93"/>
    <w:rsid w:val="00DF6D4D"/>
    <w:rsid w:val="00DF7133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4153"/>
    <w:rsid w:val="00E04335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81"/>
    <w:rsid w:val="00E21B45"/>
    <w:rsid w:val="00E21ECB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96B"/>
    <w:rsid w:val="00E2600F"/>
    <w:rsid w:val="00E26900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55B6"/>
    <w:rsid w:val="00E4580D"/>
    <w:rsid w:val="00E45F8E"/>
    <w:rsid w:val="00E4602F"/>
    <w:rsid w:val="00E46542"/>
    <w:rsid w:val="00E46998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2188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369"/>
    <w:rsid w:val="00E654FC"/>
    <w:rsid w:val="00E65CB2"/>
    <w:rsid w:val="00E65D5D"/>
    <w:rsid w:val="00E6623B"/>
    <w:rsid w:val="00E664E0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CA"/>
    <w:rsid w:val="00E7425B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63F"/>
    <w:rsid w:val="00E85CD0"/>
    <w:rsid w:val="00E85E28"/>
    <w:rsid w:val="00E86477"/>
    <w:rsid w:val="00E8649C"/>
    <w:rsid w:val="00E86649"/>
    <w:rsid w:val="00E866ED"/>
    <w:rsid w:val="00E8697F"/>
    <w:rsid w:val="00E86C15"/>
    <w:rsid w:val="00E86C56"/>
    <w:rsid w:val="00E86F0A"/>
    <w:rsid w:val="00E86FB8"/>
    <w:rsid w:val="00E871D7"/>
    <w:rsid w:val="00E874F7"/>
    <w:rsid w:val="00E87DF7"/>
    <w:rsid w:val="00E9006F"/>
    <w:rsid w:val="00E900C2"/>
    <w:rsid w:val="00E905BF"/>
    <w:rsid w:val="00E909C8"/>
    <w:rsid w:val="00E90BA9"/>
    <w:rsid w:val="00E90CBA"/>
    <w:rsid w:val="00E911CE"/>
    <w:rsid w:val="00E91752"/>
    <w:rsid w:val="00E919F9"/>
    <w:rsid w:val="00E91B7B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43A"/>
    <w:rsid w:val="00E94EB9"/>
    <w:rsid w:val="00E95072"/>
    <w:rsid w:val="00E951DE"/>
    <w:rsid w:val="00E9595D"/>
    <w:rsid w:val="00E959CB"/>
    <w:rsid w:val="00E95CE8"/>
    <w:rsid w:val="00E96083"/>
    <w:rsid w:val="00E9696F"/>
    <w:rsid w:val="00E9730F"/>
    <w:rsid w:val="00E97CCB"/>
    <w:rsid w:val="00EA0010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EA0"/>
    <w:rsid w:val="00EA7349"/>
    <w:rsid w:val="00EA750E"/>
    <w:rsid w:val="00EA782D"/>
    <w:rsid w:val="00EA7CDE"/>
    <w:rsid w:val="00EB032D"/>
    <w:rsid w:val="00EB0376"/>
    <w:rsid w:val="00EB0382"/>
    <w:rsid w:val="00EB0BB6"/>
    <w:rsid w:val="00EB0C64"/>
    <w:rsid w:val="00EB0CA5"/>
    <w:rsid w:val="00EB0F09"/>
    <w:rsid w:val="00EB118F"/>
    <w:rsid w:val="00EB119D"/>
    <w:rsid w:val="00EB13B6"/>
    <w:rsid w:val="00EB16B3"/>
    <w:rsid w:val="00EB19BC"/>
    <w:rsid w:val="00EB213D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9B"/>
    <w:rsid w:val="00EB5F28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961"/>
    <w:rsid w:val="00F06B4D"/>
    <w:rsid w:val="00F075D4"/>
    <w:rsid w:val="00F07B52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85E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DC"/>
    <w:rsid w:val="00F7772D"/>
    <w:rsid w:val="00F779F9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B71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AE0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9EABDC02-C664-408A-8CC3-15199F2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8E53F-C5F8-4098-A09C-C259CC6B6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30</Pages>
  <Words>5782</Words>
  <Characters>26371</Characters>
  <Application>Microsoft Office Word</Application>
  <DocSecurity>0</DocSecurity>
  <Lines>219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32089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Somjai, Nigonyanont</cp:lastModifiedBy>
  <cp:revision>3</cp:revision>
  <cp:lastPrinted>2019-08-05T08:55:00Z</cp:lastPrinted>
  <dcterms:created xsi:type="dcterms:W3CDTF">2019-08-13T00:53:00Z</dcterms:created>
  <dcterms:modified xsi:type="dcterms:W3CDTF">2019-08-13T00:54:00Z</dcterms:modified>
</cp:coreProperties>
</file>