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7FA6" w:rsidRPr="005B6A58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5B6A58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5B6A58">
        <w:rPr>
          <w:rFonts w:ascii="Angsana New" w:hAnsi="Angsana New" w:hint="cs"/>
          <w:b w:val="0"/>
          <w:bCs/>
          <w:sz w:val="30"/>
          <w:szCs w:val="30"/>
        </w:rPr>
        <w:tab/>
      </w:r>
      <w:r w:rsidR="007E1687" w:rsidRPr="005B6A58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:rsidR="00677FA6" w:rsidRPr="005B6A58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:rsidR="00820360" w:rsidRPr="005B6A58" w:rsidRDefault="00820360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  <w:lang w:bidi="th-TH"/>
        </w:rPr>
        <w:t>ข้อมูลทั่วไป</w:t>
      </w:r>
    </w:p>
    <w:p w:rsidR="004F0871" w:rsidRPr="005B6A5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  <w:lang w:bidi="th-TH"/>
        </w:rPr>
        <w:t>เกณฑ์ก</w:t>
      </w:r>
      <w:bookmarkStart w:id="0" w:name="_GoBack"/>
      <w:bookmarkEnd w:id="0"/>
      <w:r w:rsidRPr="005B6A58">
        <w:rPr>
          <w:rFonts w:ascii="Angsana New" w:hAnsi="Angsana New" w:hint="cs"/>
          <w:sz w:val="30"/>
          <w:szCs w:val="30"/>
          <w:cs/>
          <w:lang w:bidi="th-TH"/>
        </w:rPr>
        <w:t>ารจัดทำงบการเงินระหว่างกาล</w:t>
      </w:r>
    </w:p>
    <w:p w:rsidR="00645F7F" w:rsidRPr="005B6A58" w:rsidRDefault="00645F7F" w:rsidP="00645F7F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A58">
        <w:rPr>
          <w:rFonts w:ascii="Angsana New" w:hAnsi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:rsidR="004F0871" w:rsidRPr="005B6A5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A58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B6081C" w:rsidRPr="005B6A58" w:rsidRDefault="00B6081C" w:rsidP="00B6081C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  <w:lang w:bidi="th-TH"/>
        </w:rPr>
        <w:t>เงินลงทุนอื่น</w:t>
      </w:r>
    </w:p>
    <w:p w:rsidR="004F0871" w:rsidRPr="005B6A5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:rsidR="00E069CF" w:rsidRPr="005B6A58" w:rsidRDefault="00E069CF" w:rsidP="00E069CF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A58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:rsidR="004F0871" w:rsidRPr="005B6A5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A58">
        <w:rPr>
          <w:rFonts w:ascii="Angsana New" w:hAnsi="Angsana New" w:hint="cs"/>
          <w:sz w:val="30"/>
          <w:szCs w:val="30"/>
          <w:cs/>
          <w:lang w:bidi="th-TH"/>
        </w:rPr>
        <w:t xml:space="preserve">เงินลงทุนในบริษัทย่อย </w:t>
      </w:r>
    </w:p>
    <w:p w:rsidR="004E58EC" w:rsidRPr="005B6A58" w:rsidRDefault="004E58EC" w:rsidP="004E58EC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A58">
        <w:rPr>
          <w:rFonts w:ascii="Angsana New" w:hAnsi="Angsana New" w:hint="cs"/>
          <w:sz w:val="30"/>
          <w:szCs w:val="30"/>
          <w:cs/>
          <w:lang w:bidi="th-TH"/>
        </w:rPr>
        <w:t>เงินจ่ายล่วงหน้าค่าหุ้น</w:t>
      </w:r>
    </w:p>
    <w:p w:rsidR="004F0871" w:rsidRPr="005B6A5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A58">
        <w:rPr>
          <w:rFonts w:ascii="Angsana New" w:hAnsi="Angsana New" w:hint="cs"/>
          <w:sz w:val="30"/>
          <w:szCs w:val="30"/>
          <w:cs/>
          <w:lang w:bidi="th-TH"/>
        </w:rPr>
        <w:t>ที่ดิน อาคารและอุปกรณ์</w:t>
      </w:r>
    </w:p>
    <w:p w:rsidR="004F0871" w:rsidRPr="005B6A5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A58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:rsidR="00DD003C" w:rsidRPr="005B6A58" w:rsidRDefault="00DD003C" w:rsidP="00DD003C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A58">
        <w:rPr>
          <w:rFonts w:ascii="Angsana New" w:hAnsi="Angsana New" w:hint="cs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F855C2" w:rsidRPr="005B6A58" w:rsidRDefault="00F855C2" w:rsidP="00F855C2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A58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:rsidR="00F83893" w:rsidRPr="005B6A58" w:rsidRDefault="00F83893" w:rsidP="00F8389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A58">
        <w:rPr>
          <w:rFonts w:ascii="Angsana New" w:hAnsi="Angsana New" w:hint="cs"/>
          <w:sz w:val="30"/>
          <w:szCs w:val="30"/>
          <w:cs/>
          <w:lang w:bidi="th-TH"/>
        </w:rPr>
        <w:t>ต้นทุนทางการเงิน</w:t>
      </w:r>
    </w:p>
    <w:p w:rsidR="004F0871" w:rsidRPr="005B6A5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:rsidR="00F855C2" w:rsidRPr="005B6A58" w:rsidRDefault="00F855C2" w:rsidP="00F855C2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rtl/>
          <w:cs/>
          <w:lang w:bidi="th-TH"/>
        </w:rPr>
      </w:pPr>
      <w:r w:rsidRPr="005B6A58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:rsidR="009472D2" w:rsidRPr="005B6A58" w:rsidRDefault="009472D2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A58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4F0871" w:rsidRPr="005B6A5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A58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:rsidR="00566D2A" w:rsidRPr="005B6A58" w:rsidRDefault="004F0871" w:rsidP="00D54C97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/>
          <w:sz w:val="30"/>
          <w:szCs w:val="30"/>
          <w:lang w:bidi="th-TH"/>
        </w:rPr>
      </w:pPr>
      <w:r w:rsidRPr="005B6A58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8F4147" w:rsidRPr="005B6A58" w:rsidRDefault="008F4147" w:rsidP="008F4147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A58">
        <w:rPr>
          <w:rFonts w:ascii="Angsana New" w:hAnsi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4E58EC" w:rsidRPr="005B6A58" w:rsidRDefault="004E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5B6A58">
        <w:rPr>
          <w:rFonts w:ascii="Angsana New" w:hAnsi="Angsana New" w:hint="cs"/>
          <w:sz w:val="30"/>
          <w:szCs w:val="30"/>
          <w:cs/>
        </w:rPr>
        <w:br w:type="page"/>
      </w:r>
    </w:p>
    <w:p w:rsidR="00D77AAD" w:rsidRPr="005B6A58" w:rsidRDefault="00D77AAD" w:rsidP="00D77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</w:t>
      </w:r>
      <w:r w:rsidR="00D16BFB" w:rsidRPr="005B6A58">
        <w:rPr>
          <w:rFonts w:ascii="Angsana New" w:hAnsi="Angsana New" w:hint="cs"/>
          <w:sz w:val="30"/>
          <w:szCs w:val="30"/>
          <w:cs/>
        </w:rPr>
        <w:t>แบบย่อ</w:t>
      </w:r>
      <w:r w:rsidRPr="005B6A58">
        <w:rPr>
          <w:rFonts w:ascii="Angsana New" w:hAnsi="Angsana New" w:hint="cs"/>
          <w:sz w:val="30"/>
          <w:szCs w:val="30"/>
          <w:cs/>
        </w:rPr>
        <w:t>เป็นส่วนหนึ่งของงบการเงินระหว่างกาลนี้</w:t>
      </w:r>
    </w:p>
    <w:p w:rsidR="00D77AAD" w:rsidRPr="005B6A58" w:rsidRDefault="00D77AAD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61980" w:rsidRPr="005B6A58" w:rsidRDefault="00361980" w:rsidP="0036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ตามการมอบหมายจากคณะกรรมการบริษัทเมื่อวันที่</w:t>
      </w:r>
      <w:r w:rsidR="00D16BFB" w:rsidRPr="005B6A58">
        <w:rPr>
          <w:rFonts w:ascii="Angsana New" w:hAnsi="Angsana New" w:hint="cs"/>
          <w:sz w:val="30"/>
          <w:szCs w:val="30"/>
        </w:rPr>
        <w:t xml:space="preserve"> 1</w:t>
      </w:r>
      <w:r w:rsidR="008E3491" w:rsidRPr="005B6A58">
        <w:rPr>
          <w:rFonts w:ascii="Angsana New" w:hAnsi="Angsana New" w:hint="cs"/>
          <w:sz w:val="30"/>
          <w:szCs w:val="30"/>
        </w:rPr>
        <w:t>3</w:t>
      </w:r>
      <w:r w:rsidR="00D16BFB" w:rsidRPr="005B6A58">
        <w:rPr>
          <w:rFonts w:ascii="Angsana New" w:hAnsi="Angsana New" w:hint="cs"/>
          <w:sz w:val="30"/>
          <w:szCs w:val="30"/>
        </w:rPr>
        <w:t xml:space="preserve"> </w:t>
      </w:r>
      <w:r w:rsidR="00A61E93" w:rsidRPr="005B6A58">
        <w:rPr>
          <w:rFonts w:ascii="Angsana New" w:hAnsi="Angsana New" w:hint="cs"/>
          <w:sz w:val="30"/>
          <w:szCs w:val="30"/>
          <w:cs/>
        </w:rPr>
        <w:t>สิงหาคม</w:t>
      </w:r>
      <w:r w:rsidR="004E58EC"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="00745965" w:rsidRPr="005B6A58">
        <w:rPr>
          <w:rFonts w:ascii="Angsana New" w:hAnsi="Angsana New" w:hint="cs"/>
          <w:sz w:val="30"/>
          <w:szCs w:val="30"/>
        </w:rPr>
        <w:t>256</w:t>
      </w:r>
      <w:r w:rsidR="00DC5E8E" w:rsidRPr="005B6A58">
        <w:rPr>
          <w:rFonts w:ascii="Angsana New" w:hAnsi="Angsana New" w:hint="cs"/>
          <w:sz w:val="30"/>
          <w:szCs w:val="30"/>
        </w:rPr>
        <w:t>2</w:t>
      </w:r>
    </w:p>
    <w:p w:rsidR="00E5413F" w:rsidRPr="005B6A58" w:rsidRDefault="00E5413F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77FA6" w:rsidRPr="005B6A58" w:rsidRDefault="00677FA6" w:rsidP="008956F4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ข้อมูลทั่วไป</w:t>
      </w:r>
    </w:p>
    <w:p w:rsidR="00677FA6" w:rsidRPr="005B6A58" w:rsidRDefault="00677FA6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D22DC" w:rsidRPr="005B6A58" w:rsidRDefault="008125C0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บริษัท ราช กรุ๊ป จำกัด (มหาชน) </w:t>
      </w:r>
      <w:r w:rsidR="006D22DC" w:rsidRPr="005B6A58">
        <w:rPr>
          <w:rFonts w:ascii="Angsana New" w:hAnsi="Angsana New" w:hint="cs"/>
          <w:sz w:val="30"/>
          <w:szCs w:val="30"/>
        </w:rPr>
        <w:t>“</w:t>
      </w:r>
      <w:r w:rsidR="006D22DC" w:rsidRPr="005B6A58">
        <w:rPr>
          <w:rFonts w:ascii="Angsana New" w:hAnsi="Angsana New" w:hint="cs"/>
          <w:sz w:val="30"/>
          <w:szCs w:val="30"/>
          <w:cs/>
        </w:rPr>
        <w:t>บริษัท</w:t>
      </w:r>
      <w:r w:rsidR="006D22DC" w:rsidRPr="005B6A58">
        <w:rPr>
          <w:rFonts w:ascii="Angsana New" w:hAnsi="Angsana New" w:hint="cs"/>
          <w:sz w:val="30"/>
          <w:szCs w:val="30"/>
        </w:rPr>
        <w:t>”</w:t>
      </w:r>
      <w:r w:rsidR="006D22DC" w:rsidRPr="005B6A58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6D22DC" w:rsidRPr="005B6A58">
        <w:rPr>
          <w:rFonts w:ascii="Angsana New" w:hAnsi="Angsana New" w:hint="cs"/>
          <w:sz w:val="30"/>
          <w:szCs w:val="30"/>
        </w:rPr>
        <w:t xml:space="preserve"> </w:t>
      </w:r>
      <w:r w:rsidR="006D22DC" w:rsidRPr="005B6A58">
        <w:rPr>
          <w:rFonts w:ascii="Angsana New" w:hAnsi="Angsana New" w:hint="cs"/>
          <w:sz w:val="30"/>
          <w:szCs w:val="30"/>
          <w:cs/>
        </w:rPr>
        <w:t>และมีที่อยู่จดทะเบียนตั้งอยู่เลขที่</w:t>
      </w:r>
      <w:r w:rsidR="006D22DC" w:rsidRPr="005B6A58">
        <w:rPr>
          <w:rFonts w:ascii="Angsana New" w:hAnsi="Angsana New" w:hint="cs"/>
          <w:sz w:val="30"/>
          <w:szCs w:val="30"/>
        </w:rPr>
        <w:t xml:space="preserve"> </w:t>
      </w:r>
      <w:r w:rsidR="00F9600A" w:rsidRPr="005B6A58">
        <w:rPr>
          <w:rFonts w:ascii="Angsana New" w:hAnsi="Angsana New" w:hint="cs"/>
          <w:sz w:val="30"/>
          <w:szCs w:val="30"/>
        </w:rPr>
        <w:t>72</w:t>
      </w:r>
      <w:r w:rsidR="006D22DC" w:rsidRPr="005B6A58">
        <w:rPr>
          <w:rFonts w:ascii="Angsana New" w:hAnsi="Angsana New" w:hint="cs"/>
          <w:sz w:val="30"/>
          <w:szCs w:val="30"/>
        </w:rPr>
        <w:t xml:space="preserve"> </w:t>
      </w:r>
      <w:r w:rsidR="006D22DC" w:rsidRPr="005B6A58">
        <w:rPr>
          <w:rFonts w:ascii="Angsana New" w:hAnsi="Angsana New" w:hint="cs"/>
          <w:sz w:val="30"/>
          <w:szCs w:val="30"/>
          <w:cs/>
        </w:rPr>
        <w:t>ถนนงามวงศ์วาน ตำบลบางเขน อำเภอเมืองนนทบุรี จังหวัดนนทบุรี ประเทศไทย</w:t>
      </w:r>
    </w:p>
    <w:p w:rsidR="00187CFC" w:rsidRPr="005B6A58" w:rsidRDefault="00187CF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D22DC" w:rsidRPr="005B6A58" w:rsidRDefault="006D22D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บริษัทจดทะเบียนกับตลาดหลักทรัพย์แห่งประเทศไทยเมื่อเดือนตุลาคม </w:t>
      </w:r>
      <w:r w:rsidRPr="005B6A58">
        <w:rPr>
          <w:rFonts w:ascii="Angsana New" w:hAnsi="Angsana New" w:hint="cs"/>
          <w:sz w:val="30"/>
          <w:szCs w:val="30"/>
        </w:rPr>
        <w:t>2543</w:t>
      </w:r>
    </w:p>
    <w:p w:rsidR="006D22DC" w:rsidRPr="005B6A58" w:rsidRDefault="006D22D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D22DC" w:rsidRPr="005B6A58" w:rsidRDefault="006D22D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>ผู้ถือหุ้นรายใหญ่ในระหว่างงวดได้แก่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การไฟฟ้าฝ่ายผลิตแห่งประเทศไทย</w:t>
      </w:r>
      <w:r w:rsidRPr="005B6A58">
        <w:rPr>
          <w:rFonts w:ascii="Angsana New" w:hAnsi="Angsana New" w:hint="cs"/>
          <w:sz w:val="30"/>
          <w:szCs w:val="30"/>
        </w:rPr>
        <w:t xml:space="preserve"> (“</w:t>
      </w:r>
      <w:r w:rsidRPr="005B6A58">
        <w:rPr>
          <w:rFonts w:ascii="Angsana New" w:hAnsi="Angsana New" w:hint="cs"/>
          <w:sz w:val="30"/>
          <w:szCs w:val="30"/>
          <w:cs/>
        </w:rPr>
        <w:t>กฟผ</w:t>
      </w:r>
      <w:r w:rsidRPr="005B6A58">
        <w:rPr>
          <w:rFonts w:ascii="Angsana New" w:hAnsi="Angsana New" w:hint="cs"/>
          <w:sz w:val="30"/>
          <w:szCs w:val="30"/>
        </w:rPr>
        <w:t>.”) (</w:t>
      </w:r>
      <w:r w:rsidRPr="005B6A58">
        <w:rPr>
          <w:rFonts w:ascii="Angsana New" w:hAnsi="Angsana New" w:hint="cs"/>
          <w:sz w:val="30"/>
          <w:szCs w:val="30"/>
          <w:cs/>
        </w:rPr>
        <w:t xml:space="preserve">ถือหุ้นร้อยละ </w:t>
      </w:r>
      <w:r w:rsidRPr="005B6A58">
        <w:rPr>
          <w:rFonts w:ascii="Angsana New" w:hAnsi="Angsana New" w:hint="cs"/>
          <w:sz w:val="30"/>
          <w:szCs w:val="30"/>
        </w:rPr>
        <w:t xml:space="preserve">45) </w:t>
      </w:r>
      <w:r w:rsidRPr="005B6A58">
        <w:rPr>
          <w:rFonts w:ascii="Angsana New" w:hAnsi="Angsana New" w:hint="cs"/>
          <w:sz w:val="30"/>
          <w:szCs w:val="30"/>
          <w:cs/>
        </w:rPr>
        <w:t>ซึ่งเป็น</w:t>
      </w:r>
      <w:r w:rsidRPr="005B6A58">
        <w:rPr>
          <w:rFonts w:ascii="Angsana New" w:hAnsi="Angsana New" w:hint="cs"/>
          <w:sz w:val="30"/>
          <w:szCs w:val="30"/>
        </w:rPr>
        <w:t xml:space="preserve">     </w:t>
      </w:r>
      <w:r w:rsidRPr="005B6A58">
        <w:rPr>
          <w:rFonts w:ascii="Angsana New" w:hAnsi="Angsana New" w:hint="cs"/>
          <w:sz w:val="30"/>
          <w:szCs w:val="30"/>
          <w:cs/>
        </w:rPr>
        <w:t xml:space="preserve">         </w:t>
      </w:r>
      <w:r w:rsidRPr="005B6A58">
        <w:rPr>
          <w:rFonts w:ascii="Angsana New" w:hAnsi="Angsana New" w:hint="cs"/>
          <w:sz w:val="30"/>
          <w:szCs w:val="30"/>
        </w:rPr>
        <w:t xml:space="preserve">   </w:t>
      </w:r>
      <w:r w:rsidRPr="005B6A58">
        <w:rPr>
          <w:rFonts w:ascii="Angsana New" w:hAnsi="Angsana New" w:hint="cs"/>
          <w:sz w:val="30"/>
          <w:szCs w:val="30"/>
          <w:cs/>
        </w:rPr>
        <w:t>นิติบุคคลที่จัดตั้งขึ้นในประเทศไทย</w:t>
      </w:r>
    </w:p>
    <w:p w:rsidR="006D22DC" w:rsidRPr="005B6A58" w:rsidRDefault="006D22D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71229A" w:rsidRPr="005B6A58" w:rsidRDefault="0071229A" w:rsidP="00712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5B6A58">
        <w:rPr>
          <w:rFonts w:ascii="Angsana New" w:hAnsi="Angsana New" w:hint="cs"/>
          <w:sz w:val="30"/>
          <w:szCs w:val="30"/>
        </w:rPr>
        <w:t>12</w:t>
      </w:r>
      <w:r w:rsidRPr="005B6A58">
        <w:rPr>
          <w:rFonts w:ascii="Angsana New" w:hAnsi="Angsana New" w:hint="cs"/>
          <w:sz w:val="30"/>
          <w:szCs w:val="30"/>
          <w:cs/>
        </w:rPr>
        <w:t xml:space="preserve"> เมษายน 256</w:t>
      </w:r>
      <w:r w:rsidRPr="005B6A58">
        <w:rPr>
          <w:rFonts w:ascii="Angsana New" w:hAnsi="Angsana New" w:hint="cs"/>
          <w:sz w:val="30"/>
          <w:szCs w:val="30"/>
        </w:rPr>
        <w:t>2</w:t>
      </w:r>
      <w:r w:rsidRPr="005B6A58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ผู้ถือหุ้นมีมติอนุมัติเปลี่ยนชื่อบริษัทจาก</w:t>
      </w:r>
      <w:r w:rsidRPr="005B6A58">
        <w:rPr>
          <w:rFonts w:ascii="Angsana New" w:hAnsi="Angsana New" w:hint="cs"/>
          <w:sz w:val="30"/>
          <w:szCs w:val="30"/>
        </w:rPr>
        <w:t xml:space="preserve"> “</w:t>
      </w:r>
      <w:r w:rsidRPr="005B6A58">
        <w:rPr>
          <w:rFonts w:ascii="Angsana New" w:hAnsi="Angsana New" w:hint="cs"/>
          <w:sz w:val="30"/>
          <w:szCs w:val="30"/>
          <w:cs/>
        </w:rPr>
        <w:t xml:space="preserve">บริษัท ผลิตไฟฟ้าราชบุรีโฮลดิ้ง จำกัด </w:t>
      </w:r>
      <w:r w:rsidRPr="005B6A58">
        <w:rPr>
          <w:rFonts w:ascii="Angsana New" w:hAnsi="Angsana New" w:hint="cs"/>
          <w:sz w:val="30"/>
          <w:szCs w:val="30"/>
        </w:rPr>
        <w:t>(</w:t>
      </w:r>
      <w:r w:rsidRPr="005B6A58">
        <w:rPr>
          <w:rFonts w:ascii="Angsana New" w:hAnsi="Angsana New" w:hint="cs"/>
          <w:sz w:val="30"/>
          <w:szCs w:val="30"/>
          <w:cs/>
        </w:rPr>
        <w:t>มหาชน</w:t>
      </w:r>
      <w:r w:rsidRPr="005B6A58">
        <w:rPr>
          <w:rFonts w:ascii="Angsana New" w:hAnsi="Angsana New" w:hint="cs"/>
          <w:sz w:val="30"/>
          <w:szCs w:val="30"/>
        </w:rPr>
        <w:t>)”</w:t>
      </w:r>
      <w:r w:rsidRPr="005B6A58">
        <w:rPr>
          <w:rFonts w:ascii="Angsana New" w:hAnsi="Angsana New" w:hint="cs"/>
          <w:sz w:val="30"/>
          <w:szCs w:val="30"/>
          <w:cs/>
        </w:rPr>
        <w:t xml:space="preserve"> เป็น</w:t>
      </w:r>
      <w:r w:rsidRPr="005B6A58">
        <w:rPr>
          <w:rFonts w:ascii="Angsana New" w:hAnsi="Angsana New" w:hint="cs"/>
          <w:sz w:val="30"/>
          <w:szCs w:val="30"/>
        </w:rPr>
        <w:t xml:space="preserve"> “</w:t>
      </w:r>
      <w:r w:rsidRPr="005B6A58">
        <w:rPr>
          <w:rFonts w:ascii="Angsana New" w:hAnsi="Angsana New" w:hint="cs"/>
          <w:sz w:val="30"/>
          <w:szCs w:val="30"/>
          <w:cs/>
        </w:rPr>
        <w:t>บริษัท ราช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 xml:space="preserve">กรุ๊ป จำกัด </w:t>
      </w:r>
      <w:r w:rsidRPr="005B6A58">
        <w:rPr>
          <w:rFonts w:ascii="Angsana New" w:hAnsi="Angsana New" w:hint="cs"/>
          <w:sz w:val="30"/>
          <w:szCs w:val="30"/>
        </w:rPr>
        <w:t>(</w:t>
      </w:r>
      <w:r w:rsidRPr="005B6A58">
        <w:rPr>
          <w:rFonts w:ascii="Angsana New" w:hAnsi="Angsana New" w:hint="cs"/>
          <w:sz w:val="30"/>
          <w:szCs w:val="30"/>
          <w:cs/>
        </w:rPr>
        <w:t>มหาชน</w:t>
      </w:r>
      <w:r w:rsidRPr="005B6A58">
        <w:rPr>
          <w:rFonts w:ascii="Angsana New" w:hAnsi="Angsana New" w:hint="cs"/>
          <w:sz w:val="30"/>
          <w:szCs w:val="30"/>
        </w:rPr>
        <w:t xml:space="preserve">)” </w:t>
      </w:r>
      <w:r w:rsidRPr="005B6A58">
        <w:rPr>
          <w:rFonts w:ascii="Angsana New" w:hAnsi="Angsana New" w:hint="cs"/>
          <w:sz w:val="30"/>
          <w:szCs w:val="30"/>
          <w:cs/>
        </w:rPr>
        <w:t xml:space="preserve">โดยบริษัทได้ดําเนินการจดทะเบียนเปลี่ยนชื่อกับกระทรวงพาณิชย์แล้วเมื่อวันที่ 17 เมษายน </w:t>
      </w:r>
      <w:r w:rsidRPr="005B6A58">
        <w:rPr>
          <w:rFonts w:ascii="Angsana New" w:hAnsi="Angsana New" w:hint="cs"/>
          <w:sz w:val="30"/>
          <w:szCs w:val="30"/>
        </w:rPr>
        <w:t>2562</w:t>
      </w:r>
      <w:r w:rsidR="009D58FC" w:rsidRPr="005B6A58">
        <w:rPr>
          <w:rFonts w:ascii="Angsana New" w:hAnsi="Angsana New" w:hint="cs"/>
          <w:sz w:val="30"/>
          <w:szCs w:val="30"/>
          <w:cs/>
        </w:rPr>
        <w:t xml:space="preserve"> ทั้งนี้ บริษัทเริ่มใช้ชื่อใหม่นี้ สำหรับงบ</w:t>
      </w:r>
      <w:r w:rsidR="00B15EA1" w:rsidRPr="005B6A58">
        <w:rPr>
          <w:rFonts w:ascii="Angsana New" w:hAnsi="Angsana New" w:hint="cs"/>
          <w:sz w:val="30"/>
          <w:szCs w:val="30"/>
          <w:cs/>
        </w:rPr>
        <w:t>การเงินระหว่างกาลสำหรับ</w:t>
      </w:r>
      <w:r w:rsidR="009D58FC" w:rsidRPr="005B6A58">
        <w:rPr>
          <w:rFonts w:ascii="Angsana New" w:hAnsi="Angsana New" w:hint="cs"/>
          <w:sz w:val="30"/>
          <w:szCs w:val="30"/>
          <w:cs/>
        </w:rPr>
        <w:t>งวด</w:t>
      </w:r>
      <w:r w:rsidR="00D16BFB" w:rsidRPr="005B6A58">
        <w:rPr>
          <w:rFonts w:ascii="Angsana New" w:hAnsi="Angsana New" w:hint="cs"/>
          <w:sz w:val="30"/>
          <w:szCs w:val="30"/>
          <w:cs/>
        </w:rPr>
        <w:t>สาม</w:t>
      </w:r>
      <w:r w:rsidR="009D58FC" w:rsidRPr="005B6A58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D5909" w:rsidRPr="005B6A58">
        <w:rPr>
          <w:rFonts w:ascii="Angsana New" w:hAnsi="Angsana New" w:hint="cs"/>
          <w:sz w:val="30"/>
          <w:szCs w:val="30"/>
        </w:rPr>
        <w:t>3</w:t>
      </w:r>
      <w:r w:rsidR="00D16BFB" w:rsidRPr="005B6A58">
        <w:rPr>
          <w:rFonts w:ascii="Angsana New" w:hAnsi="Angsana New" w:hint="cs"/>
          <w:sz w:val="30"/>
          <w:szCs w:val="30"/>
        </w:rPr>
        <w:t xml:space="preserve">1 </w:t>
      </w:r>
      <w:r w:rsidR="00D16BFB" w:rsidRPr="005B6A5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D58FC" w:rsidRPr="005B6A58">
        <w:rPr>
          <w:rFonts w:ascii="Angsana New" w:hAnsi="Angsana New" w:hint="cs"/>
          <w:sz w:val="30"/>
          <w:szCs w:val="30"/>
        </w:rPr>
        <w:t>256</w:t>
      </w:r>
      <w:r w:rsidR="009D58FC" w:rsidRPr="005B6A58">
        <w:rPr>
          <w:rFonts w:ascii="Angsana New" w:hAnsi="Angsana New" w:hint="cs"/>
          <w:sz w:val="30"/>
          <w:szCs w:val="30"/>
          <w:cs/>
        </w:rPr>
        <w:t>2 เป็นต้นไป</w:t>
      </w:r>
    </w:p>
    <w:p w:rsidR="0071229A" w:rsidRPr="005B6A58" w:rsidRDefault="0071229A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6D22DC" w:rsidRPr="005B6A58" w:rsidRDefault="006D22D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</w:t>
      </w:r>
      <w:r w:rsidR="00147412" w:rsidRPr="005B6A58">
        <w:rPr>
          <w:rFonts w:ascii="Angsana New" w:hAnsi="Angsana New" w:hint="cs"/>
          <w:sz w:val="30"/>
          <w:szCs w:val="30"/>
          <w:cs/>
        </w:rPr>
        <w:t xml:space="preserve">การลงทุนในบริษัทที่มีวัตถุประสงค์ในการผลิตและจำหน่ายพลังงานไฟฟ้า และธุรกิจเกี่ยวเนื่อง </w:t>
      </w:r>
      <w:r w:rsidRPr="005B6A58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บริษัทร่วมและการร่วมค้า ณ วันที่ </w:t>
      </w:r>
      <w:r w:rsidR="006D5909" w:rsidRPr="005B6A58">
        <w:rPr>
          <w:rFonts w:ascii="Angsana New" w:hAnsi="Angsana New" w:hint="cs"/>
          <w:sz w:val="30"/>
          <w:szCs w:val="30"/>
        </w:rPr>
        <w:t>30</w:t>
      </w:r>
      <w:r w:rsidR="006D5909" w:rsidRPr="005B6A58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5B6A58">
        <w:rPr>
          <w:rFonts w:ascii="Angsana New" w:hAnsi="Angsana New" w:hint="cs"/>
          <w:sz w:val="30"/>
          <w:szCs w:val="30"/>
        </w:rPr>
        <w:t>256</w:t>
      </w:r>
      <w:r w:rsidR="00187A66" w:rsidRPr="005B6A58">
        <w:rPr>
          <w:rFonts w:ascii="Angsana New" w:hAnsi="Angsana New" w:hint="cs"/>
          <w:sz w:val="30"/>
          <w:szCs w:val="30"/>
        </w:rPr>
        <w:t>2</w:t>
      </w:r>
      <w:r w:rsidRPr="005B6A58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5B6A58">
        <w:rPr>
          <w:rFonts w:ascii="Angsana New" w:hAnsi="Angsana New" w:hint="cs"/>
          <w:sz w:val="30"/>
          <w:szCs w:val="30"/>
        </w:rPr>
        <w:t xml:space="preserve">31 </w:t>
      </w:r>
      <w:r w:rsidRPr="005B6A5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B6A58">
        <w:rPr>
          <w:rFonts w:ascii="Angsana New" w:hAnsi="Angsana New" w:hint="cs"/>
          <w:sz w:val="30"/>
          <w:szCs w:val="30"/>
        </w:rPr>
        <w:t>256</w:t>
      </w:r>
      <w:r w:rsidR="00187A66" w:rsidRPr="005B6A58">
        <w:rPr>
          <w:rFonts w:ascii="Angsana New" w:hAnsi="Angsana New" w:hint="cs"/>
          <w:sz w:val="30"/>
          <w:szCs w:val="30"/>
        </w:rPr>
        <w:t>1</w:t>
      </w:r>
      <w:r w:rsidRPr="005B6A58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745965" w:rsidRPr="005B6A58" w:rsidRDefault="00745965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0" w:type="dxa"/>
        <w:tblInd w:w="468" w:type="dxa"/>
        <w:tblLook w:val="01E0" w:firstRow="1" w:lastRow="1" w:firstColumn="1" w:lastColumn="1" w:noHBand="0" w:noVBand="0"/>
      </w:tblPr>
      <w:tblGrid>
        <w:gridCol w:w="3312"/>
        <w:gridCol w:w="2520"/>
        <w:gridCol w:w="1350"/>
        <w:gridCol w:w="1080"/>
        <w:gridCol w:w="1038"/>
      </w:tblGrid>
      <w:tr w:rsidR="005B6A58" w:rsidRPr="005B6A58" w:rsidTr="008E3491">
        <w:trPr>
          <w:tblHeader/>
        </w:trPr>
        <w:tc>
          <w:tcPr>
            <w:tcW w:w="3312" w:type="dxa"/>
            <w:vAlign w:val="bottom"/>
          </w:tcPr>
          <w:p w:rsidR="006D22DC" w:rsidRPr="005B6A58" w:rsidRDefault="006D22DC" w:rsidP="005C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ind w:left="540" w:hanging="47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520" w:type="dxa"/>
            <w:vAlign w:val="bottom"/>
          </w:tcPr>
          <w:p w:rsidR="006D22DC" w:rsidRPr="005B6A58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vAlign w:val="bottom"/>
          </w:tcPr>
          <w:p w:rsidR="006D22DC" w:rsidRPr="005B6A58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</w:t>
            </w:r>
          </w:p>
          <w:p w:rsidR="006D22DC" w:rsidRPr="005B6A58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จัดตั้ง</w:t>
            </w:r>
          </w:p>
        </w:tc>
        <w:tc>
          <w:tcPr>
            <w:tcW w:w="2118" w:type="dxa"/>
            <w:gridSpan w:val="2"/>
            <w:vAlign w:val="bottom"/>
          </w:tcPr>
          <w:p w:rsidR="006D22DC" w:rsidRPr="005B6A58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5B6A58" w:rsidRPr="005B6A58" w:rsidTr="008E3491">
        <w:trPr>
          <w:tblHeader/>
        </w:trPr>
        <w:tc>
          <w:tcPr>
            <w:tcW w:w="3312" w:type="dxa"/>
            <w:vAlign w:val="bottom"/>
          </w:tcPr>
          <w:p w:rsidR="006D22DC" w:rsidRPr="005B6A58" w:rsidRDefault="006D22DC" w:rsidP="000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6D22DC" w:rsidRPr="005B6A58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D22DC" w:rsidRPr="005B6A58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D22DC" w:rsidRPr="005B6A58" w:rsidRDefault="006D5909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38" w:type="dxa"/>
            <w:vAlign w:val="bottom"/>
          </w:tcPr>
          <w:p w:rsidR="006D22DC" w:rsidRPr="005B6A58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B6A58" w:rsidRPr="005B6A58" w:rsidTr="008E3491">
        <w:trPr>
          <w:tblHeader/>
        </w:trPr>
        <w:tc>
          <w:tcPr>
            <w:tcW w:w="3312" w:type="dxa"/>
            <w:vAlign w:val="bottom"/>
          </w:tcPr>
          <w:p w:rsidR="006D22DC" w:rsidRPr="005B6A58" w:rsidRDefault="006D22DC" w:rsidP="000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6D22DC" w:rsidRPr="005B6A58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D22DC" w:rsidRPr="005B6A58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D22DC" w:rsidRPr="005B6A58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F4147" w:rsidRPr="005B6A5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038" w:type="dxa"/>
            <w:vAlign w:val="bottom"/>
          </w:tcPr>
          <w:p w:rsidR="006D22DC" w:rsidRPr="005B6A58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F4147"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6D22DC" w:rsidRPr="005B6A58" w:rsidRDefault="006D22DC" w:rsidP="0035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ind w:left="540" w:hanging="47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520" w:type="dxa"/>
            <w:vAlign w:val="bottom"/>
          </w:tcPr>
          <w:p w:rsidR="006D22DC" w:rsidRPr="005B6A58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D22DC" w:rsidRPr="005B6A58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D22DC" w:rsidRPr="005B6A58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6D22DC" w:rsidRPr="005B6A58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685426" w:rsidRPr="005B6A58" w:rsidRDefault="00685426" w:rsidP="0068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2520" w:type="dxa"/>
            <w:vAlign w:val="bottom"/>
          </w:tcPr>
          <w:p w:rsidR="00685426" w:rsidRPr="005B6A58" w:rsidRDefault="00685426" w:rsidP="0068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:rsidR="00685426" w:rsidRPr="005B6A58" w:rsidRDefault="00685426" w:rsidP="0068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:rsidR="00685426" w:rsidRPr="005B6A58" w:rsidRDefault="00685426" w:rsidP="0068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  <w:tc>
          <w:tcPr>
            <w:tcW w:w="1038" w:type="dxa"/>
            <w:vAlign w:val="bottom"/>
          </w:tcPr>
          <w:p w:rsidR="00685426" w:rsidRPr="005B6A58" w:rsidRDefault="00685426" w:rsidP="0068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685426" w:rsidRPr="005B6A58" w:rsidRDefault="00685426" w:rsidP="0068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:rsidR="00685426" w:rsidRPr="005B6A58" w:rsidRDefault="00685426" w:rsidP="0068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พลังงานไฟฟ้าและลงทุนใน</w:t>
            </w:r>
          </w:p>
        </w:tc>
        <w:tc>
          <w:tcPr>
            <w:tcW w:w="1350" w:type="dxa"/>
            <w:vAlign w:val="bottom"/>
          </w:tcPr>
          <w:p w:rsidR="00685426" w:rsidRPr="005B6A58" w:rsidRDefault="00685426" w:rsidP="0068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85426" w:rsidRPr="005B6A58" w:rsidRDefault="00685426" w:rsidP="0068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685426" w:rsidRPr="005B6A58" w:rsidRDefault="00685426" w:rsidP="0068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6D22DC" w:rsidRPr="005B6A58" w:rsidRDefault="006D22DC" w:rsidP="000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:rsidR="006D22DC" w:rsidRPr="005B6A58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ธุรกิจเกี่ยวกับพลังงานไฟฟ้า</w:t>
            </w:r>
          </w:p>
        </w:tc>
        <w:tc>
          <w:tcPr>
            <w:tcW w:w="1350" w:type="dxa"/>
            <w:vAlign w:val="bottom"/>
          </w:tcPr>
          <w:p w:rsidR="006D22DC" w:rsidRPr="005B6A58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D22DC" w:rsidRPr="005B6A58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6D22DC" w:rsidRPr="005B6A58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23512F" w:rsidRPr="005B6A58" w:rsidRDefault="0023512F" w:rsidP="005C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บริษัทย่อยทางตรง</w:t>
            </w:r>
          </w:p>
        </w:tc>
        <w:tc>
          <w:tcPr>
            <w:tcW w:w="2520" w:type="dxa"/>
            <w:vAlign w:val="bottom"/>
          </w:tcPr>
          <w:p w:rsidR="0023512F" w:rsidRPr="005B6A58" w:rsidRDefault="0023512F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23512F" w:rsidRPr="005B6A58" w:rsidRDefault="0023512F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23512F" w:rsidRPr="005B6A58" w:rsidRDefault="0023512F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23512F" w:rsidRPr="005B6A58" w:rsidRDefault="0023512F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5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ราช</w:t>
            </w:r>
            <w:r w:rsidRPr="005B6A58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>-</w:t>
            </w:r>
            <w:r w:rsidRPr="005B6A58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ลาว เซอร์วิส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บริการเดินเครื่องและ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บำรุงรักษาโรงไฟฟ้า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อาร์เอช อินเตอร์เนชั่นแนล 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5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คอร์ปอเรชั่น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ราช โอแอนด์เอ็ม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บริการเดินเครื่องและ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บำรุงรักษาโรงไฟฟ้า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 อัลลายแอนซ์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5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หินกองเพาเวอร์โฮลดิ้ง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มอริเชียส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(มอริเชียส) คอร์ปอเรชั่น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ราช</w:t>
            </w:r>
            <w:r w:rsidRPr="005B6A58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Pr="005B6A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ออสเตรเลีย คอร์ปอเรชั่น 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พัฒนาและดำเนินการ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5B6A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จำกัด</w:t>
            </w:r>
            <w:r w:rsidRPr="005B6A5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5B6A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โรงไฟฟ้าและลงทุนใน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ธุรกิจเกี่ยวกับพลังงานไฟฟ้า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ราช ไชน่า พาวเวอร์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ฮ่องกง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อาร์อี โซลาร์ 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ซีเอ็นไบโอแมส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พีบีไบโอแมส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แอลพีไบโอแมส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หินกองเพาเวอร์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เฟิร์ส โคราช วินด์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เค.อาร์.ทู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บริษัท โซล่า เพาเวอร์ 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(โคราช 3)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บริษัท โซล่า เพาเวอร์ 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(โคราช 4)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บริษัท โซล่า เพาเวอร์ 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(โคราช 7)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ชูบุราชบุรี 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บริการเดินเครื่องและ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  อีเลคทริคเซอร์วิส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บำรุงรักษาโรงไฟฟ้า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เซาท์อีสท์ เอเชีย 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33.33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33.33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  เอนเนอร์จี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shd w:val="clear" w:color="auto" w:fill="auto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 อินฟราเนท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64333F" w:rsidP="0064333F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ลงทุนในโครงการโครงข่าย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51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64333F" w:rsidP="0064333F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สายใยแก้วนำแสงใต้ดิน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ไฟฟ้า น้ำงึม 3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</w:tr>
      <w:tr w:rsidR="005B6A58" w:rsidRPr="005B6A58" w:rsidTr="008E3491">
        <w:tc>
          <w:tcPr>
            <w:tcW w:w="3312" w:type="dxa"/>
            <w:shd w:val="clear" w:color="auto" w:fill="auto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45" w:hanging="18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  (อยู่ระหว่างการชำระบัญชี)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shd w:val="clear" w:color="auto" w:fill="auto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ไฟฟ้า เซเปียน</w:t>
            </w:r>
            <w:r w:rsidRPr="005B6A58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Pr="005B6A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เซน้ำน้อย จำกัด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1038" w:type="dxa"/>
            <w:shd w:val="clear" w:color="auto" w:fill="auto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ราชบุรีเพาเวอร์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พลังงานไฟฟ้าและไอน้ำ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  <w:r w:rsidRPr="005B6A5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5B6A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ราชบุรีเวอลด์ 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โคเจนเนอเรชั่น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พลังงานไฟฟ้าและไอน้ำ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  <w:r w:rsidRPr="005B6A5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5B6A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เบิกไพร โคเจนเนอเรชั่น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พลังงานไฟฟ้าและไอน้ำ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โซลาร์ต้า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สงขลาไบโอ แมส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สงขลาไบโอฟูเอล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จัดหาเชื้อเพลิงชีวมวล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ไฟฟ้าหงสา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พูไฟมายนิ่ง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ผลิตและจำหน่ายถ่านหิน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37.50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37.50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4"/>
                <w:sz w:val="30"/>
                <w:szCs w:val="30"/>
              </w:rPr>
              <w:t>PT Medco Ratch Power Riau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สาธารณรัฐ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Fareast Renewable Development 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  Pte. Ltd.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บริษัทย่อยของการร่วมค้าทางตรง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ไฟฟ้าน้ำงึม 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บริษัทย่อยของการร่วมค้าทางอ้อม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PT Bajradaya Sentranusa</w:t>
            </w: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สาธารณรัฐ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26.61</w:t>
            </w: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26.61</w:t>
            </w:r>
          </w:p>
        </w:tc>
      </w:tr>
      <w:tr w:rsidR="00F74848" w:rsidRPr="005B6A58" w:rsidTr="008E3491">
        <w:tc>
          <w:tcPr>
            <w:tcW w:w="3312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080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F74848" w:rsidRPr="005B6A58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8125C0" w:rsidRPr="005B6A58" w:rsidRDefault="008125C0" w:rsidP="00235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:rsidR="00515797" w:rsidRPr="005B6A58" w:rsidRDefault="00515797" w:rsidP="009E07A7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515797" w:rsidRPr="005B6A58" w:rsidRDefault="00515797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515797" w:rsidRPr="005B6A58" w:rsidRDefault="00515797" w:rsidP="009968F3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5B6A58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:rsidR="00515797" w:rsidRPr="005B6A58" w:rsidRDefault="00515797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DC7B27" w:rsidRPr="005B6A58" w:rsidRDefault="00DC7B27" w:rsidP="00DC7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</w:t>
      </w:r>
      <w:r w:rsidR="004B5D84" w:rsidRPr="005B6A58">
        <w:rPr>
          <w:rFonts w:ascii="Angsana New" w:hAnsi="Angsana New" w:hint="cs"/>
          <w:sz w:val="30"/>
          <w:szCs w:val="30"/>
          <w:cs/>
        </w:rPr>
        <w:t xml:space="preserve">ย่อ (“งบการเงินระหว่างกาล”) </w:t>
      </w:r>
      <w:r w:rsidRPr="005B6A58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 ฉบับที่ </w:t>
      </w:r>
      <w:r w:rsidRPr="005B6A58">
        <w:rPr>
          <w:rFonts w:ascii="Angsana New" w:hAnsi="Angsana New" w:hint="cs"/>
          <w:sz w:val="30"/>
          <w:szCs w:val="30"/>
        </w:rPr>
        <w:t xml:space="preserve">34 </w:t>
      </w:r>
      <w:r w:rsidR="00035D98" w:rsidRPr="005B6A58">
        <w:rPr>
          <w:rFonts w:ascii="Angsana New" w:hAnsi="Angsana New"/>
          <w:sz w:val="30"/>
          <w:szCs w:val="30"/>
        </w:rPr>
        <w:t xml:space="preserve">       </w:t>
      </w:r>
      <w:r w:rsidRPr="005B6A5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:rsidR="00965D1B" w:rsidRPr="005B6A58" w:rsidRDefault="00965D1B" w:rsidP="00965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006EDD" w:rsidRPr="005B6A58" w:rsidRDefault="006D22DC" w:rsidP="00AE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5B6A58">
        <w:rPr>
          <w:rFonts w:ascii="Angsana New" w:hAnsi="Angsana New" w:hint="cs"/>
          <w:sz w:val="30"/>
          <w:szCs w:val="30"/>
        </w:rPr>
        <w:t xml:space="preserve"> 31 </w:t>
      </w:r>
      <w:r w:rsidRPr="005B6A58">
        <w:rPr>
          <w:rFonts w:ascii="Angsana New" w:hAnsi="Angsana New" w:hint="cs"/>
          <w:sz w:val="30"/>
          <w:szCs w:val="30"/>
          <w:cs/>
        </w:rPr>
        <w:t>ธันวาคม</w:t>
      </w:r>
      <w:r w:rsidRPr="005B6A58">
        <w:rPr>
          <w:rFonts w:ascii="Angsana New" w:hAnsi="Angsana New" w:hint="cs"/>
          <w:sz w:val="30"/>
          <w:szCs w:val="30"/>
        </w:rPr>
        <w:t xml:space="preserve"> 2561</w:t>
      </w:r>
      <w:r w:rsidRPr="005B6A58">
        <w:rPr>
          <w:rFonts w:ascii="Angsana New" w:hAnsi="Angsana New" w:hint="cs"/>
          <w:sz w:val="30"/>
          <w:szCs w:val="30"/>
          <w:cs/>
        </w:rPr>
        <w:t xml:space="preserve">            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5B6A58">
        <w:rPr>
          <w:rFonts w:ascii="Angsana New" w:hAnsi="Angsana New" w:hint="cs"/>
          <w:sz w:val="30"/>
          <w:szCs w:val="30"/>
        </w:rPr>
        <w:t xml:space="preserve"> 31 </w:t>
      </w:r>
      <w:r w:rsidRPr="005B6A58">
        <w:rPr>
          <w:rFonts w:ascii="Angsana New" w:hAnsi="Angsana New" w:hint="cs"/>
          <w:sz w:val="30"/>
          <w:szCs w:val="30"/>
          <w:cs/>
        </w:rPr>
        <w:t>ธันวาคม</w:t>
      </w:r>
      <w:r w:rsidRPr="005B6A58">
        <w:rPr>
          <w:rFonts w:ascii="Angsana New" w:hAnsi="Angsana New" w:hint="cs"/>
          <w:sz w:val="30"/>
          <w:szCs w:val="30"/>
        </w:rPr>
        <w:t xml:space="preserve"> 2561</w:t>
      </w:r>
    </w:p>
    <w:p w:rsidR="00F74848" w:rsidRPr="005B6A58" w:rsidRDefault="00F74848" w:rsidP="00AE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F74848" w:rsidRPr="005B6A58" w:rsidRDefault="00F74848" w:rsidP="00AE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DC7B27" w:rsidRPr="005B6A58" w:rsidRDefault="00DC7B27" w:rsidP="00DC7B2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5B6A58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 </w:t>
      </w:r>
    </w:p>
    <w:p w:rsidR="00DC7B27" w:rsidRPr="005B6A58" w:rsidRDefault="00DC7B27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C7B27" w:rsidRPr="005B6A58" w:rsidRDefault="00DC7B27" w:rsidP="00DC7B2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</w:t>
      </w:r>
      <w:r w:rsidRPr="005B6A58">
        <w:rPr>
          <w:rFonts w:ascii="Angsana New" w:hAnsi="Angsana New" w:hint="cs"/>
          <w:sz w:val="30"/>
          <w:szCs w:val="30"/>
        </w:rPr>
        <w:t xml:space="preserve">31 </w:t>
      </w:r>
      <w:r w:rsidRPr="005B6A5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B6A58">
        <w:rPr>
          <w:rFonts w:ascii="Angsana New" w:hAnsi="Angsana New" w:hint="cs"/>
          <w:sz w:val="30"/>
          <w:szCs w:val="30"/>
        </w:rPr>
        <w:t>2561</w:t>
      </w:r>
      <w:r w:rsidRPr="005B6A58">
        <w:rPr>
          <w:rFonts w:ascii="Angsana New" w:hAnsi="Angsana New" w:hint="cs"/>
          <w:sz w:val="30"/>
          <w:szCs w:val="30"/>
          <w:cs/>
        </w:rPr>
        <w:t xml:space="preserve"> 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</w:t>
      </w:r>
      <w:r w:rsidRPr="005B6A58">
        <w:rPr>
          <w:rFonts w:ascii="Angsana New" w:hAnsi="Angsana New" w:hint="cs"/>
          <w:sz w:val="30"/>
          <w:szCs w:val="30"/>
        </w:rPr>
        <w:t xml:space="preserve">15 </w:t>
      </w:r>
      <w:r w:rsidRPr="005B6A5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5B6A58">
        <w:rPr>
          <w:rFonts w:ascii="Angsana New" w:hAnsi="Angsana New" w:hint="cs"/>
          <w:sz w:val="30"/>
          <w:szCs w:val="30"/>
          <w:cs/>
        </w:rPr>
        <w:t xml:space="preserve"> (“</w:t>
      </w:r>
      <w:r w:rsidRPr="005B6A58">
        <w:rPr>
          <w:rFonts w:ascii="Angsana New" w:hAnsi="Angsana New" w:hint="cs"/>
          <w:sz w:val="30"/>
          <w:szCs w:val="30"/>
        </w:rPr>
        <w:t>TFRS 15</w:t>
      </w:r>
      <w:r w:rsidRPr="005B6A58">
        <w:rPr>
          <w:rFonts w:ascii="Angsana New" w:hAnsi="Angsana New" w:hint="cs"/>
          <w:sz w:val="30"/>
          <w:szCs w:val="30"/>
          <w:cs/>
        </w:rPr>
        <w:t>”)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 xml:space="preserve">ที่กลุ่มบริษัทถือปฏิบัติเป็นครั้งแรกแทนมาตรฐานการบัญชี ฉบับที่ </w:t>
      </w:r>
      <w:r w:rsidRPr="005B6A58">
        <w:rPr>
          <w:rFonts w:ascii="Angsana New" w:hAnsi="Angsana New" w:hint="cs"/>
          <w:sz w:val="30"/>
          <w:szCs w:val="30"/>
        </w:rPr>
        <w:t xml:space="preserve">18 </w:t>
      </w:r>
      <w:r w:rsidRPr="005B6A5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="007C7C66" w:rsidRPr="005B6A58">
        <w:rPr>
          <w:rFonts w:ascii="Angsana New" w:hAnsi="Angsana New" w:hint="cs"/>
          <w:sz w:val="30"/>
          <w:szCs w:val="30"/>
        </w:rPr>
        <w:t xml:space="preserve">             </w:t>
      </w:r>
      <w:r w:rsidRPr="005B6A58">
        <w:rPr>
          <w:rFonts w:ascii="Angsana New" w:hAnsi="Angsana New" w:hint="cs"/>
          <w:sz w:val="30"/>
          <w:szCs w:val="30"/>
        </w:rPr>
        <w:t xml:space="preserve">(“TAS 18”) </w:t>
      </w:r>
      <w:r w:rsidRPr="005B6A58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5B6A58">
        <w:rPr>
          <w:rFonts w:ascii="Angsana New" w:hAnsi="Angsana New" w:hint="cs"/>
          <w:sz w:val="30"/>
          <w:szCs w:val="30"/>
        </w:rPr>
        <w:t xml:space="preserve">11 </w:t>
      </w:r>
      <w:r w:rsidRPr="005B6A5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สัญญาก่อสร้าง</w:t>
      </w:r>
      <w:r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sz w:val="30"/>
          <w:szCs w:val="30"/>
        </w:rPr>
        <w:t>(“TAS 11”)</w:t>
      </w:r>
      <w:r w:rsidRPr="005B6A58">
        <w:rPr>
          <w:rFonts w:ascii="Angsana New" w:hAnsi="Angsana New" w:hint="cs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 โดยกลุ่มบริษัทได้เปิดเผยผลกระทบที่มีสาระสำคัญจากการเปลี่ยนแปลงนโยบายการบัญชีไว้ในหมายเหตุข้อ </w:t>
      </w:r>
      <w:r w:rsidRPr="005B6A58">
        <w:rPr>
          <w:rFonts w:ascii="Angsana New" w:hAnsi="Angsana New" w:hint="cs"/>
          <w:sz w:val="30"/>
          <w:szCs w:val="30"/>
        </w:rPr>
        <w:t>3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 </w:t>
      </w:r>
    </w:p>
    <w:p w:rsidR="00DC7B27" w:rsidRPr="005B6A58" w:rsidRDefault="00DC7B27" w:rsidP="00DC7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:rsidR="00DC7B27" w:rsidRPr="005B6A58" w:rsidRDefault="00DC7B27" w:rsidP="00DC7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Pr="005B6A58">
        <w:rPr>
          <w:rFonts w:ascii="Angsana New" w:hAnsi="Angsana New" w:hint="cs"/>
          <w:sz w:val="30"/>
          <w:szCs w:val="30"/>
        </w:rPr>
        <w:t>2</w:t>
      </w:r>
      <w:r w:rsidR="00AA06DD" w:rsidRPr="005B6A58">
        <w:rPr>
          <w:rFonts w:ascii="Angsana New" w:hAnsi="Angsana New" w:hint="cs"/>
          <w:sz w:val="30"/>
          <w:szCs w:val="30"/>
        </w:rPr>
        <w:t>0</w:t>
      </w:r>
    </w:p>
    <w:p w:rsidR="00745965" w:rsidRPr="005B6A58" w:rsidRDefault="00745965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C4960" w:rsidRPr="005B6A58" w:rsidRDefault="00DC4960" w:rsidP="00C62F48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การเปลี่ยนแปลงนโยบายการบัญชี</w:t>
      </w:r>
    </w:p>
    <w:p w:rsidR="00004EE5" w:rsidRPr="005B6A58" w:rsidRDefault="00004EE5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F855C1" w:rsidRPr="005B6A58" w:rsidRDefault="00DC4960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 ฉบับที่ </w:t>
      </w:r>
      <w:r w:rsidRPr="005B6A58">
        <w:rPr>
          <w:rFonts w:ascii="Angsana New" w:hAnsi="Angsana New" w:hint="cs"/>
          <w:sz w:val="30"/>
          <w:szCs w:val="30"/>
        </w:rPr>
        <w:t xml:space="preserve">15 </w:t>
      </w:r>
      <w:r w:rsidRPr="005B6A5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</w:rPr>
        <w:t>(“TFRS 15”)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 xml:space="preserve">เป็นครั้งแรกตั้งแต่วันที่ </w:t>
      </w:r>
      <w:r w:rsidRPr="005B6A58">
        <w:rPr>
          <w:rFonts w:ascii="Angsana New" w:hAnsi="Angsana New" w:hint="cs"/>
          <w:sz w:val="30"/>
          <w:szCs w:val="30"/>
        </w:rPr>
        <w:t xml:space="preserve">1 </w:t>
      </w:r>
      <w:r w:rsidRPr="005B6A58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5B6A58">
        <w:rPr>
          <w:rFonts w:ascii="Angsana New" w:hAnsi="Angsana New" w:hint="cs"/>
          <w:sz w:val="30"/>
          <w:szCs w:val="30"/>
        </w:rPr>
        <w:t xml:space="preserve">2562 TFRS 15 </w:t>
      </w:r>
      <w:r w:rsidRPr="005B6A58">
        <w:rPr>
          <w:rFonts w:ascii="Angsana New" w:hAnsi="Angsana New" w:hint="cs"/>
          <w:sz w:val="30"/>
          <w:szCs w:val="30"/>
          <w:cs/>
        </w:rPr>
        <w:t xml:space="preserve">กำหนดกรอบแนวคิดในการประเมินจำนวนเงิน และจังหวะเวลาในการรับรู้รายได้ </w:t>
      </w:r>
    </w:p>
    <w:p w:rsidR="00A94CEA" w:rsidRPr="005B6A58" w:rsidRDefault="00A94CEA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C4960" w:rsidRPr="005B6A58" w:rsidRDefault="00DC4960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>ตาม</w:t>
      </w:r>
      <w:r w:rsidRPr="005B6A58">
        <w:rPr>
          <w:rFonts w:ascii="Angsana New" w:hAnsi="Angsana New" w:hint="cs"/>
          <w:sz w:val="30"/>
          <w:szCs w:val="30"/>
        </w:rPr>
        <w:t xml:space="preserve"> TFRS 15</w:t>
      </w:r>
      <w:r w:rsidRPr="005B6A58">
        <w:rPr>
          <w:rFonts w:ascii="Angsana New" w:hAnsi="Angsana New" w:hint="cs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 xml:space="preserve">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 ในขณะที่ </w:t>
      </w:r>
      <w:r w:rsidRPr="005B6A58">
        <w:rPr>
          <w:rFonts w:ascii="Angsana New" w:hAnsi="Angsana New" w:hint="cs"/>
          <w:sz w:val="30"/>
          <w:szCs w:val="30"/>
        </w:rPr>
        <w:t xml:space="preserve">TAS 18 </w:t>
      </w:r>
      <w:r w:rsidR="00771048" w:rsidRPr="005B6A58">
        <w:rPr>
          <w:rFonts w:ascii="Angsana New" w:hAnsi="Angsana New" w:hint="cs"/>
          <w:sz w:val="30"/>
          <w:szCs w:val="30"/>
        </w:rPr>
        <w:t xml:space="preserve">         </w:t>
      </w:r>
      <w:r w:rsidR="00520153" w:rsidRPr="005B6A58">
        <w:rPr>
          <w:rFonts w:ascii="Angsana New" w:hAnsi="Angsana New" w:hint="cs"/>
          <w:sz w:val="30"/>
          <w:szCs w:val="30"/>
        </w:rPr>
        <w:t xml:space="preserve">       </w:t>
      </w:r>
      <w:r w:rsidR="00771048"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</w:t>
      </w:r>
      <w:r w:rsidR="00771048" w:rsidRPr="005B6A58">
        <w:rPr>
          <w:rFonts w:ascii="Angsana New" w:hAnsi="Angsana New" w:hint="cs"/>
          <w:sz w:val="30"/>
          <w:szCs w:val="30"/>
          <w:cs/>
        </w:rPr>
        <w:t xml:space="preserve">ผู้ซื้อแล้ว </w:t>
      </w:r>
      <w:r w:rsidRPr="005B6A58">
        <w:rPr>
          <w:rFonts w:ascii="Angsana New" w:hAnsi="Angsana New" w:hint="cs"/>
          <w:sz w:val="30"/>
          <w:szCs w:val="30"/>
          <w:cs/>
        </w:rPr>
        <w:t>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</w:p>
    <w:p w:rsidR="00DC4960" w:rsidRPr="005B6A58" w:rsidRDefault="00DC4960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C4960" w:rsidRPr="005B6A58" w:rsidRDefault="00DC4960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กลุ่มบริษัทได้ถือปฏิบัติตาม </w:t>
      </w:r>
      <w:r w:rsidRPr="005B6A58">
        <w:rPr>
          <w:rFonts w:ascii="Angsana New" w:hAnsi="Angsana New" w:hint="cs"/>
          <w:sz w:val="30"/>
          <w:szCs w:val="30"/>
        </w:rPr>
        <w:t xml:space="preserve">TFRS 15 </w:t>
      </w:r>
      <w:r w:rsidRPr="005B6A58">
        <w:rPr>
          <w:rFonts w:ascii="Angsana New" w:hAnsi="Angsana New" w:hint="cs"/>
          <w:sz w:val="30"/>
          <w:szCs w:val="30"/>
          <w:cs/>
        </w:rPr>
        <w:t xml:space="preserve">โดยใช้วิธีรับรู้ผลกระทบสะสมของการเริ่มใช้มาตรฐานฉบับนี้ ณ วันแรกที่ถือปฏิบัติ (วันที่ </w:t>
      </w:r>
      <w:r w:rsidRPr="005B6A58">
        <w:rPr>
          <w:rFonts w:ascii="Angsana New" w:hAnsi="Angsana New" w:hint="cs"/>
          <w:sz w:val="30"/>
          <w:szCs w:val="30"/>
        </w:rPr>
        <w:t xml:space="preserve">1 </w:t>
      </w:r>
      <w:r w:rsidRPr="005B6A58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5B6A58">
        <w:rPr>
          <w:rFonts w:ascii="Angsana New" w:hAnsi="Angsana New" w:hint="cs"/>
          <w:sz w:val="30"/>
          <w:szCs w:val="30"/>
        </w:rPr>
        <w:t xml:space="preserve">2562) </w:t>
      </w:r>
      <w:r w:rsidRPr="005B6A58">
        <w:rPr>
          <w:rFonts w:ascii="Angsana New" w:hAnsi="Angsana New" w:hint="cs"/>
          <w:sz w:val="30"/>
          <w:szCs w:val="30"/>
          <w:cs/>
        </w:rPr>
        <w:t xml:space="preserve">ดังนั้น กลุ่มบริษัทจึงไม่ได้ทำการปรับปรุงย้อนหลังข้อมูลที่นำเสนอสำหรับปี </w:t>
      </w:r>
      <w:r w:rsidRPr="005B6A58">
        <w:rPr>
          <w:rFonts w:ascii="Angsana New" w:hAnsi="Angsana New" w:hint="cs"/>
          <w:sz w:val="30"/>
          <w:szCs w:val="30"/>
        </w:rPr>
        <w:t xml:space="preserve">2561 </w:t>
      </w:r>
      <w:r w:rsidRPr="005B6A58">
        <w:rPr>
          <w:rFonts w:ascii="Angsana New" w:hAnsi="Angsana New" w:hint="cs"/>
          <w:sz w:val="30"/>
          <w:szCs w:val="30"/>
          <w:cs/>
        </w:rPr>
        <w:t xml:space="preserve">ซึ่งได้แสดงไว้ตามที่ได้เคยรายงานตาม </w:t>
      </w:r>
      <w:r w:rsidRPr="005B6A58">
        <w:rPr>
          <w:rFonts w:ascii="Angsana New" w:hAnsi="Angsana New" w:hint="cs"/>
          <w:sz w:val="30"/>
          <w:szCs w:val="30"/>
        </w:rPr>
        <w:t xml:space="preserve">TAS 18 TAS 11 </w:t>
      </w:r>
      <w:r w:rsidRPr="005B6A58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 xml:space="preserve">ทั้งนี้ ข้อกำหนดในการเปิดเผยข้อมูลตาม </w:t>
      </w:r>
      <w:r w:rsidRPr="005B6A58">
        <w:rPr>
          <w:rFonts w:ascii="Angsana New" w:hAnsi="Angsana New" w:hint="cs"/>
          <w:sz w:val="30"/>
          <w:szCs w:val="30"/>
        </w:rPr>
        <w:t xml:space="preserve">TFRS 15 </w:t>
      </w:r>
      <w:r w:rsidRPr="005B6A58">
        <w:rPr>
          <w:rFonts w:ascii="Angsana New" w:hAnsi="Angsana New" w:hint="cs"/>
          <w:sz w:val="30"/>
          <w:szCs w:val="30"/>
          <w:cs/>
        </w:rPr>
        <w:t>ไม่ได้ถือปฏิบัติกับข้อมูลที่แสดงเปรียบเทียบ</w:t>
      </w:r>
    </w:p>
    <w:p w:rsidR="00597FEF" w:rsidRPr="005B6A58" w:rsidRDefault="00597FEF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DC4960" w:rsidRPr="005B6A58" w:rsidRDefault="00DC4960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>รายละเอียด</w:t>
      </w:r>
      <w:r w:rsidR="00BF5993" w:rsidRPr="005B6A58">
        <w:rPr>
          <w:rFonts w:ascii="Angsana New" w:hAnsi="Angsana New" w:hint="cs"/>
          <w:sz w:val="30"/>
          <w:szCs w:val="30"/>
          <w:cs/>
        </w:rPr>
        <w:t>และจำนวนเงิน</w:t>
      </w:r>
      <w:r w:rsidRPr="005B6A58">
        <w:rPr>
          <w:rFonts w:ascii="Angsana New" w:hAnsi="Angsana New" w:hint="cs"/>
          <w:sz w:val="30"/>
          <w:szCs w:val="30"/>
          <w:cs/>
        </w:rPr>
        <w:t>ของผลกระทบจากการเปลี่ยนแปลงนโยบายการบัญชีได้แสดงไว้</w:t>
      </w:r>
      <w:r w:rsidR="00BF5993"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ดังต่อไปนี้</w:t>
      </w:r>
    </w:p>
    <w:p w:rsidR="00771048" w:rsidRPr="005B6A58" w:rsidRDefault="00771048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771048" w:rsidRPr="005B6A58" w:rsidRDefault="00F83893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B6A58">
        <w:rPr>
          <w:rFonts w:ascii="Angsana New" w:hAnsi="Angsana New" w:hint="cs"/>
          <w:i/>
          <w:iCs/>
          <w:sz w:val="30"/>
          <w:szCs w:val="30"/>
          <w:cs/>
        </w:rPr>
        <w:t>รายได้จากการขายไฟฟ้า</w:t>
      </w:r>
    </w:p>
    <w:p w:rsidR="00AB48FE" w:rsidRPr="005B6A58" w:rsidRDefault="00AB48FE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3D73B1" w:rsidRPr="005B6A58" w:rsidRDefault="00735424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>รายได้จากการขายไฟฟ้าประกอบด้วยรายได้จากค่าพลังงานไฟฟ้า และ</w:t>
      </w:r>
      <w:r w:rsidR="00811CC3" w:rsidRPr="005B6A58">
        <w:rPr>
          <w:rFonts w:ascii="Angsana New" w:hAnsi="Angsana New" w:hint="cs"/>
          <w:sz w:val="30"/>
          <w:szCs w:val="30"/>
          <w:cs/>
        </w:rPr>
        <w:t>รายได้ค่าความพร้อมจ่ายพลังไฟฟ้า</w:t>
      </w:r>
      <w:r w:rsidRPr="005B6A58">
        <w:rPr>
          <w:rFonts w:ascii="Angsana New" w:hAnsi="Angsana New" w:hint="cs"/>
          <w:sz w:val="30"/>
          <w:szCs w:val="30"/>
          <w:cs/>
        </w:rPr>
        <w:t>ส่วนที่เป็นค่าใช้จ่ายดำเนินงาน</w:t>
      </w:r>
    </w:p>
    <w:p w:rsidR="00735424" w:rsidRPr="005B6A58" w:rsidRDefault="00735424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4C36A9" w:rsidRPr="005B6A58" w:rsidRDefault="00811CC3" w:rsidP="00D1307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>รายได้ค่าความพร้อมจ่ายพลังไฟฟ้า</w:t>
      </w:r>
      <w:r w:rsidR="00DD6749" w:rsidRPr="005B6A58">
        <w:rPr>
          <w:rFonts w:ascii="Angsana New" w:hAnsi="Angsana New" w:hint="cs"/>
          <w:sz w:val="30"/>
          <w:szCs w:val="30"/>
          <w:cs/>
        </w:rPr>
        <w:t>ส่วนที่เป็นค่าใช้จ่ายดำเนินงานเป็นรายได้ที่สะท้อนถึงค่าใช้จ่ายคงที่ในการเดินเครื่องและบำรุงรักษา ค่าอะไหล่ในการบำรุงรักษา และค่าใช้จ่ายในการบริหาร โดยอัตราค่าความพร้อมจ่าย</w:t>
      </w:r>
      <w:r w:rsidR="00B83C34" w:rsidRPr="005B6A58">
        <w:rPr>
          <w:rFonts w:ascii="Angsana New" w:hAnsi="Angsana New" w:hint="cs"/>
          <w:sz w:val="30"/>
          <w:szCs w:val="30"/>
          <w:cs/>
        </w:rPr>
        <w:t>พลังไฟฟ้า</w:t>
      </w:r>
      <w:r w:rsidR="00DD6749" w:rsidRPr="005B6A58">
        <w:rPr>
          <w:rFonts w:ascii="Angsana New" w:hAnsi="Angsana New" w:hint="cs"/>
          <w:sz w:val="30"/>
          <w:szCs w:val="30"/>
          <w:cs/>
        </w:rPr>
        <w:t>ส่วนที่เป็นค่าใช้จ่ายดำเนินงานจะถูกกำหนดเป็นจำนวนเงินต่อกิโลวัตต์ ตามชั่วโมงความพร้อมจ่ายในแต่ละปีตลอดอายุของสัญญาซื้อขายไฟฟ้า ทั้งนี้ สัญญาซื้อขายไฟฟ้าแต่ละสัญญาของกลุ่มบริษัทมีข้อตกลงและเงื่อนไขในการได้รับ</w:t>
      </w:r>
      <w:r w:rsidRPr="005B6A58">
        <w:rPr>
          <w:rFonts w:ascii="Angsana New" w:hAnsi="Angsana New" w:hint="cs"/>
          <w:sz w:val="30"/>
          <w:szCs w:val="30"/>
          <w:cs/>
        </w:rPr>
        <w:t>รายได้ค่าความพร้อมจ่ายพลังไฟฟ้า</w:t>
      </w:r>
      <w:r w:rsidR="00DD6749" w:rsidRPr="005B6A58">
        <w:rPr>
          <w:rFonts w:ascii="Angsana New" w:hAnsi="Angsana New" w:hint="cs"/>
          <w:sz w:val="30"/>
          <w:szCs w:val="30"/>
          <w:cs/>
        </w:rPr>
        <w:t>ส่วนที่เป็นค่าใช้จ่ายดำเนินงานที่แตกต่างกัน</w:t>
      </w:r>
    </w:p>
    <w:p w:rsidR="00DD6749" w:rsidRPr="005B6A58" w:rsidRDefault="00DD6749" w:rsidP="00AF5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A94CEA" w:rsidRPr="005B6A58" w:rsidRDefault="000757CB" w:rsidP="000757C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1" w:name="_Hlk8481741"/>
      <w:r w:rsidRPr="005B6A58">
        <w:rPr>
          <w:rFonts w:ascii="Angsana New" w:hAnsi="Angsana New" w:hint="cs"/>
          <w:sz w:val="30"/>
          <w:szCs w:val="30"/>
          <w:cs/>
        </w:rPr>
        <w:t>ตาม</w:t>
      </w:r>
      <w:r w:rsidR="00811CC3"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sz w:val="30"/>
          <w:szCs w:val="30"/>
        </w:rPr>
        <w:t>TAS 18</w:t>
      </w:r>
      <w:r w:rsidR="00811CC3"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บริษัทย่อยรับรู้</w:t>
      </w:r>
      <w:bookmarkStart w:id="2" w:name="_Hlk8473748"/>
      <w:r w:rsidRPr="005B6A58">
        <w:rPr>
          <w:rFonts w:ascii="Angsana New" w:hAnsi="Angsana New" w:hint="cs"/>
          <w:sz w:val="30"/>
          <w:szCs w:val="30"/>
          <w:cs/>
        </w:rPr>
        <w:t>รายได้ค่าความพร้อมจ่ายพลังไฟฟ้าส่วนที่เป็นค่าใช้จ่ายดำเนินงาน</w:t>
      </w:r>
      <w:bookmarkEnd w:id="2"/>
      <w:r w:rsidRPr="005B6A58">
        <w:rPr>
          <w:rFonts w:ascii="Angsana New" w:hAnsi="Angsana New" w:hint="cs"/>
          <w:sz w:val="30"/>
          <w:szCs w:val="30"/>
          <w:cs/>
        </w:rPr>
        <w:t xml:space="preserve">โดยผันแปรตามจำนวนชั่วโมงความพร้อมจ่ายตามสัญญา </w:t>
      </w:r>
      <w:r w:rsidRPr="005B6A58">
        <w:rPr>
          <w:rFonts w:ascii="Angsana New" w:hAnsi="Angsana New" w:hint="cs"/>
          <w:sz w:val="30"/>
          <w:szCs w:val="30"/>
        </w:rPr>
        <w:t>(Contracted Available Hours “CAH”)</w:t>
      </w:r>
      <w:r w:rsidR="00811CC3"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เป็นรายปี และอัตราค่าความพร้อมจ่ายพื้นฐาน</w:t>
      </w:r>
      <w:r w:rsidR="00811CC3"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sz w:val="30"/>
          <w:szCs w:val="30"/>
        </w:rPr>
        <w:t>(Base Availability Credit “BAC”)</w:t>
      </w:r>
      <w:r w:rsidRPr="005B6A58">
        <w:rPr>
          <w:rFonts w:ascii="Angsana New" w:hAnsi="Angsana New" w:hint="cs"/>
          <w:sz w:val="30"/>
          <w:szCs w:val="30"/>
          <w:cs/>
        </w:rPr>
        <w:t xml:space="preserve"> ในขณะที่การร่วมค้ารับรู้รายได้ค่าความพร้อมจ่ายพลังไฟฟ้าส่วนที่เป็นค่าใช้จ่ายดำเนินงานตามที่ระบุไว้ในสัญญาซื้อขายไฟฟ้าเป็นรายปี</w:t>
      </w:r>
      <w:r w:rsidR="00811CC3"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ทั้งนี้ตาม</w:t>
      </w:r>
      <w:r w:rsidR="00811CC3"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sz w:val="30"/>
          <w:szCs w:val="30"/>
        </w:rPr>
        <w:t>TFRS 15</w:t>
      </w:r>
      <w:r w:rsidR="00811CC3"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กลุ่มบริษัทจะรับรู้รายได้ดังกล่าวโดยผันแปรตามจำนวนชั่วโมงความพร้อมจ่ายตามสัญญา</w:t>
      </w:r>
      <w:r w:rsidRPr="005B6A58">
        <w:rPr>
          <w:rFonts w:ascii="Angsana New" w:hAnsi="Angsana New" w:hint="cs"/>
          <w:sz w:val="30"/>
          <w:szCs w:val="30"/>
        </w:rPr>
        <w:t xml:space="preserve"> (CAH) </w:t>
      </w:r>
      <w:r w:rsidRPr="005B6A58">
        <w:rPr>
          <w:rFonts w:ascii="Angsana New" w:hAnsi="Angsana New" w:hint="cs"/>
          <w:sz w:val="30"/>
          <w:szCs w:val="30"/>
          <w:cs/>
        </w:rPr>
        <w:t>เป็นรายปี และอัตราค่าความพร้อมจ่ายพื้นฐาน</w:t>
      </w:r>
      <w:r w:rsidRPr="005B6A58">
        <w:rPr>
          <w:rFonts w:ascii="Angsana New" w:hAnsi="Angsana New" w:hint="cs"/>
          <w:sz w:val="30"/>
          <w:szCs w:val="30"/>
        </w:rPr>
        <w:t xml:space="preserve"> (BAC)</w:t>
      </w:r>
    </w:p>
    <w:p w:rsidR="00A94CEA" w:rsidRPr="005B6A58" w:rsidRDefault="00A94CEA" w:rsidP="00AF5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A94CEA" w:rsidRPr="005B6A58" w:rsidRDefault="000757CB" w:rsidP="000757C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>จากการประเมินผลของผู้บริหาร สรุปได้ว่าการรับรู้รายได้ตาม</w:t>
      </w:r>
      <w:r w:rsidR="00811CC3"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sz w:val="30"/>
          <w:szCs w:val="30"/>
        </w:rPr>
        <w:t>TFRS</w:t>
      </w:r>
      <w:r w:rsidR="00811CC3"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sz w:val="30"/>
          <w:szCs w:val="30"/>
        </w:rPr>
        <w:t>15</w:t>
      </w:r>
      <w:r w:rsidR="00811CC3"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ของบริษัทและบริษัทย่อยไม่แตกต่างจากวิธีการที่บริษัทและบริษัทย่อยถือปฏิบัติอยู่ในปัจจุบัน แต่การรับรู้รายได้ตาม</w:t>
      </w:r>
      <w:r w:rsidR="00811CC3"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="00811CC3" w:rsidRPr="005B6A58">
        <w:rPr>
          <w:rFonts w:ascii="Angsana New" w:hAnsi="Angsana New" w:hint="cs"/>
          <w:sz w:val="30"/>
          <w:szCs w:val="30"/>
        </w:rPr>
        <w:t>TFRS</w:t>
      </w:r>
      <w:r w:rsidR="00811CC3"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="00811CC3" w:rsidRPr="005B6A58">
        <w:rPr>
          <w:rFonts w:ascii="Angsana New" w:hAnsi="Angsana New" w:hint="cs"/>
          <w:sz w:val="30"/>
          <w:szCs w:val="30"/>
        </w:rPr>
        <w:t>15</w:t>
      </w:r>
      <w:r w:rsidR="00811CC3"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ของการร่วมค้าแห่งหนึ่ง</w:t>
      </w:r>
      <w:r w:rsidR="00811CC3" w:rsidRPr="005B6A58">
        <w:rPr>
          <w:rFonts w:ascii="Angsana New" w:hAnsi="Angsana New" w:hint="cs"/>
          <w:sz w:val="30"/>
          <w:szCs w:val="30"/>
          <w:cs/>
        </w:rPr>
        <w:t xml:space="preserve">   </w:t>
      </w:r>
      <w:r w:rsidR="00F64088" w:rsidRPr="005B6A58">
        <w:rPr>
          <w:rFonts w:ascii="Angsana New" w:hAnsi="Angsana New" w:hint="cs"/>
          <w:sz w:val="30"/>
          <w:szCs w:val="30"/>
        </w:rPr>
        <w:t xml:space="preserve">                        </w:t>
      </w:r>
      <w:r w:rsidRPr="005B6A58">
        <w:rPr>
          <w:rFonts w:ascii="Angsana New" w:hAnsi="Angsana New" w:hint="cs"/>
          <w:sz w:val="30"/>
          <w:szCs w:val="30"/>
          <w:cs/>
        </w:rPr>
        <w:t>ใน สปป.ลาว</w:t>
      </w:r>
      <w:r w:rsidR="00811CC3"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แตกต่างไปจากการรับรู้รายได้ตาม</w:t>
      </w:r>
      <w:r w:rsidR="00811CC3"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</w:rPr>
        <w:t>TAS 18</w:t>
      </w:r>
      <w:r w:rsidR="00811CC3"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ทำให้มีผลกระทบต่อเงินลงทุนในการร่วมค้าดังกล่าวที่กลุ่มบริษัทบันทึกบัญชีตามวิธีส่วนได้เสีย ดังนี้</w:t>
      </w:r>
    </w:p>
    <w:p w:rsidR="00AF5A01" w:rsidRPr="005B6A58" w:rsidRDefault="00AF5A01" w:rsidP="000757CB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3150"/>
        <w:gridCol w:w="1890"/>
      </w:tblGrid>
      <w:tr w:rsidR="005B6A58" w:rsidRPr="005B6A58" w:rsidTr="007C7C66">
        <w:tc>
          <w:tcPr>
            <w:tcW w:w="4050" w:type="dxa"/>
          </w:tcPr>
          <w:p w:rsidR="00186F12" w:rsidRPr="005B6A58" w:rsidRDefault="00A94CEA" w:rsidP="00593E64">
            <w:pPr>
              <w:ind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5B6A5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bookmarkEnd w:id="1"/>
            <w:r w:rsidR="00186F12" w:rsidRPr="005B6A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86F12" w:rsidRPr="005B6A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186F12" w:rsidRPr="005B6A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186F12" w:rsidRPr="005B6A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3150" w:type="dxa"/>
          </w:tcPr>
          <w:p w:rsidR="00186F12" w:rsidRPr="005B6A58" w:rsidRDefault="00186F12" w:rsidP="000055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:rsidR="00186F12" w:rsidRPr="005B6A58" w:rsidRDefault="00186F12" w:rsidP="008B61AD">
            <w:pPr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A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B6A58" w:rsidRPr="005B6A58" w:rsidTr="007C7C66">
        <w:tc>
          <w:tcPr>
            <w:tcW w:w="4050" w:type="dxa"/>
          </w:tcPr>
          <w:p w:rsidR="00186F12" w:rsidRPr="005B6A58" w:rsidRDefault="00186F12" w:rsidP="00593E64">
            <w:pPr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:rsidR="00186F12" w:rsidRPr="005B6A58" w:rsidRDefault="00186F12" w:rsidP="000055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:rsidR="00186F12" w:rsidRPr="005B6A58" w:rsidRDefault="00186F12" w:rsidP="0052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5B6A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6A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B6A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B6A58" w:rsidRPr="005B6A58" w:rsidTr="007C7C66">
        <w:tc>
          <w:tcPr>
            <w:tcW w:w="4050" w:type="dxa"/>
          </w:tcPr>
          <w:p w:rsidR="00186F12" w:rsidRPr="005B6A58" w:rsidRDefault="00186F12" w:rsidP="00593E64">
            <w:pPr>
              <w:ind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5B6A58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3150" w:type="dxa"/>
          </w:tcPr>
          <w:p w:rsidR="00186F12" w:rsidRPr="005B6A58" w:rsidRDefault="00186F12" w:rsidP="000055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:rsidR="00186F12" w:rsidRPr="005B6A58" w:rsidRDefault="00186F12" w:rsidP="00FA0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(183,790)</w:t>
            </w:r>
          </w:p>
        </w:tc>
      </w:tr>
    </w:tbl>
    <w:p w:rsidR="00207724" w:rsidRPr="005B6A58" w:rsidRDefault="00207724" w:rsidP="00207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>ตารางต่อไปนี้สรุปผลกระทบต่องบการเงินรวมจากการถือปฏิบัติตาม</w:t>
      </w:r>
      <w:r w:rsidRPr="005B6A58">
        <w:rPr>
          <w:rFonts w:ascii="Angsana New" w:hAnsi="Angsana New" w:hint="cs"/>
          <w:sz w:val="30"/>
          <w:szCs w:val="30"/>
        </w:rPr>
        <w:t xml:space="preserve"> TFRS</w:t>
      </w:r>
      <w:r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sz w:val="30"/>
          <w:szCs w:val="30"/>
        </w:rPr>
        <w:t>15</w:t>
      </w:r>
      <w:r w:rsidRPr="005B6A58">
        <w:rPr>
          <w:rFonts w:ascii="Angsana New" w:hAnsi="Angsana New" w:hint="cs"/>
          <w:sz w:val="30"/>
          <w:szCs w:val="30"/>
          <w:cs/>
        </w:rPr>
        <w:t xml:space="preserve"> เป็นครั้งแรก</w:t>
      </w:r>
    </w:p>
    <w:p w:rsidR="00207724" w:rsidRPr="005B6A58" w:rsidRDefault="00207724" w:rsidP="00207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209"/>
        <w:gridCol w:w="16"/>
        <w:gridCol w:w="974"/>
        <w:gridCol w:w="16"/>
        <w:gridCol w:w="1170"/>
        <w:gridCol w:w="270"/>
        <w:gridCol w:w="1262"/>
        <w:gridCol w:w="270"/>
        <w:gridCol w:w="1357"/>
      </w:tblGrid>
      <w:tr w:rsidR="005B6A58" w:rsidRPr="005B6A58" w:rsidTr="00D57A79">
        <w:trPr>
          <w:tblHeader/>
        </w:trPr>
        <w:tc>
          <w:tcPr>
            <w:tcW w:w="4225" w:type="dxa"/>
            <w:gridSpan w:val="2"/>
            <w:shd w:val="clear" w:color="auto" w:fill="auto"/>
            <w:vAlign w:val="bottom"/>
          </w:tcPr>
          <w:p w:rsidR="00307114" w:rsidRPr="005B6A58" w:rsidRDefault="00307114" w:rsidP="00055F8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307114" w:rsidRPr="005B6A58" w:rsidRDefault="00307114" w:rsidP="00055F8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9" w:type="dxa"/>
            <w:gridSpan w:val="5"/>
            <w:vAlign w:val="bottom"/>
          </w:tcPr>
          <w:p w:rsidR="00307114" w:rsidRPr="005B6A58" w:rsidRDefault="00307114" w:rsidP="00055F8C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5B6A58" w:rsidRPr="005B6A58" w:rsidTr="00D57A79">
        <w:trPr>
          <w:tblHeader/>
        </w:trPr>
        <w:tc>
          <w:tcPr>
            <w:tcW w:w="4225" w:type="dxa"/>
            <w:gridSpan w:val="2"/>
            <w:shd w:val="clear" w:color="auto" w:fill="auto"/>
            <w:vAlign w:val="bottom"/>
          </w:tcPr>
          <w:p w:rsidR="00307114" w:rsidRPr="005B6A58" w:rsidRDefault="00307114" w:rsidP="00055F8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</w:p>
          <w:p w:rsidR="00307114" w:rsidRPr="005B6A58" w:rsidRDefault="00307114" w:rsidP="003C230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left="89" w:firstLine="71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none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u w:val="none"/>
                <w:cs/>
              </w:rPr>
              <w:t>งบแสดงฐานะการเงิน</w:t>
            </w:r>
          </w:p>
          <w:p w:rsidR="00307114" w:rsidRPr="005B6A58" w:rsidRDefault="00307114" w:rsidP="00412F4A">
            <w:pPr>
              <w:ind w:left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</w:t>
            </w:r>
            <w:r w:rsidR="0081531F"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91FBE"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  <w:r w:rsidR="0081531F"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2562</w:t>
            </w:r>
          </w:p>
        </w:tc>
        <w:tc>
          <w:tcPr>
            <w:tcW w:w="990" w:type="dxa"/>
            <w:gridSpan w:val="2"/>
            <w:vAlign w:val="bottom"/>
          </w:tcPr>
          <w:p w:rsidR="00307114" w:rsidRPr="005B6A58" w:rsidRDefault="00307114" w:rsidP="00055F8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07114" w:rsidRPr="005B6A58" w:rsidRDefault="00307114" w:rsidP="00055F8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07114" w:rsidRPr="005B6A58" w:rsidRDefault="00307114" w:rsidP="00055F8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:rsidR="00307114" w:rsidRPr="005B6A58" w:rsidRDefault="00307114" w:rsidP="00055F8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07114" w:rsidRPr="005B6A58" w:rsidRDefault="00307114" w:rsidP="00055F8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จำนวนเงินที่รายงาน</w:t>
            </w:r>
          </w:p>
        </w:tc>
        <w:tc>
          <w:tcPr>
            <w:tcW w:w="270" w:type="dxa"/>
            <w:vAlign w:val="bottom"/>
          </w:tcPr>
          <w:p w:rsidR="00307114" w:rsidRPr="005B6A58" w:rsidRDefault="00307114" w:rsidP="00055F8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307114" w:rsidRPr="005B6A58" w:rsidRDefault="00307114" w:rsidP="00055F8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07114" w:rsidRPr="005B6A58" w:rsidRDefault="00307114" w:rsidP="00055F8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07114" w:rsidRPr="005B6A58" w:rsidRDefault="00307114" w:rsidP="00055F8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:rsidR="00307114" w:rsidRPr="005B6A58" w:rsidRDefault="00307114" w:rsidP="00055F8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TFRS 15</w:t>
            </w:r>
          </w:p>
        </w:tc>
      </w:tr>
      <w:tr w:rsidR="005B6A58" w:rsidRPr="005B6A58" w:rsidTr="00D57A79">
        <w:tc>
          <w:tcPr>
            <w:tcW w:w="4225" w:type="dxa"/>
            <w:gridSpan w:val="2"/>
            <w:shd w:val="clear" w:color="auto" w:fill="auto"/>
            <w:vAlign w:val="bottom"/>
          </w:tcPr>
          <w:p w:rsidR="0081531F" w:rsidRPr="005B6A58" w:rsidRDefault="0081531F" w:rsidP="00055F8C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81531F" w:rsidRPr="005B6A58" w:rsidRDefault="0081531F" w:rsidP="00055F8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4329" w:type="dxa"/>
            <w:gridSpan w:val="5"/>
            <w:vAlign w:val="bottom"/>
          </w:tcPr>
          <w:p w:rsidR="0081531F" w:rsidRPr="005B6A58" w:rsidRDefault="0081531F" w:rsidP="008153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5B6A58" w:rsidRPr="005B6A58" w:rsidTr="00D57A79">
        <w:tc>
          <w:tcPr>
            <w:tcW w:w="4225" w:type="dxa"/>
            <w:gridSpan w:val="2"/>
            <w:shd w:val="clear" w:color="auto" w:fill="auto"/>
            <w:vAlign w:val="bottom"/>
          </w:tcPr>
          <w:p w:rsidR="00307114" w:rsidRPr="005B6A58" w:rsidRDefault="00307114" w:rsidP="00412F4A">
            <w:pPr>
              <w:ind w:firstLine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0" w:type="dxa"/>
            <w:gridSpan w:val="2"/>
            <w:vAlign w:val="bottom"/>
          </w:tcPr>
          <w:p w:rsidR="00307114" w:rsidRPr="005B6A58" w:rsidRDefault="00307114" w:rsidP="00055F8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307114" w:rsidRPr="005B6A58" w:rsidRDefault="00307114" w:rsidP="00055F8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307114" w:rsidRPr="005B6A58" w:rsidRDefault="00307114" w:rsidP="00055F8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307114" w:rsidRPr="005B6A58" w:rsidRDefault="00307114" w:rsidP="00055F8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07114" w:rsidRPr="005B6A58" w:rsidRDefault="00307114" w:rsidP="00055F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:rsidR="00307114" w:rsidRPr="005B6A58" w:rsidRDefault="00307114" w:rsidP="00055F8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5B6A58" w:rsidRPr="005B6A58" w:rsidTr="00D57A79">
        <w:trPr>
          <w:trHeight w:val="80"/>
        </w:trPr>
        <w:tc>
          <w:tcPr>
            <w:tcW w:w="4225" w:type="dxa"/>
            <w:gridSpan w:val="2"/>
            <w:shd w:val="clear" w:color="auto" w:fill="auto"/>
            <w:vAlign w:val="bottom"/>
          </w:tcPr>
          <w:p w:rsidR="00186F12" w:rsidRPr="005B6A58" w:rsidRDefault="00186F12" w:rsidP="00412F4A">
            <w:pPr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990" w:type="dxa"/>
            <w:gridSpan w:val="2"/>
            <w:vAlign w:val="bottom"/>
          </w:tcPr>
          <w:p w:rsidR="00186F12" w:rsidRPr="005B6A58" w:rsidRDefault="00186F12" w:rsidP="00186F1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86F12" w:rsidRPr="005B6A58" w:rsidRDefault="00E373C9" w:rsidP="00FE163B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27,683,710</w:t>
            </w:r>
          </w:p>
        </w:tc>
        <w:tc>
          <w:tcPr>
            <w:tcW w:w="270" w:type="dxa"/>
            <w:vAlign w:val="bottom"/>
          </w:tcPr>
          <w:p w:rsidR="00186F12" w:rsidRPr="005B6A58" w:rsidRDefault="00186F12" w:rsidP="00186F1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86F12" w:rsidRPr="005B6A58" w:rsidRDefault="00FE163B" w:rsidP="00E373C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(8,628)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86F12" w:rsidRPr="005B6A58" w:rsidRDefault="00186F12" w:rsidP="00186F1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86F12" w:rsidRPr="005B6A58" w:rsidRDefault="00E373C9" w:rsidP="003921F5">
            <w:pPr>
              <w:pStyle w:val="acctfourfigures"/>
              <w:tabs>
                <w:tab w:val="clear" w:pos="765"/>
                <w:tab w:val="decimal" w:pos="11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27,675,082</w:t>
            </w:r>
          </w:p>
        </w:tc>
      </w:tr>
      <w:tr w:rsidR="005B6A58" w:rsidRPr="005B6A58" w:rsidTr="00D57A79">
        <w:trPr>
          <w:trHeight w:val="80"/>
        </w:trPr>
        <w:tc>
          <w:tcPr>
            <w:tcW w:w="4225" w:type="dxa"/>
            <w:gridSpan w:val="2"/>
            <w:shd w:val="clear" w:color="auto" w:fill="auto"/>
            <w:vAlign w:val="bottom"/>
          </w:tcPr>
          <w:p w:rsidR="00186F12" w:rsidRPr="005B6A58" w:rsidRDefault="00186F12" w:rsidP="00186F12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186F12" w:rsidRPr="005B6A58" w:rsidRDefault="00186F12" w:rsidP="00186F1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186F12" w:rsidRPr="005B6A58" w:rsidRDefault="00186F12" w:rsidP="00186F12">
            <w:pPr>
              <w:pStyle w:val="NoSpacing"/>
              <w:tabs>
                <w:tab w:val="decimal" w:pos="97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86F12" w:rsidRPr="005B6A58" w:rsidRDefault="00186F12" w:rsidP="00186F12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86F12" w:rsidRPr="005B6A58" w:rsidRDefault="00186F12" w:rsidP="00E373C9">
            <w:pPr>
              <w:pStyle w:val="NoSpacing"/>
              <w:tabs>
                <w:tab w:val="clear" w:pos="680"/>
                <w:tab w:val="clear" w:pos="907"/>
                <w:tab w:val="decimal" w:pos="97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86F12" w:rsidRPr="005B6A58" w:rsidRDefault="00186F12" w:rsidP="00186F12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86F12" w:rsidRPr="005B6A58" w:rsidRDefault="00186F12" w:rsidP="003921F5">
            <w:pPr>
              <w:pStyle w:val="NoSpacing"/>
              <w:tabs>
                <w:tab w:val="clear" w:pos="680"/>
                <w:tab w:val="clear" w:pos="907"/>
                <w:tab w:val="decimal" w:pos="114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6A58" w:rsidRPr="005B6A58" w:rsidTr="00D57A79">
        <w:trPr>
          <w:trHeight w:val="80"/>
        </w:trPr>
        <w:tc>
          <w:tcPr>
            <w:tcW w:w="4225" w:type="dxa"/>
            <w:gridSpan w:val="2"/>
            <w:shd w:val="clear" w:color="auto" w:fill="auto"/>
            <w:vAlign w:val="bottom"/>
          </w:tcPr>
          <w:p w:rsidR="00186F12" w:rsidRPr="005B6A58" w:rsidRDefault="00186F12" w:rsidP="00412F4A">
            <w:pPr>
              <w:ind w:firstLine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990" w:type="dxa"/>
            <w:gridSpan w:val="2"/>
            <w:vAlign w:val="bottom"/>
          </w:tcPr>
          <w:p w:rsidR="00186F12" w:rsidRPr="005B6A58" w:rsidRDefault="00186F12" w:rsidP="00186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86F12" w:rsidRPr="005B6A58" w:rsidRDefault="00186F12" w:rsidP="00186F1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86F12" w:rsidRPr="005B6A58" w:rsidRDefault="00186F12" w:rsidP="00186F1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186F12" w:rsidRPr="005B6A58" w:rsidRDefault="00186F12" w:rsidP="00E373C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86F12" w:rsidRPr="005B6A58" w:rsidRDefault="00186F12" w:rsidP="00186F1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:rsidR="00186F12" w:rsidRPr="005B6A58" w:rsidRDefault="00186F12" w:rsidP="003921F5">
            <w:pPr>
              <w:pStyle w:val="acctfourfigures"/>
              <w:tabs>
                <w:tab w:val="clear" w:pos="765"/>
                <w:tab w:val="decimal" w:pos="11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B6A58" w:rsidRPr="005B6A58" w:rsidTr="00D57A79">
        <w:trPr>
          <w:trHeight w:val="80"/>
        </w:trPr>
        <w:tc>
          <w:tcPr>
            <w:tcW w:w="4225" w:type="dxa"/>
            <w:gridSpan w:val="2"/>
            <w:shd w:val="clear" w:color="auto" w:fill="auto"/>
            <w:vAlign w:val="bottom"/>
          </w:tcPr>
          <w:p w:rsidR="00186F12" w:rsidRPr="005B6A58" w:rsidRDefault="00186F12" w:rsidP="00412F4A">
            <w:pPr>
              <w:ind w:firstLine="16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กำไรสะสมที่ยังไม่ได้จัดสรร</w:t>
            </w:r>
          </w:p>
        </w:tc>
        <w:tc>
          <w:tcPr>
            <w:tcW w:w="990" w:type="dxa"/>
            <w:gridSpan w:val="2"/>
            <w:vAlign w:val="bottom"/>
          </w:tcPr>
          <w:p w:rsidR="00186F12" w:rsidRPr="005B6A58" w:rsidRDefault="00186F12" w:rsidP="00186F1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86F12" w:rsidRPr="005B6A58" w:rsidRDefault="00E373C9" w:rsidP="00E75AC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50,200,051</w:t>
            </w:r>
          </w:p>
        </w:tc>
        <w:tc>
          <w:tcPr>
            <w:tcW w:w="270" w:type="dxa"/>
            <w:vAlign w:val="bottom"/>
          </w:tcPr>
          <w:p w:rsidR="00186F12" w:rsidRPr="005B6A58" w:rsidRDefault="00186F12" w:rsidP="00186F1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86F12" w:rsidRPr="005B6A58" w:rsidRDefault="00FE163B" w:rsidP="00E373C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(8,628)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86F12" w:rsidRPr="005B6A58" w:rsidRDefault="00186F12" w:rsidP="00186F1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86F12" w:rsidRPr="005B6A58" w:rsidRDefault="00E373C9" w:rsidP="00E75AC5">
            <w:pPr>
              <w:pStyle w:val="acctfourfigures"/>
              <w:tabs>
                <w:tab w:val="clear" w:pos="765"/>
                <w:tab w:val="decimal" w:pos="11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50,191,423</w:t>
            </w:r>
          </w:p>
        </w:tc>
      </w:tr>
      <w:tr w:rsidR="005B6A58" w:rsidRPr="005B6A58" w:rsidTr="00D57A79">
        <w:trPr>
          <w:trHeight w:val="80"/>
        </w:trPr>
        <w:tc>
          <w:tcPr>
            <w:tcW w:w="4225" w:type="dxa"/>
            <w:gridSpan w:val="2"/>
            <w:shd w:val="clear" w:color="auto" w:fill="auto"/>
            <w:vAlign w:val="bottom"/>
          </w:tcPr>
          <w:p w:rsidR="005D0B7D" w:rsidRPr="005B6A58" w:rsidRDefault="005D0B7D" w:rsidP="00412F4A">
            <w:pPr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5D0B7D" w:rsidRPr="005B6A58" w:rsidRDefault="005D0B7D" w:rsidP="00186F1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5D0B7D" w:rsidRPr="005B6A58" w:rsidRDefault="005D0B7D" w:rsidP="00E75AC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D0B7D" w:rsidRPr="005B6A58" w:rsidRDefault="005D0B7D" w:rsidP="00186F1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5D0B7D" w:rsidRPr="005B6A58" w:rsidRDefault="005D0B7D" w:rsidP="00E373C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D0B7D" w:rsidRPr="005B6A58" w:rsidRDefault="005D0B7D" w:rsidP="00186F1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:rsidR="005D0B7D" w:rsidRPr="005B6A58" w:rsidRDefault="005D0B7D" w:rsidP="00E75AC5">
            <w:pPr>
              <w:pStyle w:val="acctfourfigures"/>
              <w:tabs>
                <w:tab w:val="clear" w:pos="765"/>
                <w:tab w:val="decimal" w:pos="11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B6A58" w:rsidRPr="005B6A58" w:rsidTr="00D57A79">
        <w:trPr>
          <w:tblHeader/>
        </w:trPr>
        <w:tc>
          <w:tcPr>
            <w:tcW w:w="4209" w:type="dxa"/>
            <w:shd w:val="clear" w:color="auto" w:fill="auto"/>
            <w:vAlign w:val="bottom"/>
          </w:tcPr>
          <w:p w:rsidR="00D57A79" w:rsidRPr="005B6A58" w:rsidRDefault="00D57A79" w:rsidP="00D57A7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left="16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none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u w:val="none"/>
                <w:cs/>
              </w:rPr>
              <w:t>งบกำไรขาดทุนเบ็ดเสร็จ</w:t>
            </w:r>
          </w:p>
          <w:p w:rsidR="00D57A79" w:rsidRPr="005B6A58" w:rsidRDefault="00D57A79" w:rsidP="00D57A7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left="345" w:hanging="180"/>
              <w:rPr>
                <w:rFonts w:ascii="Angsana New" w:hAnsi="Angsana New"/>
                <w:i/>
                <w:iCs/>
                <w:sz w:val="30"/>
                <w:szCs w:val="30"/>
                <w:u w:val="none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u w:val="none"/>
                <w:cs/>
              </w:rPr>
              <w:t>สำหรับงวดสามเดือนสิ้นสุด</w:t>
            </w: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u w:val="none"/>
              </w:rPr>
              <w:br/>
            </w: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u w:val="none"/>
                <w:cs/>
              </w:rPr>
              <w:t>วันที่ 30 มิถุนายน</w:t>
            </w: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u w:val="none"/>
              </w:rPr>
              <w:t xml:space="preserve"> 2562</w:t>
            </w:r>
          </w:p>
        </w:tc>
        <w:tc>
          <w:tcPr>
            <w:tcW w:w="990" w:type="dxa"/>
            <w:gridSpan w:val="2"/>
            <w:vAlign w:val="bottom"/>
          </w:tcPr>
          <w:p w:rsidR="00D57A79" w:rsidRPr="005B6A58" w:rsidRDefault="00D57A79" w:rsidP="00D57A79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gridSpan w:val="2"/>
            <w:vAlign w:val="bottom"/>
          </w:tcPr>
          <w:p w:rsidR="00D57A79" w:rsidRPr="005B6A58" w:rsidRDefault="00D57A79" w:rsidP="00D57A79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D57A79" w:rsidRPr="005B6A58" w:rsidRDefault="00D57A79" w:rsidP="00D57A79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D57A79" w:rsidRPr="005B6A58" w:rsidRDefault="00D57A79" w:rsidP="00D57A79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57A79" w:rsidRPr="005B6A58" w:rsidRDefault="00D57A79" w:rsidP="00D57A7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:rsidR="00D57A79" w:rsidRPr="005B6A58" w:rsidRDefault="00D57A79" w:rsidP="00D57A79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D57A79">
        <w:tc>
          <w:tcPr>
            <w:tcW w:w="4209" w:type="dxa"/>
            <w:shd w:val="clear" w:color="auto" w:fill="auto"/>
            <w:vAlign w:val="bottom"/>
          </w:tcPr>
          <w:p w:rsidR="00D57A79" w:rsidRPr="005B6A58" w:rsidRDefault="00D57A79" w:rsidP="00D57A79">
            <w:pPr>
              <w:ind w:left="89" w:firstLine="67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</w:t>
            </w:r>
          </w:p>
          <w:p w:rsidR="00D57A79" w:rsidRPr="005B6A58" w:rsidRDefault="00D57A79" w:rsidP="00D57A79">
            <w:pPr>
              <w:ind w:left="89" w:firstLine="67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90" w:type="dxa"/>
            <w:gridSpan w:val="2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  <w:p w:rsidR="00D57A79" w:rsidRPr="005B6A58" w:rsidRDefault="00D57A79" w:rsidP="00D57A7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86" w:type="dxa"/>
            <w:gridSpan w:val="2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1,281,829</w:t>
            </w:r>
          </w:p>
        </w:tc>
        <w:tc>
          <w:tcPr>
            <w:tcW w:w="270" w:type="dxa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(5,442)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57A79" w:rsidRPr="005B6A58" w:rsidRDefault="00D57A79" w:rsidP="00D57A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114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1,276,387</w:t>
            </w:r>
          </w:p>
        </w:tc>
      </w:tr>
      <w:tr w:rsidR="005B6A58" w:rsidRPr="005B6A58" w:rsidTr="00D57A79">
        <w:trPr>
          <w:trHeight w:val="80"/>
        </w:trPr>
        <w:tc>
          <w:tcPr>
            <w:tcW w:w="4209" w:type="dxa"/>
            <w:shd w:val="clear" w:color="auto" w:fill="auto"/>
            <w:vAlign w:val="bottom"/>
          </w:tcPr>
          <w:p w:rsidR="00D57A79" w:rsidRPr="005B6A58" w:rsidRDefault="00D57A79" w:rsidP="00D57A79">
            <w:pPr>
              <w:ind w:left="167" w:hanging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90" w:type="dxa"/>
            <w:gridSpan w:val="2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1,952,312</w:t>
            </w:r>
          </w:p>
        </w:tc>
        <w:tc>
          <w:tcPr>
            <w:tcW w:w="270" w:type="dxa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(5,442)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57A79" w:rsidRPr="005B6A58" w:rsidRDefault="00D57A79" w:rsidP="00D57A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114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1,946,870</w:t>
            </w:r>
          </w:p>
        </w:tc>
      </w:tr>
      <w:tr w:rsidR="005B6A58" w:rsidRPr="005B6A58" w:rsidTr="00D57A79">
        <w:trPr>
          <w:trHeight w:val="80"/>
        </w:trPr>
        <w:tc>
          <w:tcPr>
            <w:tcW w:w="4209" w:type="dxa"/>
            <w:shd w:val="clear" w:color="auto" w:fill="auto"/>
            <w:vAlign w:val="bottom"/>
          </w:tcPr>
          <w:p w:rsidR="00D57A79" w:rsidRPr="005B6A58" w:rsidRDefault="00D57A79" w:rsidP="00D57A79">
            <w:pPr>
              <w:ind w:left="167" w:hanging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990" w:type="dxa"/>
            <w:gridSpan w:val="2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6" w:type="dxa"/>
            <w:gridSpan w:val="2"/>
            <w:tcBorders>
              <w:bottom w:val="double" w:sz="4" w:space="0" w:color="auto"/>
            </w:tcBorders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754,083</w:t>
            </w:r>
          </w:p>
        </w:tc>
        <w:tc>
          <w:tcPr>
            <w:tcW w:w="270" w:type="dxa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(5,442)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57A79" w:rsidRPr="005B6A58" w:rsidRDefault="00D57A79" w:rsidP="00D57A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114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748,641</w:t>
            </w:r>
          </w:p>
        </w:tc>
      </w:tr>
      <w:tr w:rsidR="00A00D7D" w:rsidRPr="005B6A58" w:rsidTr="00D57A79">
        <w:trPr>
          <w:trHeight w:val="80"/>
        </w:trPr>
        <w:tc>
          <w:tcPr>
            <w:tcW w:w="4209" w:type="dxa"/>
            <w:shd w:val="clear" w:color="auto" w:fill="auto"/>
            <w:vAlign w:val="bottom"/>
          </w:tcPr>
          <w:p w:rsidR="00D57A79" w:rsidRPr="005B6A58" w:rsidRDefault="00D57A79" w:rsidP="00D57A79">
            <w:pPr>
              <w:ind w:left="167" w:hanging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gridSpan w:val="2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1.35</w:t>
            </w:r>
          </w:p>
        </w:tc>
        <w:tc>
          <w:tcPr>
            <w:tcW w:w="270" w:type="dxa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(0.01)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57A79" w:rsidRPr="005B6A58" w:rsidRDefault="00D57A79" w:rsidP="00D57A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1.34</w:t>
            </w:r>
          </w:p>
        </w:tc>
      </w:tr>
    </w:tbl>
    <w:p w:rsidR="00B247D1" w:rsidRPr="005B6A58" w:rsidRDefault="00B247D1" w:rsidP="00A00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2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209"/>
        <w:gridCol w:w="990"/>
        <w:gridCol w:w="1186"/>
        <w:gridCol w:w="270"/>
        <w:gridCol w:w="1262"/>
        <w:gridCol w:w="255"/>
        <w:gridCol w:w="1350"/>
      </w:tblGrid>
      <w:tr w:rsidR="005B6A58" w:rsidRPr="005B6A58" w:rsidTr="00B247D1">
        <w:trPr>
          <w:tblHeader/>
        </w:trPr>
        <w:tc>
          <w:tcPr>
            <w:tcW w:w="4209" w:type="dxa"/>
            <w:shd w:val="clear" w:color="auto" w:fill="auto"/>
            <w:vAlign w:val="bottom"/>
          </w:tcPr>
          <w:p w:rsidR="00D57A79" w:rsidRPr="005B6A58" w:rsidRDefault="00D57A79" w:rsidP="00D57A7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left="16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none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u w:val="none"/>
                <w:cs/>
              </w:rPr>
              <w:t>งบกำไรขาดทุนเบ็ดเสร็จ</w:t>
            </w:r>
          </w:p>
          <w:p w:rsidR="00D57A79" w:rsidRPr="005B6A58" w:rsidRDefault="00D57A79" w:rsidP="00D57A79">
            <w:pPr>
              <w:ind w:left="345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/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30 มิถุนายน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90" w:type="dxa"/>
            <w:vAlign w:val="bottom"/>
          </w:tcPr>
          <w:p w:rsidR="00D57A79" w:rsidRPr="005B6A58" w:rsidRDefault="00D57A79" w:rsidP="00D57A79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vAlign w:val="bottom"/>
          </w:tcPr>
          <w:p w:rsidR="00D57A79" w:rsidRPr="005B6A58" w:rsidRDefault="00D57A79" w:rsidP="00D57A79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D57A79" w:rsidRPr="005B6A58" w:rsidRDefault="00D57A79" w:rsidP="00D57A79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D57A79" w:rsidRPr="005B6A58" w:rsidRDefault="00D57A79" w:rsidP="00D57A79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D57A79" w:rsidRPr="005B6A58" w:rsidRDefault="00D57A79" w:rsidP="00D57A7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57A79" w:rsidRPr="005B6A58" w:rsidRDefault="00D57A79" w:rsidP="00D57A79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B247D1">
        <w:tc>
          <w:tcPr>
            <w:tcW w:w="4209" w:type="dxa"/>
            <w:shd w:val="clear" w:color="auto" w:fill="auto"/>
            <w:vAlign w:val="bottom"/>
          </w:tcPr>
          <w:p w:rsidR="00D57A79" w:rsidRPr="005B6A58" w:rsidRDefault="00D57A79" w:rsidP="00D57A79">
            <w:pPr>
              <w:ind w:left="89" w:firstLine="67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</w:t>
            </w:r>
          </w:p>
          <w:p w:rsidR="00D57A79" w:rsidRPr="005B6A58" w:rsidRDefault="00D57A79" w:rsidP="00D57A79">
            <w:pPr>
              <w:ind w:left="89" w:firstLine="67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90" w:type="dxa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  <w:p w:rsidR="00D57A79" w:rsidRPr="005B6A58" w:rsidRDefault="00D57A79" w:rsidP="00D57A7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86" w:type="dxa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2,362,957</w:t>
            </w:r>
          </w:p>
        </w:tc>
        <w:tc>
          <w:tcPr>
            <w:tcW w:w="270" w:type="dxa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(8,628)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D57A79" w:rsidRPr="005B6A58" w:rsidRDefault="00D57A79" w:rsidP="00D57A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114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2,354,329</w:t>
            </w:r>
          </w:p>
        </w:tc>
      </w:tr>
      <w:tr w:rsidR="005B6A58" w:rsidRPr="005B6A58" w:rsidTr="00B247D1">
        <w:trPr>
          <w:trHeight w:val="80"/>
        </w:trPr>
        <w:tc>
          <w:tcPr>
            <w:tcW w:w="4209" w:type="dxa"/>
            <w:shd w:val="clear" w:color="auto" w:fill="auto"/>
            <w:vAlign w:val="bottom"/>
          </w:tcPr>
          <w:p w:rsidR="00D57A79" w:rsidRPr="005B6A58" w:rsidRDefault="00D57A79" w:rsidP="00D57A79">
            <w:pPr>
              <w:ind w:left="167" w:hanging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3,693,572</w:t>
            </w:r>
          </w:p>
        </w:tc>
        <w:tc>
          <w:tcPr>
            <w:tcW w:w="270" w:type="dxa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(8,628)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D57A79" w:rsidRPr="005B6A58" w:rsidRDefault="00D57A79" w:rsidP="00D57A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114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3,684,944</w:t>
            </w:r>
          </w:p>
        </w:tc>
      </w:tr>
      <w:tr w:rsidR="005B6A58" w:rsidRPr="005B6A58" w:rsidTr="00B247D1">
        <w:trPr>
          <w:trHeight w:val="80"/>
        </w:trPr>
        <w:tc>
          <w:tcPr>
            <w:tcW w:w="4209" w:type="dxa"/>
            <w:shd w:val="clear" w:color="auto" w:fill="auto"/>
            <w:vAlign w:val="bottom"/>
          </w:tcPr>
          <w:p w:rsidR="00D57A79" w:rsidRPr="005B6A58" w:rsidRDefault="00D57A79" w:rsidP="00D57A79">
            <w:pPr>
              <w:ind w:left="167" w:hanging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990" w:type="dxa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1,665,358</w:t>
            </w:r>
          </w:p>
        </w:tc>
        <w:tc>
          <w:tcPr>
            <w:tcW w:w="270" w:type="dxa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(8,628)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D57A79" w:rsidRPr="005B6A58" w:rsidRDefault="00D57A79" w:rsidP="00D57A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114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1,656,730</w:t>
            </w:r>
          </w:p>
        </w:tc>
      </w:tr>
      <w:tr w:rsidR="005B6A58" w:rsidRPr="005B6A58" w:rsidTr="00B247D1">
        <w:trPr>
          <w:trHeight w:val="80"/>
        </w:trPr>
        <w:tc>
          <w:tcPr>
            <w:tcW w:w="4209" w:type="dxa"/>
            <w:shd w:val="clear" w:color="auto" w:fill="auto"/>
            <w:vAlign w:val="bottom"/>
          </w:tcPr>
          <w:p w:rsidR="00D57A79" w:rsidRPr="005B6A58" w:rsidRDefault="00D57A79" w:rsidP="00D57A79">
            <w:pPr>
              <w:ind w:left="167" w:hanging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2.55</w:t>
            </w:r>
          </w:p>
        </w:tc>
        <w:tc>
          <w:tcPr>
            <w:tcW w:w="270" w:type="dxa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(0.01)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D57A79" w:rsidRPr="005B6A58" w:rsidRDefault="00D57A79" w:rsidP="00D57A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7A79" w:rsidRPr="005B6A58" w:rsidRDefault="00D57A79" w:rsidP="00D57A7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2.54</w:t>
            </w:r>
          </w:p>
        </w:tc>
      </w:tr>
    </w:tbl>
    <w:p w:rsidR="008B61AD" w:rsidRPr="005B6A58" w:rsidRDefault="008B61AD" w:rsidP="00E078E8">
      <w:pPr>
        <w:tabs>
          <w:tab w:val="clear" w:pos="454"/>
          <w:tab w:val="clear" w:pos="680"/>
          <w:tab w:val="left" w:pos="45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>ทั้งนี้ ไม่มีผลกระทบอย่างมีสาระสำคัญต่องบกระแสเงินสดรวมและงบกระแสเงินสดเฉพาะกิจการสำหรับงวด</w:t>
      </w:r>
      <w:r w:rsidR="005832F5" w:rsidRPr="005B6A58">
        <w:rPr>
          <w:rFonts w:ascii="Angsana New" w:hAnsi="Angsana New" w:hint="cs"/>
          <w:sz w:val="30"/>
          <w:szCs w:val="30"/>
        </w:rPr>
        <w:t xml:space="preserve">        </w:t>
      </w:r>
      <w:r w:rsidR="00020295" w:rsidRPr="005B6A58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30 มิถุนายน 2562 </w:t>
      </w:r>
      <w:r w:rsidRPr="005B6A58">
        <w:rPr>
          <w:rFonts w:ascii="Angsana New" w:hAnsi="Angsana New" w:hint="cs"/>
          <w:sz w:val="30"/>
          <w:szCs w:val="30"/>
          <w:cs/>
        </w:rPr>
        <w:t>จากการถือปฏิบัติตาม</w:t>
      </w:r>
      <w:r w:rsidRPr="005B6A58">
        <w:rPr>
          <w:rFonts w:ascii="Angsana New" w:hAnsi="Angsana New" w:hint="cs"/>
          <w:sz w:val="30"/>
          <w:szCs w:val="30"/>
        </w:rPr>
        <w:t xml:space="preserve"> TFRS</w:t>
      </w:r>
      <w:r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sz w:val="30"/>
          <w:szCs w:val="30"/>
        </w:rPr>
        <w:t>15</w:t>
      </w:r>
    </w:p>
    <w:p w:rsidR="00EC4BD7" w:rsidRPr="005B6A58" w:rsidRDefault="00EC4BD7" w:rsidP="00EC4BD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60C4D" w:rsidRPr="005B6A58" w:rsidRDefault="00060C4D" w:rsidP="00060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</w:rPr>
        <w:t xml:space="preserve">TFRS 15 </w:t>
      </w:r>
      <w:r w:rsidRPr="005B6A58">
        <w:rPr>
          <w:rFonts w:ascii="Angsana New" w:hAnsi="Angsana New" w:hint="cs"/>
          <w:sz w:val="30"/>
          <w:szCs w:val="30"/>
          <w:cs/>
        </w:rPr>
        <w:t>ไม่มีผลกระทบอย่างมีสาระสำคัญต่อนโยบายการบัญชีของรายได้ประเภทอื่นของกลุ่มบริษัท</w:t>
      </w:r>
    </w:p>
    <w:p w:rsidR="0067050A" w:rsidRPr="005B6A58" w:rsidRDefault="0067050A" w:rsidP="00AF5A0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B61AD" w:rsidRPr="005B6A58" w:rsidRDefault="008B61AD" w:rsidP="00567286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E13D18" w:rsidRPr="005B6A58" w:rsidRDefault="00E13D18" w:rsidP="00AF5A0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53DB6" w:rsidRPr="005B6A58" w:rsidRDefault="000F5F15" w:rsidP="00AB371E">
      <w:pPr>
        <w:ind w:left="540" w:right="45"/>
        <w:jc w:val="thaiDistribute"/>
        <w:rPr>
          <w:rFonts w:ascii="Angsana New" w:hAnsi="Angsana New"/>
          <w:b/>
          <w:sz w:val="30"/>
          <w:szCs w:val="30"/>
          <w:cs/>
        </w:rPr>
      </w:pPr>
      <w:r w:rsidRPr="005B6A58"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ความสัมพันธ์ที่มีกับบริษัทย่อย บริษัทร่วมและการร่วมค้าได้เปิดเผยในหมายเหตุข้อ</w:t>
      </w:r>
      <w:r w:rsidRPr="005B6A58">
        <w:rPr>
          <w:rFonts w:ascii="Angsana New" w:hAnsi="Angsana New" w:hint="cs"/>
          <w:bCs/>
          <w:sz w:val="30"/>
          <w:szCs w:val="30"/>
        </w:rPr>
        <w:t xml:space="preserve"> 7</w:t>
      </w:r>
      <w:r w:rsidRPr="005B6A58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b/>
          <w:sz w:val="30"/>
          <w:szCs w:val="30"/>
          <w:cs/>
        </w:rPr>
        <w:t>และ</w:t>
      </w:r>
      <w:r w:rsidRPr="005B6A58">
        <w:rPr>
          <w:rFonts w:ascii="Angsana New" w:hAnsi="Angsana New" w:hint="cs"/>
          <w:bCs/>
          <w:sz w:val="30"/>
          <w:szCs w:val="30"/>
        </w:rPr>
        <w:t xml:space="preserve"> </w:t>
      </w:r>
      <w:r w:rsidR="0035266D" w:rsidRPr="005B6A58">
        <w:rPr>
          <w:rFonts w:ascii="Angsana New" w:hAnsi="Angsana New" w:hint="cs"/>
          <w:bCs/>
          <w:sz w:val="30"/>
          <w:szCs w:val="30"/>
        </w:rPr>
        <w:t>8</w:t>
      </w:r>
      <w:r w:rsidR="00173342" w:rsidRPr="005B6A58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AF5A01" w:rsidRPr="005B6A58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7D2653" w:rsidRPr="005B6A58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อื่นที่ความสัมพันธ์เปลี่ยนแปลงอย่างมีสาระสำคัญในระหว่างงวดมีดังต่อไปนี้</w:t>
      </w:r>
    </w:p>
    <w:p w:rsidR="005A70CB" w:rsidRPr="005B6A58" w:rsidRDefault="005A70CB" w:rsidP="00AF5A01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81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9"/>
        <w:gridCol w:w="1701"/>
        <w:gridCol w:w="4253"/>
      </w:tblGrid>
      <w:tr w:rsidR="005B6A58" w:rsidRPr="005B6A58" w:rsidTr="00DC20E3">
        <w:trPr>
          <w:trHeight w:val="20"/>
          <w:tblHeader/>
        </w:trPr>
        <w:tc>
          <w:tcPr>
            <w:tcW w:w="3859" w:type="dxa"/>
            <w:shd w:val="clear" w:color="auto" w:fill="auto"/>
          </w:tcPr>
          <w:p w:rsidR="00DC20E3" w:rsidRPr="005B6A58" w:rsidRDefault="00DC20E3" w:rsidP="00DC2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5B6A58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5B6A58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5B6A58">
              <w:rPr>
                <w:rFonts w:ascii="Angsana New" w:hAnsi="Angsana New" w:hint="cs"/>
                <w:b/>
                <w:sz w:val="30"/>
                <w:szCs w:val="30"/>
                <w:cs/>
              </w:rPr>
              <w:br w:type="page"/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01" w:type="dxa"/>
            <w:shd w:val="clear" w:color="auto" w:fill="auto"/>
          </w:tcPr>
          <w:p w:rsidR="00DC20E3" w:rsidRPr="005B6A58" w:rsidRDefault="00DC20E3" w:rsidP="00D57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253" w:type="dxa"/>
            <w:shd w:val="clear" w:color="auto" w:fill="auto"/>
          </w:tcPr>
          <w:p w:rsidR="00DC20E3" w:rsidRPr="005B6A58" w:rsidRDefault="00DC20E3" w:rsidP="00D57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B6A58" w:rsidRPr="005B6A58" w:rsidTr="00DC20E3">
        <w:trPr>
          <w:trHeight w:val="20"/>
        </w:trPr>
        <w:tc>
          <w:tcPr>
            <w:tcW w:w="3859" w:type="dxa"/>
            <w:shd w:val="clear" w:color="auto" w:fill="auto"/>
          </w:tcPr>
          <w:p w:rsidR="00DC20E3" w:rsidRPr="005B6A58" w:rsidRDefault="00DC20E3" w:rsidP="00DC2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7" w:right="-108" w:hanging="2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หินกองเพาเวอร์โฮลดิ้ง จํากัด</w:t>
            </w:r>
          </w:p>
        </w:tc>
        <w:tc>
          <w:tcPr>
            <w:tcW w:w="1701" w:type="dxa"/>
            <w:shd w:val="clear" w:color="auto" w:fill="auto"/>
          </w:tcPr>
          <w:p w:rsidR="00DC20E3" w:rsidRPr="005B6A58" w:rsidRDefault="00DC20E3" w:rsidP="00D57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shd w:val="clear" w:color="auto" w:fill="auto"/>
          </w:tcPr>
          <w:p w:rsidR="00DC20E3" w:rsidRPr="005B6A58" w:rsidRDefault="00DC20E3" w:rsidP="00D57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เป็นบริษัทย่อยทางตรง บริษัทถือหุ้นร้อยละ 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99.99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และมีกรรมการร่วมกันกับบริษัท</w:t>
            </w:r>
          </w:p>
        </w:tc>
      </w:tr>
      <w:tr w:rsidR="00DC20E3" w:rsidRPr="005B6A58" w:rsidTr="00DC20E3">
        <w:trPr>
          <w:trHeight w:val="20"/>
        </w:trPr>
        <w:tc>
          <w:tcPr>
            <w:tcW w:w="3859" w:type="dxa"/>
            <w:shd w:val="clear" w:color="auto" w:fill="auto"/>
          </w:tcPr>
          <w:p w:rsidR="00DC20E3" w:rsidRPr="005B6A58" w:rsidRDefault="00DC20E3" w:rsidP="00DC2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7" w:right="-108" w:hanging="2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หินกองเพาเวอร์ จํากัด</w:t>
            </w:r>
          </w:p>
        </w:tc>
        <w:tc>
          <w:tcPr>
            <w:tcW w:w="1701" w:type="dxa"/>
            <w:shd w:val="clear" w:color="auto" w:fill="auto"/>
          </w:tcPr>
          <w:p w:rsidR="00DC20E3" w:rsidRPr="005B6A58" w:rsidRDefault="00DC20E3" w:rsidP="00D57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53" w:type="dxa"/>
            <w:shd w:val="clear" w:color="auto" w:fill="auto"/>
          </w:tcPr>
          <w:p w:rsidR="00DC20E3" w:rsidRPr="005B6A58" w:rsidRDefault="00DC20E3" w:rsidP="00D57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เป็นบริษัทย่อยทางอ้อม บริษัทย่อยทางตรงถือหุ้นร้อยละ 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99.99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และมีกรรมการร่วมกันกับบริษัท</w:t>
            </w:r>
          </w:p>
        </w:tc>
      </w:tr>
    </w:tbl>
    <w:p w:rsidR="00DC20E3" w:rsidRPr="005B6A58" w:rsidRDefault="00DC20E3" w:rsidP="00AF5A0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B61AD" w:rsidRPr="005B6A58" w:rsidRDefault="00AF5A01" w:rsidP="008B6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5B6A58">
        <w:rPr>
          <w:rFonts w:ascii="Angsana New" w:hAnsi="Angsana New" w:hint="cs"/>
          <w:b/>
          <w:sz w:val="30"/>
          <w:szCs w:val="30"/>
          <w:cs/>
        </w:rPr>
        <w:t>สำหรับนโย</w:t>
      </w:r>
      <w:r w:rsidRPr="005B6A58">
        <w:rPr>
          <w:rFonts w:ascii="Angsana New" w:hAnsi="Angsana New" w:hint="cs"/>
          <w:spacing w:val="4"/>
          <w:sz w:val="30"/>
          <w:szCs w:val="30"/>
          <w:cs/>
        </w:rPr>
        <w:t>บายการกำหนดราคา</w:t>
      </w:r>
      <w:r w:rsidR="00AB371E" w:rsidRPr="005B6A58">
        <w:rPr>
          <w:rFonts w:ascii="Angsana New" w:hAnsi="Angsana New" w:hint="cs"/>
          <w:spacing w:val="4"/>
          <w:sz w:val="30"/>
          <w:szCs w:val="30"/>
          <w:cs/>
        </w:rPr>
        <w:t>ไม่มีการ</w:t>
      </w:r>
      <w:r w:rsidR="00AB371E" w:rsidRPr="005B6A58">
        <w:rPr>
          <w:rFonts w:ascii="Angsana New" w:hAnsi="Angsana New" w:hint="cs"/>
          <w:b/>
          <w:sz w:val="30"/>
          <w:szCs w:val="30"/>
          <w:cs/>
        </w:rPr>
        <w:t>เปลี่ยนแปลง</w:t>
      </w:r>
      <w:r w:rsidR="00553C0C" w:rsidRPr="005B6A58">
        <w:rPr>
          <w:rFonts w:ascii="Angsana New" w:hAnsi="Angsana New" w:hint="cs"/>
          <w:b/>
          <w:sz w:val="30"/>
          <w:szCs w:val="30"/>
          <w:cs/>
        </w:rPr>
        <w:t>อย่างมีสาระสำคัญ</w:t>
      </w:r>
      <w:r w:rsidR="00AB371E" w:rsidRPr="005B6A58">
        <w:rPr>
          <w:rFonts w:ascii="Angsana New" w:hAnsi="Angsana New" w:hint="cs"/>
          <w:b/>
          <w:sz w:val="30"/>
          <w:szCs w:val="30"/>
          <w:cs/>
        </w:rPr>
        <w:t xml:space="preserve">ในระหว่างงวดหกเดือนสิ้นสุดวันที่ </w:t>
      </w:r>
      <w:r w:rsidR="00AB371E" w:rsidRPr="005B6A58">
        <w:rPr>
          <w:rFonts w:ascii="Angsana New" w:hAnsi="Angsana New" w:hint="cs"/>
          <w:bCs/>
          <w:sz w:val="30"/>
          <w:szCs w:val="30"/>
        </w:rPr>
        <w:t>30</w:t>
      </w:r>
      <w:r w:rsidR="00AB371E" w:rsidRPr="005B6A58">
        <w:rPr>
          <w:rFonts w:ascii="Angsana New" w:hAnsi="Angsana New" w:hint="cs"/>
          <w:b/>
          <w:sz w:val="30"/>
          <w:szCs w:val="30"/>
        </w:rPr>
        <w:t xml:space="preserve"> </w:t>
      </w:r>
      <w:r w:rsidR="00AB371E" w:rsidRPr="005B6A58">
        <w:rPr>
          <w:rFonts w:ascii="Angsana New" w:hAnsi="Angsana New" w:hint="cs"/>
          <w:b/>
          <w:sz w:val="30"/>
          <w:szCs w:val="30"/>
          <w:cs/>
        </w:rPr>
        <w:t xml:space="preserve">มิถุนายน </w:t>
      </w:r>
      <w:r w:rsidR="00AB371E" w:rsidRPr="005B6A58">
        <w:rPr>
          <w:rFonts w:ascii="Angsana New" w:hAnsi="Angsana New" w:hint="cs"/>
          <w:bCs/>
          <w:sz w:val="30"/>
          <w:szCs w:val="30"/>
        </w:rPr>
        <w:t>2562</w:t>
      </w:r>
    </w:p>
    <w:p w:rsidR="00007766" w:rsidRPr="005B6A58" w:rsidRDefault="00007766" w:rsidP="00AF5A0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67050A" w:rsidRPr="005B6A58" w:rsidRDefault="00B91FBE" w:rsidP="00B91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B6A58">
        <w:rPr>
          <w:rFonts w:ascii="Angsana New" w:hAnsi="Angsana New" w:hint="cs"/>
          <w:spacing w:val="-2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รายการที่สำคัญกับบุคคลหรือกิจการที่เกี่ยวข้องกันสำหรับงวดสามเดือนและหกเดือนสิ้นสุดวันที่ </w:t>
      </w:r>
      <w:r w:rsidRPr="005B6A58">
        <w:rPr>
          <w:rFonts w:ascii="Angsana New" w:hAnsi="Angsana New" w:hint="cs"/>
          <w:spacing w:val="-2"/>
          <w:sz w:val="30"/>
          <w:szCs w:val="30"/>
        </w:rPr>
        <w:t xml:space="preserve">30 </w:t>
      </w:r>
      <w:r w:rsidRPr="005B6A58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Pr="005B6A58">
        <w:rPr>
          <w:rFonts w:ascii="Angsana New" w:hAnsi="Angsana New" w:hint="cs"/>
          <w:spacing w:val="-2"/>
          <w:sz w:val="30"/>
          <w:szCs w:val="30"/>
        </w:rPr>
        <w:t xml:space="preserve">           </w:t>
      </w:r>
      <w:r w:rsidRPr="005B6A58">
        <w:rPr>
          <w:rFonts w:ascii="Angsana New" w:hAnsi="Angsana New" w:hint="cs"/>
          <w:spacing w:val="-2"/>
          <w:sz w:val="30"/>
          <w:szCs w:val="30"/>
          <w:cs/>
        </w:rPr>
        <w:t>สรุปได้ดังนี้</w:t>
      </w:r>
    </w:p>
    <w:p w:rsidR="006919FE" w:rsidRPr="005B6A58" w:rsidRDefault="006919FE" w:rsidP="00B91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tbl>
      <w:tblPr>
        <w:tblW w:w="926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46"/>
        <w:gridCol w:w="1174"/>
        <w:gridCol w:w="243"/>
        <w:gridCol w:w="1115"/>
        <w:gridCol w:w="245"/>
        <w:gridCol w:w="1106"/>
        <w:gridCol w:w="12"/>
        <w:gridCol w:w="237"/>
        <w:gridCol w:w="7"/>
        <w:gridCol w:w="15"/>
        <w:gridCol w:w="1064"/>
      </w:tblGrid>
      <w:tr w:rsidR="005B6A58" w:rsidRPr="005B6A58" w:rsidTr="00980DD4">
        <w:tc>
          <w:tcPr>
            <w:tcW w:w="2184" w:type="pct"/>
            <w:vAlign w:val="bottom"/>
          </w:tcPr>
          <w:p w:rsidR="00B91FBE" w:rsidRPr="005B6A58" w:rsidRDefault="00B91FBE" w:rsidP="00643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1366" w:type="pct"/>
            <w:gridSpan w:val="3"/>
            <w:vAlign w:val="bottom"/>
          </w:tcPr>
          <w:p w:rsidR="00B91FBE" w:rsidRPr="005B6A58" w:rsidRDefault="00B91FBE" w:rsidP="006431EA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vAlign w:val="bottom"/>
          </w:tcPr>
          <w:p w:rsidR="00B91FBE" w:rsidRPr="005B6A58" w:rsidRDefault="00B91FBE" w:rsidP="006431EA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pct"/>
            <w:gridSpan w:val="6"/>
            <w:vAlign w:val="bottom"/>
          </w:tcPr>
          <w:p w:rsidR="00B91FBE" w:rsidRPr="005B6A58" w:rsidRDefault="00B91FBE" w:rsidP="006431EA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B91FBE" w:rsidRPr="005B6A58" w:rsidRDefault="00B91FBE" w:rsidP="00593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B91FBE" w:rsidRPr="005B6A58" w:rsidRDefault="00B91FBE" w:rsidP="00643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1" w:type="pct"/>
            <w:vAlign w:val="bottom"/>
          </w:tcPr>
          <w:p w:rsidR="00B91FBE" w:rsidRPr="005B6A58" w:rsidRDefault="00B91FBE" w:rsidP="00643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:rsidR="00B91FBE" w:rsidRPr="005B6A58" w:rsidRDefault="00B91FBE" w:rsidP="00643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2" w:type="pct"/>
            <w:vAlign w:val="bottom"/>
          </w:tcPr>
          <w:p w:rsidR="00B91FBE" w:rsidRPr="005B6A58" w:rsidRDefault="00B91FBE" w:rsidP="00643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B91FBE" w:rsidRPr="005B6A58" w:rsidRDefault="00B91FBE" w:rsidP="00643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8" w:type="pct"/>
            <w:gridSpan w:val="3"/>
            <w:vAlign w:val="bottom"/>
          </w:tcPr>
          <w:p w:rsidR="00B91FBE" w:rsidRPr="005B6A58" w:rsidRDefault="00B91FBE" w:rsidP="00643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  <w:vAlign w:val="bottom"/>
          </w:tcPr>
          <w:p w:rsidR="00B91FBE" w:rsidRPr="005B6A58" w:rsidRDefault="00B91FBE" w:rsidP="00643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5B6A58" w:rsidRPr="005B6A58" w:rsidTr="00980DD4">
        <w:trPr>
          <w:trHeight w:val="255"/>
        </w:trPr>
        <w:tc>
          <w:tcPr>
            <w:tcW w:w="2184" w:type="pct"/>
            <w:vAlign w:val="bottom"/>
          </w:tcPr>
          <w:p w:rsidR="00B91FBE" w:rsidRPr="005B6A58" w:rsidRDefault="00B91FBE" w:rsidP="00593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6" w:type="pct"/>
            <w:gridSpan w:val="10"/>
            <w:vAlign w:val="bottom"/>
          </w:tcPr>
          <w:p w:rsidR="00B91FBE" w:rsidRPr="005B6A58" w:rsidRDefault="00B91FBE" w:rsidP="00643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B91FBE" w:rsidRPr="005B6A58" w:rsidRDefault="00B91FBE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34" w:type="pct"/>
            <w:vAlign w:val="bottom"/>
          </w:tcPr>
          <w:p w:rsidR="00B91FBE" w:rsidRPr="005B6A58" w:rsidRDefault="00B91FBE" w:rsidP="006431EA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1" w:type="pct"/>
            <w:vAlign w:val="bottom"/>
          </w:tcPr>
          <w:p w:rsidR="00B91FBE" w:rsidRPr="005B6A58" w:rsidRDefault="00B91FBE" w:rsidP="00643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B91FBE" w:rsidRPr="005B6A58" w:rsidRDefault="00B91FBE" w:rsidP="00643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B91FBE" w:rsidRPr="005B6A58" w:rsidRDefault="00B91FBE" w:rsidP="00643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B91FBE" w:rsidRPr="005B6A58" w:rsidRDefault="00B91FBE" w:rsidP="00643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" w:type="pct"/>
            <w:gridSpan w:val="2"/>
            <w:vAlign w:val="bottom"/>
          </w:tcPr>
          <w:p w:rsidR="00B91FBE" w:rsidRPr="005B6A58" w:rsidRDefault="00B91FBE" w:rsidP="00643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B91FBE" w:rsidRPr="005B6A58" w:rsidRDefault="00B91FBE" w:rsidP="00643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7F674A" w:rsidRPr="005B6A58" w:rsidRDefault="007F674A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7F674A" w:rsidRPr="005B6A58" w:rsidRDefault="00D331FF" w:rsidP="007F674A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9,208</w:t>
            </w:r>
            <w:r w:rsidR="007C6D5F" w:rsidRPr="005B6A5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10</w:t>
            </w:r>
            <w:r w:rsidR="00C16DD2" w:rsidRPr="005B6A5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31" w:type="pct"/>
            <w:shd w:val="clear" w:color="auto" w:fill="auto"/>
            <w:vAlign w:val="bottom"/>
          </w:tcPr>
          <w:p w:rsidR="007F674A" w:rsidRPr="005B6A58" w:rsidRDefault="007F674A" w:rsidP="007F6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:rsidR="007F674A" w:rsidRPr="005B6A58" w:rsidRDefault="007F674A" w:rsidP="007F674A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9,378,364</w:t>
            </w:r>
          </w:p>
        </w:tc>
        <w:tc>
          <w:tcPr>
            <w:tcW w:w="132" w:type="pct"/>
            <w:vAlign w:val="bottom"/>
          </w:tcPr>
          <w:p w:rsidR="007F674A" w:rsidRPr="005B6A58" w:rsidRDefault="007F674A" w:rsidP="007F6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7" w:type="pct"/>
            <w:vAlign w:val="bottom"/>
          </w:tcPr>
          <w:p w:rsidR="007F674A" w:rsidRPr="005B6A58" w:rsidRDefault="00030551" w:rsidP="007F674A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vAlign w:val="bottom"/>
          </w:tcPr>
          <w:p w:rsidR="007F674A" w:rsidRPr="005B6A58" w:rsidRDefault="007F674A" w:rsidP="007F6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7F674A" w:rsidRPr="005B6A58" w:rsidRDefault="007F674A" w:rsidP="007F674A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7F674A" w:rsidRPr="005B6A58" w:rsidRDefault="007F674A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รายได้ค่าบริการเดินเครื่อง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7F674A" w:rsidRPr="005B6A58" w:rsidRDefault="007F674A" w:rsidP="007F674A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:rsidR="007F674A" w:rsidRPr="005B6A58" w:rsidRDefault="007F674A" w:rsidP="007F6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:rsidR="007F674A" w:rsidRPr="005B6A58" w:rsidRDefault="007F674A" w:rsidP="007F674A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7F674A" w:rsidRPr="005B6A58" w:rsidRDefault="007F674A" w:rsidP="007F6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7F674A" w:rsidRPr="005B6A58" w:rsidRDefault="007F674A" w:rsidP="007F674A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vAlign w:val="bottom"/>
          </w:tcPr>
          <w:p w:rsidR="007F674A" w:rsidRPr="005B6A58" w:rsidRDefault="007F674A" w:rsidP="007F6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7F674A" w:rsidRPr="005B6A58" w:rsidRDefault="007F674A" w:rsidP="007F674A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7F674A" w:rsidRPr="005B6A58" w:rsidRDefault="007F674A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และบำรุงรักษาโรงไฟฟ้า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7F674A" w:rsidRPr="005B6A58" w:rsidRDefault="000935F0" w:rsidP="007F674A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13,1</w:t>
            </w:r>
            <w:r w:rsidR="00C16DD2" w:rsidRPr="005B6A58">
              <w:rPr>
                <w:rFonts w:ascii="Angsana New" w:hAnsi="Angsana New" w:hint="cs"/>
                <w:sz w:val="30"/>
                <w:szCs w:val="30"/>
              </w:rPr>
              <w:t>90</w:t>
            </w:r>
          </w:p>
        </w:tc>
        <w:tc>
          <w:tcPr>
            <w:tcW w:w="131" w:type="pct"/>
            <w:shd w:val="clear" w:color="auto" w:fill="auto"/>
            <w:vAlign w:val="bottom"/>
          </w:tcPr>
          <w:p w:rsidR="007F674A" w:rsidRPr="005B6A58" w:rsidRDefault="007F674A" w:rsidP="007F6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:rsidR="007F674A" w:rsidRPr="005B6A58" w:rsidRDefault="007F674A" w:rsidP="007F674A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12,693</w:t>
            </w:r>
          </w:p>
        </w:tc>
        <w:tc>
          <w:tcPr>
            <w:tcW w:w="132" w:type="pct"/>
            <w:vAlign w:val="bottom"/>
          </w:tcPr>
          <w:p w:rsidR="007F674A" w:rsidRPr="005B6A58" w:rsidRDefault="007F674A" w:rsidP="007F6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7F674A" w:rsidRPr="005B6A58" w:rsidRDefault="00030551" w:rsidP="007F674A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vAlign w:val="bottom"/>
          </w:tcPr>
          <w:p w:rsidR="007F674A" w:rsidRPr="005B6A58" w:rsidRDefault="007F674A" w:rsidP="007F6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7F674A" w:rsidRPr="005B6A58" w:rsidRDefault="007F674A" w:rsidP="007F674A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7F674A" w:rsidRPr="005B6A58" w:rsidRDefault="007F674A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รายได้ตามสัญญาเช่าการเงิน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7F674A" w:rsidRPr="005B6A58" w:rsidRDefault="00D331FF" w:rsidP="007F674A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738,693</w:t>
            </w:r>
          </w:p>
        </w:tc>
        <w:tc>
          <w:tcPr>
            <w:tcW w:w="131" w:type="pct"/>
            <w:shd w:val="clear" w:color="auto" w:fill="auto"/>
            <w:vAlign w:val="bottom"/>
          </w:tcPr>
          <w:p w:rsidR="007F674A" w:rsidRPr="005B6A58" w:rsidRDefault="007F674A" w:rsidP="007F6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:rsidR="007F674A" w:rsidRPr="005B6A58" w:rsidRDefault="007F674A" w:rsidP="007F674A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853,619</w:t>
            </w:r>
          </w:p>
        </w:tc>
        <w:tc>
          <w:tcPr>
            <w:tcW w:w="132" w:type="pct"/>
            <w:vAlign w:val="bottom"/>
          </w:tcPr>
          <w:p w:rsidR="007F674A" w:rsidRPr="005B6A58" w:rsidRDefault="007F674A" w:rsidP="007F6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7F674A" w:rsidRPr="005B6A58" w:rsidRDefault="00030551" w:rsidP="007F674A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vAlign w:val="bottom"/>
          </w:tcPr>
          <w:p w:rsidR="007F674A" w:rsidRPr="005B6A58" w:rsidRDefault="007F674A" w:rsidP="007F6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7F674A" w:rsidRPr="005B6A58" w:rsidRDefault="007F674A" w:rsidP="007F674A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7F674A" w:rsidRPr="005B6A58" w:rsidRDefault="007F674A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634" w:type="pct"/>
            <w:shd w:val="clear" w:color="auto" w:fill="FFFFFF"/>
            <w:vAlign w:val="bottom"/>
          </w:tcPr>
          <w:p w:rsidR="007F674A" w:rsidRPr="005B6A58" w:rsidRDefault="00D331FF" w:rsidP="007F674A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34,816</w:t>
            </w:r>
          </w:p>
        </w:tc>
        <w:tc>
          <w:tcPr>
            <w:tcW w:w="131" w:type="pct"/>
            <w:vAlign w:val="bottom"/>
          </w:tcPr>
          <w:p w:rsidR="007F674A" w:rsidRPr="005B6A58" w:rsidRDefault="007F674A" w:rsidP="007F6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7F674A" w:rsidRPr="005B6A58" w:rsidRDefault="007F674A" w:rsidP="007F674A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43,793</w:t>
            </w:r>
          </w:p>
        </w:tc>
        <w:tc>
          <w:tcPr>
            <w:tcW w:w="132" w:type="pct"/>
            <w:vAlign w:val="bottom"/>
          </w:tcPr>
          <w:p w:rsidR="007F674A" w:rsidRPr="005B6A58" w:rsidRDefault="007F674A" w:rsidP="007F6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7F674A" w:rsidRPr="005B6A58" w:rsidRDefault="00030551" w:rsidP="007F674A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vAlign w:val="bottom"/>
          </w:tcPr>
          <w:p w:rsidR="007F674A" w:rsidRPr="005B6A58" w:rsidRDefault="007F674A" w:rsidP="007F6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7F674A" w:rsidRPr="005B6A58" w:rsidRDefault="007F674A" w:rsidP="007F674A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7F674A" w:rsidRPr="005B6A58" w:rsidRDefault="007F674A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634" w:type="pct"/>
            <w:shd w:val="clear" w:color="auto" w:fill="FFFFFF"/>
            <w:vAlign w:val="bottom"/>
          </w:tcPr>
          <w:p w:rsidR="007F674A" w:rsidRPr="005B6A58" w:rsidRDefault="00D331FF" w:rsidP="007F674A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310,36</w:t>
            </w:r>
            <w:r w:rsidR="00C16DD2" w:rsidRPr="005B6A5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1" w:type="pct"/>
            <w:vAlign w:val="bottom"/>
          </w:tcPr>
          <w:p w:rsidR="007F674A" w:rsidRPr="005B6A58" w:rsidRDefault="007F674A" w:rsidP="007F6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7F674A" w:rsidRPr="005B6A58" w:rsidRDefault="007F674A" w:rsidP="007F674A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298,134</w:t>
            </w:r>
          </w:p>
        </w:tc>
        <w:tc>
          <w:tcPr>
            <w:tcW w:w="132" w:type="pct"/>
            <w:vAlign w:val="bottom"/>
          </w:tcPr>
          <w:p w:rsidR="007F674A" w:rsidRPr="005B6A58" w:rsidRDefault="007F674A" w:rsidP="007F6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7F674A" w:rsidRPr="005B6A58" w:rsidRDefault="00030551" w:rsidP="007F674A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vAlign w:val="bottom"/>
          </w:tcPr>
          <w:p w:rsidR="007F674A" w:rsidRPr="005B6A58" w:rsidRDefault="007F674A" w:rsidP="007F6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7F674A" w:rsidRPr="005B6A58" w:rsidRDefault="007F674A" w:rsidP="007F674A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80DD4" w:rsidRPr="005B6A58" w:rsidRDefault="00980DD4" w:rsidP="0098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1366" w:type="pct"/>
            <w:gridSpan w:val="3"/>
            <w:vAlign w:val="bottom"/>
          </w:tcPr>
          <w:p w:rsidR="00980DD4" w:rsidRPr="005B6A58" w:rsidRDefault="00980DD4" w:rsidP="00980DD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vAlign w:val="bottom"/>
          </w:tcPr>
          <w:p w:rsidR="00980DD4" w:rsidRPr="005B6A58" w:rsidRDefault="00980DD4" w:rsidP="00980DD4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pct"/>
            <w:gridSpan w:val="6"/>
            <w:vAlign w:val="bottom"/>
          </w:tcPr>
          <w:p w:rsidR="00980DD4" w:rsidRPr="005B6A58" w:rsidRDefault="00980DD4" w:rsidP="00980DD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80DD4" w:rsidRPr="005B6A58" w:rsidRDefault="00980DD4" w:rsidP="00980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980DD4" w:rsidRPr="005B6A58" w:rsidRDefault="00980DD4" w:rsidP="00980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1" w:type="pct"/>
            <w:vAlign w:val="bottom"/>
          </w:tcPr>
          <w:p w:rsidR="00980DD4" w:rsidRPr="005B6A58" w:rsidRDefault="00980DD4" w:rsidP="00980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:rsidR="00980DD4" w:rsidRPr="005B6A58" w:rsidRDefault="00980DD4" w:rsidP="00980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2" w:type="pct"/>
            <w:vAlign w:val="bottom"/>
          </w:tcPr>
          <w:p w:rsidR="00980DD4" w:rsidRPr="005B6A58" w:rsidRDefault="00980DD4" w:rsidP="00980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980DD4" w:rsidRPr="005B6A58" w:rsidRDefault="00980DD4" w:rsidP="00980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8" w:type="pct"/>
            <w:gridSpan w:val="3"/>
            <w:vAlign w:val="bottom"/>
          </w:tcPr>
          <w:p w:rsidR="00980DD4" w:rsidRPr="005B6A58" w:rsidRDefault="00980DD4" w:rsidP="00980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  <w:vAlign w:val="bottom"/>
          </w:tcPr>
          <w:p w:rsidR="00980DD4" w:rsidRPr="005B6A58" w:rsidRDefault="00980DD4" w:rsidP="00980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5B6A58" w:rsidRPr="005B6A58" w:rsidTr="00980DD4">
        <w:trPr>
          <w:trHeight w:val="255"/>
        </w:trPr>
        <w:tc>
          <w:tcPr>
            <w:tcW w:w="2184" w:type="pct"/>
            <w:vAlign w:val="bottom"/>
          </w:tcPr>
          <w:p w:rsidR="00980DD4" w:rsidRPr="005B6A58" w:rsidRDefault="00980DD4" w:rsidP="00980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6" w:type="pct"/>
            <w:gridSpan w:val="10"/>
            <w:vAlign w:val="bottom"/>
          </w:tcPr>
          <w:p w:rsidR="00980DD4" w:rsidRPr="005B6A58" w:rsidRDefault="00980DD4" w:rsidP="00980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A00D7D" w:rsidRPr="005B6A58" w:rsidRDefault="00A00D7D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34" w:type="pct"/>
            <w:vAlign w:val="bottom"/>
          </w:tcPr>
          <w:p w:rsidR="00A00D7D" w:rsidRPr="005B6A58" w:rsidRDefault="00A00D7D" w:rsidP="000533E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:rsidR="00A00D7D" w:rsidRPr="005B6A58" w:rsidRDefault="00A00D7D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A00D7D" w:rsidRPr="005B6A58" w:rsidRDefault="00A00D7D" w:rsidP="000533E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A00D7D" w:rsidRPr="005B6A58" w:rsidRDefault="00A00D7D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A00D7D" w:rsidRPr="005B6A58" w:rsidRDefault="00A00D7D" w:rsidP="000533EE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vAlign w:val="bottom"/>
          </w:tcPr>
          <w:p w:rsidR="00A00D7D" w:rsidRPr="005B6A58" w:rsidRDefault="00A00D7D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A00D7D" w:rsidRPr="005B6A58" w:rsidRDefault="00A00D7D" w:rsidP="000533EE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ค่าบริการจัดการเชื้อเพลิง</w:t>
            </w:r>
          </w:p>
        </w:tc>
        <w:tc>
          <w:tcPr>
            <w:tcW w:w="634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536</w:t>
            </w:r>
          </w:p>
        </w:tc>
        <w:tc>
          <w:tcPr>
            <w:tcW w:w="131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533</w:t>
            </w:r>
          </w:p>
        </w:tc>
        <w:tc>
          <w:tcPr>
            <w:tcW w:w="13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34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332</w:t>
            </w:r>
          </w:p>
        </w:tc>
        <w:tc>
          <w:tcPr>
            <w:tcW w:w="131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315</w:t>
            </w:r>
          </w:p>
        </w:tc>
        <w:tc>
          <w:tcPr>
            <w:tcW w:w="13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" w:type="pct"/>
            <w:gridSpan w:val="2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" w:type="pct"/>
            <w:gridSpan w:val="2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34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41,242</w:t>
            </w:r>
          </w:p>
        </w:tc>
        <w:tc>
          <w:tcPr>
            <w:tcW w:w="134" w:type="pct"/>
            <w:gridSpan w:val="2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46,907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4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9,948</w:t>
            </w:r>
          </w:p>
        </w:tc>
        <w:tc>
          <w:tcPr>
            <w:tcW w:w="134" w:type="pct"/>
            <w:gridSpan w:val="2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22,308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4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1,144,3</w:t>
            </w: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29</w:t>
            </w:r>
          </w:p>
        </w:tc>
        <w:tc>
          <w:tcPr>
            <w:tcW w:w="134" w:type="pct"/>
            <w:gridSpan w:val="2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794,207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4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4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980DD4">
        <w:trPr>
          <w:trHeight w:val="167"/>
        </w:trPr>
        <w:tc>
          <w:tcPr>
            <w:tcW w:w="2184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34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558</w:t>
            </w:r>
          </w:p>
        </w:tc>
        <w:tc>
          <w:tcPr>
            <w:tcW w:w="131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547</w:t>
            </w:r>
          </w:p>
        </w:tc>
        <w:tc>
          <w:tcPr>
            <w:tcW w:w="132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134" w:type="pct"/>
            <w:gridSpan w:val="2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rtl/>
                <w:cs/>
              </w:rPr>
              <w:t>547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7" w:hanging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4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15,993</w:t>
            </w:r>
          </w:p>
        </w:tc>
        <w:tc>
          <w:tcPr>
            <w:tcW w:w="134" w:type="pct"/>
            <w:gridSpan w:val="2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68,861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4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4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34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64,316</w:t>
            </w:r>
          </w:p>
        </w:tc>
        <w:tc>
          <w:tcPr>
            <w:tcW w:w="131" w:type="pct"/>
            <w:tcBorders>
              <w:left w:val="nil"/>
            </w:tcBorders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58,569</w:t>
            </w:r>
          </w:p>
        </w:tc>
        <w:tc>
          <w:tcPr>
            <w:tcW w:w="13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64,316</w:t>
            </w:r>
          </w:p>
        </w:tc>
        <w:tc>
          <w:tcPr>
            <w:tcW w:w="134" w:type="pct"/>
            <w:gridSpan w:val="2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58,569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4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313</w:t>
            </w:r>
          </w:p>
        </w:tc>
        <w:tc>
          <w:tcPr>
            <w:tcW w:w="131" w:type="pct"/>
            <w:tcBorders>
              <w:left w:val="nil"/>
            </w:tcBorders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1,164</w:t>
            </w:r>
          </w:p>
        </w:tc>
        <w:tc>
          <w:tcPr>
            <w:tcW w:w="13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313</w:t>
            </w:r>
          </w:p>
        </w:tc>
        <w:tc>
          <w:tcPr>
            <w:tcW w:w="134" w:type="pct"/>
            <w:gridSpan w:val="2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1,164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4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  <w:tcBorders>
              <w:left w:val="nil"/>
            </w:tcBorders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184,989</w:t>
            </w:r>
          </w:p>
        </w:tc>
        <w:tc>
          <w:tcPr>
            <w:tcW w:w="134" w:type="pct"/>
            <w:gridSpan w:val="2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77,079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รายได้ค่าเช่าพื้นที่</w:t>
            </w:r>
          </w:p>
        </w:tc>
        <w:tc>
          <w:tcPr>
            <w:tcW w:w="634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3,017</w:t>
            </w:r>
          </w:p>
        </w:tc>
        <w:tc>
          <w:tcPr>
            <w:tcW w:w="131" w:type="pct"/>
            <w:tcBorders>
              <w:left w:val="nil"/>
            </w:tcBorders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3,017</w:t>
            </w:r>
          </w:p>
        </w:tc>
        <w:tc>
          <w:tcPr>
            <w:tcW w:w="13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4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8,402</w:t>
            </w:r>
          </w:p>
        </w:tc>
        <w:tc>
          <w:tcPr>
            <w:tcW w:w="131" w:type="pct"/>
            <w:tcBorders>
              <w:left w:val="nil"/>
            </w:tcBorders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9,180</w:t>
            </w:r>
          </w:p>
        </w:tc>
        <w:tc>
          <w:tcPr>
            <w:tcW w:w="13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4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left w:val="nil"/>
            </w:tcBorders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left w:val="nil"/>
            </w:tcBorders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" w:type="pct"/>
            <w:gridSpan w:val="2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4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131" w:type="pct"/>
            <w:tcBorders>
              <w:left w:val="nil"/>
            </w:tcBorders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894</w:t>
            </w:r>
          </w:p>
        </w:tc>
        <w:tc>
          <w:tcPr>
            <w:tcW w:w="134" w:type="pct"/>
            <w:gridSpan w:val="2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7" w:hanging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4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  <w:tcBorders>
              <w:left w:val="nil"/>
            </w:tcBorders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6,013</w:t>
            </w:r>
          </w:p>
        </w:tc>
        <w:tc>
          <w:tcPr>
            <w:tcW w:w="13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6919FE" w:rsidRPr="005B6A58" w:rsidRDefault="006919F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7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4" w:type="pct"/>
            <w:vAlign w:val="bottom"/>
          </w:tcPr>
          <w:p w:rsidR="006919FE" w:rsidRPr="005B6A58" w:rsidRDefault="006919F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left w:val="nil"/>
            </w:tcBorders>
            <w:vAlign w:val="bottom"/>
          </w:tcPr>
          <w:p w:rsidR="006919FE" w:rsidRPr="005B6A58" w:rsidRDefault="006919F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6919FE" w:rsidRPr="005B6A58" w:rsidRDefault="006919FE" w:rsidP="000533E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6919FE" w:rsidRPr="005B6A58" w:rsidRDefault="006919F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6919FE" w:rsidRPr="005B6A58" w:rsidRDefault="006919F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vAlign w:val="bottom"/>
          </w:tcPr>
          <w:p w:rsidR="006919FE" w:rsidRPr="005B6A58" w:rsidRDefault="006919F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6919FE" w:rsidRPr="005B6A58" w:rsidRDefault="006919F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34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1" w:type="pct"/>
            <w:tcBorders>
              <w:left w:val="nil"/>
            </w:tcBorders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34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33,816</w:t>
            </w:r>
          </w:p>
        </w:tc>
        <w:tc>
          <w:tcPr>
            <w:tcW w:w="131" w:type="pct"/>
            <w:tcBorders>
              <w:left w:val="nil"/>
            </w:tcBorders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44,272</w:t>
            </w:r>
          </w:p>
        </w:tc>
        <w:tc>
          <w:tcPr>
            <w:tcW w:w="13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17,284</w:t>
            </w:r>
          </w:p>
        </w:tc>
        <w:tc>
          <w:tcPr>
            <w:tcW w:w="134" w:type="pct"/>
            <w:gridSpan w:val="2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17,753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5" w:hanging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4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1,682</w:t>
            </w:r>
          </w:p>
        </w:tc>
        <w:tc>
          <w:tcPr>
            <w:tcW w:w="131" w:type="pct"/>
            <w:tcBorders>
              <w:left w:val="nil"/>
            </w:tcBorders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2,074</w:t>
            </w:r>
          </w:p>
        </w:tc>
        <w:tc>
          <w:tcPr>
            <w:tcW w:w="13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607</w:t>
            </w:r>
          </w:p>
        </w:tc>
        <w:tc>
          <w:tcPr>
            <w:tcW w:w="134" w:type="pct"/>
            <w:gridSpan w:val="2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751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0533EE" w:rsidRPr="005B6A58" w:rsidRDefault="000533EE" w:rsidP="000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7" w:hanging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3,722</w:t>
            </w:r>
          </w:p>
        </w:tc>
        <w:tc>
          <w:tcPr>
            <w:tcW w:w="131" w:type="pct"/>
            <w:tcBorders>
              <w:left w:val="nil"/>
            </w:tcBorders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164</w:t>
            </w:r>
          </w:p>
        </w:tc>
        <w:tc>
          <w:tcPr>
            <w:tcW w:w="13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3,811</w:t>
            </w:r>
          </w:p>
        </w:tc>
        <w:tc>
          <w:tcPr>
            <w:tcW w:w="134" w:type="pct"/>
            <w:gridSpan w:val="2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tcBorders>
              <w:bottom w:val="single" w:sz="4" w:space="0" w:color="auto"/>
            </w:tcBorders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83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0533EE" w:rsidRPr="005B6A58" w:rsidRDefault="000533EE" w:rsidP="000533EE">
            <w:pPr>
              <w:ind w:left="90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39,220</w:t>
            </w:r>
          </w:p>
        </w:tc>
        <w:tc>
          <w:tcPr>
            <w:tcW w:w="131" w:type="pct"/>
            <w:tcBorders>
              <w:left w:val="nil"/>
            </w:tcBorders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46,510</w:t>
            </w:r>
          </w:p>
        </w:tc>
        <w:tc>
          <w:tcPr>
            <w:tcW w:w="132" w:type="pct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21,702</w:t>
            </w:r>
          </w:p>
        </w:tc>
        <w:tc>
          <w:tcPr>
            <w:tcW w:w="134" w:type="pct"/>
            <w:gridSpan w:val="2"/>
            <w:vAlign w:val="bottom"/>
          </w:tcPr>
          <w:p w:rsidR="000533EE" w:rsidRPr="005B6A58" w:rsidRDefault="000533EE" w:rsidP="00053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33EE" w:rsidRPr="005B6A58" w:rsidRDefault="000533EE" w:rsidP="000533E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18,587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B91FBE" w:rsidRPr="005B6A58" w:rsidRDefault="00B91FBE" w:rsidP="00643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1366" w:type="pct"/>
            <w:gridSpan w:val="3"/>
            <w:vAlign w:val="bottom"/>
          </w:tcPr>
          <w:p w:rsidR="00B91FBE" w:rsidRPr="005B6A58" w:rsidRDefault="00B91FBE" w:rsidP="006431EA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vAlign w:val="bottom"/>
          </w:tcPr>
          <w:p w:rsidR="00B91FBE" w:rsidRPr="005B6A58" w:rsidRDefault="00B91FBE" w:rsidP="006431EA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pct"/>
            <w:gridSpan w:val="6"/>
            <w:vAlign w:val="bottom"/>
          </w:tcPr>
          <w:p w:rsidR="00B91FBE" w:rsidRPr="005B6A58" w:rsidRDefault="00B91FBE" w:rsidP="006431EA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9E1771" w:rsidP="00593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1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shd w:val="clear" w:color="auto" w:fill="auto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B91FBE" w:rsidRPr="005B6A58" w:rsidRDefault="00B91FBE" w:rsidP="00593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4" w:type="pct"/>
            <w:gridSpan w:val="10"/>
            <w:vAlign w:val="bottom"/>
          </w:tcPr>
          <w:p w:rsidR="00B91FBE" w:rsidRPr="005B6A58" w:rsidRDefault="00B91FBE" w:rsidP="00643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B91FBE" w:rsidRPr="005B6A58" w:rsidRDefault="00B91FBE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34" w:type="pct"/>
            <w:vAlign w:val="bottom"/>
          </w:tcPr>
          <w:p w:rsidR="00B91FBE" w:rsidRPr="005B6A58" w:rsidRDefault="00B91FBE" w:rsidP="00643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vAlign w:val="bottom"/>
          </w:tcPr>
          <w:p w:rsidR="00B91FBE" w:rsidRPr="005B6A58" w:rsidRDefault="00B91FBE" w:rsidP="00643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B91FBE" w:rsidRPr="005B6A58" w:rsidRDefault="00B91FBE" w:rsidP="00643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B91FBE" w:rsidRPr="005B6A58" w:rsidRDefault="00B91FBE" w:rsidP="00643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B91FBE" w:rsidRPr="005B6A58" w:rsidRDefault="00B91FBE" w:rsidP="00643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gridSpan w:val="3"/>
            <w:vAlign w:val="bottom"/>
          </w:tcPr>
          <w:p w:rsidR="00B91FBE" w:rsidRPr="005B6A58" w:rsidRDefault="00B91FBE" w:rsidP="00643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B91FBE" w:rsidRPr="005B6A58" w:rsidRDefault="00B91FBE" w:rsidP="00643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9E1771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9E1771" w:rsidRPr="005B6A58" w:rsidRDefault="00F52D88" w:rsidP="009E177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17,711,468</w:t>
            </w:r>
          </w:p>
        </w:tc>
        <w:tc>
          <w:tcPr>
            <w:tcW w:w="131" w:type="pct"/>
            <w:shd w:val="clear" w:color="auto" w:fill="auto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8"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16,902,228</w:t>
            </w: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9E1771" w:rsidRPr="005B6A58" w:rsidRDefault="00F52D88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9E1771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รายได้ค่าบริการเดินเครื่อง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9E1771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และบำรุงรักษาโรงไฟฟ้า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9E1771" w:rsidRPr="005B6A58" w:rsidRDefault="005E40A1" w:rsidP="009E177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26,319</w:t>
            </w:r>
          </w:p>
        </w:tc>
        <w:tc>
          <w:tcPr>
            <w:tcW w:w="131" w:type="pct"/>
            <w:shd w:val="clear" w:color="auto" w:fill="auto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25,099</w:t>
            </w: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9E1771" w:rsidRPr="005B6A58" w:rsidRDefault="00F52D88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9E1771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รายได้ตามสัญญาเช่าการเงิน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9E1771" w:rsidRPr="005B6A58" w:rsidRDefault="00F52D88" w:rsidP="009E177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1,489,554</w:t>
            </w:r>
          </w:p>
        </w:tc>
        <w:tc>
          <w:tcPr>
            <w:tcW w:w="131" w:type="pct"/>
            <w:shd w:val="clear" w:color="auto" w:fill="auto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1,738,851</w:t>
            </w: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9E1771" w:rsidRPr="005B6A58" w:rsidRDefault="00F52D88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9E1771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634" w:type="pct"/>
            <w:shd w:val="clear" w:color="auto" w:fill="FFFFFF"/>
            <w:vAlign w:val="bottom"/>
          </w:tcPr>
          <w:p w:rsidR="009E1771" w:rsidRPr="005B6A58" w:rsidRDefault="00F52D88" w:rsidP="009E177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71,538</w:t>
            </w:r>
          </w:p>
        </w:tc>
        <w:tc>
          <w:tcPr>
            <w:tcW w:w="131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87,173</w:t>
            </w: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9E1771" w:rsidRPr="005B6A58" w:rsidRDefault="00F52D88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9E1771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634" w:type="pct"/>
            <w:shd w:val="clear" w:color="auto" w:fill="FFFFFF"/>
            <w:vAlign w:val="bottom"/>
          </w:tcPr>
          <w:p w:rsidR="009E1771" w:rsidRPr="005B6A58" w:rsidRDefault="00F52D88" w:rsidP="009E177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616,246</w:t>
            </w:r>
          </w:p>
        </w:tc>
        <w:tc>
          <w:tcPr>
            <w:tcW w:w="131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591,954</w:t>
            </w: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9E1771" w:rsidRPr="005B6A58" w:rsidRDefault="00F52D88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9E1771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ค่าบริการจัดการเชื้อเพลิง</w:t>
            </w:r>
          </w:p>
        </w:tc>
        <w:tc>
          <w:tcPr>
            <w:tcW w:w="634" w:type="pct"/>
            <w:vAlign w:val="bottom"/>
          </w:tcPr>
          <w:p w:rsidR="009E1771" w:rsidRPr="005B6A58" w:rsidRDefault="00F52D88" w:rsidP="009E177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1,072</w:t>
            </w:r>
          </w:p>
        </w:tc>
        <w:tc>
          <w:tcPr>
            <w:tcW w:w="131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1,065</w:t>
            </w: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9E1771" w:rsidRPr="005B6A58" w:rsidRDefault="00F52D88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9E1771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34" w:type="pct"/>
            <w:vAlign w:val="bottom"/>
          </w:tcPr>
          <w:p w:rsidR="009E1771" w:rsidRPr="005B6A58" w:rsidRDefault="005E40A1" w:rsidP="00A73E9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666</w:t>
            </w:r>
          </w:p>
        </w:tc>
        <w:tc>
          <w:tcPr>
            <w:tcW w:w="131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679</w:t>
            </w: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9E1771" w:rsidRPr="005B6A58" w:rsidRDefault="00F52D88" w:rsidP="009E177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24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9E1771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9E1771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601BB4" w:rsidRPr="005B6A58" w:rsidRDefault="00601BB4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34" w:type="pct"/>
            <w:vAlign w:val="bottom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601BB4" w:rsidRPr="005B6A58" w:rsidRDefault="00F52D88" w:rsidP="00601BB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77,413</w:t>
            </w:r>
          </w:p>
        </w:tc>
        <w:tc>
          <w:tcPr>
            <w:tcW w:w="140" w:type="pct"/>
            <w:gridSpan w:val="3"/>
            <w:vAlign w:val="bottom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601BB4" w:rsidRPr="005B6A58" w:rsidRDefault="00601BB4" w:rsidP="00601B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89,052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601BB4" w:rsidRPr="005B6A58" w:rsidRDefault="00601BB4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4" w:type="pct"/>
            <w:vAlign w:val="bottom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601BB4" w:rsidRPr="005B6A58" w:rsidRDefault="00F52D88" w:rsidP="00601BB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20,995</w:t>
            </w:r>
          </w:p>
        </w:tc>
        <w:tc>
          <w:tcPr>
            <w:tcW w:w="140" w:type="pct"/>
            <w:gridSpan w:val="3"/>
            <w:vAlign w:val="bottom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601BB4" w:rsidRPr="005B6A58" w:rsidRDefault="00601BB4" w:rsidP="00601B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46,111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601BB4" w:rsidRPr="005B6A58" w:rsidRDefault="00601BB4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4" w:type="pct"/>
            <w:vAlign w:val="bottom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601BB4" w:rsidRPr="005B6A58" w:rsidRDefault="00F52D88" w:rsidP="00601BB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1,327,312</w:t>
            </w:r>
          </w:p>
        </w:tc>
        <w:tc>
          <w:tcPr>
            <w:tcW w:w="140" w:type="pct"/>
            <w:gridSpan w:val="3"/>
            <w:vAlign w:val="bottom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601BB4" w:rsidRPr="005B6A58" w:rsidRDefault="00601BB4" w:rsidP="00601B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1,155,586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9E1771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4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left w:val="nil"/>
            </w:tcBorders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9E1771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7" w:hanging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4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9E1771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34" w:type="pct"/>
            <w:vAlign w:val="bottom"/>
          </w:tcPr>
          <w:p w:rsidR="009E1771" w:rsidRPr="005B6A58" w:rsidRDefault="00F52D88" w:rsidP="009E177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1,116</w:t>
            </w:r>
          </w:p>
        </w:tc>
        <w:tc>
          <w:tcPr>
            <w:tcW w:w="131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1,094</w:t>
            </w: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9E1771" w:rsidRPr="005B6A58" w:rsidRDefault="00F52D88" w:rsidP="009E177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1,116</w:t>
            </w: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1,094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9029D5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4" w:type="pct"/>
            <w:vAlign w:val="bottom"/>
          </w:tcPr>
          <w:p w:rsidR="009E1771" w:rsidRPr="005B6A58" w:rsidRDefault="00F52D88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9E1771" w:rsidRPr="005B6A58" w:rsidRDefault="00F52D88" w:rsidP="009E177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15,993</w:t>
            </w: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68,861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67050A" w:rsidRPr="005B6A58" w:rsidRDefault="0067050A" w:rsidP="009E1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4" w:type="pct"/>
            <w:vAlign w:val="bottom"/>
          </w:tcPr>
          <w:p w:rsidR="0067050A" w:rsidRPr="005B6A58" w:rsidRDefault="0067050A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:rsidR="0067050A" w:rsidRPr="005B6A58" w:rsidRDefault="0067050A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67050A" w:rsidRPr="005B6A58" w:rsidRDefault="0067050A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67050A" w:rsidRPr="005B6A58" w:rsidRDefault="0067050A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67050A" w:rsidRPr="005B6A58" w:rsidRDefault="0067050A" w:rsidP="009E177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3"/>
            <w:vAlign w:val="bottom"/>
          </w:tcPr>
          <w:p w:rsidR="0067050A" w:rsidRPr="005B6A58" w:rsidRDefault="0067050A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67050A" w:rsidRPr="005B6A58" w:rsidRDefault="0067050A" w:rsidP="009E177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E33099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4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9E1771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34" w:type="pct"/>
            <w:vAlign w:val="bottom"/>
          </w:tcPr>
          <w:p w:rsidR="009E1771" w:rsidRPr="005B6A58" w:rsidRDefault="00E33099" w:rsidP="009E177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119,743</w:t>
            </w:r>
          </w:p>
        </w:tc>
        <w:tc>
          <w:tcPr>
            <w:tcW w:w="131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117,370</w:t>
            </w: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9E1771" w:rsidRPr="005B6A58" w:rsidRDefault="00E33099" w:rsidP="009E177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119,743</w:t>
            </w: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117,370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572035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4" w:type="pct"/>
            <w:vAlign w:val="bottom"/>
          </w:tcPr>
          <w:p w:rsidR="009E1771" w:rsidRPr="005B6A58" w:rsidRDefault="00E33099" w:rsidP="009E177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810</w:t>
            </w:r>
          </w:p>
        </w:tc>
        <w:tc>
          <w:tcPr>
            <w:tcW w:w="131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1,434</w:t>
            </w: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9E1771" w:rsidRPr="005B6A58" w:rsidRDefault="00E33099" w:rsidP="009E177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810</w:t>
            </w: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1,434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9029D5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4" w:type="pct"/>
            <w:vAlign w:val="bottom"/>
          </w:tcPr>
          <w:p w:rsidR="009E1771" w:rsidRPr="005B6A58" w:rsidRDefault="00E33099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9E1771" w:rsidRPr="005B6A58" w:rsidRDefault="00E33099" w:rsidP="009E177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189,989</w:t>
            </w: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92,079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9E1771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รายได้ค่าเช่าพื้นที่</w:t>
            </w:r>
          </w:p>
        </w:tc>
        <w:tc>
          <w:tcPr>
            <w:tcW w:w="634" w:type="pct"/>
            <w:vAlign w:val="bottom"/>
          </w:tcPr>
          <w:p w:rsidR="009E1771" w:rsidRPr="005B6A58" w:rsidRDefault="00E33099" w:rsidP="009E177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6,034</w:t>
            </w:r>
          </w:p>
        </w:tc>
        <w:tc>
          <w:tcPr>
            <w:tcW w:w="131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6,034</w:t>
            </w: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9E1771" w:rsidRPr="005B6A58" w:rsidRDefault="00E33099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9E1771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4" w:type="pct"/>
            <w:vAlign w:val="bottom"/>
          </w:tcPr>
          <w:p w:rsidR="009E1771" w:rsidRPr="005B6A58" w:rsidRDefault="00E33099" w:rsidP="009E177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15,994</w:t>
            </w:r>
          </w:p>
        </w:tc>
        <w:tc>
          <w:tcPr>
            <w:tcW w:w="131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17,640</w:t>
            </w: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9E1771" w:rsidRPr="005B6A58" w:rsidRDefault="00E33099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9E1771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4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left w:val="nil"/>
            </w:tcBorders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9E1771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7" w:hanging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A1159F" w:rsidRPr="005B6A58" w:rsidRDefault="00A1159F" w:rsidP="000A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4" w:type="pct"/>
            <w:vAlign w:val="bottom"/>
          </w:tcPr>
          <w:p w:rsidR="00A1159F" w:rsidRPr="005B6A58" w:rsidRDefault="00A1159F" w:rsidP="000A2F6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894</w:t>
            </w:r>
          </w:p>
        </w:tc>
        <w:tc>
          <w:tcPr>
            <w:tcW w:w="131" w:type="pct"/>
            <w:vAlign w:val="bottom"/>
          </w:tcPr>
          <w:p w:rsidR="00A1159F" w:rsidRPr="005B6A58" w:rsidRDefault="00A1159F" w:rsidP="000A2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A1159F" w:rsidRPr="005B6A58" w:rsidRDefault="00A1159F" w:rsidP="000A2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:rsidR="00A1159F" w:rsidRPr="005B6A58" w:rsidRDefault="00A1159F" w:rsidP="000A2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A1159F" w:rsidRPr="005B6A58" w:rsidRDefault="00A1159F" w:rsidP="000A2F6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894</w:t>
            </w:r>
          </w:p>
        </w:tc>
        <w:tc>
          <w:tcPr>
            <w:tcW w:w="140" w:type="pct"/>
            <w:gridSpan w:val="3"/>
            <w:vAlign w:val="bottom"/>
          </w:tcPr>
          <w:p w:rsidR="00A1159F" w:rsidRPr="005B6A58" w:rsidRDefault="00A1159F" w:rsidP="000A2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A1159F" w:rsidRPr="005B6A58" w:rsidRDefault="00A1159F" w:rsidP="000A2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9E1771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4" w:type="pct"/>
            <w:vAlign w:val="bottom"/>
          </w:tcPr>
          <w:p w:rsidR="009E1771" w:rsidRPr="005B6A58" w:rsidRDefault="00E33099" w:rsidP="00F71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23,716</w:t>
            </w: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:rsidR="009E1771" w:rsidRPr="005B6A58" w:rsidRDefault="00EB11A2" w:rsidP="00F71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80DD4" w:rsidRPr="005B6A58" w:rsidRDefault="00980DD4" w:rsidP="0098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1367" w:type="pct"/>
            <w:gridSpan w:val="3"/>
            <w:vAlign w:val="bottom"/>
          </w:tcPr>
          <w:p w:rsidR="00980DD4" w:rsidRPr="005B6A58" w:rsidRDefault="00980DD4" w:rsidP="00980DD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vAlign w:val="bottom"/>
          </w:tcPr>
          <w:p w:rsidR="00980DD4" w:rsidRPr="005B6A58" w:rsidRDefault="00980DD4" w:rsidP="00980DD4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pct"/>
            <w:gridSpan w:val="6"/>
            <w:vAlign w:val="bottom"/>
          </w:tcPr>
          <w:p w:rsidR="00980DD4" w:rsidRPr="005B6A58" w:rsidRDefault="00980DD4" w:rsidP="00980DD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80DD4" w:rsidRPr="005B6A58" w:rsidRDefault="00980DD4" w:rsidP="00980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980DD4" w:rsidRPr="005B6A58" w:rsidRDefault="00980DD4" w:rsidP="00980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1" w:type="pct"/>
            <w:vAlign w:val="bottom"/>
          </w:tcPr>
          <w:p w:rsidR="00980DD4" w:rsidRPr="005B6A58" w:rsidRDefault="00980DD4" w:rsidP="00980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:rsidR="00980DD4" w:rsidRPr="005B6A58" w:rsidRDefault="00980DD4" w:rsidP="00980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2" w:type="pct"/>
            <w:vAlign w:val="bottom"/>
          </w:tcPr>
          <w:p w:rsidR="00980DD4" w:rsidRPr="005B6A58" w:rsidRDefault="00980DD4" w:rsidP="00980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shd w:val="clear" w:color="auto" w:fill="auto"/>
            <w:vAlign w:val="bottom"/>
          </w:tcPr>
          <w:p w:rsidR="00980DD4" w:rsidRPr="005B6A58" w:rsidRDefault="00980DD4" w:rsidP="00980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0" w:type="pct"/>
            <w:gridSpan w:val="3"/>
            <w:vAlign w:val="bottom"/>
          </w:tcPr>
          <w:p w:rsidR="00980DD4" w:rsidRPr="005B6A58" w:rsidRDefault="00980DD4" w:rsidP="00980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:rsidR="00980DD4" w:rsidRPr="005B6A58" w:rsidRDefault="00980DD4" w:rsidP="00980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80DD4" w:rsidRPr="005B6A58" w:rsidRDefault="00980DD4" w:rsidP="00980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4" w:type="pct"/>
            <w:gridSpan w:val="10"/>
            <w:vAlign w:val="bottom"/>
          </w:tcPr>
          <w:p w:rsidR="00980DD4" w:rsidRPr="005B6A58" w:rsidRDefault="00980DD4" w:rsidP="00980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9E1771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5" w:hanging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34" w:type="pct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1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9E1771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7" w:hanging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34" w:type="pct"/>
            <w:vAlign w:val="bottom"/>
          </w:tcPr>
          <w:p w:rsidR="009E1771" w:rsidRPr="005B6A58" w:rsidRDefault="00E33099" w:rsidP="009E177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81,884</w:t>
            </w:r>
          </w:p>
        </w:tc>
        <w:tc>
          <w:tcPr>
            <w:tcW w:w="131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84,792</w:t>
            </w: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:rsidR="009E1771" w:rsidRPr="005B6A58" w:rsidRDefault="00A73E9A" w:rsidP="009E177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38</w:t>
            </w:r>
            <w:r w:rsidR="00E33099" w:rsidRPr="005B6A58">
              <w:rPr>
                <w:rFonts w:ascii="Angsana New" w:hAnsi="Angsana New" w:hint="cs"/>
                <w:sz w:val="30"/>
                <w:szCs w:val="30"/>
              </w:rPr>
              <w:t>,497</w:t>
            </w: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40,733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9E1771" w:rsidP="00593E64">
            <w:pPr>
              <w:ind w:left="9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4" w:type="pct"/>
            <w:vAlign w:val="bottom"/>
          </w:tcPr>
          <w:p w:rsidR="009E1771" w:rsidRPr="005B6A58" w:rsidRDefault="00E33099" w:rsidP="00A73E9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3,46</w:t>
            </w:r>
            <w:r w:rsidR="00A73E9A" w:rsidRPr="005B6A5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31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3,974</w:t>
            </w: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:rsidR="009E1771" w:rsidRPr="005B6A58" w:rsidRDefault="00996C5B" w:rsidP="009E177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1,215</w:t>
            </w: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1,502</w:t>
            </w:r>
          </w:p>
        </w:tc>
      </w:tr>
      <w:tr w:rsidR="005B6A58" w:rsidRPr="005B6A58" w:rsidTr="00980DD4">
        <w:tc>
          <w:tcPr>
            <w:tcW w:w="2184" w:type="pct"/>
            <w:vAlign w:val="bottom"/>
          </w:tcPr>
          <w:p w:rsidR="009E1771" w:rsidRPr="005B6A58" w:rsidRDefault="009E1771" w:rsidP="00593E64">
            <w:pPr>
              <w:ind w:left="9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:rsidR="009E1771" w:rsidRPr="005B6A58" w:rsidRDefault="00E33099" w:rsidP="009E177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3,752</w:t>
            </w:r>
          </w:p>
        </w:tc>
        <w:tc>
          <w:tcPr>
            <w:tcW w:w="131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364</w:t>
            </w: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  <w:vAlign w:val="bottom"/>
          </w:tcPr>
          <w:p w:rsidR="009E1771" w:rsidRPr="005B6A58" w:rsidRDefault="00E33099" w:rsidP="009E177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3,811</w:t>
            </w: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166</w:t>
            </w:r>
          </w:p>
        </w:tc>
      </w:tr>
      <w:tr w:rsidR="006919FE" w:rsidRPr="005B6A58" w:rsidTr="00980DD4">
        <w:tc>
          <w:tcPr>
            <w:tcW w:w="2184" w:type="pct"/>
            <w:vAlign w:val="bottom"/>
          </w:tcPr>
          <w:p w:rsidR="009E1771" w:rsidRPr="005B6A58" w:rsidRDefault="009E1771" w:rsidP="00593E64">
            <w:pPr>
              <w:ind w:left="90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1771" w:rsidRPr="005B6A58" w:rsidRDefault="00E33099" w:rsidP="009E177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89,101</w:t>
            </w:r>
          </w:p>
        </w:tc>
        <w:tc>
          <w:tcPr>
            <w:tcW w:w="131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89,130</w:t>
            </w:r>
          </w:p>
        </w:tc>
        <w:tc>
          <w:tcPr>
            <w:tcW w:w="132" w:type="pct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1771" w:rsidRPr="005B6A58" w:rsidRDefault="00996C5B" w:rsidP="009E177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43,523</w:t>
            </w:r>
          </w:p>
        </w:tc>
        <w:tc>
          <w:tcPr>
            <w:tcW w:w="140" w:type="pct"/>
            <w:gridSpan w:val="3"/>
            <w:vAlign w:val="bottom"/>
          </w:tcPr>
          <w:p w:rsidR="009E1771" w:rsidRPr="005B6A58" w:rsidRDefault="009E1771" w:rsidP="009E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1771" w:rsidRPr="005B6A58" w:rsidRDefault="009E1771" w:rsidP="009E177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42,401</w:t>
            </w:r>
          </w:p>
        </w:tc>
      </w:tr>
    </w:tbl>
    <w:p w:rsidR="00B91FBE" w:rsidRPr="005B6A58" w:rsidRDefault="00B91FBE" w:rsidP="001D3D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246D7B" w:rsidRPr="005B6A58" w:rsidRDefault="00246D7B" w:rsidP="001D3D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1F5D92" w:rsidRPr="005B6A58">
        <w:rPr>
          <w:rFonts w:ascii="Angsana New" w:hAnsi="Angsana New" w:hint="cs"/>
          <w:spacing w:val="-2"/>
          <w:sz w:val="30"/>
          <w:szCs w:val="30"/>
        </w:rPr>
        <w:t xml:space="preserve">30 </w:t>
      </w:r>
      <w:r w:rsidR="001F5D92" w:rsidRPr="005B6A58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B23EAF"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="00DB28F4" w:rsidRPr="005B6A58">
        <w:rPr>
          <w:rFonts w:ascii="Angsana New" w:hAnsi="Angsana New" w:hint="cs"/>
          <w:sz w:val="30"/>
          <w:szCs w:val="30"/>
        </w:rPr>
        <w:t>256</w:t>
      </w:r>
      <w:r w:rsidR="00A74B4F" w:rsidRPr="005B6A58">
        <w:rPr>
          <w:rFonts w:ascii="Angsana New" w:hAnsi="Angsana New" w:hint="cs"/>
          <w:sz w:val="30"/>
          <w:szCs w:val="30"/>
        </w:rPr>
        <w:t>2</w:t>
      </w:r>
      <w:r w:rsidR="00DB28F4" w:rsidRPr="005B6A5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28F4" w:rsidRPr="005B6A58">
        <w:rPr>
          <w:rFonts w:ascii="Angsana New" w:hAnsi="Angsana New" w:hint="cs"/>
          <w:sz w:val="30"/>
          <w:szCs w:val="30"/>
        </w:rPr>
        <w:t>31</w:t>
      </w:r>
      <w:r w:rsidR="00DB28F4" w:rsidRPr="005B6A5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B28F4" w:rsidRPr="005B6A58">
        <w:rPr>
          <w:rFonts w:ascii="Angsana New" w:hAnsi="Angsana New" w:hint="cs"/>
          <w:sz w:val="30"/>
          <w:szCs w:val="30"/>
        </w:rPr>
        <w:t>25</w:t>
      </w:r>
      <w:r w:rsidR="00157CE5" w:rsidRPr="005B6A58">
        <w:rPr>
          <w:rFonts w:ascii="Angsana New" w:hAnsi="Angsana New" w:hint="cs"/>
          <w:sz w:val="30"/>
          <w:szCs w:val="30"/>
          <w:cs/>
        </w:rPr>
        <w:t>6</w:t>
      </w:r>
      <w:r w:rsidR="00A74B4F" w:rsidRPr="005B6A58">
        <w:rPr>
          <w:rFonts w:ascii="Angsana New" w:hAnsi="Angsana New" w:hint="cs"/>
          <w:sz w:val="30"/>
          <w:szCs w:val="30"/>
        </w:rPr>
        <w:t>1</w:t>
      </w:r>
      <w:r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="00DB28F4" w:rsidRPr="005B6A58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8B61AD" w:rsidRPr="005B6A58" w:rsidRDefault="008B61AD" w:rsidP="00FC6A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59"/>
        <w:gridCol w:w="1169"/>
        <w:gridCol w:w="272"/>
        <w:gridCol w:w="1217"/>
        <w:gridCol w:w="242"/>
        <w:gridCol w:w="1245"/>
        <w:gridCol w:w="275"/>
        <w:gridCol w:w="1084"/>
      </w:tblGrid>
      <w:tr w:rsidR="005B6A58" w:rsidRPr="005B6A58" w:rsidTr="00F71F43">
        <w:trPr>
          <w:trHeight w:val="405"/>
        </w:trPr>
        <w:tc>
          <w:tcPr>
            <w:tcW w:w="2061" w:type="pct"/>
            <w:vAlign w:val="bottom"/>
          </w:tcPr>
          <w:p w:rsidR="003921F5" w:rsidRPr="005B6A58" w:rsidRDefault="003921F5" w:rsidP="00DD225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8" w:right="-45" w:firstLine="9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</w:rPr>
              <w:t>-</w:t>
            </w: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19" w:type="pct"/>
            <w:gridSpan w:val="3"/>
            <w:shd w:val="clear" w:color="auto" w:fill="auto"/>
            <w:vAlign w:val="bottom"/>
          </w:tcPr>
          <w:p w:rsidR="003921F5" w:rsidRPr="005B6A58" w:rsidRDefault="003921F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3921F5" w:rsidRPr="005B6A58" w:rsidRDefault="003921F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  <w:shd w:val="clear" w:color="auto" w:fill="auto"/>
            <w:vAlign w:val="bottom"/>
          </w:tcPr>
          <w:p w:rsidR="003921F5" w:rsidRPr="005B6A58" w:rsidRDefault="003921F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B6A58" w:rsidRPr="005B6A58" w:rsidTr="00BA53D0">
        <w:trPr>
          <w:trHeight w:val="405"/>
        </w:trPr>
        <w:tc>
          <w:tcPr>
            <w:tcW w:w="2061" w:type="pct"/>
            <w:vAlign w:val="bottom"/>
          </w:tcPr>
          <w:p w:rsidR="008B61AD" w:rsidRPr="005B6A58" w:rsidRDefault="008B61AD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8B61AD" w:rsidRPr="005B6A58" w:rsidRDefault="001F5D92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30 </w:t>
            </w:r>
            <w:r w:rsidRPr="005B6A5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  <w:vAlign w:val="bottom"/>
          </w:tcPr>
          <w:p w:rsidR="008B61AD" w:rsidRPr="005B6A58" w:rsidRDefault="001F5D92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30 </w:t>
            </w:r>
            <w:r w:rsidRPr="005B6A5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B6A58" w:rsidRPr="005B6A58" w:rsidTr="00BA53D0">
        <w:trPr>
          <w:trHeight w:val="405"/>
        </w:trPr>
        <w:tc>
          <w:tcPr>
            <w:tcW w:w="2061" w:type="pct"/>
            <w:vAlign w:val="bottom"/>
          </w:tcPr>
          <w:p w:rsidR="008B61AD" w:rsidRPr="005B6A58" w:rsidRDefault="008B61AD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  <w:vAlign w:val="bottom"/>
          </w:tcPr>
          <w:p w:rsidR="008B61AD" w:rsidRPr="005B6A58" w:rsidRDefault="008B61AD" w:rsidP="00FA6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5B6A58" w:rsidRPr="005B6A58" w:rsidTr="00F71F43">
        <w:trPr>
          <w:trHeight w:val="405"/>
        </w:trPr>
        <w:tc>
          <w:tcPr>
            <w:tcW w:w="2061" w:type="pct"/>
            <w:vAlign w:val="bottom"/>
          </w:tcPr>
          <w:p w:rsidR="008B61AD" w:rsidRPr="005B6A58" w:rsidRDefault="008B61AD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9" w:type="pct"/>
            <w:gridSpan w:val="7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58" w:rsidRPr="005B6A58" w:rsidTr="00F71F43">
        <w:trPr>
          <w:trHeight w:val="405"/>
        </w:trPr>
        <w:tc>
          <w:tcPr>
            <w:tcW w:w="2061" w:type="pct"/>
            <w:vAlign w:val="bottom"/>
          </w:tcPr>
          <w:p w:rsidR="008B61AD" w:rsidRPr="005B6A58" w:rsidRDefault="008B61AD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2939" w:type="pct"/>
            <w:gridSpan w:val="7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A58" w:rsidRPr="005B6A58" w:rsidTr="00BA53D0">
        <w:trPr>
          <w:trHeight w:val="389"/>
        </w:trPr>
        <w:tc>
          <w:tcPr>
            <w:tcW w:w="2061" w:type="pct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24" w:type="pct"/>
            <w:vAlign w:val="bottom"/>
          </w:tcPr>
          <w:p w:rsidR="008B61AD" w:rsidRPr="005B6A58" w:rsidRDefault="00E33099" w:rsidP="003921F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7,654,036</w:t>
            </w:r>
          </w:p>
        </w:tc>
        <w:tc>
          <w:tcPr>
            <w:tcW w:w="145" w:type="pct"/>
            <w:vAlign w:val="bottom"/>
          </w:tcPr>
          <w:p w:rsidR="008B61AD" w:rsidRPr="005B6A58" w:rsidRDefault="008B61AD" w:rsidP="008B61AD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:rsidR="008B61AD" w:rsidRPr="005B6A58" w:rsidRDefault="008B61AD" w:rsidP="008B61A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5,226,926</w:t>
            </w:r>
          </w:p>
        </w:tc>
        <w:tc>
          <w:tcPr>
            <w:tcW w:w="129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</w:tcPr>
          <w:p w:rsidR="008B61AD" w:rsidRPr="005B6A58" w:rsidRDefault="00E33099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BA53D0">
        <w:trPr>
          <w:trHeight w:val="389"/>
        </w:trPr>
        <w:tc>
          <w:tcPr>
            <w:tcW w:w="2061" w:type="pct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:rsidR="008B61AD" w:rsidRPr="005B6A58" w:rsidRDefault="00E33099" w:rsidP="008B61A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:rsidR="008B61AD" w:rsidRPr="005B6A58" w:rsidRDefault="008B61AD" w:rsidP="008B61A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:rsidR="008B61AD" w:rsidRPr="005B6A58" w:rsidRDefault="00E33099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BA53D0">
        <w:trPr>
          <w:trHeight w:val="405"/>
        </w:trPr>
        <w:tc>
          <w:tcPr>
            <w:tcW w:w="2061" w:type="pct"/>
            <w:vAlign w:val="bottom"/>
          </w:tcPr>
          <w:p w:rsidR="003921F5" w:rsidRPr="005B6A58" w:rsidRDefault="003921F5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21F5" w:rsidRPr="005B6A58" w:rsidRDefault="00E33099" w:rsidP="003921F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7,654,036</w:t>
            </w:r>
          </w:p>
        </w:tc>
        <w:tc>
          <w:tcPr>
            <w:tcW w:w="145" w:type="pct"/>
            <w:vAlign w:val="bottom"/>
          </w:tcPr>
          <w:p w:rsidR="003921F5" w:rsidRPr="005B6A58" w:rsidRDefault="003921F5" w:rsidP="003921F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21F5" w:rsidRPr="005B6A58" w:rsidRDefault="003921F5" w:rsidP="003921F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5,226,926</w:t>
            </w:r>
          </w:p>
        </w:tc>
        <w:tc>
          <w:tcPr>
            <w:tcW w:w="129" w:type="pct"/>
            <w:vAlign w:val="bottom"/>
          </w:tcPr>
          <w:p w:rsidR="003921F5" w:rsidRPr="005B6A58" w:rsidRDefault="003921F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21F5" w:rsidRPr="005B6A58" w:rsidRDefault="00E33099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3921F5" w:rsidRPr="005B6A58" w:rsidRDefault="003921F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21F5" w:rsidRPr="005B6A58" w:rsidRDefault="003921F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5B6A58" w:rsidRPr="005B6A58" w:rsidTr="00BA53D0">
        <w:trPr>
          <w:trHeight w:val="389"/>
        </w:trPr>
        <w:tc>
          <w:tcPr>
            <w:tcW w:w="2061" w:type="pct"/>
            <w:vAlign w:val="bottom"/>
          </w:tcPr>
          <w:p w:rsidR="0067050A" w:rsidRPr="005B6A58" w:rsidRDefault="0067050A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vAlign w:val="bottom"/>
          </w:tcPr>
          <w:p w:rsidR="0067050A" w:rsidRPr="005B6A58" w:rsidRDefault="0067050A" w:rsidP="008B61AD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67050A" w:rsidRPr="005B6A58" w:rsidRDefault="0067050A" w:rsidP="008B61AD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:rsidR="0067050A" w:rsidRPr="005B6A58" w:rsidRDefault="0067050A" w:rsidP="008B61AD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67050A" w:rsidRPr="005B6A58" w:rsidRDefault="0067050A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vAlign w:val="bottom"/>
          </w:tcPr>
          <w:p w:rsidR="0067050A" w:rsidRPr="005B6A58" w:rsidRDefault="0067050A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67050A" w:rsidRPr="005B6A58" w:rsidRDefault="0067050A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67050A" w:rsidRPr="005B6A58" w:rsidRDefault="0067050A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6A58" w:rsidRPr="005B6A58" w:rsidTr="00F71F43">
        <w:trPr>
          <w:trHeight w:val="405"/>
        </w:trPr>
        <w:tc>
          <w:tcPr>
            <w:tcW w:w="2061" w:type="pct"/>
            <w:vAlign w:val="bottom"/>
          </w:tcPr>
          <w:p w:rsidR="0067050A" w:rsidRPr="005B6A58" w:rsidRDefault="0067050A" w:rsidP="006D248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8" w:right="-45" w:firstLine="9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9" w:type="pct"/>
            <w:gridSpan w:val="3"/>
            <w:shd w:val="clear" w:color="auto" w:fill="auto"/>
            <w:vAlign w:val="bottom"/>
          </w:tcPr>
          <w:p w:rsidR="0067050A" w:rsidRPr="005B6A58" w:rsidRDefault="0067050A" w:rsidP="006D2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67050A" w:rsidRPr="005B6A58" w:rsidRDefault="0067050A" w:rsidP="006D2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  <w:shd w:val="clear" w:color="auto" w:fill="auto"/>
            <w:vAlign w:val="bottom"/>
          </w:tcPr>
          <w:p w:rsidR="0067050A" w:rsidRPr="005B6A58" w:rsidRDefault="0067050A" w:rsidP="006D2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B6A58" w:rsidRPr="005B6A58" w:rsidTr="00BA53D0">
        <w:trPr>
          <w:trHeight w:val="405"/>
        </w:trPr>
        <w:tc>
          <w:tcPr>
            <w:tcW w:w="2061" w:type="pct"/>
            <w:vAlign w:val="bottom"/>
          </w:tcPr>
          <w:p w:rsidR="008B61AD" w:rsidRPr="005B6A58" w:rsidRDefault="008B61AD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5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29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7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5B6A58" w:rsidRPr="005B6A58" w:rsidTr="00F71F43">
        <w:trPr>
          <w:trHeight w:val="405"/>
        </w:trPr>
        <w:tc>
          <w:tcPr>
            <w:tcW w:w="2061" w:type="pct"/>
            <w:vAlign w:val="bottom"/>
          </w:tcPr>
          <w:p w:rsidR="008B61AD" w:rsidRPr="005B6A58" w:rsidRDefault="008B61AD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9" w:type="pct"/>
            <w:gridSpan w:val="7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58" w:rsidRPr="005B6A58" w:rsidTr="00BA53D0">
        <w:trPr>
          <w:trHeight w:val="405"/>
        </w:trPr>
        <w:tc>
          <w:tcPr>
            <w:tcW w:w="2061" w:type="pct"/>
            <w:shd w:val="clear" w:color="auto" w:fill="auto"/>
            <w:vAlign w:val="bottom"/>
          </w:tcPr>
          <w:p w:rsidR="008145D9" w:rsidRPr="005B6A58" w:rsidRDefault="008145D9" w:rsidP="0081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กลับรายการหนี้สงสัยจะสูญสำหรับ</w:t>
            </w:r>
          </w:p>
        </w:tc>
        <w:tc>
          <w:tcPr>
            <w:tcW w:w="624" w:type="pct"/>
            <w:vAlign w:val="bottom"/>
          </w:tcPr>
          <w:p w:rsidR="008145D9" w:rsidRPr="005B6A58" w:rsidRDefault="008145D9" w:rsidP="0081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5" w:type="pct"/>
            <w:vAlign w:val="bottom"/>
          </w:tcPr>
          <w:p w:rsidR="008145D9" w:rsidRPr="005B6A58" w:rsidRDefault="008145D9" w:rsidP="0081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:rsidR="008145D9" w:rsidRPr="005B6A58" w:rsidRDefault="008145D9" w:rsidP="0081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8145D9" w:rsidRPr="005B6A58" w:rsidRDefault="008145D9" w:rsidP="0081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vAlign w:val="bottom"/>
          </w:tcPr>
          <w:p w:rsidR="008145D9" w:rsidRPr="005B6A58" w:rsidRDefault="008145D9" w:rsidP="0081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8145D9" w:rsidRPr="005B6A58" w:rsidRDefault="008145D9" w:rsidP="0081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8145D9" w:rsidRPr="005B6A58" w:rsidRDefault="008145D9" w:rsidP="0081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6A58" w:rsidRPr="005B6A58" w:rsidTr="00BA53D0">
        <w:trPr>
          <w:trHeight w:val="405"/>
        </w:trPr>
        <w:tc>
          <w:tcPr>
            <w:tcW w:w="2061" w:type="pct"/>
            <w:shd w:val="clear" w:color="auto" w:fill="auto"/>
            <w:vAlign w:val="bottom"/>
          </w:tcPr>
          <w:p w:rsidR="001A6405" w:rsidRPr="005B6A58" w:rsidRDefault="009029D5" w:rsidP="001A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A6405"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1A6405" w:rsidRPr="005B6A5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1A6405" w:rsidRPr="005B6A5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A6405" w:rsidRPr="005B6A58" w:rsidRDefault="00E33099" w:rsidP="00767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1A6405" w:rsidRPr="005B6A58" w:rsidRDefault="001A6405" w:rsidP="001A6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A6405" w:rsidRPr="005B6A58" w:rsidRDefault="001A6405" w:rsidP="001A6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(57,245)</w:t>
            </w:r>
          </w:p>
        </w:tc>
        <w:tc>
          <w:tcPr>
            <w:tcW w:w="129" w:type="pct"/>
            <w:vAlign w:val="bottom"/>
          </w:tcPr>
          <w:p w:rsidR="001A6405" w:rsidRPr="005B6A58" w:rsidRDefault="001A6405" w:rsidP="001A6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A6405" w:rsidRPr="005B6A58" w:rsidRDefault="00E33099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1A6405" w:rsidRPr="005B6A58" w:rsidRDefault="001A6405" w:rsidP="001A6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A6405" w:rsidRPr="005B6A58" w:rsidRDefault="001A6405" w:rsidP="001A6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1A6405" w:rsidRPr="005B6A58" w:rsidTr="00BA53D0">
        <w:trPr>
          <w:trHeight w:val="389"/>
        </w:trPr>
        <w:tc>
          <w:tcPr>
            <w:tcW w:w="2061" w:type="pct"/>
            <w:shd w:val="clear" w:color="auto" w:fill="auto"/>
            <w:vAlign w:val="bottom"/>
          </w:tcPr>
          <w:p w:rsidR="001A6405" w:rsidRPr="005B6A58" w:rsidRDefault="009029D5" w:rsidP="001A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A6405"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="001A6405" w:rsidRPr="005B6A5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1A6405" w:rsidRPr="005B6A5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6405" w:rsidRPr="005B6A58" w:rsidRDefault="00E33099" w:rsidP="00767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1A6405" w:rsidRPr="005B6A58" w:rsidRDefault="001A6405" w:rsidP="001A6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6405" w:rsidRPr="005B6A58" w:rsidRDefault="001A6405" w:rsidP="001A6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(59,646)</w:t>
            </w:r>
          </w:p>
        </w:tc>
        <w:tc>
          <w:tcPr>
            <w:tcW w:w="129" w:type="pct"/>
            <w:vAlign w:val="bottom"/>
          </w:tcPr>
          <w:p w:rsidR="001A6405" w:rsidRPr="005B6A58" w:rsidRDefault="001A6405" w:rsidP="001A6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6405" w:rsidRPr="005B6A58" w:rsidRDefault="00E33099" w:rsidP="001A6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1A6405" w:rsidRPr="005B6A58" w:rsidRDefault="001A6405" w:rsidP="001A6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6405" w:rsidRPr="005B6A58" w:rsidRDefault="001A6405" w:rsidP="001A6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:rsidR="00A1159F" w:rsidRPr="005B6A58" w:rsidRDefault="00A1159F" w:rsidP="003874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387484" w:rsidRPr="005B6A58" w:rsidRDefault="00387484" w:rsidP="003874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</w:rPr>
        <w:br w:type="page"/>
      </w:r>
    </w:p>
    <w:tbl>
      <w:tblPr>
        <w:tblW w:w="935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70"/>
        <w:gridCol w:w="1171"/>
        <w:gridCol w:w="268"/>
        <w:gridCol w:w="1175"/>
        <w:gridCol w:w="273"/>
        <w:gridCol w:w="1166"/>
        <w:gridCol w:w="273"/>
        <w:gridCol w:w="1158"/>
      </w:tblGrid>
      <w:tr w:rsidR="005B6A58" w:rsidRPr="005B6A58" w:rsidTr="00CC687A">
        <w:tc>
          <w:tcPr>
            <w:tcW w:w="2069" w:type="pct"/>
            <w:vAlign w:val="bottom"/>
          </w:tcPr>
          <w:p w:rsidR="003921F5" w:rsidRPr="005B6A58" w:rsidRDefault="003921F5" w:rsidP="0040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4"/>
                <w:sz w:val="30"/>
                <w:szCs w:val="30"/>
              </w:rPr>
              <w:br w:type="page"/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397" w:type="pct"/>
            <w:gridSpan w:val="3"/>
            <w:vAlign w:val="bottom"/>
          </w:tcPr>
          <w:p w:rsidR="003921F5" w:rsidRPr="005B6A58" w:rsidRDefault="003921F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:rsidR="003921F5" w:rsidRPr="005B6A58" w:rsidRDefault="003921F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pct"/>
            <w:gridSpan w:val="3"/>
            <w:vAlign w:val="bottom"/>
          </w:tcPr>
          <w:p w:rsidR="003921F5" w:rsidRPr="005B6A58" w:rsidRDefault="003921F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6A58" w:rsidRPr="005B6A58" w:rsidTr="00CC687A">
        <w:tc>
          <w:tcPr>
            <w:tcW w:w="2069" w:type="pct"/>
            <w:vAlign w:val="bottom"/>
          </w:tcPr>
          <w:p w:rsidR="00860F75" w:rsidRPr="005B6A58" w:rsidRDefault="00860F75" w:rsidP="0040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vAlign w:val="bottom"/>
          </w:tcPr>
          <w:p w:rsidR="00860F75" w:rsidRPr="005B6A58" w:rsidRDefault="001F5D92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30 </w:t>
            </w:r>
            <w:r w:rsidRPr="005B6A5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  <w:vAlign w:val="bottom"/>
          </w:tcPr>
          <w:p w:rsidR="00860F75" w:rsidRPr="005B6A58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860F75" w:rsidRPr="005B6A58" w:rsidRDefault="00860F75" w:rsidP="0056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  <w:vAlign w:val="bottom"/>
          </w:tcPr>
          <w:p w:rsidR="00860F75" w:rsidRPr="005B6A58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:rsidR="00860F75" w:rsidRPr="005B6A58" w:rsidRDefault="001F5D92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30 </w:t>
            </w:r>
            <w:r w:rsidRPr="005B6A5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  <w:vAlign w:val="bottom"/>
          </w:tcPr>
          <w:p w:rsidR="00860F75" w:rsidRPr="005B6A58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860F75" w:rsidRPr="005B6A58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B6A58" w:rsidRPr="005B6A58" w:rsidTr="00CC687A">
        <w:tc>
          <w:tcPr>
            <w:tcW w:w="2069" w:type="pct"/>
            <w:vAlign w:val="bottom"/>
          </w:tcPr>
          <w:p w:rsidR="00A033D0" w:rsidRPr="005B6A58" w:rsidRDefault="00A033D0" w:rsidP="0040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vAlign w:val="bottom"/>
          </w:tcPr>
          <w:p w:rsidR="00A033D0" w:rsidRPr="005B6A58" w:rsidRDefault="00A033D0" w:rsidP="00A03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3" w:type="pct"/>
            <w:vAlign w:val="bottom"/>
          </w:tcPr>
          <w:p w:rsidR="00A033D0" w:rsidRPr="005B6A58" w:rsidRDefault="00A033D0" w:rsidP="00A03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A033D0" w:rsidRPr="005B6A58" w:rsidRDefault="00A033D0" w:rsidP="00A03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6" w:type="pct"/>
            <w:vAlign w:val="bottom"/>
          </w:tcPr>
          <w:p w:rsidR="00A033D0" w:rsidRPr="005B6A58" w:rsidRDefault="00A033D0" w:rsidP="00A03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:rsidR="00A033D0" w:rsidRPr="005B6A58" w:rsidRDefault="00A033D0" w:rsidP="00A03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6" w:type="pct"/>
            <w:vAlign w:val="bottom"/>
          </w:tcPr>
          <w:p w:rsidR="00A033D0" w:rsidRPr="005B6A58" w:rsidRDefault="00A033D0" w:rsidP="00A03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033D0" w:rsidRPr="005B6A58" w:rsidRDefault="00A033D0" w:rsidP="00A03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5B6A58" w:rsidRPr="005B6A58" w:rsidTr="00CC687A">
        <w:tc>
          <w:tcPr>
            <w:tcW w:w="2069" w:type="pct"/>
            <w:vAlign w:val="bottom"/>
          </w:tcPr>
          <w:p w:rsidR="00860F75" w:rsidRPr="005B6A58" w:rsidRDefault="00860F75" w:rsidP="0040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1" w:type="pct"/>
            <w:gridSpan w:val="7"/>
            <w:vAlign w:val="bottom"/>
          </w:tcPr>
          <w:p w:rsidR="00860F75" w:rsidRPr="005B6A58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58" w:rsidRPr="005B6A58" w:rsidTr="00A1159F">
        <w:tc>
          <w:tcPr>
            <w:tcW w:w="2069" w:type="pct"/>
            <w:vAlign w:val="bottom"/>
          </w:tcPr>
          <w:p w:rsidR="008410FF" w:rsidRPr="005B6A58" w:rsidRDefault="008410FF" w:rsidP="00400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626" w:type="pct"/>
            <w:vAlign w:val="bottom"/>
          </w:tcPr>
          <w:p w:rsidR="008410FF" w:rsidRPr="005B6A58" w:rsidRDefault="008410FF" w:rsidP="008410F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8410FF" w:rsidRPr="005B6A58" w:rsidRDefault="008410FF" w:rsidP="008410F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8410FF" w:rsidRPr="005B6A58" w:rsidRDefault="008410FF" w:rsidP="008410FF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8410FF" w:rsidRPr="005B6A58" w:rsidRDefault="008410FF" w:rsidP="008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:rsidR="008410FF" w:rsidRPr="005B6A58" w:rsidRDefault="008410FF" w:rsidP="008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8410FF" w:rsidRPr="005B6A58" w:rsidRDefault="008410FF" w:rsidP="008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8410FF" w:rsidRPr="005B6A58" w:rsidRDefault="008410FF" w:rsidP="008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21F5" w:rsidRPr="005B6A58" w:rsidTr="00A1159F">
        <w:tc>
          <w:tcPr>
            <w:tcW w:w="2069" w:type="pct"/>
            <w:vAlign w:val="bottom"/>
          </w:tcPr>
          <w:p w:rsidR="008410FF" w:rsidRPr="005B6A58" w:rsidRDefault="008410FF" w:rsidP="00400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เค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อาร์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ทู จำกัด</w:t>
            </w:r>
          </w:p>
        </w:tc>
        <w:tc>
          <w:tcPr>
            <w:tcW w:w="626" w:type="pct"/>
            <w:tcBorders>
              <w:bottom w:val="double" w:sz="4" w:space="0" w:color="auto"/>
            </w:tcBorders>
            <w:vAlign w:val="bottom"/>
          </w:tcPr>
          <w:p w:rsidR="008410FF" w:rsidRPr="005B6A58" w:rsidRDefault="00E33099" w:rsidP="001955B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27,</w:t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990</w:t>
            </w:r>
          </w:p>
        </w:tc>
        <w:tc>
          <w:tcPr>
            <w:tcW w:w="143" w:type="pct"/>
            <w:vAlign w:val="bottom"/>
          </w:tcPr>
          <w:p w:rsidR="008410FF" w:rsidRPr="005B6A58" w:rsidRDefault="008410FF" w:rsidP="008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  <w:vAlign w:val="bottom"/>
          </w:tcPr>
          <w:p w:rsidR="008410FF" w:rsidRPr="005B6A58" w:rsidRDefault="008410FF" w:rsidP="00855D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64,091</w:t>
            </w:r>
          </w:p>
        </w:tc>
        <w:tc>
          <w:tcPr>
            <w:tcW w:w="146" w:type="pct"/>
            <w:vAlign w:val="bottom"/>
          </w:tcPr>
          <w:p w:rsidR="008410FF" w:rsidRPr="005B6A58" w:rsidRDefault="008410FF" w:rsidP="008410F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:rsidR="008410FF" w:rsidRPr="005B6A58" w:rsidRDefault="00E33099" w:rsidP="00855D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27,990</w:t>
            </w:r>
          </w:p>
        </w:tc>
        <w:tc>
          <w:tcPr>
            <w:tcW w:w="146" w:type="pct"/>
            <w:vAlign w:val="bottom"/>
          </w:tcPr>
          <w:p w:rsidR="008410FF" w:rsidRPr="005B6A58" w:rsidRDefault="008410FF" w:rsidP="008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:rsidR="008410FF" w:rsidRPr="005B6A58" w:rsidRDefault="008410FF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64,091</w:t>
            </w:r>
          </w:p>
        </w:tc>
      </w:tr>
    </w:tbl>
    <w:p w:rsidR="008B61AD" w:rsidRPr="005B6A58" w:rsidRDefault="008B61AD" w:rsidP="00811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69"/>
        <w:gridCol w:w="1146"/>
        <w:gridCol w:w="294"/>
        <w:gridCol w:w="1174"/>
        <w:gridCol w:w="240"/>
        <w:gridCol w:w="1202"/>
        <w:gridCol w:w="271"/>
        <w:gridCol w:w="1164"/>
      </w:tblGrid>
      <w:tr w:rsidR="005B6A58" w:rsidRPr="005B6A58" w:rsidTr="00CC687A">
        <w:trPr>
          <w:tblHeader/>
        </w:trPr>
        <w:tc>
          <w:tcPr>
            <w:tcW w:w="2067" w:type="pct"/>
            <w:vAlign w:val="bottom"/>
          </w:tcPr>
          <w:p w:rsidR="008B61AD" w:rsidRPr="005B6A58" w:rsidRDefault="008B61AD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เงินจ่ายล่วงหน้าและลูกหนี้หมุนเวียนอื่น</w:t>
            </w:r>
          </w:p>
        </w:tc>
        <w:tc>
          <w:tcPr>
            <w:tcW w:w="1396" w:type="pct"/>
            <w:gridSpan w:val="3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6A58" w:rsidRPr="005B6A58" w:rsidTr="00CC687A">
        <w:trPr>
          <w:tblHeader/>
        </w:trPr>
        <w:tc>
          <w:tcPr>
            <w:tcW w:w="2067" w:type="pct"/>
            <w:vAlign w:val="bottom"/>
          </w:tcPr>
          <w:p w:rsidR="008B61AD" w:rsidRPr="005B6A58" w:rsidRDefault="008B61AD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-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612" w:type="pct"/>
            <w:vAlign w:val="bottom"/>
          </w:tcPr>
          <w:p w:rsidR="008B61AD" w:rsidRPr="005B6A58" w:rsidRDefault="001F5D92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30 </w:t>
            </w:r>
            <w:r w:rsidRPr="005B6A5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7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8B61AD" w:rsidRPr="005B6A58" w:rsidRDefault="001F5D92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30 </w:t>
            </w:r>
            <w:r w:rsidRPr="005B6A5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B6A58" w:rsidRPr="005B6A58" w:rsidTr="00CC687A">
        <w:trPr>
          <w:tblHeader/>
        </w:trPr>
        <w:tc>
          <w:tcPr>
            <w:tcW w:w="2067" w:type="pct"/>
            <w:vAlign w:val="bottom"/>
          </w:tcPr>
          <w:p w:rsidR="008B61AD" w:rsidRPr="005B6A58" w:rsidRDefault="008B61AD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57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28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5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5B6A58" w:rsidRPr="005B6A58" w:rsidTr="00CC687A">
        <w:trPr>
          <w:tblHeader/>
        </w:trPr>
        <w:tc>
          <w:tcPr>
            <w:tcW w:w="2067" w:type="pct"/>
            <w:vAlign w:val="bottom"/>
          </w:tcPr>
          <w:p w:rsidR="008B61AD" w:rsidRPr="005B6A58" w:rsidRDefault="008B61AD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3" w:type="pct"/>
            <w:gridSpan w:val="7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EC15C0" w:rsidRPr="005B6A58" w:rsidRDefault="00EC15C0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12" w:type="pct"/>
            <w:vAlign w:val="bottom"/>
          </w:tcPr>
          <w:p w:rsidR="00EC15C0" w:rsidRPr="005B6A58" w:rsidRDefault="00EC15C0" w:rsidP="00EC15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7" w:type="pct"/>
            <w:vAlign w:val="bottom"/>
          </w:tcPr>
          <w:p w:rsidR="00EC15C0" w:rsidRPr="005B6A58" w:rsidRDefault="00EC15C0" w:rsidP="00EC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EC15C0" w:rsidRPr="005B6A58" w:rsidRDefault="00EC15C0" w:rsidP="00EC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EC15C0" w:rsidRPr="005B6A58" w:rsidRDefault="00EC15C0" w:rsidP="00EC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EC15C0" w:rsidRPr="005B6A58" w:rsidRDefault="00EC15C0" w:rsidP="00EC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EC15C0" w:rsidRPr="005B6A58" w:rsidRDefault="00EC15C0" w:rsidP="00EC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EC15C0" w:rsidRPr="005B6A58" w:rsidRDefault="00EC15C0" w:rsidP="00EC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EC15C0" w:rsidRPr="005B6A58" w:rsidRDefault="00EC15C0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-19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12" w:type="pct"/>
            <w:vAlign w:val="bottom"/>
          </w:tcPr>
          <w:p w:rsidR="00EC15C0" w:rsidRPr="005B6A58" w:rsidRDefault="00042E2F" w:rsidP="001955B6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340</w:t>
            </w:r>
          </w:p>
        </w:tc>
        <w:tc>
          <w:tcPr>
            <w:tcW w:w="157" w:type="pct"/>
            <w:vAlign w:val="bottom"/>
          </w:tcPr>
          <w:p w:rsidR="00EC15C0" w:rsidRPr="005B6A58" w:rsidRDefault="00EC15C0" w:rsidP="00EC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EC15C0" w:rsidRPr="005B6A58" w:rsidRDefault="00EC15C0" w:rsidP="003921F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1,618</w:t>
            </w:r>
          </w:p>
        </w:tc>
        <w:tc>
          <w:tcPr>
            <w:tcW w:w="128" w:type="pct"/>
            <w:vAlign w:val="bottom"/>
          </w:tcPr>
          <w:p w:rsidR="00EC15C0" w:rsidRPr="005B6A58" w:rsidRDefault="00EC15C0" w:rsidP="00EC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EC15C0" w:rsidRPr="005B6A58" w:rsidRDefault="00042E2F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EC15C0" w:rsidRPr="005B6A58" w:rsidRDefault="00EC15C0" w:rsidP="00EC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EC15C0" w:rsidRPr="005B6A58" w:rsidRDefault="00EC15C0" w:rsidP="00AD10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8B61AD" w:rsidRPr="005B6A58" w:rsidRDefault="008B61AD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9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vAlign w:val="bottom"/>
          </w:tcPr>
          <w:p w:rsidR="008B61AD" w:rsidRPr="005B6A58" w:rsidRDefault="008B61AD" w:rsidP="008B61AD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8B61AD" w:rsidRPr="005B6A58" w:rsidRDefault="008B61AD" w:rsidP="008B61AD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8B61AD" w:rsidRPr="005B6A58" w:rsidRDefault="008B61AD" w:rsidP="008B61AD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8B61AD" w:rsidRPr="005B6A58" w:rsidRDefault="008B61AD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12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601BB4" w:rsidRPr="005B6A58" w:rsidRDefault="00601BB4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612" w:type="pct"/>
          </w:tcPr>
          <w:p w:rsidR="00601BB4" w:rsidRPr="005B6A58" w:rsidRDefault="00601BB4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7" w:type="pct"/>
            <w:vAlign w:val="bottom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601BB4" w:rsidRPr="005B6A58" w:rsidRDefault="00042E2F" w:rsidP="00601BB4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56,618</w:t>
            </w:r>
          </w:p>
        </w:tc>
        <w:tc>
          <w:tcPr>
            <w:tcW w:w="145" w:type="pct"/>
            <w:vAlign w:val="bottom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9,019</w:t>
            </w: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601BB4" w:rsidRPr="005B6A58" w:rsidRDefault="00601BB4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612" w:type="pct"/>
          </w:tcPr>
          <w:p w:rsidR="00601BB4" w:rsidRPr="005B6A58" w:rsidRDefault="00601BB4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7" w:type="pct"/>
            <w:vAlign w:val="bottom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601BB4" w:rsidRPr="005B6A58" w:rsidRDefault="00EC6579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</w:t>
            </w:r>
            <w:r w:rsidR="00351BE8" w:rsidRPr="005B6A58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45" w:type="pct"/>
            <w:vAlign w:val="bottom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54</w:t>
            </w: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601BB4" w:rsidRPr="005B6A58" w:rsidRDefault="00601BB4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ราช-ลาว เซอร์วิส จำกัด</w:t>
            </w:r>
          </w:p>
        </w:tc>
        <w:tc>
          <w:tcPr>
            <w:tcW w:w="612" w:type="pct"/>
          </w:tcPr>
          <w:p w:rsidR="00601BB4" w:rsidRPr="005B6A58" w:rsidRDefault="00601BB4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7" w:type="pct"/>
            <w:vAlign w:val="bottom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601BB4" w:rsidRPr="005B6A58" w:rsidRDefault="00EC6579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2,020</w:t>
            </w:r>
          </w:p>
        </w:tc>
        <w:tc>
          <w:tcPr>
            <w:tcW w:w="145" w:type="pct"/>
            <w:vAlign w:val="bottom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601BB4" w:rsidRPr="005B6A58" w:rsidRDefault="00601BB4" w:rsidP="00601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1955B6" w:rsidRPr="005B6A58" w:rsidRDefault="001955B6" w:rsidP="00195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612" w:type="pct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1955B6" w:rsidRPr="005B6A58" w:rsidRDefault="001955B6" w:rsidP="00195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  คอร์ปอเรชั่น จำกัด</w:t>
            </w:r>
          </w:p>
        </w:tc>
        <w:tc>
          <w:tcPr>
            <w:tcW w:w="612" w:type="pct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7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508</w:t>
            </w:r>
          </w:p>
        </w:tc>
        <w:tc>
          <w:tcPr>
            <w:tcW w:w="145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984</w:t>
            </w: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1955B6" w:rsidRPr="005B6A58" w:rsidRDefault="001955B6" w:rsidP="00195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ราช โอแอนด์เอ็ม จำกัด</w:t>
            </w:r>
          </w:p>
        </w:tc>
        <w:tc>
          <w:tcPr>
            <w:tcW w:w="612" w:type="pct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7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145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1955B6" w:rsidRPr="005B6A58" w:rsidRDefault="001955B6" w:rsidP="00195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 อัลลายแอนซ์ จำกัด</w:t>
            </w:r>
          </w:p>
        </w:tc>
        <w:tc>
          <w:tcPr>
            <w:tcW w:w="612" w:type="pct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7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80</w:t>
            </w:r>
          </w:p>
        </w:tc>
        <w:tc>
          <w:tcPr>
            <w:tcW w:w="145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161</w:t>
            </w: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1955B6" w:rsidRPr="005B6A58" w:rsidRDefault="001955B6" w:rsidP="00195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1955B6" w:rsidRPr="005B6A58" w:rsidRDefault="001955B6" w:rsidP="00195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1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1955B6" w:rsidRPr="005B6A58" w:rsidRDefault="001955B6" w:rsidP="00195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612" w:type="pct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1955B6" w:rsidRPr="005B6A58" w:rsidRDefault="001955B6" w:rsidP="00195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(มอริเชียส) คอร์ปอเรชั่น จำกัด</w:t>
            </w:r>
          </w:p>
        </w:tc>
        <w:tc>
          <w:tcPr>
            <w:tcW w:w="612" w:type="pct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7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57</w:t>
            </w:r>
          </w:p>
        </w:tc>
        <w:tc>
          <w:tcPr>
            <w:tcW w:w="145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121</w:t>
            </w: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1955B6" w:rsidRPr="005B6A58" w:rsidRDefault="001955B6" w:rsidP="00195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612" w:type="pct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1955B6" w:rsidRPr="005B6A58" w:rsidRDefault="001955B6" w:rsidP="00195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612" w:type="pct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7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13,465</w:t>
            </w:r>
          </w:p>
        </w:tc>
        <w:tc>
          <w:tcPr>
            <w:tcW w:w="145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28,788</w:t>
            </w: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1955B6" w:rsidRPr="005B6A58" w:rsidRDefault="001955B6" w:rsidP="00195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ราช-ออสเตรเลีย คอร์ปอเรชั่น จำกัด</w:t>
            </w:r>
          </w:p>
        </w:tc>
        <w:tc>
          <w:tcPr>
            <w:tcW w:w="612" w:type="pct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7" w:type="pct"/>
            <w:vAlign w:val="bottom"/>
          </w:tcPr>
          <w:p w:rsidR="001955B6" w:rsidRPr="005B6A58" w:rsidRDefault="001955B6" w:rsidP="00195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</w:t>
            </w:r>
          </w:p>
        </w:tc>
        <w:tc>
          <w:tcPr>
            <w:tcW w:w="145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417</w:t>
            </w: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1955B6" w:rsidRPr="005B6A58" w:rsidRDefault="001955B6" w:rsidP="00195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ราช ไชน่า พาวเวอร์ จำกัด</w:t>
            </w:r>
          </w:p>
        </w:tc>
        <w:tc>
          <w:tcPr>
            <w:tcW w:w="612" w:type="pct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7" w:type="pct"/>
            <w:vAlign w:val="bottom"/>
          </w:tcPr>
          <w:p w:rsidR="001955B6" w:rsidRPr="005B6A58" w:rsidRDefault="001955B6" w:rsidP="00195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57</w:t>
            </w:r>
          </w:p>
        </w:tc>
        <w:tc>
          <w:tcPr>
            <w:tcW w:w="145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121</w:t>
            </w: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1955B6" w:rsidRPr="005B6A58" w:rsidRDefault="001955B6" w:rsidP="00195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อาร์อี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โซลาร์ 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12" w:type="pct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7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145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1955B6" w:rsidRPr="005B6A58" w:rsidRDefault="001955B6" w:rsidP="00195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ซีเอ็นไบโอแมส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12" w:type="pct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7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145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1955B6" w:rsidRPr="005B6A58" w:rsidRDefault="001955B6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387484" w:rsidRPr="005B6A58" w:rsidRDefault="00387484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12" w:type="pct"/>
          </w:tcPr>
          <w:p w:rsidR="00387484" w:rsidRPr="005B6A58" w:rsidRDefault="00387484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  <w:vAlign w:val="bottom"/>
          </w:tcPr>
          <w:p w:rsidR="00387484" w:rsidRPr="005B6A58" w:rsidRDefault="00387484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387484" w:rsidRPr="005B6A58" w:rsidRDefault="00387484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387484" w:rsidRPr="005B6A58" w:rsidRDefault="00387484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387484" w:rsidRPr="005B6A58" w:rsidRDefault="00387484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387484" w:rsidRPr="005B6A58" w:rsidRDefault="00387484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387484" w:rsidRPr="005B6A58" w:rsidRDefault="00387484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DF4B8F" w:rsidRPr="005B6A58" w:rsidRDefault="00DF4B8F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พีบีไบโอแมส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12" w:type="pct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7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145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DF4B8F" w:rsidRPr="005B6A58" w:rsidRDefault="00DF4B8F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แอลพีไบโอแมส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12" w:type="pct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7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145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DF4B8F" w:rsidRPr="005B6A58" w:rsidRDefault="00DF4B8F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DF4B8F" w:rsidRPr="005B6A58" w:rsidRDefault="00DF4B8F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61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DF4B8F" w:rsidRPr="005B6A58" w:rsidRDefault="00DF4B8F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เฟิร์ส โคราช วินด์ จำกัด</w:t>
            </w:r>
          </w:p>
        </w:tc>
        <w:tc>
          <w:tcPr>
            <w:tcW w:w="612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100</w:t>
            </w:r>
          </w:p>
        </w:tc>
        <w:tc>
          <w:tcPr>
            <w:tcW w:w="157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98</w:t>
            </w:r>
          </w:p>
        </w:tc>
        <w:tc>
          <w:tcPr>
            <w:tcW w:w="128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145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98</w:t>
            </w: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DF4B8F" w:rsidRPr="005B6A58" w:rsidRDefault="00DF4B8F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เค.อาร์.ทู จำกัด</w:t>
            </w:r>
          </w:p>
        </w:tc>
        <w:tc>
          <w:tcPr>
            <w:tcW w:w="612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100</w:t>
            </w:r>
          </w:p>
        </w:tc>
        <w:tc>
          <w:tcPr>
            <w:tcW w:w="157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98</w:t>
            </w:r>
          </w:p>
        </w:tc>
        <w:tc>
          <w:tcPr>
            <w:tcW w:w="128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145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98</w:t>
            </w: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DF4B8F" w:rsidRPr="005B6A58" w:rsidRDefault="00DF4B8F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DF4B8F" w:rsidRPr="005B6A58" w:rsidRDefault="00DF4B8F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61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9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DF4B8F" w:rsidRPr="005B6A58" w:rsidRDefault="00DF4B8F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ชูบุราชบุรี อีเลคทริคเซอร์วิส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12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930</w:t>
            </w:r>
          </w:p>
        </w:tc>
        <w:tc>
          <w:tcPr>
            <w:tcW w:w="157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920</w:t>
            </w:r>
          </w:p>
        </w:tc>
        <w:tc>
          <w:tcPr>
            <w:tcW w:w="128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930</w:t>
            </w:r>
          </w:p>
        </w:tc>
        <w:tc>
          <w:tcPr>
            <w:tcW w:w="145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920</w:t>
            </w: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DF4B8F" w:rsidRPr="005B6A58" w:rsidRDefault="00DF4B8F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ไฟฟ้า เซเปียน-เซน้ำน้อย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12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26,763</w:t>
            </w:r>
          </w:p>
        </w:tc>
        <w:tc>
          <w:tcPr>
            <w:tcW w:w="157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10,986</w:t>
            </w:r>
          </w:p>
        </w:tc>
        <w:tc>
          <w:tcPr>
            <w:tcW w:w="128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26,763</w:t>
            </w:r>
          </w:p>
        </w:tc>
        <w:tc>
          <w:tcPr>
            <w:tcW w:w="145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10,986</w:t>
            </w: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DF4B8F" w:rsidRPr="005B6A58" w:rsidRDefault="00DF4B8F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9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DF4B8F" w:rsidRPr="005B6A58" w:rsidRDefault="00DF4B8F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61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9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DF4B8F" w:rsidRPr="005B6A58" w:rsidRDefault="00DF4B8F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ราชบุรีเพาเวอร์ จำกัด</w:t>
            </w:r>
          </w:p>
        </w:tc>
        <w:tc>
          <w:tcPr>
            <w:tcW w:w="612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8,72</w:t>
            </w: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</w:p>
        </w:tc>
        <w:tc>
          <w:tcPr>
            <w:tcW w:w="157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12,403</w:t>
            </w:r>
          </w:p>
        </w:tc>
        <w:tc>
          <w:tcPr>
            <w:tcW w:w="128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DF4B8F" w:rsidRPr="005B6A58" w:rsidRDefault="00DF4B8F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612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1,09</w:t>
            </w: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157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1,038</w:t>
            </w:r>
          </w:p>
        </w:tc>
        <w:tc>
          <w:tcPr>
            <w:tcW w:w="128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1,09</w:t>
            </w: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1,038</w:t>
            </w: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DF4B8F" w:rsidRPr="005B6A58" w:rsidRDefault="00DF4B8F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เบิกไพร โคเจนเนอเรชั่น จำกัด</w:t>
            </w:r>
          </w:p>
        </w:tc>
        <w:tc>
          <w:tcPr>
            <w:tcW w:w="612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1,091</w:t>
            </w:r>
          </w:p>
        </w:tc>
        <w:tc>
          <w:tcPr>
            <w:tcW w:w="157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1,029</w:t>
            </w:r>
          </w:p>
        </w:tc>
        <w:tc>
          <w:tcPr>
            <w:tcW w:w="128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1,091</w:t>
            </w:r>
          </w:p>
        </w:tc>
        <w:tc>
          <w:tcPr>
            <w:tcW w:w="145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1,029</w:t>
            </w: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DF4B8F" w:rsidRPr="005B6A58" w:rsidRDefault="00DF4B8F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โซลาร์ต้า จำกัด</w:t>
            </w:r>
          </w:p>
        </w:tc>
        <w:tc>
          <w:tcPr>
            <w:tcW w:w="612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1,796</w:t>
            </w:r>
          </w:p>
        </w:tc>
        <w:tc>
          <w:tcPr>
            <w:tcW w:w="157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1,696</w:t>
            </w:r>
          </w:p>
        </w:tc>
        <w:tc>
          <w:tcPr>
            <w:tcW w:w="128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1,796</w:t>
            </w:r>
          </w:p>
        </w:tc>
        <w:tc>
          <w:tcPr>
            <w:tcW w:w="145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1,696</w:t>
            </w: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DF4B8F" w:rsidRPr="005B6A58" w:rsidRDefault="00DF4B8F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สงขลาไบโอ แมส จำกัด</w:t>
            </w:r>
          </w:p>
        </w:tc>
        <w:tc>
          <w:tcPr>
            <w:tcW w:w="61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7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192</w:t>
            </w:r>
          </w:p>
        </w:tc>
        <w:tc>
          <w:tcPr>
            <w:tcW w:w="128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192</w:t>
            </w: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DF4B8F" w:rsidRPr="005B6A58" w:rsidRDefault="00DF4B8F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ไฟฟ้าหงสา จำกัด</w:t>
            </w:r>
          </w:p>
        </w:tc>
        <w:tc>
          <w:tcPr>
            <w:tcW w:w="61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7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4,225</w:t>
            </w:r>
          </w:p>
        </w:tc>
        <w:tc>
          <w:tcPr>
            <w:tcW w:w="128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4,225</w:t>
            </w: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DF4B8F" w:rsidRPr="005B6A58" w:rsidRDefault="00DF4B8F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PT Medco Ratch Power Riau</w:t>
            </w:r>
          </w:p>
        </w:tc>
        <w:tc>
          <w:tcPr>
            <w:tcW w:w="612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19,570</w:t>
            </w:r>
          </w:p>
        </w:tc>
        <w:tc>
          <w:tcPr>
            <w:tcW w:w="157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17,681</w:t>
            </w:r>
          </w:p>
        </w:tc>
        <w:tc>
          <w:tcPr>
            <w:tcW w:w="128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CC687A">
        <w:tc>
          <w:tcPr>
            <w:tcW w:w="2067" w:type="pct"/>
            <w:vAlign w:val="bottom"/>
          </w:tcPr>
          <w:p w:rsidR="00DF4B8F" w:rsidRPr="005B6A58" w:rsidRDefault="00DF4B8F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3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60,504</w:t>
            </w:r>
          </w:p>
        </w:tc>
        <w:tc>
          <w:tcPr>
            <w:tcW w:w="157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51,984</w:t>
            </w:r>
          </w:p>
        </w:tc>
        <w:tc>
          <w:tcPr>
            <w:tcW w:w="128" w:type="pct"/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105,192</w:t>
            </w:r>
          </w:p>
        </w:tc>
        <w:tc>
          <w:tcPr>
            <w:tcW w:w="145" w:type="pct"/>
            <w:vAlign w:val="bottom"/>
          </w:tcPr>
          <w:p w:rsidR="00DF4B8F" w:rsidRPr="005B6A58" w:rsidRDefault="00DF4B8F" w:rsidP="00DF4B8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4B8F" w:rsidRPr="005B6A58" w:rsidRDefault="00DF4B8F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60,267</w:t>
            </w:r>
          </w:p>
        </w:tc>
      </w:tr>
    </w:tbl>
    <w:p w:rsidR="00A00D7D" w:rsidRPr="005B6A58" w:rsidRDefault="00A00D7D" w:rsidP="00D84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B6A58">
        <w:rPr>
          <w:rFonts w:ascii="Angsana New" w:hAnsi="Angsana New" w:hint="cs"/>
          <w:spacing w:val="-2"/>
          <w:sz w:val="30"/>
          <w:szCs w:val="30"/>
          <w:cs/>
        </w:rPr>
        <w:br w:type="page"/>
      </w:r>
    </w:p>
    <w:p w:rsidR="00D844C0" w:rsidRPr="005B6A58" w:rsidRDefault="00D844C0" w:rsidP="00D84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B6A58">
        <w:rPr>
          <w:rFonts w:ascii="Angsana New" w:hAnsi="Angsana New" w:hint="cs"/>
          <w:spacing w:val="-2"/>
          <w:sz w:val="30"/>
          <w:szCs w:val="30"/>
          <w:cs/>
        </w:rPr>
        <w:t>รายการเคลื่อนไหวของเงินให้กู้ยืมแก่กิจการที่เกี่ยวข้องกันสำหรับงวดหกเดือนสิ้นสุดวันที่ 30 มิถุนายน</w:t>
      </w:r>
      <w:r w:rsidR="000A7CDE" w:rsidRPr="005B6A5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A7CDE" w:rsidRPr="005B6A58">
        <w:rPr>
          <w:rFonts w:ascii="Angsana New" w:hAnsi="Angsana New" w:hint="cs"/>
          <w:spacing w:val="-2"/>
          <w:sz w:val="30"/>
          <w:szCs w:val="30"/>
        </w:rPr>
        <w:t>2562</w:t>
      </w:r>
      <w:r w:rsidRPr="005B6A58">
        <w:rPr>
          <w:rFonts w:ascii="Angsana New" w:hAnsi="Angsana New" w:hint="cs"/>
          <w:spacing w:val="-2"/>
          <w:sz w:val="30"/>
          <w:szCs w:val="30"/>
          <w:cs/>
        </w:rPr>
        <w:t xml:space="preserve"> มีดังนี้</w:t>
      </w:r>
    </w:p>
    <w:p w:rsidR="005A4A5B" w:rsidRPr="005B6A58" w:rsidRDefault="005A4A5B" w:rsidP="00D84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Style w:val="TableGrid"/>
        <w:tblW w:w="10457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2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  <w:gridCol w:w="270"/>
        <w:gridCol w:w="1025"/>
      </w:tblGrid>
      <w:tr w:rsidR="005B6A58" w:rsidRPr="005B6A58" w:rsidTr="00572B0D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เงินให้กู้ยืมระยะยาวแก่ </w:t>
            </w:r>
          </w:p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2250" w:type="dxa"/>
            <w:gridSpan w:val="3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9" w:type="dxa"/>
            <w:gridSpan w:val="9"/>
            <w:vAlign w:val="bottom"/>
          </w:tcPr>
          <w:p w:rsidR="00EF7496" w:rsidRPr="005B6A58" w:rsidRDefault="00EF7496" w:rsidP="002F7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B6A58" w:rsidRPr="005B6A58" w:rsidTr="00572B0D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ปรับปรุงอัตรา</w:t>
            </w:r>
          </w:p>
        </w:tc>
        <w:tc>
          <w:tcPr>
            <w:tcW w:w="270" w:type="dxa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5B6A58" w:rsidRPr="005B6A58" w:rsidTr="00572B0D">
        <w:trPr>
          <w:tblHeader/>
        </w:trPr>
        <w:tc>
          <w:tcPr>
            <w:tcW w:w="2052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แลกเปลี่ยน</w:t>
            </w:r>
          </w:p>
        </w:tc>
        <w:tc>
          <w:tcPr>
            <w:tcW w:w="270" w:type="dxa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5B6A58" w:rsidRPr="005B6A58" w:rsidTr="00572B0D">
        <w:tc>
          <w:tcPr>
            <w:tcW w:w="2052" w:type="dxa"/>
            <w:vAlign w:val="bottom"/>
          </w:tcPr>
          <w:p w:rsidR="00EF7496" w:rsidRPr="005B6A58" w:rsidRDefault="00EF7496" w:rsidP="00F4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EF7496" w:rsidRPr="005B6A58" w:rsidRDefault="00EF7496" w:rsidP="00F4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vAlign w:val="bottom"/>
          </w:tcPr>
          <w:p w:rsidR="00EF7496" w:rsidRPr="005B6A58" w:rsidRDefault="00EF7496" w:rsidP="00F4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9" w:type="dxa"/>
            <w:gridSpan w:val="9"/>
            <w:vAlign w:val="bottom"/>
          </w:tcPr>
          <w:p w:rsidR="00EF7496" w:rsidRPr="005B6A58" w:rsidRDefault="00EF7496" w:rsidP="00F4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58" w:rsidRPr="005B6A58" w:rsidTr="00A1159F">
        <w:tc>
          <w:tcPr>
            <w:tcW w:w="2052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990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00D7D" w:rsidRPr="005B6A58" w:rsidTr="00A1159F">
        <w:tc>
          <w:tcPr>
            <w:tcW w:w="2052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ไฟฟ้า เซเปียน-</w:t>
            </w:r>
          </w:p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  เซน้ำน้อย จำกัด</w:t>
            </w:r>
          </w:p>
        </w:tc>
        <w:tc>
          <w:tcPr>
            <w:tcW w:w="990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6.58</w:t>
            </w:r>
          </w:p>
        </w:tc>
        <w:tc>
          <w:tcPr>
            <w:tcW w:w="234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EF7496" w:rsidRPr="005B6A58" w:rsidRDefault="00452C7B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6.57</w:t>
            </w:r>
          </w:p>
        </w:tc>
        <w:tc>
          <w:tcPr>
            <w:tcW w:w="236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:rsidR="00EF7496" w:rsidRPr="005B6A58" w:rsidRDefault="00EF7496" w:rsidP="006F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42,494</w:t>
            </w:r>
          </w:p>
        </w:tc>
        <w:tc>
          <w:tcPr>
            <w:tcW w:w="2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vAlign w:val="bottom"/>
          </w:tcPr>
          <w:p w:rsidR="00EF7496" w:rsidRPr="005B6A58" w:rsidRDefault="00EE19BB" w:rsidP="006F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vAlign w:val="bottom"/>
          </w:tcPr>
          <w:p w:rsidR="00EF7496" w:rsidRPr="005B6A58" w:rsidRDefault="00EE19BB" w:rsidP="006F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vAlign w:val="bottom"/>
          </w:tcPr>
          <w:p w:rsidR="00EF7496" w:rsidRPr="005B6A58" w:rsidRDefault="00670122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(2,254)</w:t>
            </w:r>
          </w:p>
        </w:tc>
        <w:tc>
          <w:tcPr>
            <w:tcW w:w="270" w:type="dxa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:rsidR="001955B6" w:rsidRPr="005B6A58" w:rsidRDefault="001955B6" w:rsidP="00195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F7496" w:rsidRPr="005B6A58" w:rsidRDefault="001F56BE" w:rsidP="00195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40,240</w:t>
            </w:r>
          </w:p>
        </w:tc>
      </w:tr>
    </w:tbl>
    <w:p w:rsidR="006F489E" w:rsidRPr="005B6A58" w:rsidRDefault="006F4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tbl>
      <w:tblPr>
        <w:tblStyle w:val="TableGrid"/>
        <w:tblW w:w="10457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2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  <w:gridCol w:w="270"/>
        <w:gridCol w:w="1025"/>
      </w:tblGrid>
      <w:tr w:rsidR="005B6A58" w:rsidRPr="005B6A58" w:rsidTr="006F489E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เงินให้กู้ยืมระยะยาวแก่ </w:t>
            </w:r>
          </w:p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2250" w:type="dxa"/>
            <w:gridSpan w:val="3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9" w:type="dxa"/>
            <w:gridSpan w:val="9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4C0394"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B6A58" w:rsidRPr="005B6A58" w:rsidTr="006F489E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ปรับปรุงอัตรา</w:t>
            </w:r>
          </w:p>
        </w:tc>
        <w:tc>
          <w:tcPr>
            <w:tcW w:w="270" w:type="dxa"/>
            <w:shd w:val="clear" w:color="auto" w:fill="auto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5B6A58" w:rsidRPr="005B6A58" w:rsidTr="006F489E">
        <w:trPr>
          <w:tblHeader/>
        </w:trPr>
        <w:tc>
          <w:tcPr>
            <w:tcW w:w="2052" w:type="dxa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แลกเปลี่ยน</w:t>
            </w:r>
          </w:p>
        </w:tc>
        <w:tc>
          <w:tcPr>
            <w:tcW w:w="270" w:type="dxa"/>
            <w:shd w:val="clear" w:color="auto" w:fill="auto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5B6A58" w:rsidRPr="005B6A58" w:rsidTr="006F489E">
        <w:tc>
          <w:tcPr>
            <w:tcW w:w="2052" w:type="dxa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9" w:type="dxa"/>
            <w:gridSpan w:val="9"/>
            <w:shd w:val="clear" w:color="auto" w:fill="auto"/>
            <w:vAlign w:val="bottom"/>
          </w:tcPr>
          <w:p w:rsidR="00EF7496" w:rsidRPr="005B6A58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58" w:rsidRPr="005B6A58" w:rsidTr="006F489E">
        <w:tc>
          <w:tcPr>
            <w:tcW w:w="2052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990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6F489E">
        <w:tc>
          <w:tcPr>
            <w:tcW w:w="2052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ราชบุรีพลังงาน</w:t>
            </w:r>
          </w:p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990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4.00</w:t>
            </w:r>
          </w:p>
        </w:tc>
        <w:tc>
          <w:tcPr>
            <w:tcW w:w="234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EF7496" w:rsidRPr="005B6A58" w:rsidRDefault="0017204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4.50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F7496" w:rsidRPr="005B6A58" w:rsidRDefault="00EF7496" w:rsidP="006F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175,000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EF7496" w:rsidRPr="005B6A58" w:rsidRDefault="00EE19BB" w:rsidP="006F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EF7496" w:rsidRPr="005B6A58" w:rsidRDefault="00C71C64" w:rsidP="006F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</w:t>
            </w:r>
            <w:r w:rsidR="00670122" w:rsidRPr="005B6A58">
              <w:rPr>
                <w:rFonts w:ascii="Angsana New" w:hAnsi="Angsana New" w:hint="cs"/>
                <w:sz w:val="30"/>
                <w:szCs w:val="30"/>
              </w:rPr>
              <w:t>85,000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:rsidR="00EF7496" w:rsidRPr="005B6A58" w:rsidRDefault="00EE19BB" w:rsidP="006F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:rsidR="00861171" w:rsidRPr="005B6A58" w:rsidRDefault="00861171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F7496" w:rsidRPr="005B6A58" w:rsidRDefault="001F56BE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90,000</w:t>
            </w:r>
          </w:p>
        </w:tc>
      </w:tr>
      <w:tr w:rsidR="005B6A58" w:rsidRPr="005B6A58" w:rsidTr="006F489E">
        <w:tc>
          <w:tcPr>
            <w:tcW w:w="2052" w:type="dxa"/>
            <w:vAlign w:val="bottom"/>
          </w:tcPr>
          <w:p w:rsidR="006F489E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ราช-ลา</w:t>
            </w:r>
            <w:r w:rsidR="006F489E" w:rsidRPr="005B6A58">
              <w:rPr>
                <w:rFonts w:ascii="Angsana New" w:hAnsi="Angsana New" w:hint="cs"/>
                <w:sz w:val="30"/>
                <w:szCs w:val="30"/>
                <w:cs/>
              </w:rPr>
              <w:t>ว</w:t>
            </w:r>
          </w:p>
          <w:p w:rsidR="00EF7496" w:rsidRPr="005B6A58" w:rsidRDefault="006F489E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EF7496" w:rsidRPr="005B6A58">
              <w:rPr>
                <w:rFonts w:ascii="Angsana New" w:hAnsi="Angsana New" w:hint="cs"/>
                <w:sz w:val="30"/>
                <w:szCs w:val="30"/>
                <w:cs/>
              </w:rPr>
              <w:t>เซอร์วิส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F7496" w:rsidRPr="005B6A5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3.65</w:t>
            </w:r>
          </w:p>
        </w:tc>
        <w:tc>
          <w:tcPr>
            <w:tcW w:w="234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EF7496" w:rsidRPr="005B6A58" w:rsidRDefault="0017204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3.65</w:t>
            </w:r>
          </w:p>
        </w:tc>
        <w:tc>
          <w:tcPr>
            <w:tcW w:w="236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EF7496" w:rsidRPr="005B6A58" w:rsidRDefault="00EF7496" w:rsidP="006F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1,049,472</w:t>
            </w:r>
          </w:p>
        </w:tc>
        <w:tc>
          <w:tcPr>
            <w:tcW w:w="2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EF7496" w:rsidRPr="005B6A58" w:rsidRDefault="00EE19BB" w:rsidP="006F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EF7496" w:rsidRPr="005B6A58" w:rsidRDefault="00EE19BB" w:rsidP="00035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EF7496" w:rsidRPr="005B6A58" w:rsidRDefault="00670122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(55,668)</w:t>
            </w:r>
          </w:p>
        </w:tc>
        <w:tc>
          <w:tcPr>
            <w:tcW w:w="270" w:type="dxa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:rsidR="00861171" w:rsidRPr="005B6A58" w:rsidRDefault="00861171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F7496" w:rsidRPr="005B6A58" w:rsidRDefault="001F56BE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993,804</w:t>
            </w:r>
          </w:p>
        </w:tc>
      </w:tr>
      <w:tr w:rsidR="005B6A58" w:rsidRPr="005B6A58" w:rsidTr="006F489E">
        <w:tc>
          <w:tcPr>
            <w:tcW w:w="2052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EF7496" w:rsidRPr="005B6A58" w:rsidRDefault="00EF7496" w:rsidP="006F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6F489E">
        <w:tc>
          <w:tcPr>
            <w:tcW w:w="2052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990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EF7496" w:rsidRPr="005B6A58" w:rsidRDefault="00EF7496" w:rsidP="006F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A1159F">
        <w:tc>
          <w:tcPr>
            <w:tcW w:w="2052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ไฟฟ้า เซเปียน-</w:t>
            </w:r>
          </w:p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  เซน้ำน้อย จำกัด</w:t>
            </w:r>
          </w:p>
        </w:tc>
        <w:tc>
          <w:tcPr>
            <w:tcW w:w="990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6.58</w:t>
            </w:r>
          </w:p>
        </w:tc>
        <w:tc>
          <w:tcPr>
            <w:tcW w:w="234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EF7496" w:rsidRPr="005B6A58" w:rsidRDefault="0017204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6.57</w:t>
            </w:r>
          </w:p>
        </w:tc>
        <w:tc>
          <w:tcPr>
            <w:tcW w:w="236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EF7496" w:rsidRPr="005B6A58" w:rsidRDefault="00EF7496" w:rsidP="006F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42,494</w:t>
            </w:r>
          </w:p>
        </w:tc>
        <w:tc>
          <w:tcPr>
            <w:tcW w:w="2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EF7496" w:rsidRPr="005B6A58" w:rsidRDefault="00EE19BB" w:rsidP="00C7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:rsidR="00EF7496" w:rsidRPr="005B6A58" w:rsidRDefault="00EE19BB" w:rsidP="00035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:rsidR="00EF7496" w:rsidRPr="005B6A58" w:rsidRDefault="00670122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(2,254)</w:t>
            </w:r>
          </w:p>
        </w:tc>
        <w:tc>
          <w:tcPr>
            <w:tcW w:w="270" w:type="dxa"/>
          </w:tcPr>
          <w:p w:rsidR="00EF7496" w:rsidRPr="005B6A58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861171" w:rsidRPr="005B6A58" w:rsidRDefault="00861171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F7496" w:rsidRPr="005B6A58" w:rsidRDefault="001F56BE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40,240</w:t>
            </w:r>
          </w:p>
        </w:tc>
      </w:tr>
      <w:tr w:rsidR="00A00D7D" w:rsidRPr="005B6A58" w:rsidTr="00A1159F">
        <w:tc>
          <w:tcPr>
            <w:tcW w:w="2052" w:type="dxa"/>
            <w:vAlign w:val="bottom"/>
          </w:tcPr>
          <w:p w:rsidR="00C71C64" w:rsidRPr="005B6A58" w:rsidRDefault="00C71C64" w:rsidP="00C7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C71C64" w:rsidRPr="005B6A58" w:rsidRDefault="00C71C64" w:rsidP="00C7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C71C64" w:rsidRPr="005B6A58" w:rsidRDefault="00C71C64" w:rsidP="00C7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C71C64" w:rsidRPr="005B6A58" w:rsidRDefault="00C71C64" w:rsidP="00C7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71C64" w:rsidRPr="005B6A58" w:rsidRDefault="00C71C64" w:rsidP="00C7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71C64" w:rsidRPr="005B6A58" w:rsidRDefault="00C71C64" w:rsidP="00C7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1,266,966</w:t>
            </w:r>
          </w:p>
        </w:tc>
        <w:tc>
          <w:tcPr>
            <w:tcW w:w="235" w:type="dxa"/>
            <w:vAlign w:val="bottom"/>
          </w:tcPr>
          <w:p w:rsidR="00C71C64" w:rsidRPr="005B6A58" w:rsidRDefault="00C71C64" w:rsidP="00C7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71C64" w:rsidRPr="005B6A58" w:rsidRDefault="00C71C64" w:rsidP="00C7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:rsidR="00C71C64" w:rsidRPr="005B6A58" w:rsidRDefault="00C71C64" w:rsidP="00C7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71C64" w:rsidRPr="005B6A58" w:rsidRDefault="00C71C64" w:rsidP="00C7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(85,000)</w:t>
            </w:r>
          </w:p>
        </w:tc>
        <w:tc>
          <w:tcPr>
            <w:tcW w:w="235" w:type="dxa"/>
            <w:vAlign w:val="bottom"/>
          </w:tcPr>
          <w:p w:rsidR="00C71C64" w:rsidRPr="005B6A58" w:rsidRDefault="00C71C64" w:rsidP="00C7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71C64" w:rsidRPr="005B6A58" w:rsidRDefault="00C71C64" w:rsidP="00C7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(57,922)</w:t>
            </w:r>
          </w:p>
        </w:tc>
        <w:tc>
          <w:tcPr>
            <w:tcW w:w="270" w:type="dxa"/>
          </w:tcPr>
          <w:p w:rsidR="00C71C64" w:rsidRPr="005B6A58" w:rsidRDefault="00C71C64" w:rsidP="00C7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:rsidR="00C71C64" w:rsidRPr="005B6A58" w:rsidRDefault="00C71C64" w:rsidP="00C7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1,124,044</w:t>
            </w:r>
          </w:p>
        </w:tc>
      </w:tr>
    </w:tbl>
    <w:p w:rsidR="00EF7496" w:rsidRPr="005B6A58" w:rsidRDefault="00EF7496" w:rsidP="00D84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A00D7D" w:rsidRPr="005B6A58" w:rsidRDefault="00A00D7D" w:rsidP="00D84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B6A58">
        <w:rPr>
          <w:rFonts w:ascii="Angsana New" w:hAnsi="Angsana New" w:hint="cs"/>
          <w:spacing w:val="-2"/>
          <w:sz w:val="30"/>
          <w:szCs w:val="30"/>
        </w:rPr>
        <w:br w:type="page"/>
      </w:r>
    </w:p>
    <w:tbl>
      <w:tblPr>
        <w:tblW w:w="908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19"/>
        <w:gridCol w:w="1170"/>
        <w:gridCol w:w="278"/>
        <w:gridCol w:w="1170"/>
        <w:gridCol w:w="236"/>
        <w:gridCol w:w="1205"/>
        <w:gridCol w:w="271"/>
        <w:gridCol w:w="1138"/>
      </w:tblGrid>
      <w:tr w:rsidR="005B6A58" w:rsidRPr="005B6A58" w:rsidTr="00A00D7D">
        <w:trPr>
          <w:trHeight w:val="434"/>
        </w:trPr>
        <w:tc>
          <w:tcPr>
            <w:tcW w:w="1991" w:type="pct"/>
            <w:vAlign w:val="bottom"/>
          </w:tcPr>
          <w:p w:rsidR="00755E4C" w:rsidRPr="005B6A58" w:rsidRDefault="00755E4C" w:rsidP="007D0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 w:firstLine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441" w:type="pct"/>
            <w:gridSpan w:val="3"/>
            <w:vAlign w:val="bottom"/>
          </w:tcPr>
          <w:p w:rsidR="00755E4C" w:rsidRPr="005B6A58" w:rsidRDefault="00755E4C" w:rsidP="0075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:rsidR="00755E4C" w:rsidRPr="005B6A58" w:rsidRDefault="00755E4C" w:rsidP="0075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pct"/>
            <w:gridSpan w:val="3"/>
            <w:vAlign w:val="bottom"/>
          </w:tcPr>
          <w:p w:rsidR="00755E4C" w:rsidRPr="005B6A58" w:rsidRDefault="00755E4C" w:rsidP="0075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B6A58" w:rsidRPr="005B6A58" w:rsidTr="006F1507">
        <w:trPr>
          <w:trHeight w:val="434"/>
        </w:trPr>
        <w:tc>
          <w:tcPr>
            <w:tcW w:w="1991" w:type="pct"/>
            <w:vAlign w:val="bottom"/>
          </w:tcPr>
          <w:p w:rsidR="00AF5C05" w:rsidRPr="005B6A58" w:rsidRDefault="00AF5C05" w:rsidP="007D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 w:firstLine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-</w:t>
            </w:r>
            <w:r w:rsidR="008260AE"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AF5C05" w:rsidRPr="005B6A58" w:rsidRDefault="00F971AC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AF5C05" w:rsidRPr="005B6A58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:rsidR="00AF5C05" w:rsidRPr="005B6A58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AF5C05" w:rsidRPr="005B6A58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:rsidR="00AF5C05" w:rsidRPr="005B6A58" w:rsidRDefault="00F971AC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AF5C05" w:rsidRPr="005B6A58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:rsidR="00AF5C05" w:rsidRPr="005B6A58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B6A58" w:rsidRPr="005B6A58" w:rsidTr="006F1507">
        <w:trPr>
          <w:trHeight w:val="434"/>
        </w:trPr>
        <w:tc>
          <w:tcPr>
            <w:tcW w:w="1991" w:type="pct"/>
            <w:vAlign w:val="bottom"/>
          </w:tcPr>
          <w:p w:rsidR="0062188A" w:rsidRPr="005B6A58" w:rsidRDefault="0062188A" w:rsidP="007D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 w:firstLine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62188A" w:rsidRPr="005B6A58" w:rsidRDefault="0062188A" w:rsidP="006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53" w:type="pct"/>
            <w:vAlign w:val="bottom"/>
          </w:tcPr>
          <w:p w:rsidR="0062188A" w:rsidRPr="005B6A58" w:rsidRDefault="0062188A" w:rsidP="006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62188A" w:rsidRPr="005B6A58" w:rsidRDefault="0062188A" w:rsidP="006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0" w:type="pct"/>
            <w:vAlign w:val="bottom"/>
          </w:tcPr>
          <w:p w:rsidR="0062188A" w:rsidRPr="005B6A58" w:rsidRDefault="0062188A" w:rsidP="006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vAlign w:val="bottom"/>
          </w:tcPr>
          <w:p w:rsidR="0062188A" w:rsidRPr="005B6A58" w:rsidRDefault="0062188A" w:rsidP="006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9" w:type="pct"/>
            <w:vAlign w:val="bottom"/>
          </w:tcPr>
          <w:p w:rsidR="0062188A" w:rsidRPr="005B6A58" w:rsidRDefault="0062188A" w:rsidP="006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62188A" w:rsidRPr="005B6A58" w:rsidRDefault="0062188A" w:rsidP="006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5B6A58" w:rsidRPr="005B6A58" w:rsidTr="006F1507">
        <w:trPr>
          <w:trHeight w:val="421"/>
        </w:trPr>
        <w:tc>
          <w:tcPr>
            <w:tcW w:w="1991" w:type="pct"/>
            <w:vAlign w:val="bottom"/>
          </w:tcPr>
          <w:p w:rsidR="00B00426" w:rsidRPr="005B6A58" w:rsidRDefault="00B00426" w:rsidP="007D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firstLine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9" w:type="pct"/>
            <w:gridSpan w:val="7"/>
            <w:vAlign w:val="bottom"/>
          </w:tcPr>
          <w:p w:rsidR="00B00426" w:rsidRPr="005B6A58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58" w:rsidRPr="005B6A58" w:rsidTr="006F1507">
        <w:trPr>
          <w:trHeight w:val="421"/>
        </w:trPr>
        <w:tc>
          <w:tcPr>
            <w:tcW w:w="1991" w:type="pct"/>
            <w:vAlign w:val="bottom"/>
          </w:tcPr>
          <w:p w:rsidR="009C5EB8" w:rsidRPr="005B6A58" w:rsidRDefault="009C5EB8" w:rsidP="009C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44" w:type="pct"/>
            <w:vAlign w:val="bottom"/>
          </w:tcPr>
          <w:p w:rsidR="009C5EB8" w:rsidRPr="005B6A58" w:rsidRDefault="009C5EB8" w:rsidP="009C5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:rsidR="009C5EB8" w:rsidRPr="005B6A58" w:rsidRDefault="009C5EB8" w:rsidP="009C5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9C5EB8" w:rsidRPr="005B6A58" w:rsidRDefault="009C5EB8" w:rsidP="009C5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9C5EB8" w:rsidRPr="005B6A58" w:rsidRDefault="009C5EB8" w:rsidP="009C5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vAlign w:val="bottom"/>
          </w:tcPr>
          <w:p w:rsidR="009C5EB8" w:rsidRPr="005B6A58" w:rsidRDefault="009C5EB8" w:rsidP="009C5E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9C5EB8" w:rsidRPr="005B6A58" w:rsidRDefault="009C5EB8" w:rsidP="009C5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9C5EB8" w:rsidRPr="005B6A58" w:rsidRDefault="009C5EB8" w:rsidP="009C5E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00D7D" w:rsidRPr="005B6A58" w:rsidTr="006F1507">
        <w:trPr>
          <w:trHeight w:val="443"/>
        </w:trPr>
        <w:tc>
          <w:tcPr>
            <w:tcW w:w="1991" w:type="pct"/>
            <w:vAlign w:val="bottom"/>
          </w:tcPr>
          <w:p w:rsidR="009C5EB8" w:rsidRPr="005B6A58" w:rsidRDefault="009C5EB8" w:rsidP="009C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44" w:type="pct"/>
            <w:tcBorders>
              <w:bottom w:val="double" w:sz="4" w:space="0" w:color="auto"/>
            </w:tcBorders>
            <w:vAlign w:val="bottom"/>
          </w:tcPr>
          <w:p w:rsidR="009C5EB8" w:rsidRPr="005B6A58" w:rsidRDefault="00D8116C" w:rsidP="009C5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16,862,068</w:t>
            </w:r>
          </w:p>
        </w:tc>
        <w:tc>
          <w:tcPr>
            <w:tcW w:w="153" w:type="pct"/>
            <w:vAlign w:val="bottom"/>
          </w:tcPr>
          <w:p w:rsidR="009C5EB8" w:rsidRPr="005B6A58" w:rsidRDefault="009C5EB8" w:rsidP="009C5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vAlign w:val="bottom"/>
          </w:tcPr>
          <w:p w:rsidR="009C5EB8" w:rsidRPr="005B6A58" w:rsidRDefault="009C5EB8" w:rsidP="009C5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 w:line="240" w:lineRule="auto"/>
              <w:ind w:left="-115" w:right="-4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17,670,515</w:t>
            </w:r>
          </w:p>
        </w:tc>
        <w:tc>
          <w:tcPr>
            <w:tcW w:w="130" w:type="pct"/>
            <w:vAlign w:val="bottom"/>
          </w:tcPr>
          <w:p w:rsidR="009C5EB8" w:rsidRPr="005B6A58" w:rsidRDefault="009C5EB8" w:rsidP="009C5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970"/>
              </w:tabs>
              <w:spacing w:after="0"/>
              <w:ind w:left="-108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double" w:sz="4" w:space="0" w:color="auto"/>
            </w:tcBorders>
            <w:vAlign w:val="bottom"/>
          </w:tcPr>
          <w:p w:rsidR="009C5EB8" w:rsidRPr="005B6A58" w:rsidRDefault="009C5EB8" w:rsidP="009C5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:rsidR="009C5EB8" w:rsidRPr="005B6A58" w:rsidRDefault="009C5EB8" w:rsidP="009C5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bottom"/>
          </w:tcPr>
          <w:p w:rsidR="009C5EB8" w:rsidRPr="005B6A58" w:rsidRDefault="009C5EB8" w:rsidP="009C5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:rsidR="004C0394" w:rsidRPr="005B6A58" w:rsidRDefault="004C0394" w:rsidP="00A00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tbl>
      <w:tblPr>
        <w:tblpPr w:leftFromText="180" w:rightFromText="180" w:vertAnchor="text" w:horzAnchor="margin" w:tblpX="-90" w:tblpY="31"/>
        <w:tblW w:w="10427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236"/>
        <w:gridCol w:w="990"/>
        <w:gridCol w:w="236"/>
        <w:gridCol w:w="1112"/>
        <w:gridCol w:w="236"/>
        <w:gridCol w:w="1092"/>
        <w:gridCol w:w="236"/>
        <w:gridCol w:w="1080"/>
        <w:gridCol w:w="236"/>
        <w:gridCol w:w="1103"/>
      </w:tblGrid>
      <w:tr w:rsidR="005B6A58" w:rsidRPr="005B6A58" w:rsidTr="00DD2257">
        <w:tc>
          <w:tcPr>
            <w:tcW w:w="2790" w:type="dxa"/>
            <w:vAlign w:val="bottom"/>
          </w:tcPr>
          <w:p w:rsidR="00755E4C" w:rsidRPr="005B6A58" w:rsidRDefault="00755E4C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37" w:type="dxa"/>
            <w:gridSpan w:val="11"/>
            <w:vAlign w:val="bottom"/>
          </w:tcPr>
          <w:p w:rsidR="00755E4C" w:rsidRPr="005B6A58" w:rsidRDefault="00755E4C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B6A58" w:rsidRPr="005B6A58" w:rsidTr="00DD2257">
        <w:tc>
          <w:tcPr>
            <w:tcW w:w="2790" w:type="dxa"/>
            <w:vAlign w:val="bottom"/>
          </w:tcPr>
          <w:p w:rsidR="007B4E81" w:rsidRPr="005B6A58" w:rsidRDefault="007B4E81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6" w:type="dxa"/>
            <w:gridSpan w:val="3"/>
            <w:vAlign w:val="bottom"/>
          </w:tcPr>
          <w:p w:rsidR="007B4E81" w:rsidRPr="005B6A58" w:rsidRDefault="007B4E81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</w:t>
            </w:r>
          </w:p>
        </w:tc>
        <w:tc>
          <w:tcPr>
            <w:tcW w:w="236" w:type="dxa"/>
            <w:vAlign w:val="bottom"/>
          </w:tcPr>
          <w:p w:rsidR="007B4E81" w:rsidRPr="005B6A58" w:rsidRDefault="007B4E81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0" w:type="dxa"/>
            <w:gridSpan w:val="3"/>
            <w:vAlign w:val="bottom"/>
          </w:tcPr>
          <w:p w:rsidR="007B4E81" w:rsidRPr="005B6A58" w:rsidRDefault="007B4E81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</w:t>
            </w:r>
          </w:p>
        </w:tc>
        <w:tc>
          <w:tcPr>
            <w:tcW w:w="236" w:type="dxa"/>
            <w:vAlign w:val="bottom"/>
          </w:tcPr>
          <w:p w:rsidR="007B4E81" w:rsidRPr="005B6A58" w:rsidRDefault="007B4E81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9" w:type="dxa"/>
            <w:gridSpan w:val="3"/>
            <w:vAlign w:val="bottom"/>
          </w:tcPr>
          <w:p w:rsidR="007B4E81" w:rsidRPr="005B6A58" w:rsidRDefault="007B4E81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DD2257">
        <w:tc>
          <w:tcPr>
            <w:tcW w:w="2790" w:type="dxa"/>
            <w:vAlign w:val="bottom"/>
          </w:tcPr>
          <w:p w:rsidR="007B4E81" w:rsidRPr="005B6A58" w:rsidRDefault="007B4E81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6" w:type="dxa"/>
            <w:gridSpan w:val="3"/>
            <w:vAlign w:val="bottom"/>
          </w:tcPr>
          <w:p w:rsidR="007B4E81" w:rsidRPr="005B6A58" w:rsidRDefault="007B4E81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36" w:type="dxa"/>
            <w:vAlign w:val="bottom"/>
          </w:tcPr>
          <w:p w:rsidR="007B4E81" w:rsidRPr="005B6A58" w:rsidRDefault="007B4E81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0" w:type="dxa"/>
            <w:gridSpan w:val="3"/>
            <w:vAlign w:val="bottom"/>
          </w:tcPr>
          <w:p w:rsidR="007B4E81" w:rsidRPr="005B6A58" w:rsidRDefault="007B4E81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เกินกว่าหนึ่งปี</w:t>
            </w:r>
          </w:p>
        </w:tc>
        <w:tc>
          <w:tcPr>
            <w:tcW w:w="236" w:type="dxa"/>
            <w:vAlign w:val="bottom"/>
          </w:tcPr>
          <w:p w:rsidR="007B4E81" w:rsidRPr="005B6A58" w:rsidRDefault="007B4E81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9" w:type="dxa"/>
            <w:gridSpan w:val="3"/>
            <w:vAlign w:val="bottom"/>
          </w:tcPr>
          <w:p w:rsidR="007B4E81" w:rsidRPr="005B6A58" w:rsidRDefault="007B4E81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B6A58" w:rsidRPr="005B6A58" w:rsidTr="00DD2257">
        <w:tc>
          <w:tcPr>
            <w:tcW w:w="2790" w:type="dxa"/>
            <w:vAlign w:val="bottom"/>
          </w:tcPr>
          <w:p w:rsidR="00055F8C" w:rsidRPr="005B6A58" w:rsidRDefault="00055F8C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55F8C" w:rsidRPr="005B6A58" w:rsidRDefault="00F971A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  <w:vAlign w:val="bottom"/>
          </w:tcPr>
          <w:p w:rsidR="00055F8C" w:rsidRPr="005B6A58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55F8C" w:rsidRPr="005B6A58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055F8C" w:rsidRPr="005B6A58" w:rsidRDefault="00055F8C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:rsidR="00055F8C" w:rsidRPr="005B6A58" w:rsidRDefault="00F971A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  <w:vAlign w:val="bottom"/>
          </w:tcPr>
          <w:p w:rsidR="00055F8C" w:rsidRPr="005B6A58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:rsidR="00055F8C" w:rsidRPr="005B6A58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055F8C" w:rsidRPr="005B6A58" w:rsidRDefault="00055F8C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055F8C" w:rsidRPr="005B6A58" w:rsidRDefault="00F971A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  <w:vAlign w:val="bottom"/>
          </w:tcPr>
          <w:p w:rsidR="00055F8C" w:rsidRPr="005B6A58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:rsidR="00055F8C" w:rsidRPr="005B6A58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B6A58" w:rsidRPr="005B6A58" w:rsidTr="00DD2257">
        <w:tc>
          <w:tcPr>
            <w:tcW w:w="2790" w:type="dxa"/>
            <w:vAlign w:val="bottom"/>
          </w:tcPr>
          <w:p w:rsidR="00055F8C" w:rsidRPr="005B6A58" w:rsidRDefault="00055F8C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55F8C" w:rsidRPr="005B6A58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055F8C" w:rsidRPr="005B6A58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55F8C" w:rsidRPr="005B6A58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:rsidR="00055F8C" w:rsidRPr="005B6A58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:rsidR="00055F8C" w:rsidRPr="005B6A58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055F8C" w:rsidRPr="005B6A58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:rsidR="00055F8C" w:rsidRPr="005B6A58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:rsidR="00055F8C" w:rsidRPr="005B6A58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55F8C" w:rsidRPr="005B6A58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055F8C" w:rsidRPr="005B6A58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:rsidR="00055F8C" w:rsidRPr="005B6A58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5B6A58" w:rsidRPr="005B6A58" w:rsidTr="00DD2257">
        <w:tc>
          <w:tcPr>
            <w:tcW w:w="2790" w:type="dxa"/>
            <w:vAlign w:val="bottom"/>
          </w:tcPr>
          <w:p w:rsidR="00B00426" w:rsidRPr="005B6A58" w:rsidRDefault="00B00426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37" w:type="dxa"/>
            <w:gridSpan w:val="11"/>
            <w:vAlign w:val="bottom"/>
          </w:tcPr>
          <w:p w:rsidR="00B00426" w:rsidRPr="005B6A58" w:rsidRDefault="00B00426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58" w:rsidRPr="005B6A58" w:rsidTr="00DD2257">
        <w:tc>
          <w:tcPr>
            <w:tcW w:w="2790" w:type="dxa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ช่าการเงิน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B61AD" w:rsidRPr="005B6A58" w:rsidRDefault="00E6539E" w:rsidP="00DD2257">
            <w:pPr>
              <w:pStyle w:val="a2"/>
              <w:tabs>
                <w:tab w:val="decimal" w:pos="88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4,644,944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B61AD" w:rsidRPr="005B6A58" w:rsidRDefault="008B61AD" w:rsidP="00DD2257">
            <w:pPr>
              <w:pStyle w:val="a2"/>
              <w:tabs>
                <w:tab w:val="decimal" w:pos="75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3,952,243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</w:t>
            </w:r>
          </w:p>
        </w:tc>
        <w:tc>
          <w:tcPr>
            <w:tcW w:w="1112" w:type="dxa"/>
            <w:shd w:val="clear" w:color="auto" w:fill="auto"/>
            <w:vAlign w:val="bottom"/>
          </w:tcPr>
          <w:p w:rsidR="008B61AD" w:rsidRPr="005B6A58" w:rsidRDefault="00E6539E" w:rsidP="00DD2257">
            <w:pPr>
              <w:pStyle w:val="a2"/>
              <w:tabs>
                <w:tab w:val="decimal" w:pos="88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22,276,171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8B61AD" w:rsidRPr="005B6A58" w:rsidRDefault="008B61AD" w:rsidP="00DD2257">
            <w:pPr>
              <w:pStyle w:val="a2"/>
              <w:tabs>
                <w:tab w:val="decimal" w:pos="87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25,146,057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B61AD" w:rsidRPr="005B6A58" w:rsidRDefault="00E6539E" w:rsidP="00DD2257">
            <w:pPr>
              <w:pStyle w:val="a2"/>
              <w:tabs>
                <w:tab w:val="decimal" w:pos="87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26,921,115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8B61AD" w:rsidRPr="005B6A58" w:rsidRDefault="008B61AD" w:rsidP="00DD2257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29,098,300</w:t>
            </w:r>
          </w:p>
        </w:tc>
      </w:tr>
      <w:tr w:rsidR="005B6A58" w:rsidRPr="005B6A58" w:rsidTr="00DD2257">
        <w:tc>
          <w:tcPr>
            <w:tcW w:w="2790" w:type="dxa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59" w:right="-171" w:hanging="45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 xml:space="preserve">หัก </w:t>
            </w:r>
            <w:r w:rsidRPr="005B6A5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1AD" w:rsidRPr="005B6A58" w:rsidRDefault="00E6539E" w:rsidP="00DD2257">
            <w:pPr>
              <w:pStyle w:val="a2"/>
              <w:tabs>
                <w:tab w:val="decimal" w:pos="88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(2,570,897)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1AD" w:rsidRPr="005B6A58" w:rsidRDefault="008B61AD" w:rsidP="00DD2257">
            <w:pPr>
              <w:pStyle w:val="a2"/>
              <w:tabs>
                <w:tab w:val="decimal" w:pos="75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(2,689,425)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1AD" w:rsidRPr="005B6A58" w:rsidRDefault="00E6539E" w:rsidP="00DD2257">
            <w:pPr>
              <w:pStyle w:val="a2"/>
              <w:tabs>
                <w:tab w:val="decimal" w:pos="88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(7,488,150)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2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(8,738,360)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1AD" w:rsidRPr="005B6A58" w:rsidRDefault="00E6539E" w:rsidP="00DD2257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(10,059,047)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1AD" w:rsidRPr="005B6A58" w:rsidRDefault="008B61AD" w:rsidP="00DD2257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(11,427,785)</w:t>
            </w:r>
          </w:p>
        </w:tc>
      </w:tr>
      <w:tr w:rsidR="005B6A58" w:rsidRPr="005B6A58" w:rsidTr="00DD2257">
        <w:tc>
          <w:tcPr>
            <w:tcW w:w="2790" w:type="dxa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61AD" w:rsidRPr="005B6A58" w:rsidRDefault="00E6539E" w:rsidP="00DD2257">
            <w:pPr>
              <w:pStyle w:val="a2"/>
              <w:tabs>
                <w:tab w:val="decimal" w:pos="888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2,074,047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61AD" w:rsidRPr="005B6A58" w:rsidRDefault="008B61AD" w:rsidP="00DD2257">
            <w:pPr>
              <w:pStyle w:val="a2"/>
              <w:tabs>
                <w:tab w:val="decimal" w:pos="75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1,262,818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61AD" w:rsidRPr="005B6A58" w:rsidRDefault="00E6539E" w:rsidP="00DD2257">
            <w:pPr>
              <w:pStyle w:val="a2"/>
              <w:tabs>
                <w:tab w:val="decimal" w:pos="888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14,788,021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16,407,697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61AD" w:rsidRPr="005B6A58" w:rsidRDefault="00E6539E" w:rsidP="00DD2257">
            <w:pPr>
              <w:pStyle w:val="a2"/>
              <w:tabs>
                <w:tab w:val="decimal" w:pos="87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16,862,068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61AD" w:rsidRPr="005B6A58" w:rsidRDefault="008B61AD" w:rsidP="00DD2257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17,670,515</w:t>
            </w:r>
          </w:p>
        </w:tc>
      </w:tr>
      <w:tr w:rsidR="005B6A58" w:rsidRPr="005B6A58" w:rsidTr="00DD2257">
        <w:tc>
          <w:tcPr>
            <w:tcW w:w="2790" w:type="dxa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1AD" w:rsidRPr="005B6A58" w:rsidRDefault="00E6539E" w:rsidP="00DD2257">
            <w:pPr>
              <w:pStyle w:val="a2"/>
              <w:tabs>
                <w:tab w:val="decimal" w:pos="54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1AD" w:rsidRPr="005B6A58" w:rsidRDefault="008B61AD" w:rsidP="00DD2257">
            <w:pPr>
              <w:pStyle w:val="a2"/>
              <w:tabs>
                <w:tab w:val="decimal" w:pos="39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1AD" w:rsidRPr="005B6A58" w:rsidRDefault="00E6539E" w:rsidP="00DD2257">
            <w:pPr>
              <w:pStyle w:val="a2"/>
              <w:tabs>
                <w:tab w:val="decimal" w:pos="516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1AD" w:rsidRPr="005B6A58" w:rsidRDefault="00E6539E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1AD" w:rsidRPr="005B6A58" w:rsidRDefault="008B61AD" w:rsidP="00DD2257">
            <w:pPr>
              <w:pStyle w:val="a2"/>
              <w:tabs>
                <w:tab w:val="decimal" w:pos="56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5B6A58" w:rsidRPr="005B6A58" w:rsidTr="00DD2257">
        <w:tc>
          <w:tcPr>
            <w:tcW w:w="2790" w:type="dxa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B61AD" w:rsidRPr="005B6A58" w:rsidRDefault="008B61AD" w:rsidP="00DD2257">
            <w:pPr>
              <w:pStyle w:val="a2"/>
              <w:tabs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B61AD" w:rsidRPr="005B6A58" w:rsidRDefault="008B61AD" w:rsidP="00DD2257">
            <w:pPr>
              <w:pStyle w:val="a2"/>
              <w:tabs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8B61AD" w:rsidRPr="005B6A58" w:rsidRDefault="008B61AD" w:rsidP="00DD2257">
            <w:pPr>
              <w:pStyle w:val="a2"/>
              <w:tabs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8B61AD" w:rsidRPr="005B6A58" w:rsidRDefault="008B61AD" w:rsidP="00DD2257">
            <w:pPr>
              <w:pStyle w:val="a2"/>
              <w:tabs>
                <w:tab w:val="decimal" w:pos="64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6A58" w:rsidRPr="005B6A58" w:rsidTr="00DD2257">
        <w:tc>
          <w:tcPr>
            <w:tcW w:w="2790" w:type="dxa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-</w:t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B61AD" w:rsidRPr="005B6A58" w:rsidRDefault="00E6539E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2,074,047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B61AD" w:rsidRPr="005B6A58" w:rsidRDefault="008B61AD" w:rsidP="00DD2257">
            <w:pPr>
              <w:pStyle w:val="a2"/>
              <w:tabs>
                <w:tab w:val="decimal" w:pos="75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1,262,818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B61AD" w:rsidRPr="005B6A58" w:rsidRDefault="00E6539E" w:rsidP="00DD2257">
            <w:pPr>
              <w:pStyle w:val="a2"/>
              <w:tabs>
                <w:tab w:val="decimal" w:pos="888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14,788,021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16,407,697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B61AD" w:rsidRPr="005B6A58" w:rsidRDefault="00E6539E" w:rsidP="00DD2257">
            <w:pPr>
              <w:pStyle w:val="a2"/>
              <w:tabs>
                <w:tab w:val="decimal" w:pos="87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16,862,068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B61AD" w:rsidRPr="005B6A58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B61AD" w:rsidRPr="005B6A58" w:rsidRDefault="008B61AD" w:rsidP="00DD2257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17,670,515</w:t>
            </w:r>
          </w:p>
        </w:tc>
      </w:tr>
    </w:tbl>
    <w:p w:rsidR="00E243BF" w:rsidRPr="005B6A58" w:rsidRDefault="00E243BF" w:rsidP="000E2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="Angsana New" w:hAnsi="Angsana New"/>
          <w:sz w:val="30"/>
          <w:szCs w:val="30"/>
        </w:rPr>
      </w:pPr>
    </w:p>
    <w:p w:rsidR="00002BC6" w:rsidRPr="005B6A58" w:rsidRDefault="00002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5B6A58">
        <w:rPr>
          <w:rFonts w:ascii="Angsana New" w:hAnsi="Angsana New" w:hint="cs"/>
          <w:sz w:val="30"/>
          <w:szCs w:val="30"/>
          <w:cs/>
        </w:rPr>
        <w:br w:type="page"/>
      </w:r>
    </w:p>
    <w:p w:rsidR="00DE0E76" w:rsidRPr="005B6A58" w:rsidRDefault="007B4E81" w:rsidP="00A11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B6A58">
        <w:rPr>
          <w:rFonts w:ascii="Angsana New" w:hAnsi="Angsana New" w:hint="cs"/>
          <w:spacing w:val="-2"/>
          <w:sz w:val="30"/>
          <w:szCs w:val="30"/>
          <w:cs/>
        </w:rPr>
        <w:t>ผลรวมของลูกหนี้และผลตอบแทนตามสัญญาเช่าการเงิน</w:t>
      </w:r>
      <w:r w:rsidRPr="005B6A58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755E4C" w:rsidRPr="005B6A58">
        <w:rPr>
          <w:rFonts w:ascii="Angsana New" w:hAnsi="Angsana New" w:hint="cs"/>
          <w:spacing w:val="-2"/>
          <w:sz w:val="30"/>
          <w:szCs w:val="30"/>
          <w:cs/>
        </w:rPr>
        <w:t xml:space="preserve">ณ </w:t>
      </w:r>
      <w:r w:rsidR="00CD02D9" w:rsidRPr="005B6A58"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 w:rsidR="001B68CF" w:rsidRPr="005B6A58">
        <w:rPr>
          <w:rFonts w:ascii="Angsana New" w:hAnsi="Angsana New" w:hint="cs"/>
          <w:spacing w:val="-2"/>
          <w:sz w:val="30"/>
          <w:szCs w:val="30"/>
          <w:cs/>
        </w:rPr>
        <w:t>30 มิถุนายน</w:t>
      </w:r>
      <w:r w:rsidR="001B68CF" w:rsidRPr="005B6A58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87197D" w:rsidRPr="005B6A58">
        <w:rPr>
          <w:rFonts w:ascii="Angsana New" w:hAnsi="Angsana New" w:hint="cs"/>
          <w:spacing w:val="-2"/>
          <w:sz w:val="30"/>
          <w:szCs w:val="30"/>
        </w:rPr>
        <w:t>256</w:t>
      </w:r>
      <w:r w:rsidR="004727CB" w:rsidRPr="005B6A58">
        <w:rPr>
          <w:rFonts w:ascii="Angsana New" w:hAnsi="Angsana New" w:hint="cs"/>
          <w:spacing w:val="-2"/>
          <w:sz w:val="30"/>
          <w:szCs w:val="30"/>
        </w:rPr>
        <w:t>2</w:t>
      </w:r>
      <w:r w:rsidR="0087197D" w:rsidRPr="005B6A58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87197D" w:rsidRPr="005B6A58">
        <w:rPr>
          <w:rFonts w:ascii="Angsana New" w:hAnsi="Angsana New" w:hint="cs"/>
          <w:spacing w:val="-2"/>
          <w:sz w:val="30"/>
          <w:szCs w:val="30"/>
        </w:rPr>
        <w:t>31</w:t>
      </w:r>
      <w:r w:rsidR="0087197D" w:rsidRPr="005B6A58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87197D" w:rsidRPr="005B6A58">
        <w:rPr>
          <w:rFonts w:ascii="Angsana New" w:hAnsi="Angsana New" w:hint="cs"/>
          <w:spacing w:val="-2"/>
          <w:sz w:val="30"/>
          <w:szCs w:val="30"/>
        </w:rPr>
        <w:t>25</w:t>
      </w:r>
      <w:r w:rsidR="00B20478" w:rsidRPr="005B6A58">
        <w:rPr>
          <w:rFonts w:ascii="Angsana New" w:hAnsi="Angsana New" w:hint="cs"/>
          <w:spacing w:val="-2"/>
          <w:sz w:val="30"/>
          <w:szCs w:val="30"/>
        </w:rPr>
        <w:t>61</w:t>
      </w:r>
      <w:r w:rsidRPr="005B6A58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5B6A58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="00755E4C" w:rsidRPr="005B6A58">
        <w:rPr>
          <w:rFonts w:ascii="Angsana New" w:hAnsi="Angsana New" w:hint="cs"/>
          <w:spacing w:val="-2"/>
          <w:sz w:val="30"/>
          <w:szCs w:val="30"/>
          <w:cs/>
        </w:rPr>
        <w:t>ดังนี้</w:t>
      </w:r>
    </w:p>
    <w:p w:rsidR="00DE0E76" w:rsidRPr="005B6A58" w:rsidRDefault="00DE0E76" w:rsidP="00A11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78"/>
        <w:gridCol w:w="1332"/>
        <w:gridCol w:w="265"/>
        <w:gridCol w:w="1355"/>
        <w:gridCol w:w="273"/>
        <w:gridCol w:w="1406"/>
        <w:gridCol w:w="265"/>
        <w:gridCol w:w="1386"/>
      </w:tblGrid>
      <w:tr w:rsidR="005B6A58" w:rsidRPr="005B6A58" w:rsidTr="006F1507">
        <w:tc>
          <w:tcPr>
            <w:tcW w:w="3078" w:type="dxa"/>
            <w:shd w:val="clear" w:color="auto" w:fill="auto"/>
            <w:vAlign w:val="bottom"/>
          </w:tcPr>
          <w:p w:rsidR="00B00426" w:rsidRPr="005B6A58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2" w:type="dxa"/>
            <w:gridSpan w:val="7"/>
            <w:shd w:val="clear" w:color="auto" w:fill="auto"/>
            <w:vAlign w:val="bottom"/>
          </w:tcPr>
          <w:p w:rsidR="00B00426" w:rsidRPr="005B6A58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B6A58" w:rsidRPr="005B6A58" w:rsidTr="006F1507">
        <w:tc>
          <w:tcPr>
            <w:tcW w:w="3078" w:type="dxa"/>
            <w:shd w:val="clear" w:color="auto" w:fill="auto"/>
            <w:vAlign w:val="bottom"/>
          </w:tcPr>
          <w:p w:rsidR="00B00426" w:rsidRPr="005B6A58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B00426" w:rsidRPr="005B6A58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ผลรวมของ</w:t>
            </w:r>
          </w:p>
          <w:p w:rsidR="00B00426" w:rsidRPr="005B6A58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ลูกหนี้และ</w:t>
            </w:r>
          </w:p>
          <w:p w:rsidR="00B00426" w:rsidRPr="005B6A58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</w:p>
          <w:p w:rsidR="00B00426" w:rsidRPr="005B6A58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ตามสัญญาเช่าการเงิน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B00426" w:rsidRPr="005B6A58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B00426" w:rsidRPr="005B6A58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00426" w:rsidRPr="005B6A58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:rsidR="00B00426" w:rsidRPr="005B6A58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ตามสัญญาเช่าการเงิน</w:t>
            </w:r>
          </w:p>
          <w:p w:rsidR="00B00426" w:rsidRPr="005B6A58" w:rsidRDefault="00895B38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B00426" w:rsidRPr="005B6A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00426" w:rsidRPr="005B6A5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B00426" w:rsidRPr="005B6A58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B00426" w:rsidRPr="005B6A58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ผลรวมของ</w:t>
            </w:r>
          </w:p>
          <w:p w:rsidR="00B00426" w:rsidRPr="005B6A58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ลูกหนี้และ</w:t>
            </w:r>
          </w:p>
          <w:p w:rsidR="00B00426" w:rsidRPr="005B6A58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</w:p>
          <w:p w:rsidR="00B00426" w:rsidRPr="005B6A58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ตามสัญญาเช่าการเงิน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B00426" w:rsidRPr="005B6A58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B00426" w:rsidRPr="005B6A58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00426" w:rsidRPr="005B6A58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:rsidR="00B00426" w:rsidRPr="005B6A58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ตามสัญญาเช่าการเงิน</w:t>
            </w:r>
          </w:p>
          <w:p w:rsidR="00B00426" w:rsidRPr="005B6A58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5B6A58" w:rsidRPr="005B6A58" w:rsidTr="006F1507">
        <w:tc>
          <w:tcPr>
            <w:tcW w:w="3078" w:type="dxa"/>
            <w:shd w:val="clear" w:color="auto" w:fill="auto"/>
            <w:vAlign w:val="bottom"/>
          </w:tcPr>
          <w:p w:rsidR="008445D4" w:rsidRPr="005B6A58" w:rsidRDefault="008445D4" w:rsidP="00392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2" w:type="dxa"/>
            <w:gridSpan w:val="3"/>
            <w:shd w:val="clear" w:color="auto" w:fill="auto"/>
            <w:vAlign w:val="bottom"/>
          </w:tcPr>
          <w:p w:rsidR="008445D4" w:rsidRPr="005B6A58" w:rsidRDefault="001B68CF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30 มิถุนายน</w:t>
            </w:r>
            <w:r w:rsidR="008445D4"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8445D4" w:rsidRPr="005B6A5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8445D4" w:rsidRPr="005B6A58" w:rsidRDefault="008445D4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7" w:type="dxa"/>
            <w:gridSpan w:val="3"/>
            <w:shd w:val="clear" w:color="auto" w:fill="auto"/>
            <w:vAlign w:val="bottom"/>
          </w:tcPr>
          <w:p w:rsidR="008445D4" w:rsidRPr="005B6A58" w:rsidRDefault="008445D4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5B6A58" w:rsidRPr="005B6A58" w:rsidTr="006F1507">
        <w:tc>
          <w:tcPr>
            <w:tcW w:w="3078" w:type="dxa"/>
            <w:shd w:val="clear" w:color="auto" w:fill="auto"/>
            <w:vAlign w:val="bottom"/>
          </w:tcPr>
          <w:p w:rsidR="00B00426" w:rsidRPr="005B6A58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2" w:type="dxa"/>
            <w:gridSpan w:val="7"/>
            <w:shd w:val="clear" w:color="auto" w:fill="auto"/>
            <w:vAlign w:val="bottom"/>
          </w:tcPr>
          <w:p w:rsidR="00B00426" w:rsidRPr="005B6A58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58" w:rsidRPr="005B6A58" w:rsidTr="006F1507">
        <w:tc>
          <w:tcPr>
            <w:tcW w:w="3078" w:type="dxa"/>
            <w:shd w:val="clear" w:color="auto" w:fill="auto"/>
            <w:vAlign w:val="bottom"/>
          </w:tcPr>
          <w:p w:rsidR="008B61AD" w:rsidRPr="005B6A58" w:rsidRDefault="008B61AD" w:rsidP="00AB0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8B61AD" w:rsidRPr="005B6A58" w:rsidRDefault="00E6539E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4,644,944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8B61AD" w:rsidRPr="005B6A58" w:rsidRDefault="00E6539E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2,074,047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8B61AD" w:rsidRPr="005B6A58" w:rsidRDefault="008B61AD" w:rsidP="0077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3,952,243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1,262,818</w:t>
            </w:r>
          </w:p>
        </w:tc>
      </w:tr>
      <w:tr w:rsidR="005B6A58" w:rsidRPr="005B6A58" w:rsidTr="006F1507">
        <w:tc>
          <w:tcPr>
            <w:tcW w:w="3078" w:type="dxa"/>
            <w:shd w:val="clear" w:color="auto" w:fill="auto"/>
            <w:vAlign w:val="bottom"/>
          </w:tcPr>
          <w:p w:rsidR="008B61AD" w:rsidRPr="005B6A58" w:rsidRDefault="008B61AD" w:rsidP="00AB0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</w:t>
            </w:r>
          </w:p>
          <w:p w:rsidR="008B61AD" w:rsidRPr="005B6A58" w:rsidRDefault="008B61AD" w:rsidP="00AB0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  หนึ่งปีแต่ไม่เกินห้าปี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8B61AD" w:rsidRPr="005B6A58" w:rsidRDefault="00E6539E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15,606,597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8B61AD" w:rsidRPr="005B6A58" w:rsidRDefault="00E6539E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9,504,042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8B61AD" w:rsidRPr="005B6A58" w:rsidRDefault="008B61AD" w:rsidP="0077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17,254,194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10,363,312</w:t>
            </w:r>
          </w:p>
        </w:tc>
      </w:tr>
      <w:tr w:rsidR="005B6A58" w:rsidRPr="005B6A58" w:rsidTr="006F1507">
        <w:tc>
          <w:tcPr>
            <w:tcW w:w="3078" w:type="dxa"/>
            <w:shd w:val="clear" w:color="auto" w:fill="auto"/>
            <w:vAlign w:val="bottom"/>
          </w:tcPr>
          <w:p w:rsidR="008B61AD" w:rsidRPr="005B6A58" w:rsidRDefault="008B61AD" w:rsidP="00AB0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ส่วนที่ถึงกำหนดชำระหลังจากห้าปี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1AD" w:rsidRPr="005B6A58" w:rsidRDefault="00E6539E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6,669,574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1AD" w:rsidRPr="005B6A58" w:rsidRDefault="00E6539E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5,283,979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1AD" w:rsidRPr="005B6A58" w:rsidRDefault="008B61AD" w:rsidP="0077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7,891,863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6,044,385</w:t>
            </w:r>
          </w:p>
        </w:tc>
      </w:tr>
      <w:tr w:rsidR="005B6A58" w:rsidRPr="005B6A58" w:rsidTr="006F1507">
        <w:tc>
          <w:tcPr>
            <w:tcW w:w="3078" w:type="dxa"/>
            <w:shd w:val="clear" w:color="auto" w:fill="auto"/>
            <w:vAlign w:val="bottom"/>
          </w:tcPr>
          <w:p w:rsidR="008B61AD" w:rsidRPr="005B6A58" w:rsidRDefault="008B61AD" w:rsidP="00AB0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61AD" w:rsidRPr="005B6A58" w:rsidRDefault="00DF23D8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26,921,115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B61AD" w:rsidRPr="005B6A58" w:rsidRDefault="00E6539E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16,862,068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61AD" w:rsidRPr="005B6A58" w:rsidRDefault="008B61AD" w:rsidP="0077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29,098,300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17,670,515</w:t>
            </w:r>
          </w:p>
        </w:tc>
      </w:tr>
      <w:tr w:rsidR="005B6A58" w:rsidRPr="005B6A58" w:rsidTr="006F1507">
        <w:tc>
          <w:tcPr>
            <w:tcW w:w="3078" w:type="dxa"/>
            <w:shd w:val="clear" w:color="auto" w:fill="auto"/>
            <w:vAlign w:val="bottom"/>
          </w:tcPr>
          <w:p w:rsidR="008B61AD" w:rsidRPr="005B6A58" w:rsidRDefault="008B61AD" w:rsidP="00AB0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1AD" w:rsidRPr="005B6A58" w:rsidRDefault="00E6539E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(10,059,047)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1AD" w:rsidRPr="005B6A58" w:rsidRDefault="008B61AD" w:rsidP="0077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(11,427,785)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00D7D" w:rsidRPr="005B6A58" w:rsidTr="006F1507">
        <w:tc>
          <w:tcPr>
            <w:tcW w:w="3078" w:type="dxa"/>
            <w:shd w:val="clear" w:color="auto" w:fill="auto"/>
            <w:vAlign w:val="bottom"/>
          </w:tcPr>
          <w:p w:rsidR="008B61AD" w:rsidRPr="005B6A58" w:rsidRDefault="008B61AD" w:rsidP="00AB0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ลูกหนี้ตามสัญญาเช่าการเงิน</w:t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B61AD" w:rsidRPr="005B6A58" w:rsidRDefault="00E6539E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16,862,068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B61AD" w:rsidRPr="005B6A58" w:rsidRDefault="008B61AD" w:rsidP="0077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17,670,51</w:t>
            </w:r>
            <w:r w:rsidR="00492CC2"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:rsidR="004C0394" w:rsidRPr="005B6A58" w:rsidRDefault="004C0394" w:rsidP="00A11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tbl>
      <w:tblPr>
        <w:tblW w:w="912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87"/>
        <w:gridCol w:w="1168"/>
        <w:gridCol w:w="236"/>
        <w:gridCol w:w="1137"/>
        <w:gridCol w:w="270"/>
        <w:gridCol w:w="1081"/>
        <w:gridCol w:w="257"/>
        <w:gridCol w:w="1092"/>
      </w:tblGrid>
      <w:tr w:rsidR="005B6A58" w:rsidRPr="005B6A58" w:rsidTr="006F1507">
        <w:tc>
          <w:tcPr>
            <w:tcW w:w="2129" w:type="pct"/>
            <w:vAlign w:val="bottom"/>
          </w:tcPr>
          <w:p w:rsidR="008B61AD" w:rsidRPr="005B6A58" w:rsidRDefault="008B61AD" w:rsidP="0000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9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br w:type="page"/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 - กิจการที่เกี่ยวข้องกัน</w:t>
            </w:r>
          </w:p>
        </w:tc>
        <w:tc>
          <w:tcPr>
            <w:tcW w:w="1392" w:type="pct"/>
            <w:gridSpan w:val="3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pct"/>
            <w:gridSpan w:val="3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B6A58" w:rsidRPr="005B6A58" w:rsidTr="006F1507">
        <w:tc>
          <w:tcPr>
            <w:tcW w:w="2129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center"/>
          </w:tcPr>
          <w:p w:rsidR="008B61AD" w:rsidRPr="005B6A58" w:rsidRDefault="001B68CF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9" w:type="pct"/>
            <w:shd w:val="clear" w:color="auto" w:fill="auto"/>
            <w:vAlign w:val="center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:rsidR="008B61AD" w:rsidRPr="005B6A58" w:rsidRDefault="001B68CF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1" w:type="pct"/>
            <w:shd w:val="clear" w:color="auto" w:fill="auto"/>
            <w:vAlign w:val="center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B6A58" w:rsidRPr="005B6A58" w:rsidTr="006F1507">
        <w:tc>
          <w:tcPr>
            <w:tcW w:w="2129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5B6A58" w:rsidRPr="005B6A58" w:rsidTr="006F1507">
        <w:tc>
          <w:tcPr>
            <w:tcW w:w="2129" w:type="pct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1" w:type="pct"/>
            <w:gridSpan w:val="7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58" w:rsidRPr="005B6A58" w:rsidTr="006F1507">
        <w:tc>
          <w:tcPr>
            <w:tcW w:w="2129" w:type="pct"/>
            <w:vAlign w:val="bottom"/>
          </w:tcPr>
          <w:p w:rsidR="008B61AD" w:rsidRPr="005B6A58" w:rsidRDefault="008B61AD" w:rsidP="0000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40" w:type="pct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6F1507">
        <w:trPr>
          <w:trHeight w:val="245"/>
        </w:trPr>
        <w:tc>
          <w:tcPr>
            <w:tcW w:w="2129" w:type="pct"/>
            <w:vAlign w:val="bottom"/>
          </w:tcPr>
          <w:p w:rsidR="00504A08" w:rsidRPr="005B6A58" w:rsidRDefault="00504A08" w:rsidP="00504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640" w:type="pct"/>
            <w:vAlign w:val="bottom"/>
          </w:tcPr>
          <w:p w:rsidR="00504A08" w:rsidRPr="005B6A58" w:rsidRDefault="00504A08" w:rsidP="00504A08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504A08" w:rsidRPr="005B6A58" w:rsidRDefault="00504A08" w:rsidP="00504A08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:rsidR="00504A08" w:rsidRPr="005B6A58" w:rsidRDefault="0093425F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73</w:t>
            </w:r>
            <w:r w:rsidR="00504D8E" w:rsidRPr="005B6A5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1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3,605</w:t>
            </w:r>
          </w:p>
        </w:tc>
      </w:tr>
      <w:tr w:rsidR="005B6A58" w:rsidRPr="005B6A58" w:rsidTr="006F1507">
        <w:tc>
          <w:tcPr>
            <w:tcW w:w="2129" w:type="pct"/>
            <w:vAlign w:val="bottom"/>
          </w:tcPr>
          <w:p w:rsidR="00504A08" w:rsidRPr="005B6A58" w:rsidRDefault="00504A08" w:rsidP="00504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ราช-ลาว เซอร์วิส จำกัด</w:t>
            </w:r>
          </w:p>
        </w:tc>
        <w:tc>
          <w:tcPr>
            <w:tcW w:w="640" w:type="pct"/>
            <w:vAlign w:val="bottom"/>
          </w:tcPr>
          <w:p w:rsidR="00504A08" w:rsidRPr="005B6A58" w:rsidRDefault="00504A08" w:rsidP="00504A08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504A08" w:rsidRPr="005B6A58" w:rsidRDefault="00504A08" w:rsidP="00504A08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:rsidR="00504A08" w:rsidRPr="005B6A58" w:rsidRDefault="0093425F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21,462</w:t>
            </w:r>
          </w:p>
        </w:tc>
        <w:tc>
          <w:tcPr>
            <w:tcW w:w="141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3,405</w:t>
            </w:r>
          </w:p>
        </w:tc>
      </w:tr>
      <w:tr w:rsidR="005B6A58" w:rsidRPr="005B6A58" w:rsidTr="006F1507">
        <w:tc>
          <w:tcPr>
            <w:tcW w:w="2129" w:type="pct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:rsidR="008B61AD" w:rsidRPr="005B6A58" w:rsidRDefault="008B61AD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8B61AD" w:rsidRPr="005B6A58" w:rsidRDefault="008B61AD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6F1507">
        <w:tc>
          <w:tcPr>
            <w:tcW w:w="2129" w:type="pct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640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:rsidR="008B61AD" w:rsidRPr="005B6A58" w:rsidRDefault="008B61AD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8B61AD" w:rsidRPr="005B6A58" w:rsidRDefault="008B61AD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6F1507">
        <w:tc>
          <w:tcPr>
            <w:tcW w:w="2129" w:type="pct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ไฟฟ้า เซเปียน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เซน้ำน้อย จำกัด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:rsidR="008B61AD" w:rsidRPr="005B6A58" w:rsidRDefault="0093425F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10,710</w:t>
            </w:r>
          </w:p>
        </w:tc>
        <w:tc>
          <w:tcPr>
            <w:tcW w:w="129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:rsidR="008B61AD" w:rsidRPr="005B6A58" w:rsidRDefault="008B61AD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9,901</w:t>
            </w:r>
          </w:p>
        </w:tc>
        <w:tc>
          <w:tcPr>
            <w:tcW w:w="148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:rsidR="008B61AD" w:rsidRPr="005B6A58" w:rsidRDefault="0093425F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10,710</w:t>
            </w:r>
          </w:p>
        </w:tc>
        <w:tc>
          <w:tcPr>
            <w:tcW w:w="141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:rsidR="008B61AD" w:rsidRPr="005B6A58" w:rsidRDefault="008B61AD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9,901</w:t>
            </w:r>
          </w:p>
        </w:tc>
      </w:tr>
      <w:tr w:rsidR="00A00D7D" w:rsidRPr="005B6A58" w:rsidTr="006F1507">
        <w:tc>
          <w:tcPr>
            <w:tcW w:w="2129" w:type="pct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61AD" w:rsidRPr="005B6A58" w:rsidRDefault="0093425F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10,710</w:t>
            </w:r>
          </w:p>
        </w:tc>
        <w:tc>
          <w:tcPr>
            <w:tcW w:w="129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61AD" w:rsidRPr="005B6A58" w:rsidRDefault="008B61AD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9,901</w:t>
            </w:r>
          </w:p>
        </w:tc>
        <w:tc>
          <w:tcPr>
            <w:tcW w:w="148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61AD" w:rsidRPr="005B6A58" w:rsidRDefault="0093425F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32,90</w:t>
            </w:r>
            <w:r w:rsidR="00504D8E"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1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61AD" w:rsidRPr="005B6A58" w:rsidRDefault="008B61AD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16,911</w:t>
            </w:r>
          </w:p>
        </w:tc>
      </w:tr>
    </w:tbl>
    <w:p w:rsidR="008B61AD" w:rsidRPr="005B6A58" w:rsidRDefault="008B61AD" w:rsidP="00233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002BC6" w:rsidRPr="005B6A58" w:rsidRDefault="00002BC6" w:rsidP="00233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002BC6" w:rsidRPr="005B6A58" w:rsidRDefault="00002BC6" w:rsidP="00233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1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9"/>
        <w:gridCol w:w="1171"/>
        <w:gridCol w:w="273"/>
        <w:gridCol w:w="1096"/>
        <w:gridCol w:w="268"/>
        <w:gridCol w:w="1084"/>
        <w:gridCol w:w="251"/>
        <w:gridCol w:w="1095"/>
      </w:tblGrid>
      <w:tr w:rsidR="005B6A58" w:rsidRPr="005B6A58" w:rsidTr="00002BC6">
        <w:tc>
          <w:tcPr>
            <w:tcW w:w="2124" w:type="pct"/>
            <w:vAlign w:val="bottom"/>
          </w:tcPr>
          <w:p w:rsidR="008B61AD" w:rsidRPr="005B6A58" w:rsidRDefault="008B61AD" w:rsidP="0000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-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95" w:type="pct"/>
            <w:gridSpan w:val="3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6A58" w:rsidRPr="005B6A58" w:rsidTr="00002BC6">
        <w:tc>
          <w:tcPr>
            <w:tcW w:w="2124" w:type="pct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8B61AD" w:rsidRPr="005B6A58" w:rsidRDefault="001B68CF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50" w:type="pct"/>
            <w:vAlign w:val="center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  <w:vAlign w:val="center"/>
          </w:tcPr>
          <w:p w:rsidR="008B61AD" w:rsidRPr="005B6A58" w:rsidRDefault="001B68CF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8" w:type="pct"/>
            <w:vAlign w:val="center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B6A58" w:rsidRPr="005B6A58" w:rsidTr="00002BC6">
        <w:tc>
          <w:tcPr>
            <w:tcW w:w="2124" w:type="pct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50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7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8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5B6A58" w:rsidRPr="005B6A58" w:rsidTr="00002BC6">
        <w:tc>
          <w:tcPr>
            <w:tcW w:w="2124" w:type="pct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6" w:type="pct"/>
            <w:gridSpan w:val="7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58" w:rsidRPr="005B6A58" w:rsidTr="00002BC6">
        <w:tc>
          <w:tcPr>
            <w:tcW w:w="2124" w:type="pct"/>
            <w:vAlign w:val="bottom"/>
          </w:tcPr>
          <w:p w:rsidR="008B61AD" w:rsidRPr="005B6A58" w:rsidRDefault="008B61AD" w:rsidP="0000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43" w:type="pct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8B61AD" w:rsidRPr="005B6A58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6A58" w:rsidRPr="005B6A58" w:rsidTr="00002BC6">
        <w:tc>
          <w:tcPr>
            <w:tcW w:w="2124" w:type="pct"/>
            <w:vAlign w:val="bottom"/>
          </w:tcPr>
          <w:p w:rsidR="00737941" w:rsidRPr="005B6A58" w:rsidRDefault="00737941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43" w:type="pct"/>
            <w:vAlign w:val="bottom"/>
          </w:tcPr>
          <w:p w:rsidR="00737941" w:rsidRPr="005B6A58" w:rsidRDefault="00862A97" w:rsidP="00060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38</w:t>
            </w:r>
            <w:r w:rsidR="00851E55" w:rsidRPr="005B6A58">
              <w:rPr>
                <w:rFonts w:ascii="Angsana New" w:hAnsi="Angsana New" w:hint="cs"/>
                <w:sz w:val="30"/>
                <w:szCs w:val="30"/>
              </w:rPr>
              <w:t>,465</w:t>
            </w:r>
          </w:p>
        </w:tc>
        <w:tc>
          <w:tcPr>
            <w:tcW w:w="150" w:type="pct"/>
            <w:vAlign w:val="bottom"/>
          </w:tcPr>
          <w:p w:rsidR="00737941" w:rsidRPr="005B6A58" w:rsidRDefault="007379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737941" w:rsidRPr="005B6A58" w:rsidRDefault="00737941" w:rsidP="00060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40,958</w:t>
            </w:r>
          </w:p>
        </w:tc>
        <w:tc>
          <w:tcPr>
            <w:tcW w:w="147" w:type="pct"/>
            <w:vAlign w:val="bottom"/>
          </w:tcPr>
          <w:p w:rsidR="00737941" w:rsidRPr="005B6A58" w:rsidRDefault="007379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737941" w:rsidRPr="005B6A58" w:rsidRDefault="0093425F" w:rsidP="00DF7245">
            <w:pPr>
              <w:pStyle w:val="a2"/>
              <w:tabs>
                <w:tab w:val="decimal" w:pos="50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vAlign w:val="bottom"/>
          </w:tcPr>
          <w:p w:rsidR="00737941" w:rsidRPr="005B6A58" w:rsidRDefault="007379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737941" w:rsidRPr="005B6A58" w:rsidRDefault="00737941" w:rsidP="00060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703</w:t>
            </w:r>
          </w:p>
        </w:tc>
      </w:tr>
      <w:tr w:rsidR="005B6A58" w:rsidRPr="005B6A58" w:rsidTr="00002BC6">
        <w:tc>
          <w:tcPr>
            <w:tcW w:w="2124" w:type="pct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8B61AD" w:rsidRPr="005B6A58" w:rsidRDefault="008B61AD" w:rsidP="00060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002BC6">
        <w:tc>
          <w:tcPr>
            <w:tcW w:w="2124" w:type="pct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43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8B61AD" w:rsidRPr="005B6A58" w:rsidRDefault="008B61AD" w:rsidP="00060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002BC6">
        <w:tc>
          <w:tcPr>
            <w:tcW w:w="2124" w:type="pct"/>
            <w:vAlign w:val="bottom"/>
          </w:tcPr>
          <w:p w:rsidR="00504A08" w:rsidRPr="005B6A58" w:rsidRDefault="00504A08" w:rsidP="00504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643" w:type="pct"/>
            <w:vAlign w:val="bottom"/>
          </w:tcPr>
          <w:p w:rsidR="00504A08" w:rsidRPr="005B6A58" w:rsidRDefault="00504A08" w:rsidP="00504A08">
            <w:pPr>
              <w:pStyle w:val="a2"/>
              <w:tabs>
                <w:tab w:val="decimal" w:pos="61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504A08" w:rsidRPr="005B6A58" w:rsidRDefault="00504A08" w:rsidP="00504A08">
            <w:pPr>
              <w:pStyle w:val="a2"/>
              <w:tabs>
                <w:tab w:val="decimal" w:pos="61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504A08" w:rsidRPr="005B6A58" w:rsidRDefault="0093425F" w:rsidP="00DF7245">
            <w:pPr>
              <w:pStyle w:val="a2"/>
              <w:tabs>
                <w:tab w:val="decimal" w:pos="50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310</w:t>
            </w:r>
          </w:p>
        </w:tc>
      </w:tr>
      <w:tr w:rsidR="005B6A58" w:rsidRPr="005B6A58" w:rsidTr="00002BC6">
        <w:tc>
          <w:tcPr>
            <w:tcW w:w="2124" w:type="pct"/>
            <w:vAlign w:val="bottom"/>
          </w:tcPr>
          <w:p w:rsidR="00504A08" w:rsidRPr="005B6A58" w:rsidRDefault="00504A08" w:rsidP="00504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ราช-ลาว เซอร์วิส จำกัด</w:t>
            </w:r>
          </w:p>
        </w:tc>
        <w:tc>
          <w:tcPr>
            <w:tcW w:w="643" w:type="pct"/>
            <w:vAlign w:val="bottom"/>
          </w:tcPr>
          <w:p w:rsidR="00504A08" w:rsidRPr="005B6A58" w:rsidRDefault="00504A08" w:rsidP="00504A08">
            <w:pPr>
              <w:pStyle w:val="a2"/>
              <w:tabs>
                <w:tab w:val="decimal" w:pos="61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504A08" w:rsidRPr="005B6A58" w:rsidRDefault="00504A08" w:rsidP="00504A08">
            <w:pPr>
              <w:pStyle w:val="a2"/>
              <w:tabs>
                <w:tab w:val="decimal" w:pos="61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504A08" w:rsidRPr="005B6A58" w:rsidRDefault="0093425F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687</w:t>
            </w:r>
          </w:p>
        </w:tc>
        <w:tc>
          <w:tcPr>
            <w:tcW w:w="138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504A08" w:rsidRPr="005B6A58" w:rsidRDefault="00504A08" w:rsidP="00504A08">
            <w:pPr>
              <w:pStyle w:val="a2"/>
              <w:tabs>
                <w:tab w:val="decimal" w:pos="52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5B6A58" w:rsidRPr="005B6A58" w:rsidTr="00002BC6">
        <w:tc>
          <w:tcPr>
            <w:tcW w:w="2124" w:type="pct"/>
            <w:vAlign w:val="bottom"/>
          </w:tcPr>
          <w:p w:rsidR="008B61AD" w:rsidRPr="005B6A58" w:rsidRDefault="008B61AD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:rsidR="008B61AD" w:rsidRPr="005B6A58" w:rsidRDefault="008B61AD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:rsidR="008B61AD" w:rsidRPr="005B6A58" w:rsidRDefault="008B61AD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8B61AD" w:rsidRPr="005B6A58" w:rsidRDefault="008B61AD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8B61AD" w:rsidRPr="005B6A58" w:rsidRDefault="008B61AD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8B61AD" w:rsidRPr="005B6A58" w:rsidRDefault="008B61AD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:rsidR="008B61AD" w:rsidRPr="005B6A58" w:rsidRDefault="008B61AD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8B61AD" w:rsidRPr="005B6A58" w:rsidRDefault="008B61AD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002BC6">
        <w:tc>
          <w:tcPr>
            <w:tcW w:w="2124" w:type="pct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43" w:type="pct"/>
            <w:vAlign w:val="bottom"/>
          </w:tcPr>
          <w:p w:rsidR="008B61AD" w:rsidRPr="005B6A58" w:rsidRDefault="008B61AD" w:rsidP="00607A6C">
            <w:pPr>
              <w:pStyle w:val="a2"/>
              <w:tabs>
                <w:tab w:val="decimal" w:pos="61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8B61AD" w:rsidRPr="005B6A58" w:rsidRDefault="008B61AD" w:rsidP="00060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8B61AD" w:rsidRPr="005B6A58" w:rsidRDefault="008B61AD" w:rsidP="00060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002BC6">
        <w:tc>
          <w:tcPr>
            <w:tcW w:w="2124" w:type="pct"/>
            <w:vAlign w:val="bottom"/>
          </w:tcPr>
          <w:p w:rsidR="00504A08" w:rsidRPr="005B6A58" w:rsidRDefault="00504A08" w:rsidP="00504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5B6A58">
              <w:rPr>
                <w:rFonts w:ascii="Angsana New" w:hAnsi="Angsana New" w:hint="cs"/>
                <w:spacing w:val="2"/>
                <w:sz w:val="30"/>
                <w:szCs w:val="30"/>
              </w:rPr>
              <w:t xml:space="preserve"> </w:t>
            </w:r>
            <w:r w:rsidRPr="005B6A58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 xml:space="preserve">(สิงคโปร์) </w:t>
            </w:r>
          </w:p>
        </w:tc>
        <w:tc>
          <w:tcPr>
            <w:tcW w:w="643" w:type="pct"/>
            <w:vAlign w:val="bottom"/>
          </w:tcPr>
          <w:p w:rsidR="00504A08" w:rsidRPr="005B6A58" w:rsidRDefault="00504A08" w:rsidP="00504A08">
            <w:pPr>
              <w:pStyle w:val="a2"/>
              <w:tabs>
                <w:tab w:val="decimal" w:pos="61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002BC6">
        <w:tc>
          <w:tcPr>
            <w:tcW w:w="2124" w:type="pct"/>
            <w:vAlign w:val="bottom"/>
          </w:tcPr>
          <w:p w:rsidR="00504A08" w:rsidRPr="005B6A58" w:rsidRDefault="00504A08" w:rsidP="00504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 xml:space="preserve">   คอร์ปอเรชั่น จำกัด</w:t>
            </w:r>
          </w:p>
        </w:tc>
        <w:tc>
          <w:tcPr>
            <w:tcW w:w="643" w:type="pct"/>
            <w:vAlign w:val="bottom"/>
          </w:tcPr>
          <w:p w:rsidR="00504A08" w:rsidRPr="005B6A58" w:rsidRDefault="00504A08" w:rsidP="00504A08">
            <w:pPr>
              <w:pStyle w:val="a2"/>
              <w:tabs>
                <w:tab w:val="decimal" w:pos="61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504A08" w:rsidRPr="005B6A58" w:rsidRDefault="00504A08" w:rsidP="00504A08">
            <w:pPr>
              <w:pStyle w:val="a2"/>
              <w:tabs>
                <w:tab w:val="decimal" w:pos="61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504A08" w:rsidRPr="005B6A58" w:rsidRDefault="00DF7245" w:rsidP="00DF7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7,863</w:t>
            </w:r>
          </w:p>
        </w:tc>
        <w:tc>
          <w:tcPr>
            <w:tcW w:w="138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504A08" w:rsidRPr="005B6A58" w:rsidRDefault="00504A08" w:rsidP="00504A08">
            <w:pPr>
              <w:pStyle w:val="a2"/>
              <w:tabs>
                <w:tab w:val="decimal" w:pos="52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5B6A58" w:rsidRPr="005B6A58" w:rsidTr="00002BC6">
        <w:tc>
          <w:tcPr>
            <w:tcW w:w="2124" w:type="pct"/>
            <w:vAlign w:val="bottom"/>
          </w:tcPr>
          <w:p w:rsidR="00504A08" w:rsidRPr="005B6A58" w:rsidRDefault="00504A08" w:rsidP="00504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ราช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ออสเตรเลีย คอร์ปอเรชั่น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43" w:type="pct"/>
            <w:vAlign w:val="bottom"/>
          </w:tcPr>
          <w:p w:rsidR="00504A08" w:rsidRPr="005B6A58" w:rsidRDefault="00504A08" w:rsidP="00504A08">
            <w:pPr>
              <w:pStyle w:val="a2"/>
              <w:tabs>
                <w:tab w:val="decimal" w:pos="61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504A08" w:rsidRPr="005B6A58" w:rsidRDefault="00504A08" w:rsidP="00504A08">
            <w:pPr>
              <w:pStyle w:val="a2"/>
              <w:tabs>
                <w:tab w:val="decimal" w:pos="61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504A08" w:rsidRPr="005B6A58" w:rsidRDefault="0093425F" w:rsidP="00504A08">
            <w:pPr>
              <w:pStyle w:val="a2"/>
              <w:tabs>
                <w:tab w:val="decimal" w:pos="51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504A08" w:rsidRPr="005B6A58" w:rsidRDefault="00504A08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2,508</w:t>
            </w:r>
          </w:p>
        </w:tc>
      </w:tr>
      <w:tr w:rsidR="005B6A58" w:rsidRPr="005B6A58" w:rsidTr="00002BC6">
        <w:tc>
          <w:tcPr>
            <w:tcW w:w="2124" w:type="pct"/>
            <w:vAlign w:val="bottom"/>
          </w:tcPr>
          <w:p w:rsidR="008B61AD" w:rsidRPr="005B6A58" w:rsidRDefault="008B61AD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:rsidR="008B61AD" w:rsidRPr="005B6A58" w:rsidRDefault="008B61AD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:rsidR="008B61AD" w:rsidRPr="005B6A58" w:rsidRDefault="008B61AD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8B61AD" w:rsidRPr="005B6A58" w:rsidRDefault="008B61AD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8B61AD" w:rsidRPr="005B6A58" w:rsidRDefault="008B61AD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8B61AD" w:rsidRPr="005B6A58" w:rsidRDefault="008B61AD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:rsidR="008B61AD" w:rsidRPr="005B6A58" w:rsidRDefault="008B61AD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8B61AD" w:rsidRPr="005B6A58" w:rsidRDefault="008B61AD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002BC6">
        <w:tc>
          <w:tcPr>
            <w:tcW w:w="2124" w:type="pct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643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8B61AD" w:rsidRPr="005B6A58" w:rsidRDefault="008B61AD" w:rsidP="00060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002BC6">
        <w:tc>
          <w:tcPr>
            <w:tcW w:w="2124" w:type="pct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ราชบุรีเพาเวอร์ จำกัด</w:t>
            </w:r>
          </w:p>
        </w:tc>
        <w:tc>
          <w:tcPr>
            <w:tcW w:w="643" w:type="pct"/>
            <w:vAlign w:val="bottom"/>
          </w:tcPr>
          <w:p w:rsidR="008B61AD" w:rsidRPr="005B6A58" w:rsidRDefault="00851E55" w:rsidP="00851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14,595</w:t>
            </w:r>
          </w:p>
        </w:tc>
        <w:tc>
          <w:tcPr>
            <w:tcW w:w="150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15,187</w:t>
            </w:r>
          </w:p>
        </w:tc>
        <w:tc>
          <w:tcPr>
            <w:tcW w:w="147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8B61AD" w:rsidRPr="005B6A58" w:rsidRDefault="00DF7245" w:rsidP="00DF7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13,087</w:t>
            </w:r>
          </w:p>
        </w:tc>
        <w:tc>
          <w:tcPr>
            <w:tcW w:w="138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8B61AD" w:rsidRPr="005B6A58" w:rsidRDefault="008B61AD" w:rsidP="00060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13,679</w:t>
            </w:r>
          </w:p>
        </w:tc>
      </w:tr>
      <w:tr w:rsidR="00A00D7D" w:rsidRPr="005B6A58" w:rsidTr="00002BC6">
        <w:tc>
          <w:tcPr>
            <w:tcW w:w="2124" w:type="pct"/>
            <w:vAlign w:val="bottom"/>
          </w:tcPr>
          <w:p w:rsidR="008B61AD" w:rsidRPr="005B6A58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61AD" w:rsidRPr="005B6A58" w:rsidRDefault="00851E55" w:rsidP="00060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53,060</w:t>
            </w:r>
          </w:p>
        </w:tc>
        <w:tc>
          <w:tcPr>
            <w:tcW w:w="150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56,145</w:t>
            </w:r>
          </w:p>
        </w:tc>
        <w:tc>
          <w:tcPr>
            <w:tcW w:w="147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61AD" w:rsidRPr="005B6A58" w:rsidRDefault="00DF7245" w:rsidP="00DF7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21,637</w:t>
            </w:r>
          </w:p>
        </w:tc>
        <w:tc>
          <w:tcPr>
            <w:tcW w:w="138" w:type="pct"/>
            <w:vAlign w:val="bottom"/>
          </w:tcPr>
          <w:p w:rsidR="008B61AD" w:rsidRPr="005B6A58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61AD" w:rsidRPr="005B6A58" w:rsidRDefault="008B61AD" w:rsidP="00060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17,200</w:t>
            </w:r>
          </w:p>
        </w:tc>
      </w:tr>
    </w:tbl>
    <w:p w:rsidR="00002BC6" w:rsidRPr="005B6A58" w:rsidRDefault="00002BC6" w:rsidP="00002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BC4D89" w:rsidRPr="005B6A58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6A5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:rsidR="00BC4D89" w:rsidRPr="005B6A58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BC4D89" w:rsidRPr="005B6A58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B6A5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:rsidR="00BC4D89" w:rsidRPr="005B6A58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C4D89" w:rsidRPr="005B6A58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B6A58">
        <w:rPr>
          <w:rFonts w:ascii="Angsana New" w:hAnsi="Angsana New" w:hint="cs"/>
          <w:sz w:val="30"/>
          <w:szCs w:val="30"/>
        </w:rPr>
        <w:t xml:space="preserve">30 </w:t>
      </w:r>
      <w:r w:rsidRPr="005B6A58">
        <w:rPr>
          <w:rFonts w:ascii="Angsana New" w:hAnsi="Angsana New" w:hint="cs"/>
          <w:sz w:val="30"/>
          <w:szCs w:val="30"/>
          <w:cs/>
        </w:rPr>
        <w:t>มิถุนายน 256</w:t>
      </w:r>
      <w:r w:rsidRPr="005B6A58">
        <w:rPr>
          <w:rFonts w:ascii="Angsana New" w:hAnsi="Angsana New" w:hint="cs"/>
          <w:sz w:val="30"/>
          <w:szCs w:val="30"/>
        </w:rPr>
        <w:t>2</w:t>
      </w:r>
      <w:r w:rsidRPr="005B6A58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บริษัทมีเงินให้กู้ยืมคงเหลือแก่ บริษัท ราชบุรีพลังงาน จำกัด ซึ่งเป็นบริษัทย่อยทางตรง </w:t>
      </w:r>
      <w:r w:rsidRPr="005B6A58">
        <w:rPr>
          <w:rFonts w:ascii="Angsana New" w:hAnsi="Angsana New" w:hint="cs"/>
          <w:sz w:val="30"/>
          <w:szCs w:val="30"/>
        </w:rPr>
        <w:t xml:space="preserve">               </w:t>
      </w:r>
      <w:r w:rsidRPr="005B6A58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AB02A4" w:rsidRPr="005B6A58">
        <w:rPr>
          <w:rFonts w:ascii="Angsana New" w:hAnsi="Angsana New" w:hint="cs"/>
          <w:sz w:val="30"/>
          <w:szCs w:val="30"/>
        </w:rPr>
        <w:t xml:space="preserve"> </w:t>
      </w:r>
      <w:r w:rsidR="006278EE" w:rsidRPr="005B6A58">
        <w:rPr>
          <w:rFonts w:ascii="Angsana New" w:hAnsi="Angsana New" w:hint="cs"/>
          <w:sz w:val="30"/>
          <w:szCs w:val="30"/>
        </w:rPr>
        <w:t>90</w:t>
      </w:r>
      <w:r w:rsidR="00AB02A4"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ล้านบาท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 xml:space="preserve">โดยมีอัตราดอกเบี้ยร้อยละ </w:t>
      </w:r>
      <w:r w:rsidRPr="005B6A58">
        <w:rPr>
          <w:rFonts w:ascii="Angsana New" w:hAnsi="Angsana New" w:hint="cs"/>
          <w:sz w:val="30"/>
          <w:szCs w:val="30"/>
        </w:rPr>
        <w:t>4.</w:t>
      </w:r>
      <w:r w:rsidR="000169F4" w:rsidRPr="005B6A58">
        <w:rPr>
          <w:rFonts w:ascii="Angsana New" w:hAnsi="Angsana New" w:hint="cs"/>
          <w:sz w:val="30"/>
          <w:szCs w:val="30"/>
        </w:rPr>
        <w:t>5</w:t>
      </w:r>
      <w:r w:rsidRPr="005B6A58">
        <w:rPr>
          <w:rFonts w:ascii="Angsana New" w:hAnsi="Angsana New" w:hint="cs"/>
          <w:sz w:val="30"/>
          <w:szCs w:val="30"/>
        </w:rPr>
        <w:t xml:space="preserve">0 </w:t>
      </w:r>
      <w:r w:rsidRPr="005B6A58">
        <w:rPr>
          <w:rFonts w:ascii="Angsana New" w:hAnsi="Angsana New" w:hint="cs"/>
          <w:sz w:val="30"/>
          <w:szCs w:val="30"/>
          <w:cs/>
        </w:rPr>
        <w:t>ต่อปี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มีกำหนดชำระคืนเมื่อทวงถาม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ทั้งนี้ บริษัทไม่มีความตั้งใจที่จะเรียกชำระคืนเงินให้กู้ยืมดังกล่าวจากบริษัทย่อยภายในระยะเวลาหนึ่งปี ดังนั้นบริษัทจึงจัดประเภทเงินให้กู้ยืมดังกล่าวเป็นเงินให้กู้ยืมระยะยาว</w:t>
      </w:r>
    </w:p>
    <w:p w:rsidR="006F3278" w:rsidRPr="005B6A58" w:rsidRDefault="006F3278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1159F" w:rsidRPr="005B6A58" w:rsidRDefault="00A1159F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B6A58">
        <w:rPr>
          <w:rFonts w:ascii="Angsana New" w:hAnsi="Angsana New" w:hint="cs"/>
          <w:sz w:val="30"/>
          <w:szCs w:val="30"/>
          <w:cs/>
        </w:rPr>
        <w:br w:type="page"/>
      </w:r>
    </w:p>
    <w:p w:rsidR="00BC4D89" w:rsidRPr="005B6A58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>ณ วันที่ 30 มิถุนายน 256</w:t>
      </w:r>
      <w:r w:rsidR="00AB02A4" w:rsidRPr="005B6A58">
        <w:rPr>
          <w:rFonts w:ascii="Angsana New" w:hAnsi="Angsana New" w:hint="cs"/>
          <w:sz w:val="30"/>
          <w:szCs w:val="30"/>
        </w:rPr>
        <w:t>2</w:t>
      </w:r>
      <w:r w:rsidRPr="005B6A58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บริษัทมีเงินให้กู้ยืมคงเหลือแก่ บริษัท ราช</w:t>
      </w:r>
      <w:r w:rsidRPr="005B6A58">
        <w:rPr>
          <w:rFonts w:ascii="Angsana New" w:hAnsi="Angsana New" w:hint="cs"/>
          <w:sz w:val="30"/>
          <w:szCs w:val="30"/>
        </w:rPr>
        <w:t>-</w:t>
      </w:r>
      <w:r w:rsidRPr="005B6A58">
        <w:rPr>
          <w:rFonts w:ascii="Angsana New" w:hAnsi="Angsana New" w:hint="cs"/>
          <w:sz w:val="30"/>
          <w:szCs w:val="30"/>
          <w:cs/>
        </w:rPr>
        <w:t>ลาว เซอร์วิส จำกัด ซึ่งเป็นบริษัทย่อยทางตรง</w:t>
      </w:r>
      <w:r w:rsidRPr="005B6A58">
        <w:rPr>
          <w:rFonts w:ascii="Angsana New" w:hAnsi="Angsana New" w:hint="cs"/>
          <w:sz w:val="30"/>
          <w:szCs w:val="30"/>
        </w:rPr>
        <w:t xml:space="preserve">            </w:t>
      </w:r>
      <w:r w:rsidRPr="005B6A58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AB02A4" w:rsidRPr="005B6A58">
        <w:rPr>
          <w:rFonts w:ascii="Angsana New" w:hAnsi="Angsana New" w:hint="cs"/>
          <w:sz w:val="30"/>
          <w:szCs w:val="30"/>
        </w:rPr>
        <w:t xml:space="preserve"> </w:t>
      </w:r>
      <w:r w:rsidR="006278EE" w:rsidRPr="005B6A58">
        <w:rPr>
          <w:rFonts w:ascii="Angsana New" w:hAnsi="Angsana New" w:hint="cs"/>
          <w:sz w:val="30"/>
          <w:szCs w:val="30"/>
        </w:rPr>
        <w:t>32.60</w:t>
      </w:r>
      <w:r w:rsidR="00AB02A4"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หรือเทียบเท่า</w:t>
      </w:r>
      <w:r w:rsidR="00AB02A4" w:rsidRPr="005B6A58">
        <w:rPr>
          <w:rFonts w:ascii="Angsana New" w:hAnsi="Angsana New" w:hint="cs"/>
          <w:sz w:val="30"/>
          <w:szCs w:val="30"/>
        </w:rPr>
        <w:t xml:space="preserve"> </w:t>
      </w:r>
      <w:r w:rsidR="006278EE" w:rsidRPr="005B6A58">
        <w:rPr>
          <w:rFonts w:ascii="Angsana New" w:hAnsi="Angsana New" w:hint="cs"/>
          <w:sz w:val="30"/>
          <w:szCs w:val="30"/>
        </w:rPr>
        <w:t>993.80</w:t>
      </w:r>
      <w:r w:rsidR="00AB02A4"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 xml:space="preserve">ล้านบาท โดยมีอัตราดอกเบี้ยร้อยละ </w:t>
      </w:r>
      <w:r w:rsidRPr="005B6A58">
        <w:rPr>
          <w:rFonts w:ascii="Angsana New" w:hAnsi="Angsana New" w:hint="cs"/>
          <w:sz w:val="30"/>
          <w:szCs w:val="30"/>
        </w:rPr>
        <w:t xml:space="preserve">3.65                </w:t>
      </w:r>
      <w:r w:rsidRPr="005B6A58">
        <w:rPr>
          <w:rFonts w:ascii="Angsana New" w:hAnsi="Angsana New" w:hint="cs"/>
          <w:sz w:val="30"/>
          <w:szCs w:val="30"/>
          <w:cs/>
        </w:rPr>
        <w:t>ต่อปี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และมีกำหนดชำระคืนเงินต้นและดอกเบี้ยตามที่ระบุไว้ในสัญญา ทั้งนี้ บริษัทไม่มีความตั้งใจที่จะเรียกชำระคืนเงินให้กู้ยืมดังกล่าวจากบริษัทย่อยภายในระยะเวลาหนึ่งปี ดังนั้นบริษัทจึงจัดประเภทเงินให้กู้ยืมดังกล่าวเป็น</w:t>
      </w:r>
      <w:r w:rsidRPr="005B6A58">
        <w:rPr>
          <w:rFonts w:ascii="Angsana New" w:hAnsi="Angsana New" w:hint="cs"/>
          <w:sz w:val="30"/>
          <w:szCs w:val="30"/>
        </w:rPr>
        <w:t xml:space="preserve">         </w:t>
      </w:r>
      <w:r w:rsidRPr="005B6A58">
        <w:rPr>
          <w:rFonts w:ascii="Angsana New" w:hAnsi="Angsana New" w:hint="cs"/>
          <w:sz w:val="30"/>
          <w:szCs w:val="30"/>
          <w:cs/>
        </w:rPr>
        <w:t>เงินให้กู้ยืมระยะยาว</w:t>
      </w:r>
    </w:p>
    <w:p w:rsidR="00BC4D89" w:rsidRPr="005B6A58" w:rsidRDefault="00BC4D89" w:rsidP="00486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050BAB" w:rsidRPr="005B6A58" w:rsidRDefault="007C5F38" w:rsidP="00486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5B6A58">
        <w:rPr>
          <w:rFonts w:ascii="Angsana New" w:hAnsi="Angsana New" w:hint="cs"/>
          <w:sz w:val="30"/>
          <w:szCs w:val="30"/>
        </w:rPr>
        <w:t xml:space="preserve">2562 </w:t>
      </w:r>
      <w:r w:rsidR="00050BAB" w:rsidRPr="005B6A58">
        <w:rPr>
          <w:rFonts w:ascii="Angsana New" w:hAnsi="Angsana New" w:hint="cs"/>
          <w:sz w:val="30"/>
          <w:szCs w:val="30"/>
          <w:cs/>
        </w:rPr>
        <w:t>บริษัทได้ทำสัญญาเงินกู้</w:t>
      </w:r>
      <w:r w:rsidRPr="005B6A58">
        <w:rPr>
          <w:rFonts w:ascii="Angsana New" w:hAnsi="Angsana New" w:hint="cs"/>
          <w:sz w:val="30"/>
          <w:szCs w:val="30"/>
          <w:cs/>
        </w:rPr>
        <w:t>ฉบับใหม่กับ บริษัท ราช</w:t>
      </w:r>
      <w:r w:rsidRPr="005B6A58">
        <w:rPr>
          <w:rFonts w:ascii="Angsana New" w:hAnsi="Angsana New" w:hint="cs"/>
          <w:sz w:val="30"/>
          <w:szCs w:val="30"/>
        </w:rPr>
        <w:t>-</w:t>
      </w:r>
      <w:r w:rsidRPr="005B6A58">
        <w:rPr>
          <w:rFonts w:ascii="Angsana New" w:hAnsi="Angsana New" w:hint="cs"/>
          <w:sz w:val="30"/>
          <w:szCs w:val="30"/>
          <w:cs/>
        </w:rPr>
        <w:t>ลาว เซอร์วิส จำกัด ซึ่งเป็นบริษัทย่อยทางตรง</w:t>
      </w:r>
      <w:r w:rsidR="00050BAB"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โดย</w:t>
      </w:r>
      <w:r w:rsidR="00050BAB" w:rsidRPr="005B6A58">
        <w:rPr>
          <w:rFonts w:ascii="Angsana New" w:hAnsi="Angsana New" w:hint="cs"/>
          <w:sz w:val="30"/>
          <w:szCs w:val="30"/>
          <w:cs/>
        </w:rPr>
        <w:t>มีวงเงิน</w:t>
      </w:r>
      <w:r w:rsidRPr="005B6A58">
        <w:rPr>
          <w:rFonts w:ascii="Angsana New" w:hAnsi="Angsana New" w:hint="cs"/>
          <w:sz w:val="30"/>
          <w:szCs w:val="30"/>
          <w:cs/>
        </w:rPr>
        <w:t>กู้</w:t>
      </w:r>
      <w:r w:rsidR="00C12E72" w:rsidRPr="005B6A58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5B6A58">
        <w:rPr>
          <w:rFonts w:ascii="Angsana New" w:hAnsi="Angsana New" w:hint="cs"/>
          <w:sz w:val="30"/>
          <w:szCs w:val="30"/>
          <w:cs/>
        </w:rPr>
        <w:t>ไม่เกิน</w:t>
      </w:r>
      <w:r w:rsidR="00050BAB"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="00050BAB" w:rsidRPr="005B6A58">
        <w:rPr>
          <w:rFonts w:ascii="Angsana New" w:hAnsi="Angsana New" w:hint="cs"/>
          <w:sz w:val="30"/>
          <w:szCs w:val="30"/>
        </w:rPr>
        <w:t xml:space="preserve">1,287 </w:t>
      </w:r>
      <w:r w:rsidR="00050BAB" w:rsidRPr="005B6A58">
        <w:rPr>
          <w:rFonts w:ascii="Angsana New" w:hAnsi="Angsana New" w:hint="cs"/>
          <w:sz w:val="30"/>
          <w:szCs w:val="30"/>
          <w:cs/>
        </w:rPr>
        <w:t xml:space="preserve">ล้านบาท มีอัตราดอกเบี้ยร้อยละ </w:t>
      </w:r>
      <w:r w:rsidR="00050BAB" w:rsidRPr="005B6A58">
        <w:rPr>
          <w:rFonts w:ascii="Angsana New" w:hAnsi="Angsana New" w:hint="cs"/>
          <w:sz w:val="30"/>
          <w:szCs w:val="30"/>
        </w:rPr>
        <w:t xml:space="preserve">4.50 </w:t>
      </w:r>
      <w:r w:rsidR="00050BAB" w:rsidRPr="005B6A58">
        <w:rPr>
          <w:rFonts w:ascii="Angsana New" w:hAnsi="Angsana New" w:hint="cs"/>
          <w:sz w:val="30"/>
          <w:szCs w:val="30"/>
          <w:cs/>
        </w:rPr>
        <w:t xml:space="preserve">ต่อปี และมีกำหนดชำระคืนเงินต้นและดอกเบี้ยตามที่ระบุไว้ในสัญญา ณ วันที่ </w:t>
      </w:r>
      <w:r w:rsidR="00050BAB" w:rsidRPr="005B6A58">
        <w:rPr>
          <w:rFonts w:ascii="Angsana New" w:hAnsi="Angsana New" w:hint="cs"/>
          <w:sz w:val="30"/>
          <w:szCs w:val="30"/>
        </w:rPr>
        <w:t xml:space="preserve">30 </w:t>
      </w:r>
      <w:r w:rsidR="00050BAB" w:rsidRPr="005B6A5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50BAB" w:rsidRPr="005B6A58">
        <w:rPr>
          <w:rFonts w:ascii="Angsana New" w:hAnsi="Angsana New" w:hint="cs"/>
          <w:sz w:val="30"/>
          <w:szCs w:val="30"/>
        </w:rPr>
        <w:t xml:space="preserve">2562 </w:t>
      </w:r>
      <w:r w:rsidR="00050BAB" w:rsidRPr="005B6A58">
        <w:rPr>
          <w:rFonts w:ascii="Angsana New" w:hAnsi="Angsana New" w:hint="cs"/>
          <w:sz w:val="30"/>
          <w:szCs w:val="30"/>
          <w:cs/>
        </w:rPr>
        <w:t>บริษัทยังไม่ได้ให้เงินกู้ยืมแก่บริษัทย่อยดังกล่าว</w:t>
      </w:r>
    </w:p>
    <w:p w:rsidR="00486CCF" w:rsidRPr="005B6A58" w:rsidRDefault="00486CCF" w:rsidP="00486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C4D89" w:rsidRPr="005B6A58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B6A58">
        <w:rPr>
          <w:rFonts w:ascii="Angsana New" w:hAnsi="Angsana New" w:hint="cs"/>
          <w:sz w:val="30"/>
          <w:szCs w:val="30"/>
        </w:rPr>
        <w:t xml:space="preserve">30 </w:t>
      </w:r>
      <w:r w:rsidRPr="005B6A5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5B6A58">
        <w:rPr>
          <w:rFonts w:ascii="Angsana New" w:hAnsi="Angsana New" w:hint="cs"/>
          <w:sz w:val="30"/>
          <w:szCs w:val="30"/>
        </w:rPr>
        <w:t>2562</w:t>
      </w:r>
      <w:r w:rsidRPr="005B6A58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บริษัทมีเงินให้กู้ยืมคงเหลือแก่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 xml:space="preserve">บริษัท ไฟฟ้า เซเปียน-เซน้ำน้อย จำกัด ซึ่งเป็นการร่วมค้าทางตรง ตามสัดส่วนการลงทุนร้อยละ </w:t>
      </w:r>
      <w:r w:rsidRPr="005B6A58">
        <w:rPr>
          <w:rFonts w:ascii="Angsana New" w:hAnsi="Angsana New" w:hint="cs"/>
          <w:sz w:val="30"/>
          <w:szCs w:val="30"/>
        </w:rPr>
        <w:t>25</w:t>
      </w:r>
      <w:r w:rsidRPr="005B6A58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Pr="005B6A58">
        <w:rPr>
          <w:rFonts w:ascii="Angsana New" w:hAnsi="Angsana New" w:hint="cs"/>
          <w:sz w:val="30"/>
          <w:szCs w:val="30"/>
        </w:rPr>
        <w:t>1</w:t>
      </w:r>
      <w:r w:rsidRPr="005B6A58">
        <w:rPr>
          <w:rFonts w:ascii="Angsana New" w:hAnsi="Angsana New" w:hint="cs"/>
          <w:sz w:val="30"/>
          <w:szCs w:val="30"/>
          <w:cs/>
        </w:rPr>
        <w:t>.</w:t>
      </w:r>
      <w:r w:rsidRPr="005B6A58">
        <w:rPr>
          <w:rFonts w:ascii="Angsana New" w:hAnsi="Angsana New" w:hint="cs"/>
          <w:sz w:val="30"/>
          <w:szCs w:val="30"/>
        </w:rPr>
        <w:t>32</w:t>
      </w:r>
      <w:r w:rsidRPr="005B6A58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 หรือเทียบเท่า</w:t>
      </w:r>
      <w:r w:rsidR="00DA5931" w:rsidRPr="005B6A58">
        <w:rPr>
          <w:rFonts w:ascii="Angsana New" w:hAnsi="Angsana New" w:hint="cs"/>
          <w:sz w:val="30"/>
          <w:szCs w:val="30"/>
        </w:rPr>
        <w:t xml:space="preserve"> </w:t>
      </w:r>
      <w:r w:rsidR="006278EE" w:rsidRPr="005B6A58">
        <w:rPr>
          <w:rFonts w:ascii="Angsana New" w:hAnsi="Angsana New" w:hint="cs"/>
          <w:sz w:val="30"/>
          <w:szCs w:val="30"/>
        </w:rPr>
        <w:t>40.24</w:t>
      </w:r>
      <w:r w:rsidR="00DA5931" w:rsidRPr="005B6A58">
        <w:rPr>
          <w:rFonts w:ascii="Angsana New" w:hAnsi="Angsana New" w:hint="cs"/>
          <w:sz w:val="30"/>
          <w:szCs w:val="30"/>
        </w:rPr>
        <w:t xml:space="preserve"> </w:t>
      </w:r>
      <w:r w:rsidR="007C5F38" w:rsidRPr="005B6A58">
        <w:rPr>
          <w:rFonts w:ascii="Angsana New" w:hAnsi="Angsana New" w:hint="cs"/>
          <w:sz w:val="30"/>
          <w:szCs w:val="30"/>
          <w:cs/>
        </w:rPr>
        <w:t xml:space="preserve">     </w:t>
      </w:r>
      <w:r w:rsidRPr="005B6A58">
        <w:rPr>
          <w:rFonts w:ascii="Angsana New" w:hAnsi="Angsana New" w:hint="cs"/>
          <w:sz w:val="30"/>
          <w:szCs w:val="30"/>
          <w:cs/>
        </w:rPr>
        <w:t xml:space="preserve">ล้านบาท โดยมีอัตราดอกเบี้ยอ้างอิงจาก </w:t>
      </w:r>
      <w:r w:rsidRPr="005B6A58">
        <w:rPr>
          <w:rFonts w:ascii="Angsana New" w:hAnsi="Angsana New" w:hint="cs"/>
          <w:sz w:val="30"/>
          <w:szCs w:val="30"/>
        </w:rPr>
        <w:t>London Interbank Offered Rate (LIBOR) 3</w:t>
      </w:r>
      <w:r w:rsidRPr="005B6A58">
        <w:rPr>
          <w:rFonts w:ascii="Angsana New" w:hAnsi="Angsana New" w:hint="cs"/>
          <w:sz w:val="30"/>
          <w:szCs w:val="30"/>
          <w:cs/>
        </w:rPr>
        <w:t xml:space="preserve"> เดือน บวกด้วยอัตราร้อยละคงที่ต่อปี โดยมีกำหนดชำระคืนเงินต้นและดอกเบี้ยภายใน </w:t>
      </w:r>
      <w:r w:rsidRPr="005B6A58">
        <w:rPr>
          <w:rFonts w:ascii="Angsana New" w:hAnsi="Angsana New" w:hint="cs"/>
          <w:sz w:val="30"/>
          <w:szCs w:val="30"/>
        </w:rPr>
        <w:t>27</w:t>
      </w:r>
      <w:r w:rsidRPr="005B6A58">
        <w:rPr>
          <w:rFonts w:ascii="Angsana New" w:hAnsi="Angsana New" w:hint="cs"/>
          <w:sz w:val="30"/>
          <w:szCs w:val="30"/>
          <w:cs/>
        </w:rPr>
        <w:t xml:space="preserve"> ปี นับจากวันที่การร่วมค้าดังกล่าวได้เบิกเงินกู้ยืมครั้งแรกจากสถาบันการเงิน </w:t>
      </w:r>
      <w:r w:rsidR="00DA5931" w:rsidRPr="005B6A58">
        <w:rPr>
          <w:rFonts w:ascii="Angsana New" w:hAnsi="Angsana New" w:hint="cs"/>
          <w:sz w:val="30"/>
          <w:szCs w:val="30"/>
          <w:cs/>
        </w:rPr>
        <w:t>(</w:t>
      </w:r>
      <w:r w:rsidRPr="005B6A58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5B6A58">
        <w:rPr>
          <w:rFonts w:ascii="Angsana New" w:hAnsi="Angsana New" w:hint="cs"/>
          <w:sz w:val="30"/>
          <w:szCs w:val="30"/>
        </w:rPr>
        <w:t>5</w:t>
      </w:r>
      <w:r w:rsidRPr="005B6A58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Pr="005B6A58">
        <w:rPr>
          <w:rFonts w:ascii="Angsana New" w:hAnsi="Angsana New" w:hint="cs"/>
          <w:sz w:val="30"/>
          <w:szCs w:val="30"/>
        </w:rPr>
        <w:t>2557</w:t>
      </w:r>
      <w:r w:rsidR="00DA5931" w:rsidRPr="005B6A58">
        <w:rPr>
          <w:rFonts w:ascii="Angsana New" w:hAnsi="Angsana New" w:hint="cs"/>
          <w:sz w:val="30"/>
          <w:szCs w:val="30"/>
          <w:cs/>
        </w:rPr>
        <w:t>)</w:t>
      </w:r>
    </w:p>
    <w:p w:rsidR="00BC4D89" w:rsidRPr="005B6A58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C4D89" w:rsidRPr="005B6A58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B6A5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สัญญาให้บริการควบคุมงานก่อสร้างโรงไฟฟ้า</w:t>
      </w:r>
    </w:p>
    <w:p w:rsidR="00BC4D89" w:rsidRPr="005B6A58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70E2E" w:rsidRPr="005B6A58" w:rsidRDefault="00570E2E" w:rsidP="00570E2E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B6A58">
        <w:rPr>
          <w:rFonts w:ascii="Angsana New" w:hAnsi="Angsana New" w:hint="cs"/>
          <w:sz w:val="30"/>
          <w:szCs w:val="30"/>
        </w:rPr>
        <w:t>28</w:t>
      </w:r>
      <w:r w:rsidRPr="005B6A58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Pr="005B6A58">
        <w:rPr>
          <w:rFonts w:ascii="Angsana New" w:hAnsi="Angsana New" w:hint="cs"/>
          <w:sz w:val="30"/>
          <w:szCs w:val="30"/>
        </w:rPr>
        <w:t>2556</w:t>
      </w:r>
      <w:r w:rsidRPr="005B6A58">
        <w:rPr>
          <w:rFonts w:ascii="Angsana New" w:hAnsi="Angsana New" w:hint="cs"/>
          <w:sz w:val="30"/>
          <w:szCs w:val="30"/>
          <w:cs/>
        </w:rPr>
        <w:t xml:space="preserve"> บริษัทได้ทำสัญญาให้บริการควบคุมงานก่อสร้างโรงไฟฟ้า (</w:t>
      </w:r>
      <w:r w:rsidRPr="005B6A58">
        <w:rPr>
          <w:rFonts w:ascii="Angsana New" w:hAnsi="Angsana New" w:hint="cs"/>
          <w:sz w:val="30"/>
          <w:szCs w:val="30"/>
        </w:rPr>
        <w:t xml:space="preserve">Construction Supervision Contractor Service Agreement) </w:t>
      </w:r>
      <w:r w:rsidRPr="005B6A58">
        <w:rPr>
          <w:rFonts w:ascii="Angsana New" w:hAnsi="Angsana New" w:hint="cs"/>
          <w:sz w:val="30"/>
          <w:szCs w:val="30"/>
          <w:cs/>
        </w:rPr>
        <w:t xml:space="preserve">กับบริษัท ไฟฟ้า เซเปียน-เซน้ำน้อย จำกัด ซึ่งเป็นการร่วมค้าทางตรง </w:t>
      </w:r>
      <w:r w:rsidRPr="005B6A58">
        <w:rPr>
          <w:rFonts w:ascii="Angsana New" w:hAnsi="Angsana New" w:hint="cs"/>
          <w:spacing w:val="-2"/>
          <w:sz w:val="30"/>
          <w:szCs w:val="30"/>
          <w:cs/>
        </w:rPr>
        <w:t xml:space="preserve">เป็นระยะเวลา </w:t>
      </w:r>
      <w:r w:rsidRPr="005B6A58">
        <w:rPr>
          <w:rFonts w:ascii="Angsana New" w:hAnsi="Angsana New" w:hint="cs"/>
          <w:spacing w:val="-2"/>
          <w:sz w:val="30"/>
          <w:szCs w:val="30"/>
        </w:rPr>
        <w:t>64</w:t>
      </w:r>
      <w:r w:rsidRPr="005B6A58">
        <w:rPr>
          <w:rFonts w:ascii="Angsana New" w:hAnsi="Angsana New" w:hint="cs"/>
          <w:spacing w:val="-2"/>
          <w:sz w:val="30"/>
          <w:szCs w:val="30"/>
          <w:cs/>
        </w:rPr>
        <w:t xml:space="preserve"> เดือน นับแต่วันเริ่มงาน </w:t>
      </w:r>
      <w:r w:rsidRPr="005B6A58">
        <w:rPr>
          <w:rFonts w:ascii="Angsana New" w:hAnsi="Angsana New" w:hint="cs"/>
          <w:sz w:val="30"/>
          <w:szCs w:val="30"/>
          <w:cs/>
        </w:rPr>
        <w:t>ต่อมาเมื่อวันที่ 2</w:t>
      </w:r>
      <w:r w:rsidRPr="005B6A58">
        <w:rPr>
          <w:rFonts w:ascii="Angsana New" w:hAnsi="Angsana New" w:hint="cs"/>
          <w:sz w:val="30"/>
          <w:szCs w:val="30"/>
        </w:rPr>
        <w:t>7</w:t>
      </w:r>
      <w:r w:rsidRPr="005B6A58">
        <w:rPr>
          <w:rFonts w:ascii="Angsana New" w:hAnsi="Angsana New" w:hint="cs"/>
          <w:sz w:val="30"/>
          <w:szCs w:val="30"/>
          <w:cs/>
        </w:rPr>
        <w:t xml:space="preserve"> พฤษภาคม 25</w:t>
      </w:r>
      <w:r w:rsidRPr="005B6A58">
        <w:rPr>
          <w:rFonts w:ascii="Angsana New" w:hAnsi="Angsana New" w:hint="cs"/>
          <w:sz w:val="30"/>
          <w:szCs w:val="30"/>
        </w:rPr>
        <w:t>62</w:t>
      </w:r>
      <w:r w:rsidRPr="005B6A58">
        <w:rPr>
          <w:rFonts w:ascii="Angsana New" w:hAnsi="Angsana New" w:hint="cs"/>
          <w:sz w:val="30"/>
          <w:szCs w:val="30"/>
          <w:cs/>
        </w:rPr>
        <w:t xml:space="preserve"> บริษัทได้ขยายสัญญาดังกล่าวเพื่อให้บริการส่วนเพิ่ม จากวันที่สิ้นสุดตามสัญญาเดิมไปจนถึงวันที่ </w:t>
      </w:r>
      <w:r w:rsidRPr="005B6A58">
        <w:rPr>
          <w:rFonts w:ascii="Angsana New" w:hAnsi="Angsana New" w:hint="cs"/>
          <w:sz w:val="30"/>
          <w:szCs w:val="30"/>
        </w:rPr>
        <w:t xml:space="preserve">31 </w:t>
      </w:r>
      <w:r w:rsidRPr="005B6A5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B6A58">
        <w:rPr>
          <w:rFonts w:ascii="Angsana New" w:hAnsi="Angsana New" w:hint="cs"/>
          <w:sz w:val="30"/>
          <w:szCs w:val="30"/>
        </w:rPr>
        <w:t xml:space="preserve">2562 </w:t>
      </w:r>
      <w:r w:rsidRPr="005B6A58">
        <w:rPr>
          <w:rFonts w:ascii="Angsana New" w:hAnsi="Angsana New" w:hint="cs"/>
          <w:spacing w:val="-2"/>
          <w:sz w:val="30"/>
          <w:szCs w:val="30"/>
          <w:cs/>
        </w:rPr>
        <w:t>โดยมีค่าบริการ</w:t>
      </w:r>
      <w:r w:rsidRPr="005B6A58">
        <w:rPr>
          <w:rFonts w:ascii="Angsana New" w:hAnsi="Angsana New" w:hint="cs"/>
          <w:sz w:val="30"/>
          <w:szCs w:val="30"/>
          <w:cs/>
        </w:rPr>
        <w:t>ส่วนเพิ่ม</w:t>
      </w:r>
      <w:r w:rsidRPr="005B6A58">
        <w:rPr>
          <w:rFonts w:ascii="Angsana New" w:hAnsi="Angsana New" w:hint="cs"/>
          <w:spacing w:val="-2"/>
          <w:sz w:val="30"/>
          <w:szCs w:val="30"/>
          <w:cs/>
        </w:rPr>
        <w:t xml:space="preserve">ตามสัญญาเป็นจำนวนเงิน </w:t>
      </w:r>
      <w:r w:rsidRPr="005B6A58">
        <w:rPr>
          <w:rFonts w:ascii="Angsana New" w:hAnsi="Angsana New" w:hint="cs"/>
          <w:spacing w:val="-2"/>
          <w:sz w:val="30"/>
          <w:szCs w:val="30"/>
        </w:rPr>
        <w:t>1.80</w:t>
      </w:r>
      <w:r w:rsidRPr="005B6A58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</w:p>
    <w:p w:rsidR="00BC4D89" w:rsidRPr="005B6A58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E81F65" w:rsidRPr="005B6A58" w:rsidRDefault="00E81F65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B6A58">
        <w:rPr>
          <w:rFonts w:ascii="Angsana New" w:hAnsi="Angsana New" w:hint="cs"/>
          <w:b/>
          <w:bCs/>
          <w:i/>
          <w:iCs/>
          <w:sz w:val="30"/>
          <w:szCs w:val="30"/>
          <w:cs/>
        </w:rPr>
        <w:br w:type="page"/>
      </w:r>
    </w:p>
    <w:p w:rsidR="00BC4D89" w:rsidRPr="005B6A58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6A5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สัญญาที่เกี่ยวข้องกับเงินลงทุนในบริษัท ชูบุราชบุรี อีเลคทริคเซอร์วิส จำกัด</w:t>
      </w:r>
    </w:p>
    <w:p w:rsidR="00BC4D89" w:rsidRPr="005B6A58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C4D89" w:rsidRPr="005B6A58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B6A58">
        <w:rPr>
          <w:rFonts w:ascii="Angsana New" w:hAnsi="Angsana New" w:hint="cs"/>
          <w:sz w:val="30"/>
          <w:szCs w:val="30"/>
        </w:rPr>
        <w:t>29</w:t>
      </w:r>
      <w:r w:rsidRPr="005B6A58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5B6A58">
        <w:rPr>
          <w:rFonts w:ascii="Angsana New" w:hAnsi="Angsana New" w:hint="cs"/>
          <w:sz w:val="30"/>
          <w:szCs w:val="30"/>
        </w:rPr>
        <w:t>2548</w:t>
      </w:r>
      <w:r w:rsidRPr="005B6A58">
        <w:rPr>
          <w:rFonts w:ascii="Angsana New" w:hAnsi="Angsana New" w:hint="cs"/>
          <w:sz w:val="30"/>
          <w:szCs w:val="30"/>
          <w:cs/>
        </w:rPr>
        <w:t xml:space="preserve"> บริษัทและบริษัท ชูบุ อีเลคทริค พาวเวอร์ (ประเทศไทย) จำกัด ได้ทำสัญญาระหว่าง                                  ผู้ถือหุ้นเพื่อจัดตั้งบริษัท ชูบุราชบุรี อีเลคทริคเซอร์วิส จำกัด ซึ่งเป็นการร่วมค้าทางตรง ตามสัญญาระหว่างผู้ถือหุ้นดังกล่าว หากบริษัท ชูบุราชบุรี อีเลคทริคเซอร์วิส จำกัด ต้องการเงินทุนเพิ่มเติมซึ่งเกินกว่าทุนจดทะเบียนของ บริษัท ชูบุราชบุรี อีเลคทริคเซอร์วิส จำกัด บริษัทตกลงที่จะให้การสนับสนุนทางการเงินในรูปของเงินกู้ผู้ถือหุ้น หรือการค้ำประกันใดๆ ตามสัดส่วนการถือหุ้นร้อยละ </w:t>
      </w:r>
      <w:r w:rsidRPr="005B6A58">
        <w:rPr>
          <w:rFonts w:ascii="Angsana New" w:hAnsi="Angsana New" w:hint="cs"/>
          <w:sz w:val="30"/>
          <w:szCs w:val="30"/>
        </w:rPr>
        <w:t>50</w:t>
      </w:r>
      <w:r w:rsidRPr="005B6A58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 xml:space="preserve">สัญญาดังกล่าวไม่ได้กำหนดวงเงินในการสนับสนุนทางการเงินนี้ ณ วันที่ 30 มิถุนายน </w:t>
      </w:r>
      <w:r w:rsidRPr="005B6A58">
        <w:rPr>
          <w:rFonts w:ascii="Angsana New" w:hAnsi="Angsana New" w:hint="cs"/>
          <w:sz w:val="30"/>
          <w:szCs w:val="30"/>
        </w:rPr>
        <w:t>256</w:t>
      </w:r>
      <w:r w:rsidR="00561BC4" w:rsidRPr="005B6A58">
        <w:rPr>
          <w:rFonts w:ascii="Angsana New" w:hAnsi="Angsana New" w:hint="cs"/>
          <w:sz w:val="30"/>
          <w:szCs w:val="30"/>
        </w:rPr>
        <w:t>2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บริษัทยังไม่ได้ให้เงินกู้ผู้ถือหุ้น หรือการค้ำประกันใดๆ ตามสัญญา</w:t>
      </w:r>
    </w:p>
    <w:p w:rsidR="00BC4D89" w:rsidRPr="005B6A58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C4D89" w:rsidRPr="005B6A58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6A5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สัญญาสนับสนุนทางการเงินแก่บริษัท นอร์ทเทิร์น บางกอกโมโนเรล จำกัด และบริษัท อีสเทิร์น บางกอกโมโนเรล จำกัด</w:t>
      </w:r>
    </w:p>
    <w:p w:rsidR="00BC4D89" w:rsidRPr="005B6A58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C4D89" w:rsidRPr="005B6A58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>เมื่อวันที่ 9 ตุลาคม 2560 บริษัทได้ทำสัญญาสนับสนุนทางการเงินแก่</w:t>
      </w:r>
      <w:r w:rsidR="00E81F65"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บริษัท นอร์ทเทิร์น บางกอกโมโนเรล จำกัด และบริษัท อีสเทิร์น บางกอกโมโนเรล จำกัด ซึ่งเป็นเงินลงทุนในกิจการอื่น โดยบริษัทตกลงที่จะให้การสนับสนุนทางการเงินในรูปของเงินกู้ผู้ถือหุ้น หรือการค้ำประกันใดๆ ตามสัดส่วนการถือหุ้นร้อยละ 10 ทั้งนี้</w:t>
      </w:r>
      <w:r w:rsidR="00B21AFC"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สัญญาดังกล่าวไม่ได้กำหนดวงเงินในการสนับสนุนทางการเงินนี้ ณ วันที่ 3</w:t>
      </w:r>
      <w:r w:rsidRPr="005B6A58">
        <w:rPr>
          <w:rFonts w:ascii="Angsana New" w:hAnsi="Angsana New" w:hint="cs"/>
          <w:sz w:val="30"/>
          <w:szCs w:val="30"/>
        </w:rPr>
        <w:t xml:space="preserve">0 </w:t>
      </w:r>
      <w:r w:rsidRPr="005B6A58">
        <w:rPr>
          <w:rFonts w:ascii="Angsana New" w:hAnsi="Angsana New" w:hint="cs"/>
          <w:sz w:val="30"/>
          <w:szCs w:val="30"/>
          <w:cs/>
        </w:rPr>
        <w:t>มิถุนายน 256</w:t>
      </w:r>
      <w:r w:rsidR="00561BC4" w:rsidRPr="005B6A58">
        <w:rPr>
          <w:rFonts w:ascii="Angsana New" w:hAnsi="Angsana New" w:hint="cs"/>
          <w:sz w:val="30"/>
          <w:szCs w:val="30"/>
        </w:rPr>
        <w:t>2</w:t>
      </w:r>
      <w:r w:rsidRPr="005B6A58">
        <w:rPr>
          <w:rFonts w:ascii="Angsana New" w:hAnsi="Angsana New" w:hint="cs"/>
          <w:sz w:val="30"/>
          <w:szCs w:val="30"/>
          <w:cs/>
        </w:rPr>
        <w:t xml:space="preserve"> บริษัทยังไม่ได้ให้เงินกู้ผู้ถือหุ้นหรือการค้ำประกันใดๆ ตามสัญญา</w:t>
      </w:r>
    </w:p>
    <w:p w:rsidR="002A4A19" w:rsidRPr="005B6A58" w:rsidRDefault="002A4A19" w:rsidP="002A4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BC4D89" w:rsidRPr="005B6A58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6A5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ภาระผูกพันที่เกี่ยวข้องกับสัญญาซื้อขายหุ้น</w:t>
      </w:r>
    </w:p>
    <w:p w:rsidR="00B21AFC" w:rsidRPr="005B6A58" w:rsidRDefault="00B21AFC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E81F65" w:rsidRPr="005B6A58" w:rsidRDefault="00E81F65" w:rsidP="00E81F6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>บริษัทมีภาระผูกพันภายใต้สัญญาซื้อขายหุ้นที่เกี่ยวกับการซื้อหุ้นสามัญในบริษัทร่วมสองแห่ง ภายใต้สัญญาดังกล่าวผู้ถือหุ้นรายอื่นมีสิทธิเพิ่มเติมในเงินปันผลส่วนของบริษัทที่ได้รับจากบริษัทร่วมดังกล่าว</w:t>
      </w:r>
    </w:p>
    <w:p w:rsidR="00607E82" w:rsidRPr="005B6A58" w:rsidRDefault="00607E82" w:rsidP="00E81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B7A50" w:rsidRPr="005B6A58" w:rsidRDefault="00E81F65" w:rsidP="00D65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B6A58">
        <w:rPr>
          <w:rFonts w:ascii="Angsana New" w:hAnsi="Angsana New" w:hint="cs"/>
          <w:sz w:val="30"/>
          <w:szCs w:val="30"/>
        </w:rPr>
        <w:br w:type="page"/>
      </w:r>
    </w:p>
    <w:p w:rsidR="00B6081C" w:rsidRPr="005B6A58" w:rsidRDefault="00B6081C" w:rsidP="00B6081C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เงินลงทุนอื่น</w:t>
      </w:r>
    </w:p>
    <w:p w:rsidR="00B6081C" w:rsidRPr="005B6A58" w:rsidRDefault="00B6081C" w:rsidP="00B60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271" w:type="dxa"/>
        <w:tblInd w:w="450" w:type="dxa"/>
        <w:tblLook w:val="01E0" w:firstRow="1" w:lastRow="1" w:firstColumn="1" w:lastColumn="1" w:noHBand="0" w:noVBand="0"/>
      </w:tblPr>
      <w:tblGrid>
        <w:gridCol w:w="3433"/>
        <w:gridCol w:w="1267"/>
        <w:gridCol w:w="12"/>
        <w:gridCol w:w="256"/>
        <w:gridCol w:w="12"/>
        <w:gridCol w:w="1248"/>
        <w:gridCol w:w="12"/>
        <w:gridCol w:w="12"/>
        <w:gridCol w:w="212"/>
        <w:gridCol w:w="12"/>
        <w:gridCol w:w="12"/>
        <w:gridCol w:w="1255"/>
        <w:gridCol w:w="254"/>
        <w:gridCol w:w="1274"/>
      </w:tblGrid>
      <w:tr w:rsidR="005B6A58" w:rsidRPr="005B6A58" w:rsidTr="004D5848">
        <w:trPr>
          <w:tblHeader/>
        </w:trPr>
        <w:tc>
          <w:tcPr>
            <w:tcW w:w="3433" w:type="dxa"/>
            <w:shd w:val="clear" w:color="auto" w:fill="auto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9" w:type="dxa"/>
            <w:gridSpan w:val="7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3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3" w:type="dxa"/>
            <w:gridSpan w:val="3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6A58" w:rsidRPr="005B6A58" w:rsidTr="004D5848">
        <w:trPr>
          <w:tblHeader/>
        </w:trPr>
        <w:tc>
          <w:tcPr>
            <w:tcW w:w="3433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  <w:gridSpan w:val="2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  <w:gridSpan w:val="3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shd w:val="clear" w:color="auto" w:fill="auto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5B6A58" w:rsidRPr="005B6A58" w:rsidTr="004D5848">
        <w:trPr>
          <w:tblHeader/>
        </w:trPr>
        <w:tc>
          <w:tcPr>
            <w:tcW w:w="3433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68" w:type="dxa"/>
            <w:gridSpan w:val="2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3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3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5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5B6A58" w:rsidRPr="005B6A58" w:rsidTr="004D5848">
        <w:trPr>
          <w:tblHeader/>
        </w:trPr>
        <w:tc>
          <w:tcPr>
            <w:tcW w:w="3433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8" w:type="dxa"/>
            <w:gridSpan w:val="13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58" w:rsidRPr="005B6A58" w:rsidTr="004D5848">
        <w:tc>
          <w:tcPr>
            <w:tcW w:w="3433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279" w:type="dxa"/>
            <w:gridSpan w:val="2"/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</w:tr>
      <w:tr w:rsidR="005B6A58" w:rsidRPr="005B6A58" w:rsidTr="004D5848">
        <w:tc>
          <w:tcPr>
            <w:tcW w:w="3433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279" w:type="dxa"/>
            <w:gridSpan w:val="2"/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748,144</w:t>
            </w:r>
          </w:p>
        </w:tc>
        <w:tc>
          <w:tcPr>
            <w:tcW w:w="268" w:type="dxa"/>
            <w:gridSpan w:val="2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bCs/>
                <w:sz w:val="30"/>
                <w:szCs w:val="30"/>
                <w:lang w:bidi="th-TH"/>
              </w:rPr>
              <w:t>1,425,000</w:t>
            </w:r>
          </w:p>
        </w:tc>
        <w:tc>
          <w:tcPr>
            <w:tcW w:w="236" w:type="dxa"/>
            <w:gridSpan w:val="3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7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7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B6A58" w:rsidRPr="005B6A58" w:rsidTr="004D5848">
        <w:tc>
          <w:tcPr>
            <w:tcW w:w="3433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9" w:type="dxa"/>
            <w:gridSpan w:val="2"/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506,311</w:t>
            </w:r>
          </w:p>
        </w:tc>
        <w:tc>
          <w:tcPr>
            <w:tcW w:w="268" w:type="dxa"/>
            <w:gridSpan w:val="2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bCs/>
                <w:sz w:val="30"/>
                <w:szCs w:val="30"/>
                <w:lang w:bidi="th-TH"/>
              </w:rPr>
              <w:t>500,202</w:t>
            </w:r>
          </w:p>
        </w:tc>
        <w:tc>
          <w:tcPr>
            <w:tcW w:w="236" w:type="dxa"/>
            <w:gridSpan w:val="3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Cs/>
                <w:sz w:val="30"/>
                <w:szCs w:val="30"/>
                <w:lang w:val="en-US" w:bidi="th-TH"/>
              </w:rPr>
              <w:t>473,626</w:t>
            </w:r>
          </w:p>
        </w:tc>
        <w:tc>
          <w:tcPr>
            <w:tcW w:w="25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Cs/>
                <w:sz w:val="30"/>
                <w:szCs w:val="30"/>
                <w:lang w:val="en-US" w:bidi="th-TH"/>
              </w:rPr>
              <w:t>467,761</w:t>
            </w:r>
          </w:p>
        </w:tc>
      </w:tr>
      <w:tr w:rsidR="005B6A58" w:rsidRPr="005B6A58" w:rsidTr="004D5848">
        <w:tc>
          <w:tcPr>
            <w:tcW w:w="3433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303,690</w:t>
            </w:r>
          </w:p>
        </w:tc>
        <w:tc>
          <w:tcPr>
            <w:tcW w:w="268" w:type="dxa"/>
            <w:gridSpan w:val="2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bCs/>
                <w:sz w:val="30"/>
                <w:szCs w:val="30"/>
                <w:lang w:bidi="th-TH"/>
              </w:rPr>
              <w:t>303,894</w:t>
            </w:r>
          </w:p>
        </w:tc>
        <w:tc>
          <w:tcPr>
            <w:tcW w:w="236" w:type="dxa"/>
            <w:gridSpan w:val="3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5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Cs/>
                <w:sz w:val="30"/>
                <w:szCs w:val="30"/>
                <w:lang w:val="en-US" w:bidi="th-TH"/>
              </w:rPr>
              <w:t>300,000</w:t>
            </w:r>
          </w:p>
        </w:tc>
      </w:tr>
      <w:tr w:rsidR="005B6A58" w:rsidRPr="005B6A58" w:rsidTr="004D5848">
        <w:tc>
          <w:tcPr>
            <w:tcW w:w="3433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1,558,145</w:t>
            </w:r>
          </w:p>
        </w:tc>
        <w:tc>
          <w:tcPr>
            <w:tcW w:w="268" w:type="dxa"/>
            <w:gridSpan w:val="2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2,229,096</w:t>
            </w:r>
          </w:p>
        </w:tc>
        <w:tc>
          <w:tcPr>
            <w:tcW w:w="236" w:type="dxa"/>
            <w:gridSpan w:val="3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773,626</w:t>
            </w:r>
          </w:p>
        </w:tc>
        <w:tc>
          <w:tcPr>
            <w:tcW w:w="25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767,761</w:t>
            </w:r>
          </w:p>
        </w:tc>
      </w:tr>
      <w:tr w:rsidR="005B6A58" w:rsidRPr="005B6A58" w:rsidTr="004D5848">
        <w:tc>
          <w:tcPr>
            <w:tcW w:w="3433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double" w:sz="4" w:space="0" w:color="auto"/>
            </w:tcBorders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top w:val="double" w:sz="4" w:space="0" w:color="auto"/>
            </w:tcBorders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5B6A58" w:rsidRPr="005B6A58" w:rsidTr="004D5848">
        <w:tc>
          <w:tcPr>
            <w:tcW w:w="3433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79" w:type="dxa"/>
            <w:gridSpan w:val="2"/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962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5B6A58" w:rsidRPr="005B6A58" w:rsidTr="004D5848">
        <w:tc>
          <w:tcPr>
            <w:tcW w:w="3433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79" w:type="dxa"/>
            <w:gridSpan w:val="2"/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2,330,286</w:t>
            </w:r>
          </w:p>
        </w:tc>
        <w:tc>
          <w:tcPr>
            <w:tcW w:w="268" w:type="dxa"/>
            <w:gridSpan w:val="2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bCs/>
                <w:sz w:val="30"/>
                <w:szCs w:val="30"/>
                <w:lang w:bidi="th-TH"/>
              </w:rPr>
              <w:t>2,538,934</w:t>
            </w:r>
          </w:p>
        </w:tc>
        <w:tc>
          <w:tcPr>
            <w:tcW w:w="236" w:type="dxa"/>
            <w:gridSpan w:val="3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7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7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5B6A58" w:rsidRPr="005B6A58" w:rsidTr="004D5848">
        <w:tc>
          <w:tcPr>
            <w:tcW w:w="3433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113,000</w:t>
            </w:r>
          </w:p>
        </w:tc>
        <w:tc>
          <w:tcPr>
            <w:tcW w:w="268" w:type="dxa"/>
            <w:gridSpan w:val="2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bCs/>
                <w:sz w:val="30"/>
                <w:szCs w:val="30"/>
                <w:lang w:bidi="th-TH"/>
              </w:rPr>
              <w:t>113,000</w:t>
            </w:r>
          </w:p>
        </w:tc>
        <w:tc>
          <w:tcPr>
            <w:tcW w:w="236" w:type="dxa"/>
            <w:gridSpan w:val="3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Cs/>
                <w:sz w:val="30"/>
                <w:szCs w:val="30"/>
                <w:lang w:val="en-US" w:bidi="th-TH"/>
              </w:rPr>
              <w:t>113,000</w:t>
            </w:r>
          </w:p>
        </w:tc>
        <w:tc>
          <w:tcPr>
            <w:tcW w:w="25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Cs/>
                <w:sz w:val="30"/>
                <w:szCs w:val="30"/>
                <w:lang w:val="en-US" w:bidi="th-TH"/>
              </w:rPr>
              <w:t>113,000</w:t>
            </w:r>
          </w:p>
        </w:tc>
      </w:tr>
      <w:tr w:rsidR="00A00D7D" w:rsidRPr="005B6A58" w:rsidTr="004D5848">
        <w:tc>
          <w:tcPr>
            <w:tcW w:w="3433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2,443,286</w:t>
            </w:r>
          </w:p>
        </w:tc>
        <w:tc>
          <w:tcPr>
            <w:tcW w:w="268" w:type="dxa"/>
            <w:gridSpan w:val="2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2,651,934</w:t>
            </w:r>
          </w:p>
        </w:tc>
        <w:tc>
          <w:tcPr>
            <w:tcW w:w="236" w:type="dxa"/>
            <w:gridSpan w:val="3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113,000</w:t>
            </w:r>
          </w:p>
        </w:tc>
        <w:tc>
          <w:tcPr>
            <w:tcW w:w="25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081C" w:rsidRPr="005B6A58" w:rsidRDefault="00B6081C" w:rsidP="004D584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113,000</w:t>
            </w:r>
          </w:p>
        </w:tc>
      </w:tr>
    </w:tbl>
    <w:p w:rsidR="00B6081C" w:rsidRPr="005B6A58" w:rsidRDefault="00B6081C" w:rsidP="00B60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p w:rsidR="00B6081C" w:rsidRPr="005B6A58" w:rsidRDefault="00B6081C" w:rsidP="00B60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ณ วันที่ 30 มิถุนายน </w:t>
      </w:r>
      <w:r w:rsidRPr="005B6A58">
        <w:rPr>
          <w:rFonts w:ascii="Angsana New" w:hAnsi="Angsana New" w:hint="cs"/>
          <w:sz w:val="30"/>
          <w:szCs w:val="30"/>
        </w:rPr>
        <w:t xml:space="preserve">2562 </w:t>
      </w:r>
      <w:r w:rsidRPr="005B6A58">
        <w:rPr>
          <w:rFonts w:ascii="Angsana New" w:hAnsi="Angsana New" w:hint="cs"/>
          <w:sz w:val="30"/>
          <w:szCs w:val="30"/>
          <w:cs/>
        </w:rPr>
        <w:t xml:space="preserve">เงินลงทุนอื่นที่จะถือจนครบกำหนดในงบการเงินรวมและงบการเงินเฉพาะกิจการ </w:t>
      </w:r>
      <w:r w:rsidRPr="005B6A58">
        <w:rPr>
          <w:rFonts w:ascii="Angsana New" w:hAnsi="Angsana New" w:hint="cs"/>
          <w:sz w:val="30"/>
          <w:szCs w:val="30"/>
        </w:rPr>
        <w:t xml:space="preserve">          </w:t>
      </w:r>
      <w:r w:rsidRPr="005B6A58">
        <w:rPr>
          <w:rFonts w:ascii="Angsana New" w:hAnsi="Angsana New" w:hint="cs"/>
          <w:sz w:val="30"/>
          <w:szCs w:val="30"/>
          <w:cs/>
        </w:rPr>
        <w:t xml:space="preserve">มีอัตราดอกเบี้ยต่อปี ร้อยละ </w:t>
      </w:r>
      <w:r w:rsidRPr="005B6A58">
        <w:rPr>
          <w:rFonts w:ascii="Angsana New" w:hAnsi="Angsana New" w:hint="cs"/>
          <w:sz w:val="30"/>
          <w:szCs w:val="30"/>
        </w:rPr>
        <w:t xml:space="preserve">0.5 </w:t>
      </w:r>
      <w:r w:rsidRPr="005B6A58">
        <w:rPr>
          <w:rFonts w:ascii="Angsana New" w:hAnsi="Angsana New" w:hint="cs"/>
          <w:sz w:val="30"/>
          <w:szCs w:val="30"/>
          <w:cs/>
        </w:rPr>
        <w:t xml:space="preserve">ถึง ร้อยละ </w:t>
      </w:r>
      <w:r w:rsidRPr="005B6A58">
        <w:rPr>
          <w:rFonts w:ascii="Angsana New" w:hAnsi="Angsana New" w:hint="cs"/>
          <w:sz w:val="30"/>
          <w:szCs w:val="30"/>
        </w:rPr>
        <w:t xml:space="preserve">5.2 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(31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2561: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0.5 ถึง ร้อยละ </w:t>
      </w:r>
      <w:r w:rsidRPr="005B6A58">
        <w:rPr>
          <w:rFonts w:ascii="Angsana New" w:hAnsi="Angsana New" w:hint="cs"/>
          <w:i/>
          <w:iCs/>
          <w:sz w:val="30"/>
          <w:szCs w:val="30"/>
        </w:rPr>
        <w:t>5.2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5B6A58">
        <w:rPr>
          <w:rFonts w:ascii="Angsana New" w:hAnsi="Angsana New" w:hint="cs"/>
          <w:sz w:val="30"/>
          <w:szCs w:val="30"/>
          <w:cs/>
        </w:rPr>
        <w:t xml:space="preserve"> และถึงกำหนดรับชำระภายใน </w:t>
      </w:r>
      <w:r w:rsidRPr="005B6A58">
        <w:rPr>
          <w:rFonts w:ascii="Angsana New" w:hAnsi="Angsana New" w:hint="cs"/>
          <w:sz w:val="30"/>
          <w:szCs w:val="30"/>
        </w:rPr>
        <w:t>1</w:t>
      </w:r>
      <w:r w:rsidRPr="005B6A58">
        <w:rPr>
          <w:rFonts w:ascii="Angsana New" w:hAnsi="Angsana New" w:hint="cs"/>
          <w:sz w:val="30"/>
          <w:szCs w:val="30"/>
          <w:cs/>
        </w:rPr>
        <w:t xml:space="preserve"> ถึง </w:t>
      </w:r>
      <w:r w:rsidRPr="005B6A58">
        <w:rPr>
          <w:rFonts w:ascii="Angsana New" w:hAnsi="Angsana New" w:hint="cs"/>
          <w:sz w:val="30"/>
          <w:szCs w:val="30"/>
        </w:rPr>
        <w:t>3</w:t>
      </w:r>
      <w:r w:rsidRPr="005B6A58">
        <w:rPr>
          <w:rFonts w:ascii="Angsana New" w:hAnsi="Angsana New" w:hint="cs"/>
          <w:sz w:val="30"/>
          <w:szCs w:val="30"/>
          <w:cs/>
        </w:rPr>
        <w:t xml:space="preserve"> ปี</w:t>
      </w:r>
    </w:p>
    <w:p w:rsidR="00B6081C" w:rsidRPr="005B6A58" w:rsidRDefault="00B60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5B6A58">
        <w:rPr>
          <w:rFonts w:ascii="Angsana New" w:hAnsi="Angsana New" w:hint="cs"/>
          <w:sz w:val="30"/>
          <w:szCs w:val="30"/>
          <w:cs/>
        </w:rPr>
        <w:br w:type="page"/>
      </w:r>
    </w:p>
    <w:p w:rsidR="00B6081C" w:rsidRPr="005B6A58" w:rsidRDefault="00B6081C" w:rsidP="00B60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รายการเคลื่อนไหวในระหว่างงวดหกเดือนสิ้นสุดวันที่ </w:t>
      </w:r>
      <w:r w:rsidRPr="005B6A58">
        <w:rPr>
          <w:rFonts w:ascii="Angsana New" w:hAnsi="Angsana New" w:hint="cs"/>
          <w:sz w:val="30"/>
          <w:szCs w:val="30"/>
        </w:rPr>
        <w:t xml:space="preserve">30 </w:t>
      </w:r>
      <w:r w:rsidRPr="005B6A58">
        <w:rPr>
          <w:rFonts w:ascii="Angsana New" w:hAnsi="Angsana New" w:hint="cs"/>
          <w:sz w:val="30"/>
          <w:szCs w:val="30"/>
          <w:cs/>
        </w:rPr>
        <w:t>มิถุนายน 2562 ของตราสารทุนและตราสารหนี้ที่อยู่ในความต้องการของตลาดมีดังนี้</w:t>
      </w:r>
    </w:p>
    <w:p w:rsidR="00B6081C" w:rsidRPr="005B6A58" w:rsidRDefault="00B6081C" w:rsidP="00B60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4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4"/>
        <w:gridCol w:w="966"/>
        <w:gridCol w:w="234"/>
        <w:gridCol w:w="1020"/>
        <w:gridCol w:w="236"/>
        <w:gridCol w:w="1017"/>
        <w:gridCol w:w="235"/>
        <w:gridCol w:w="1021"/>
        <w:gridCol w:w="236"/>
        <w:gridCol w:w="930"/>
        <w:gridCol w:w="235"/>
        <w:gridCol w:w="1018"/>
      </w:tblGrid>
      <w:tr w:rsidR="005B6A58" w:rsidRPr="005B6A58" w:rsidTr="004D5848">
        <w:trPr>
          <w:tblHeader/>
        </w:trPr>
        <w:tc>
          <w:tcPr>
            <w:tcW w:w="2194" w:type="dxa"/>
            <w:shd w:val="clear" w:color="auto" w:fill="auto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8" w:type="dxa"/>
            <w:gridSpan w:val="9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B6A58" w:rsidRPr="005B6A58" w:rsidTr="004D5848">
        <w:trPr>
          <w:tblHeader/>
        </w:trPr>
        <w:tc>
          <w:tcPr>
            <w:tcW w:w="2194" w:type="dxa"/>
            <w:shd w:val="clear" w:color="auto" w:fill="auto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35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5B6A58" w:rsidRPr="005B6A58" w:rsidTr="004D5848">
        <w:trPr>
          <w:tblHeader/>
        </w:trPr>
        <w:tc>
          <w:tcPr>
            <w:tcW w:w="219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235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5B6A58" w:rsidRPr="005B6A58" w:rsidTr="004D5848">
        <w:trPr>
          <w:tblHeader/>
        </w:trPr>
        <w:tc>
          <w:tcPr>
            <w:tcW w:w="219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8" w:type="dxa"/>
            <w:gridSpan w:val="9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58" w:rsidRPr="005B6A58" w:rsidTr="004D5848">
        <w:tc>
          <w:tcPr>
            <w:tcW w:w="219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6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4D5848">
        <w:tc>
          <w:tcPr>
            <w:tcW w:w="219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96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500,202</w:t>
            </w:r>
          </w:p>
        </w:tc>
        <w:tc>
          <w:tcPr>
            <w:tcW w:w="23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240,635</w:t>
            </w:r>
          </w:p>
        </w:tc>
        <w:tc>
          <w:tcPr>
            <w:tcW w:w="235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vAlign w:val="bottom"/>
          </w:tcPr>
          <w:p w:rsidR="00B6081C" w:rsidRPr="005B6A58" w:rsidRDefault="00B6081C" w:rsidP="00035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(236,115)</w:t>
            </w:r>
          </w:p>
        </w:tc>
        <w:tc>
          <w:tcPr>
            <w:tcW w:w="23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1,589</w:t>
            </w:r>
          </w:p>
        </w:tc>
        <w:tc>
          <w:tcPr>
            <w:tcW w:w="235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506,311</w:t>
            </w:r>
          </w:p>
        </w:tc>
      </w:tr>
      <w:tr w:rsidR="005B6A58" w:rsidRPr="005B6A58" w:rsidTr="004D5848">
        <w:tc>
          <w:tcPr>
            <w:tcW w:w="219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6A58" w:rsidRPr="005B6A58" w:rsidTr="004D5848">
        <w:tc>
          <w:tcPr>
            <w:tcW w:w="219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6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D7D" w:rsidRPr="005B6A58" w:rsidTr="004D5848">
        <w:tc>
          <w:tcPr>
            <w:tcW w:w="219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ตราสารทุนที่เป็น</w:t>
            </w:r>
          </w:p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  หลักทรัพย์เผื่อขาย</w:t>
            </w:r>
          </w:p>
        </w:tc>
        <w:tc>
          <w:tcPr>
            <w:tcW w:w="96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2,538,934</w:t>
            </w:r>
          </w:p>
        </w:tc>
        <w:tc>
          <w:tcPr>
            <w:tcW w:w="23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(208,648)</w:t>
            </w:r>
          </w:p>
        </w:tc>
        <w:tc>
          <w:tcPr>
            <w:tcW w:w="235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2,330,286</w:t>
            </w:r>
          </w:p>
        </w:tc>
      </w:tr>
    </w:tbl>
    <w:p w:rsidR="00B6081C" w:rsidRPr="005B6A58" w:rsidRDefault="00B6081C" w:rsidP="00B60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Style w:val="TableGrid"/>
        <w:tblW w:w="934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4"/>
        <w:gridCol w:w="986"/>
        <w:gridCol w:w="234"/>
        <w:gridCol w:w="1046"/>
        <w:gridCol w:w="236"/>
        <w:gridCol w:w="1020"/>
        <w:gridCol w:w="235"/>
        <w:gridCol w:w="932"/>
        <w:gridCol w:w="235"/>
        <w:gridCol w:w="934"/>
        <w:gridCol w:w="236"/>
        <w:gridCol w:w="1024"/>
      </w:tblGrid>
      <w:tr w:rsidR="005B6A58" w:rsidRPr="005B6A58" w:rsidTr="004D5848">
        <w:trPr>
          <w:tblHeader/>
        </w:trPr>
        <w:tc>
          <w:tcPr>
            <w:tcW w:w="2224" w:type="dxa"/>
            <w:shd w:val="clear" w:color="auto" w:fill="auto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8" w:type="dxa"/>
            <w:gridSpan w:val="9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6A58" w:rsidRPr="005B6A58" w:rsidTr="004D5848">
        <w:trPr>
          <w:tblHeader/>
        </w:trPr>
        <w:tc>
          <w:tcPr>
            <w:tcW w:w="2224" w:type="dxa"/>
            <w:shd w:val="clear" w:color="auto" w:fill="auto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32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5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3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5B6A58" w:rsidRPr="005B6A58" w:rsidTr="004D5848">
        <w:trPr>
          <w:tblHeader/>
        </w:trPr>
        <w:tc>
          <w:tcPr>
            <w:tcW w:w="222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32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5B6A58" w:rsidRPr="005B6A58" w:rsidTr="004D5848">
        <w:trPr>
          <w:tblHeader/>
        </w:trPr>
        <w:tc>
          <w:tcPr>
            <w:tcW w:w="222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8" w:type="dxa"/>
            <w:gridSpan w:val="9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58" w:rsidRPr="005B6A58" w:rsidTr="004D5848">
        <w:tc>
          <w:tcPr>
            <w:tcW w:w="222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8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D7D" w:rsidRPr="005B6A58" w:rsidTr="004D5848">
        <w:tc>
          <w:tcPr>
            <w:tcW w:w="222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98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double" w:sz="4" w:space="0" w:color="auto"/>
            </w:tcBorders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467,761</w:t>
            </w:r>
          </w:p>
        </w:tc>
        <w:tc>
          <w:tcPr>
            <w:tcW w:w="23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240,635</w:t>
            </w:r>
          </w:p>
        </w:tc>
        <w:tc>
          <w:tcPr>
            <w:tcW w:w="235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(236,115)</w:t>
            </w:r>
          </w:p>
        </w:tc>
        <w:tc>
          <w:tcPr>
            <w:tcW w:w="235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1,345</w:t>
            </w:r>
          </w:p>
        </w:tc>
        <w:tc>
          <w:tcPr>
            <w:tcW w:w="236" w:type="dxa"/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:rsidR="00B6081C" w:rsidRPr="005B6A58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473,626</w:t>
            </w:r>
          </w:p>
        </w:tc>
      </w:tr>
    </w:tbl>
    <w:p w:rsidR="00B6081C" w:rsidRPr="005B6A58" w:rsidRDefault="00B6081C" w:rsidP="00B60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p w:rsidR="00B6081C" w:rsidRPr="005B6A58" w:rsidRDefault="00B60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 w:rsidRPr="005B6A58">
        <w:rPr>
          <w:rFonts w:ascii="Angsana New" w:hAnsi="Angsana New" w:hint="cs"/>
          <w:b/>
          <w:bCs/>
          <w:sz w:val="30"/>
          <w:szCs w:val="30"/>
          <w:cs/>
          <w:lang w:val="th-TH"/>
        </w:rPr>
        <w:br w:type="page"/>
      </w:r>
    </w:p>
    <w:p w:rsidR="0006549F" w:rsidRPr="005B6A58" w:rsidRDefault="0006549F" w:rsidP="00D653E8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b/>
          <w:bCs/>
          <w:sz w:val="30"/>
          <w:szCs w:val="30"/>
          <w:cs/>
          <w:lang w:val="th-TH"/>
        </w:rPr>
        <w:t>ลูกหนี้การค้า</w:t>
      </w:r>
    </w:p>
    <w:p w:rsidR="00B136F6" w:rsidRPr="005B6A58" w:rsidRDefault="00B136F6" w:rsidP="00EC4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00"/>
        <w:gridCol w:w="1258"/>
        <w:gridCol w:w="239"/>
        <w:gridCol w:w="1224"/>
        <w:gridCol w:w="274"/>
        <w:gridCol w:w="1266"/>
        <w:gridCol w:w="274"/>
        <w:gridCol w:w="1251"/>
      </w:tblGrid>
      <w:tr w:rsidR="005B6A58" w:rsidRPr="005B6A58" w:rsidTr="001A4F75">
        <w:trPr>
          <w:tblHeader/>
        </w:trPr>
        <w:tc>
          <w:tcPr>
            <w:tcW w:w="1851" w:type="pct"/>
            <w:vAlign w:val="bottom"/>
          </w:tcPr>
          <w:p w:rsidR="00B136F6" w:rsidRPr="005B6A58" w:rsidRDefault="00B136F6" w:rsidP="003874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pct"/>
            <w:gridSpan w:val="3"/>
            <w:vAlign w:val="bottom"/>
          </w:tcPr>
          <w:p w:rsidR="00B136F6" w:rsidRPr="005B6A58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:rsidR="00B136F6" w:rsidRPr="005B6A58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9" w:type="pct"/>
            <w:gridSpan w:val="3"/>
            <w:vAlign w:val="bottom"/>
          </w:tcPr>
          <w:p w:rsidR="00B136F6" w:rsidRPr="005B6A58" w:rsidRDefault="00B136F6" w:rsidP="00A62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6A58" w:rsidRPr="005B6A58" w:rsidTr="001A4F75">
        <w:trPr>
          <w:tblHeader/>
        </w:trPr>
        <w:tc>
          <w:tcPr>
            <w:tcW w:w="1851" w:type="pct"/>
            <w:vAlign w:val="bottom"/>
          </w:tcPr>
          <w:p w:rsidR="00B136F6" w:rsidRPr="005B6A58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:rsidR="00B136F6" w:rsidRPr="005B6A58" w:rsidRDefault="00E54AE4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B136F6" w:rsidRPr="005B6A58" w:rsidRDefault="00B136F6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:rsidR="00B136F6" w:rsidRPr="005B6A58" w:rsidRDefault="00B136F6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B136F6" w:rsidRPr="005B6A58" w:rsidRDefault="00B136F6" w:rsidP="006D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:rsidR="00B136F6" w:rsidRPr="005B6A58" w:rsidRDefault="00E54AE4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B136F6" w:rsidRPr="005B6A58" w:rsidRDefault="00B136F6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:rsidR="00B136F6" w:rsidRPr="005B6A58" w:rsidRDefault="00B136F6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5B6A58" w:rsidRPr="005B6A58" w:rsidTr="001A4F75">
        <w:trPr>
          <w:tblHeader/>
        </w:trPr>
        <w:tc>
          <w:tcPr>
            <w:tcW w:w="1851" w:type="pct"/>
            <w:vAlign w:val="bottom"/>
          </w:tcPr>
          <w:p w:rsidR="009052BF" w:rsidRPr="005B6A58" w:rsidRDefault="009052BF" w:rsidP="00905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9052BF" w:rsidRPr="005B6A58" w:rsidRDefault="009052BF" w:rsidP="00905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0" w:type="pct"/>
            <w:vAlign w:val="bottom"/>
          </w:tcPr>
          <w:p w:rsidR="009052BF" w:rsidRPr="005B6A58" w:rsidRDefault="009052BF" w:rsidP="00905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vAlign w:val="bottom"/>
          </w:tcPr>
          <w:p w:rsidR="009052BF" w:rsidRPr="005B6A58" w:rsidRDefault="009052BF" w:rsidP="00905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9" w:type="pct"/>
            <w:vAlign w:val="bottom"/>
          </w:tcPr>
          <w:p w:rsidR="009052BF" w:rsidRPr="005B6A58" w:rsidRDefault="009052BF" w:rsidP="00905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:rsidR="009052BF" w:rsidRPr="005B6A58" w:rsidRDefault="009052BF" w:rsidP="00905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9" w:type="pct"/>
            <w:vAlign w:val="bottom"/>
          </w:tcPr>
          <w:p w:rsidR="009052BF" w:rsidRPr="005B6A58" w:rsidRDefault="009052BF" w:rsidP="00905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vAlign w:val="bottom"/>
          </w:tcPr>
          <w:p w:rsidR="009052BF" w:rsidRPr="005B6A58" w:rsidRDefault="009052BF" w:rsidP="00905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5B6A58" w:rsidRPr="005B6A58" w:rsidTr="002810DB">
        <w:trPr>
          <w:trHeight w:val="380"/>
          <w:tblHeader/>
        </w:trPr>
        <w:tc>
          <w:tcPr>
            <w:tcW w:w="1851" w:type="pct"/>
            <w:vAlign w:val="bottom"/>
          </w:tcPr>
          <w:p w:rsidR="00B136F6" w:rsidRPr="005B6A58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9" w:type="pct"/>
            <w:gridSpan w:val="7"/>
            <w:vAlign w:val="bottom"/>
          </w:tcPr>
          <w:p w:rsidR="00B136F6" w:rsidRPr="005B6A58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58" w:rsidRPr="005B6A58" w:rsidTr="002810DB">
        <w:tc>
          <w:tcPr>
            <w:tcW w:w="1851" w:type="pct"/>
            <w:vAlign w:val="bottom"/>
          </w:tcPr>
          <w:p w:rsidR="00B136F6" w:rsidRPr="005B6A58" w:rsidRDefault="00B136F6" w:rsidP="0066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131" w:firstLine="8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="009B7A50"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9B7A50" w:rsidRPr="005B6A58">
              <w:rPr>
                <w:rFonts w:ascii="Angsana New" w:hAnsi="Angsana New" w:hint="cs"/>
                <w:sz w:val="30"/>
                <w:szCs w:val="30"/>
              </w:rPr>
              <w:t>(</w:t>
            </w:r>
            <w:r w:rsidR="009B7A50"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="009B7A50" w:rsidRPr="005B6A58">
              <w:rPr>
                <w:rFonts w:ascii="Angsana New" w:hAnsi="Angsana New" w:hint="cs"/>
                <w:sz w:val="30"/>
                <w:szCs w:val="30"/>
              </w:rPr>
              <w:t>4)</w:t>
            </w:r>
          </w:p>
        </w:tc>
        <w:tc>
          <w:tcPr>
            <w:tcW w:w="3149" w:type="pct"/>
            <w:gridSpan w:val="7"/>
            <w:vAlign w:val="bottom"/>
          </w:tcPr>
          <w:p w:rsidR="00B136F6" w:rsidRPr="005B6A58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A58" w:rsidRPr="005B6A58" w:rsidTr="001A4F75">
        <w:tc>
          <w:tcPr>
            <w:tcW w:w="1851" w:type="pct"/>
            <w:vAlign w:val="bottom"/>
          </w:tcPr>
          <w:p w:rsidR="003F1C8C" w:rsidRPr="005B6A58" w:rsidRDefault="003F1C8C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firstLine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85" w:type="pct"/>
            <w:vAlign w:val="bottom"/>
          </w:tcPr>
          <w:p w:rsidR="003F1C8C" w:rsidRPr="005B6A58" w:rsidRDefault="006E6A5F" w:rsidP="00D66A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7,654,036</w:t>
            </w:r>
          </w:p>
        </w:tc>
        <w:tc>
          <w:tcPr>
            <w:tcW w:w="130" w:type="pct"/>
            <w:vAlign w:val="bottom"/>
          </w:tcPr>
          <w:p w:rsidR="003F1C8C" w:rsidRPr="005B6A58" w:rsidRDefault="003F1C8C" w:rsidP="003F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vAlign w:val="bottom"/>
          </w:tcPr>
          <w:p w:rsidR="003F1C8C" w:rsidRPr="005B6A58" w:rsidRDefault="003F1C8C" w:rsidP="000A5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5,226,926</w:t>
            </w:r>
          </w:p>
        </w:tc>
        <w:tc>
          <w:tcPr>
            <w:tcW w:w="149" w:type="pct"/>
            <w:vAlign w:val="bottom"/>
          </w:tcPr>
          <w:p w:rsidR="003F1C8C" w:rsidRPr="005B6A58" w:rsidRDefault="003F1C8C" w:rsidP="003F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:rsidR="003F1C8C" w:rsidRPr="005B6A58" w:rsidRDefault="006E6A5F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:rsidR="003F1C8C" w:rsidRPr="005B6A58" w:rsidRDefault="003F1C8C" w:rsidP="003F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vAlign w:val="bottom"/>
          </w:tcPr>
          <w:p w:rsidR="003F1C8C" w:rsidRPr="005B6A58" w:rsidRDefault="003F1C8C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1A4F75">
        <w:tc>
          <w:tcPr>
            <w:tcW w:w="1851" w:type="pct"/>
            <w:vAlign w:val="bottom"/>
          </w:tcPr>
          <w:p w:rsidR="008445D4" w:rsidRPr="005B6A58" w:rsidRDefault="008445D4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firstLine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:rsidR="008445D4" w:rsidRPr="005B6A58" w:rsidRDefault="006E6A5F" w:rsidP="0084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8445D4" w:rsidRPr="005B6A58" w:rsidRDefault="008445D4" w:rsidP="0084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</w:tcPr>
          <w:p w:rsidR="008445D4" w:rsidRPr="005B6A58" w:rsidRDefault="008445D4" w:rsidP="0084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:rsidR="008445D4" w:rsidRPr="005B6A58" w:rsidRDefault="008445D4" w:rsidP="0084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:rsidR="008445D4" w:rsidRPr="005B6A58" w:rsidRDefault="006E6A5F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:rsidR="008445D4" w:rsidRPr="005B6A58" w:rsidRDefault="008445D4" w:rsidP="0084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:rsidR="008445D4" w:rsidRPr="005B6A58" w:rsidRDefault="008445D4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1A4F75">
        <w:tc>
          <w:tcPr>
            <w:tcW w:w="1851" w:type="pct"/>
            <w:vAlign w:val="bottom"/>
          </w:tcPr>
          <w:p w:rsidR="008D0209" w:rsidRPr="005B6A58" w:rsidRDefault="008D0209" w:rsidP="00D8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0209" w:rsidRPr="005B6A58" w:rsidRDefault="006E6A5F" w:rsidP="00EC4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7,654,036</w:t>
            </w:r>
          </w:p>
        </w:tc>
        <w:tc>
          <w:tcPr>
            <w:tcW w:w="130" w:type="pct"/>
            <w:vAlign w:val="bottom"/>
          </w:tcPr>
          <w:p w:rsidR="008D0209" w:rsidRPr="005B6A58" w:rsidRDefault="008D0209" w:rsidP="003F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0209" w:rsidRPr="005B6A58" w:rsidRDefault="008D0209" w:rsidP="000A5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5,226,926</w:t>
            </w:r>
          </w:p>
        </w:tc>
        <w:tc>
          <w:tcPr>
            <w:tcW w:w="149" w:type="pct"/>
            <w:vAlign w:val="bottom"/>
          </w:tcPr>
          <w:p w:rsidR="008D0209" w:rsidRPr="005B6A58" w:rsidRDefault="008D0209" w:rsidP="003F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0209" w:rsidRPr="005B6A58" w:rsidRDefault="006E6A5F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:rsidR="008D0209" w:rsidRPr="005B6A58" w:rsidRDefault="008D0209" w:rsidP="003F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0209" w:rsidRPr="005B6A58" w:rsidRDefault="008D0209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5B6A58" w:rsidRPr="005B6A58" w:rsidTr="001A4F75">
        <w:tc>
          <w:tcPr>
            <w:tcW w:w="1851" w:type="pct"/>
            <w:vAlign w:val="bottom"/>
          </w:tcPr>
          <w:p w:rsidR="005C1D49" w:rsidRPr="005B6A58" w:rsidRDefault="005C1D49" w:rsidP="00D8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:rsidR="005C1D49" w:rsidRPr="005B6A58" w:rsidRDefault="005C1D49" w:rsidP="00EC4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5C1D49" w:rsidRPr="005B6A58" w:rsidRDefault="005C1D49" w:rsidP="003F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vAlign w:val="bottom"/>
          </w:tcPr>
          <w:p w:rsidR="005C1D49" w:rsidRPr="005B6A58" w:rsidRDefault="005C1D49" w:rsidP="000A5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5C1D49" w:rsidRPr="005B6A58" w:rsidRDefault="005C1D49" w:rsidP="003F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vAlign w:val="bottom"/>
          </w:tcPr>
          <w:p w:rsidR="005C1D49" w:rsidRPr="005B6A58" w:rsidRDefault="005C1D49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5C1D49" w:rsidRPr="005B6A58" w:rsidRDefault="005C1D49" w:rsidP="003F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vAlign w:val="bottom"/>
          </w:tcPr>
          <w:p w:rsidR="005C1D49" w:rsidRPr="005B6A58" w:rsidRDefault="005C1D49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6A58" w:rsidRPr="005B6A58" w:rsidTr="001A4F75">
        <w:tc>
          <w:tcPr>
            <w:tcW w:w="1851" w:type="pct"/>
          </w:tcPr>
          <w:p w:rsidR="008D0209" w:rsidRPr="005B6A58" w:rsidRDefault="008D0209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firstLine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85" w:type="pct"/>
          </w:tcPr>
          <w:p w:rsidR="008D0209" w:rsidRPr="005B6A58" w:rsidRDefault="008D0209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8D0209" w:rsidRPr="005B6A58" w:rsidRDefault="008D0209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:rsidR="008D0209" w:rsidRPr="005B6A58" w:rsidRDefault="008D0209" w:rsidP="000A5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8D0209" w:rsidRPr="005B6A58" w:rsidRDefault="008D0209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:rsidR="008D0209" w:rsidRPr="005B6A58" w:rsidRDefault="008D0209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8D0209" w:rsidRPr="005B6A58" w:rsidRDefault="008D0209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8D0209" w:rsidRPr="005B6A58" w:rsidRDefault="008D0209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1A4F75">
        <w:tc>
          <w:tcPr>
            <w:tcW w:w="1851" w:type="pct"/>
          </w:tcPr>
          <w:p w:rsidR="008D0209" w:rsidRPr="005B6A58" w:rsidRDefault="008D0209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firstLine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85" w:type="pct"/>
          </w:tcPr>
          <w:p w:rsidR="008D0209" w:rsidRPr="005B6A58" w:rsidRDefault="006117CF" w:rsidP="00EC4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185,243</w:t>
            </w:r>
          </w:p>
        </w:tc>
        <w:tc>
          <w:tcPr>
            <w:tcW w:w="130" w:type="pct"/>
          </w:tcPr>
          <w:p w:rsidR="008D0209" w:rsidRPr="005B6A58" w:rsidRDefault="008D0209" w:rsidP="003E7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:rsidR="008D0209" w:rsidRPr="005B6A58" w:rsidRDefault="008D0209" w:rsidP="000A5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273,604</w:t>
            </w:r>
          </w:p>
        </w:tc>
        <w:tc>
          <w:tcPr>
            <w:tcW w:w="149" w:type="pct"/>
          </w:tcPr>
          <w:p w:rsidR="008D0209" w:rsidRPr="005B6A58" w:rsidRDefault="008D0209" w:rsidP="003E7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:rsidR="008D0209" w:rsidRPr="005B6A58" w:rsidRDefault="007A1479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8D0209" w:rsidRPr="005B6A58" w:rsidRDefault="008D0209" w:rsidP="003E7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8D0209" w:rsidRPr="005B6A58" w:rsidRDefault="008D0209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1A4F75">
        <w:tc>
          <w:tcPr>
            <w:tcW w:w="1851" w:type="pct"/>
          </w:tcPr>
          <w:p w:rsidR="008D0209" w:rsidRPr="005B6A58" w:rsidRDefault="008D0209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firstLine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85" w:type="pct"/>
          </w:tcPr>
          <w:p w:rsidR="008D0209" w:rsidRPr="005B6A58" w:rsidRDefault="008D0209" w:rsidP="003E7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8D0209" w:rsidRPr="005B6A58" w:rsidRDefault="008D0209" w:rsidP="003E7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:rsidR="008D0209" w:rsidRPr="005B6A58" w:rsidRDefault="008D0209" w:rsidP="000A5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8D0209" w:rsidRPr="005B6A58" w:rsidRDefault="008D0209" w:rsidP="003E7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:rsidR="008D0209" w:rsidRPr="005B6A58" w:rsidRDefault="008D0209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8D0209" w:rsidRPr="005B6A58" w:rsidRDefault="008D0209" w:rsidP="003E7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8D0209" w:rsidRPr="005B6A58" w:rsidRDefault="008D0209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1A4F75">
        <w:tc>
          <w:tcPr>
            <w:tcW w:w="1851" w:type="pct"/>
          </w:tcPr>
          <w:p w:rsidR="008445D4" w:rsidRPr="005B6A58" w:rsidRDefault="008445D4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firstLine="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  น้อยกว่า 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85" w:type="pct"/>
            <w:vAlign w:val="bottom"/>
          </w:tcPr>
          <w:p w:rsidR="008445D4" w:rsidRPr="005B6A58" w:rsidRDefault="00EA475C" w:rsidP="00394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8445D4" w:rsidRPr="005B6A58" w:rsidRDefault="008445D4" w:rsidP="0084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:rsidR="008445D4" w:rsidRPr="005B6A58" w:rsidRDefault="008445D4" w:rsidP="000A5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73,799</w:t>
            </w:r>
          </w:p>
        </w:tc>
        <w:tc>
          <w:tcPr>
            <w:tcW w:w="149" w:type="pct"/>
          </w:tcPr>
          <w:p w:rsidR="008445D4" w:rsidRPr="005B6A58" w:rsidRDefault="008445D4" w:rsidP="0084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:rsidR="008445D4" w:rsidRPr="005B6A58" w:rsidRDefault="007A1479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8445D4" w:rsidRPr="005B6A58" w:rsidRDefault="008445D4" w:rsidP="0084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8445D4" w:rsidRPr="005B6A58" w:rsidRDefault="008445D4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1A4F75">
        <w:tc>
          <w:tcPr>
            <w:tcW w:w="1851" w:type="pct"/>
          </w:tcPr>
          <w:p w:rsidR="008445D4" w:rsidRPr="005B6A58" w:rsidRDefault="008445D4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firstLine="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6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85" w:type="pct"/>
            <w:vAlign w:val="bottom"/>
          </w:tcPr>
          <w:p w:rsidR="008445D4" w:rsidRPr="005B6A58" w:rsidRDefault="006117CF" w:rsidP="0084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8445D4" w:rsidRPr="005B6A58" w:rsidRDefault="008445D4" w:rsidP="0084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:rsidR="008445D4" w:rsidRPr="005B6A58" w:rsidRDefault="008445D4" w:rsidP="000A5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56,954</w:t>
            </w:r>
          </w:p>
        </w:tc>
        <w:tc>
          <w:tcPr>
            <w:tcW w:w="149" w:type="pct"/>
          </w:tcPr>
          <w:p w:rsidR="008445D4" w:rsidRPr="005B6A58" w:rsidRDefault="008445D4" w:rsidP="0084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:rsidR="008445D4" w:rsidRPr="005B6A58" w:rsidRDefault="007A1479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8445D4" w:rsidRPr="005B6A58" w:rsidRDefault="008445D4" w:rsidP="0084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8445D4" w:rsidRPr="005B6A58" w:rsidRDefault="008445D4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1A4F75">
        <w:tc>
          <w:tcPr>
            <w:tcW w:w="1851" w:type="pct"/>
          </w:tcPr>
          <w:p w:rsidR="003E5336" w:rsidRPr="005B6A58" w:rsidRDefault="003E5336" w:rsidP="003E5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firstLine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:rsidR="003E5336" w:rsidRPr="005B6A58" w:rsidRDefault="003E5336" w:rsidP="003E5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185,243</w:t>
            </w:r>
          </w:p>
        </w:tc>
        <w:tc>
          <w:tcPr>
            <w:tcW w:w="130" w:type="pct"/>
          </w:tcPr>
          <w:p w:rsidR="003E5336" w:rsidRPr="005B6A58" w:rsidRDefault="003E5336" w:rsidP="003E5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:rsidR="003E5336" w:rsidRPr="005B6A58" w:rsidRDefault="003E5336" w:rsidP="003E5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404,357</w:t>
            </w:r>
          </w:p>
        </w:tc>
        <w:tc>
          <w:tcPr>
            <w:tcW w:w="149" w:type="pct"/>
          </w:tcPr>
          <w:p w:rsidR="003E5336" w:rsidRPr="005B6A58" w:rsidRDefault="003E5336" w:rsidP="003E5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:rsidR="003E5336" w:rsidRPr="005B6A58" w:rsidRDefault="003E5336" w:rsidP="003E5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3E5336" w:rsidRPr="005B6A58" w:rsidRDefault="003E5336" w:rsidP="003E5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:rsidR="003E5336" w:rsidRPr="005B6A58" w:rsidRDefault="003E5336" w:rsidP="003E5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5B6A58" w:rsidRPr="005B6A58" w:rsidTr="001A4F75">
        <w:tc>
          <w:tcPr>
            <w:tcW w:w="1851" w:type="pct"/>
          </w:tcPr>
          <w:p w:rsidR="008445D4" w:rsidRPr="005B6A58" w:rsidRDefault="008445D4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firstLine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:rsidR="008445D4" w:rsidRPr="005B6A58" w:rsidRDefault="00FE20D8" w:rsidP="0084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8445D4" w:rsidRPr="005B6A58" w:rsidRDefault="008445D4" w:rsidP="0084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</w:tcPr>
          <w:p w:rsidR="008445D4" w:rsidRPr="005B6A58" w:rsidRDefault="008445D4" w:rsidP="0084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8445D4" w:rsidRPr="005B6A58" w:rsidRDefault="008445D4" w:rsidP="0084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:rsidR="008445D4" w:rsidRPr="005B6A58" w:rsidRDefault="007A1479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8445D4" w:rsidRPr="005B6A58" w:rsidRDefault="008445D4" w:rsidP="0084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:rsidR="008445D4" w:rsidRPr="005B6A58" w:rsidRDefault="008445D4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1A4F75">
        <w:tc>
          <w:tcPr>
            <w:tcW w:w="1851" w:type="pct"/>
          </w:tcPr>
          <w:p w:rsidR="00EF6337" w:rsidRPr="005B6A58" w:rsidRDefault="00EF6337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firstLine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EF6337" w:rsidRPr="005B6A58" w:rsidRDefault="007A1479" w:rsidP="00EC4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185,243</w:t>
            </w:r>
          </w:p>
        </w:tc>
        <w:tc>
          <w:tcPr>
            <w:tcW w:w="130" w:type="pct"/>
          </w:tcPr>
          <w:p w:rsidR="00EF6337" w:rsidRPr="005B6A58" w:rsidRDefault="00EF6337" w:rsidP="003E7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EF6337" w:rsidRPr="005B6A58" w:rsidRDefault="00EF6337" w:rsidP="000A5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404,357</w:t>
            </w:r>
          </w:p>
        </w:tc>
        <w:tc>
          <w:tcPr>
            <w:tcW w:w="149" w:type="pct"/>
          </w:tcPr>
          <w:p w:rsidR="00EF6337" w:rsidRPr="005B6A58" w:rsidRDefault="00EF6337" w:rsidP="000A5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:rsidR="00EF6337" w:rsidRPr="005B6A58" w:rsidRDefault="007A1479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EF6337" w:rsidRPr="005B6A58" w:rsidRDefault="00EF6337" w:rsidP="003E7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:rsidR="00EF6337" w:rsidRPr="005B6A58" w:rsidRDefault="00EF6337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A00D7D" w:rsidRPr="005B6A58" w:rsidTr="001A4F75">
        <w:trPr>
          <w:trHeight w:val="20"/>
        </w:trPr>
        <w:tc>
          <w:tcPr>
            <w:tcW w:w="1851" w:type="pct"/>
          </w:tcPr>
          <w:p w:rsidR="009A02EA" w:rsidRPr="005B6A58" w:rsidRDefault="009A02EA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firstLine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5" w:type="pct"/>
            <w:tcBorders>
              <w:bottom w:val="double" w:sz="4" w:space="0" w:color="auto"/>
            </w:tcBorders>
          </w:tcPr>
          <w:p w:rsidR="009A02EA" w:rsidRPr="005B6A58" w:rsidRDefault="007A1479" w:rsidP="00EC4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7,839,279</w:t>
            </w:r>
          </w:p>
        </w:tc>
        <w:tc>
          <w:tcPr>
            <w:tcW w:w="130" w:type="pct"/>
          </w:tcPr>
          <w:p w:rsidR="009A02EA" w:rsidRPr="005B6A58" w:rsidRDefault="009A02EA" w:rsidP="00D9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double" w:sz="4" w:space="0" w:color="auto"/>
            </w:tcBorders>
          </w:tcPr>
          <w:p w:rsidR="009A02EA" w:rsidRPr="005B6A58" w:rsidRDefault="009A02EA" w:rsidP="000A5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5,631,283</w:t>
            </w:r>
          </w:p>
        </w:tc>
        <w:tc>
          <w:tcPr>
            <w:tcW w:w="149" w:type="pct"/>
          </w:tcPr>
          <w:p w:rsidR="009A02EA" w:rsidRPr="005B6A58" w:rsidRDefault="009A02EA" w:rsidP="000A5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:rsidR="009A02EA" w:rsidRPr="005B6A58" w:rsidRDefault="007A1479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9A02EA" w:rsidRPr="005B6A58" w:rsidRDefault="009A02EA" w:rsidP="00D9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</w:tcPr>
          <w:p w:rsidR="009A02EA" w:rsidRPr="005B6A58" w:rsidRDefault="009A02EA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:rsidR="00EE404B" w:rsidRPr="005B6A58" w:rsidRDefault="00EE404B" w:rsidP="00935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B61AD" w:rsidRPr="005B6A58" w:rsidRDefault="008B61AD" w:rsidP="00935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B6A58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</w:t>
      </w:r>
      <w:r w:rsidR="008D0209" w:rsidRPr="005B6A58">
        <w:rPr>
          <w:rFonts w:ascii="Angsana New" w:hAnsi="Angsana New" w:hint="cs"/>
          <w:sz w:val="30"/>
          <w:szCs w:val="30"/>
          <w:cs/>
        </w:rPr>
        <w:t xml:space="preserve">งกลุ่มบริษัทมีระยะเวลาไม่เกิน </w:t>
      </w:r>
      <w:r w:rsidR="008D0209" w:rsidRPr="005B6A58">
        <w:rPr>
          <w:rFonts w:ascii="Angsana New" w:hAnsi="Angsana New" w:hint="cs"/>
          <w:sz w:val="30"/>
          <w:szCs w:val="30"/>
        </w:rPr>
        <w:t>1</w:t>
      </w:r>
      <w:r w:rsidRPr="005B6A58">
        <w:rPr>
          <w:rFonts w:ascii="Angsana New" w:hAnsi="Angsana New" w:hint="cs"/>
          <w:sz w:val="30"/>
          <w:szCs w:val="30"/>
          <w:cs/>
        </w:rPr>
        <w:t xml:space="preserve"> เดือน</w:t>
      </w:r>
    </w:p>
    <w:p w:rsidR="00602474" w:rsidRPr="005B6A58" w:rsidRDefault="00602474" w:rsidP="00935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15A10" w:rsidRPr="005B6A58" w:rsidRDefault="00615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b/>
          <w:bCs/>
          <w:sz w:val="30"/>
          <w:szCs w:val="30"/>
          <w:cs/>
          <w:lang w:val="th-TH"/>
        </w:rPr>
        <w:br w:type="page"/>
      </w:r>
    </w:p>
    <w:p w:rsidR="00D23C8C" w:rsidRPr="005B6A58" w:rsidRDefault="00D23C8C" w:rsidP="001F75FA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เงินลงทุนในบริษัทร่วมและการร่วมค้า</w:t>
      </w:r>
    </w:p>
    <w:p w:rsidR="00913867" w:rsidRPr="005B6A58" w:rsidRDefault="00913867" w:rsidP="0038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5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67"/>
        <w:gridCol w:w="1173"/>
        <w:gridCol w:w="271"/>
        <w:gridCol w:w="1172"/>
        <w:gridCol w:w="271"/>
        <w:gridCol w:w="1166"/>
      </w:tblGrid>
      <w:tr w:rsidR="005B6A58" w:rsidRPr="005B6A58" w:rsidTr="003B2AED">
        <w:trPr>
          <w:trHeight w:val="419"/>
        </w:trPr>
        <w:tc>
          <w:tcPr>
            <w:tcW w:w="2123" w:type="pct"/>
            <w:vAlign w:val="bottom"/>
          </w:tcPr>
          <w:p w:rsidR="00913867" w:rsidRPr="005B6A58" w:rsidRDefault="00913867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8" w:type="pct"/>
            <w:gridSpan w:val="3"/>
            <w:vAlign w:val="bottom"/>
          </w:tcPr>
          <w:p w:rsidR="00913867" w:rsidRPr="005B6A58" w:rsidRDefault="0091386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:rsidR="00913867" w:rsidRPr="005B6A58" w:rsidRDefault="0091386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  <w:vAlign w:val="bottom"/>
          </w:tcPr>
          <w:p w:rsidR="00913867" w:rsidRPr="005B6A58" w:rsidRDefault="0091386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6A58" w:rsidRPr="005B6A58" w:rsidTr="003B2AED">
        <w:trPr>
          <w:trHeight w:val="407"/>
        </w:trPr>
        <w:tc>
          <w:tcPr>
            <w:tcW w:w="2123" w:type="pct"/>
            <w:vAlign w:val="bottom"/>
          </w:tcPr>
          <w:p w:rsidR="00913867" w:rsidRPr="005B6A58" w:rsidRDefault="00913867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left="90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913867" w:rsidRPr="005B6A58" w:rsidRDefault="0091386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0" w:type="pct"/>
            <w:vAlign w:val="bottom"/>
          </w:tcPr>
          <w:p w:rsidR="00913867" w:rsidRPr="005B6A58" w:rsidRDefault="0091386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:rsidR="00913867" w:rsidRPr="005B6A58" w:rsidRDefault="0091386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2" w:type="pct"/>
            <w:vAlign w:val="bottom"/>
          </w:tcPr>
          <w:p w:rsidR="00913867" w:rsidRPr="005B6A58" w:rsidRDefault="00913867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:rsidR="00913867" w:rsidRPr="005B6A58" w:rsidRDefault="0091386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2" w:type="pct"/>
            <w:vAlign w:val="bottom"/>
          </w:tcPr>
          <w:p w:rsidR="00913867" w:rsidRPr="005B6A58" w:rsidRDefault="0091386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913867" w:rsidRPr="005B6A58" w:rsidRDefault="0091386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5B6A58" w:rsidRPr="005B6A58" w:rsidTr="003B2AED">
        <w:trPr>
          <w:trHeight w:val="407"/>
        </w:trPr>
        <w:tc>
          <w:tcPr>
            <w:tcW w:w="2123" w:type="pct"/>
            <w:vAlign w:val="bottom"/>
          </w:tcPr>
          <w:p w:rsidR="00913867" w:rsidRPr="005B6A58" w:rsidRDefault="0091386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7" w:type="pct"/>
            <w:gridSpan w:val="7"/>
            <w:vAlign w:val="bottom"/>
          </w:tcPr>
          <w:p w:rsidR="00913867" w:rsidRPr="005B6A58" w:rsidRDefault="0091386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58" w:rsidRPr="005B6A58" w:rsidTr="003B2AED">
        <w:trPr>
          <w:trHeight w:val="407"/>
        </w:trPr>
        <w:tc>
          <w:tcPr>
            <w:tcW w:w="2123" w:type="pct"/>
            <w:vAlign w:val="bottom"/>
          </w:tcPr>
          <w:p w:rsidR="00913867" w:rsidRPr="005B6A58" w:rsidRDefault="00913867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13" w:type="pct"/>
            <w:shd w:val="clear" w:color="auto" w:fill="FFFFFF"/>
            <w:vAlign w:val="bottom"/>
          </w:tcPr>
          <w:p w:rsidR="00913867" w:rsidRPr="005B6A58" w:rsidRDefault="00366CFE" w:rsidP="00913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419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30,722,141</w:t>
            </w:r>
          </w:p>
        </w:tc>
        <w:tc>
          <w:tcPr>
            <w:tcW w:w="140" w:type="pct"/>
            <w:vAlign w:val="bottom"/>
          </w:tcPr>
          <w:p w:rsidR="00913867" w:rsidRPr="005B6A58" w:rsidRDefault="00913867" w:rsidP="00913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vAlign w:val="bottom"/>
          </w:tcPr>
          <w:p w:rsidR="00913867" w:rsidRPr="005B6A58" w:rsidRDefault="00913867" w:rsidP="00913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25,315,902</w:t>
            </w:r>
          </w:p>
        </w:tc>
        <w:tc>
          <w:tcPr>
            <w:tcW w:w="142" w:type="pct"/>
            <w:vAlign w:val="bottom"/>
          </w:tcPr>
          <w:p w:rsidR="00913867" w:rsidRPr="005B6A58" w:rsidRDefault="00913867" w:rsidP="00913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:rsidR="00913867" w:rsidRPr="005B6A58" w:rsidRDefault="00366CFE" w:rsidP="003B2AE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5,417,661</w:t>
            </w:r>
          </w:p>
        </w:tc>
        <w:tc>
          <w:tcPr>
            <w:tcW w:w="142" w:type="pct"/>
            <w:vAlign w:val="bottom"/>
          </w:tcPr>
          <w:p w:rsidR="00913867" w:rsidRPr="005B6A58" w:rsidRDefault="00913867" w:rsidP="00913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:rsidR="00913867" w:rsidRPr="005B6A58" w:rsidRDefault="00913867" w:rsidP="00913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5,044,942</w:t>
            </w:r>
          </w:p>
        </w:tc>
      </w:tr>
      <w:tr w:rsidR="005B6A58" w:rsidRPr="005B6A58" w:rsidTr="003B2AED">
        <w:trPr>
          <w:trHeight w:val="407"/>
        </w:trPr>
        <w:tc>
          <w:tcPr>
            <w:tcW w:w="2123" w:type="pct"/>
            <w:vAlign w:val="bottom"/>
          </w:tcPr>
          <w:p w:rsidR="00615A10" w:rsidRPr="005B6A58" w:rsidRDefault="00615A10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</w:t>
            </w:r>
          </w:p>
        </w:tc>
        <w:tc>
          <w:tcPr>
            <w:tcW w:w="613" w:type="pct"/>
            <w:shd w:val="clear" w:color="auto" w:fill="FFFFFF"/>
            <w:vAlign w:val="bottom"/>
          </w:tcPr>
          <w:p w:rsidR="00615A10" w:rsidRPr="005B6A58" w:rsidRDefault="00615A10" w:rsidP="0061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615A10" w:rsidRPr="005B6A58" w:rsidRDefault="00615A10" w:rsidP="00615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vAlign w:val="bottom"/>
          </w:tcPr>
          <w:p w:rsidR="00615A10" w:rsidRPr="005B6A58" w:rsidRDefault="00615A10" w:rsidP="0061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615A10" w:rsidRPr="005B6A58" w:rsidRDefault="00615A10" w:rsidP="0061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:rsidR="00615A10" w:rsidRPr="005B6A58" w:rsidRDefault="00615A10" w:rsidP="00615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615A10" w:rsidRPr="005B6A58" w:rsidRDefault="00615A10" w:rsidP="0061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:rsidR="00615A10" w:rsidRPr="005B6A58" w:rsidRDefault="00615A10" w:rsidP="00615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3B2AED">
        <w:trPr>
          <w:trHeight w:val="407"/>
        </w:trPr>
        <w:tc>
          <w:tcPr>
            <w:tcW w:w="2123" w:type="pct"/>
            <w:vAlign w:val="bottom"/>
          </w:tcPr>
          <w:p w:rsidR="00615A10" w:rsidRPr="005B6A58" w:rsidRDefault="00615A10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นโยบายบัญชี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สุทธิจากภาษี)</w:t>
            </w:r>
          </w:p>
        </w:tc>
        <w:tc>
          <w:tcPr>
            <w:tcW w:w="613" w:type="pct"/>
            <w:shd w:val="clear" w:color="auto" w:fill="FFFFFF"/>
            <w:vAlign w:val="bottom"/>
          </w:tcPr>
          <w:p w:rsidR="00615A10" w:rsidRPr="005B6A58" w:rsidRDefault="00615A10" w:rsidP="0061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615A10" w:rsidRPr="005B6A58" w:rsidRDefault="00615A10" w:rsidP="00615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vAlign w:val="bottom"/>
          </w:tcPr>
          <w:p w:rsidR="00615A10" w:rsidRPr="005B6A58" w:rsidRDefault="00615A10" w:rsidP="0061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615A10" w:rsidRPr="005B6A58" w:rsidRDefault="00615A10" w:rsidP="0061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:rsidR="00615A10" w:rsidRPr="005B6A58" w:rsidRDefault="00615A10" w:rsidP="00615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615A10" w:rsidRPr="005B6A58" w:rsidRDefault="00615A10" w:rsidP="0061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:rsidR="00615A10" w:rsidRPr="005B6A58" w:rsidRDefault="00615A10" w:rsidP="00615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3B2AED">
        <w:trPr>
          <w:trHeight w:val="407"/>
        </w:trPr>
        <w:tc>
          <w:tcPr>
            <w:tcW w:w="2123" w:type="pct"/>
            <w:vAlign w:val="bottom"/>
          </w:tcPr>
          <w:p w:rsidR="003B2AED" w:rsidRPr="005B6A58" w:rsidRDefault="003B2AED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613" w:type="pct"/>
            <w:shd w:val="clear" w:color="auto" w:fill="FFFFFF"/>
            <w:vAlign w:val="bottom"/>
          </w:tcPr>
          <w:p w:rsidR="003B2AED" w:rsidRPr="005B6A58" w:rsidRDefault="003B2AED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(183,790)</w:t>
            </w:r>
          </w:p>
        </w:tc>
        <w:tc>
          <w:tcPr>
            <w:tcW w:w="140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vAlign w:val="bottom"/>
          </w:tcPr>
          <w:p w:rsidR="003B2AED" w:rsidRPr="005B6A58" w:rsidRDefault="003B2AED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3B2AED" w:rsidRPr="005B6A58" w:rsidRDefault="003B2AED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3B2AED" w:rsidRPr="005B6A58" w:rsidRDefault="003B2AED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3B2AED">
        <w:trPr>
          <w:trHeight w:val="407"/>
        </w:trPr>
        <w:tc>
          <w:tcPr>
            <w:tcW w:w="2123" w:type="pct"/>
            <w:vAlign w:val="bottom"/>
          </w:tcPr>
          <w:p w:rsidR="003B2AED" w:rsidRPr="005B6A58" w:rsidRDefault="003B2AED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613" w:type="pct"/>
            <w:shd w:val="clear" w:color="auto" w:fill="FFFFFF"/>
            <w:vAlign w:val="bottom"/>
          </w:tcPr>
          <w:p w:rsidR="003B2AED" w:rsidRPr="005B6A58" w:rsidRDefault="003B2AED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vAlign w:val="bottom"/>
          </w:tcPr>
          <w:p w:rsidR="003B2AED" w:rsidRPr="005B6A58" w:rsidRDefault="003B2AED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3B2AED" w:rsidRPr="005B6A58" w:rsidRDefault="003B2AED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3B2AED" w:rsidRPr="005B6A58" w:rsidRDefault="003B2AED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3B2AED">
        <w:trPr>
          <w:trHeight w:val="407"/>
        </w:trPr>
        <w:tc>
          <w:tcPr>
            <w:tcW w:w="2123" w:type="pct"/>
            <w:vAlign w:val="bottom"/>
          </w:tcPr>
          <w:p w:rsidR="003B2AED" w:rsidRPr="005B6A58" w:rsidRDefault="003B2AED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ในบริษัทร่วมและการร่วมค้า</w:t>
            </w:r>
          </w:p>
        </w:tc>
        <w:tc>
          <w:tcPr>
            <w:tcW w:w="613" w:type="pct"/>
            <w:shd w:val="clear" w:color="auto" w:fill="FFFFFF"/>
            <w:vAlign w:val="bottom"/>
          </w:tcPr>
          <w:p w:rsidR="003B2AED" w:rsidRPr="005B6A58" w:rsidRDefault="003E5336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2,362,957</w:t>
            </w:r>
          </w:p>
        </w:tc>
        <w:tc>
          <w:tcPr>
            <w:tcW w:w="140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3B2AED" w:rsidRPr="005B6A58" w:rsidRDefault="003B2AED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2,615,991</w:t>
            </w:r>
          </w:p>
        </w:tc>
        <w:tc>
          <w:tcPr>
            <w:tcW w:w="142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3B2AED">
        <w:trPr>
          <w:trHeight w:val="407"/>
        </w:trPr>
        <w:tc>
          <w:tcPr>
            <w:tcW w:w="2123" w:type="pct"/>
            <w:vAlign w:val="bottom"/>
          </w:tcPr>
          <w:p w:rsidR="003B2AED" w:rsidRPr="005B6A58" w:rsidRDefault="003B2AED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  <w:p w:rsidR="003B2AED" w:rsidRPr="005B6A58" w:rsidRDefault="003B2AED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  จากเงินลงทุนในบริษัทร่วมและการร่วมค้า</w:t>
            </w:r>
          </w:p>
        </w:tc>
        <w:tc>
          <w:tcPr>
            <w:tcW w:w="613" w:type="pct"/>
            <w:shd w:val="clear" w:color="auto" w:fill="FFFFFF"/>
            <w:vAlign w:val="bottom"/>
          </w:tcPr>
          <w:p w:rsidR="003B2AED" w:rsidRPr="005B6A58" w:rsidRDefault="003B2AED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(467,901)</w:t>
            </w:r>
          </w:p>
        </w:tc>
        <w:tc>
          <w:tcPr>
            <w:tcW w:w="140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vAlign w:val="bottom"/>
          </w:tcPr>
          <w:p w:rsidR="003B2AED" w:rsidRPr="005B6A58" w:rsidRDefault="003B2AED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161,377</w:t>
            </w:r>
          </w:p>
        </w:tc>
        <w:tc>
          <w:tcPr>
            <w:tcW w:w="142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4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3B2AED">
        <w:trPr>
          <w:trHeight w:val="407"/>
        </w:trPr>
        <w:tc>
          <w:tcPr>
            <w:tcW w:w="2123" w:type="pct"/>
            <w:vAlign w:val="bottom"/>
          </w:tcPr>
          <w:p w:rsidR="003B2AED" w:rsidRPr="005B6A58" w:rsidRDefault="003B2AED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เพิ่มเงินลงทุนในการร่วมค้า</w:t>
            </w:r>
          </w:p>
        </w:tc>
        <w:tc>
          <w:tcPr>
            <w:tcW w:w="613" w:type="pct"/>
            <w:shd w:val="clear" w:color="auto" w:fill="FFFFFF"/>
            <w:vAlign w:val="bottom"/>
          </w:tcPr>
          <w:p w:rsidR="003B2AED" w:rsidRPr="005B6A58" w:rsidRDefault="003B2AED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83,880</w:t>
            </w:r>
          </w:p>
        </w:tc>
        <w:tc>
          <w:tcPr>
            <w:tcW w:w="140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vAlign w:val="bottom"/>
          </w:tcPr>
          <w:p w:rsidR="003B2AED" w:rsidRPr="005B6A58" w:rsidRDefault="003B2AED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203,826</w:t>
            </w:r>
          </w:p>
        </w:tc>
        <w:tc>
          <w:tcPr>
            <w:tcW w:w="142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:rsidR="003B2AED" w:rsidRPr="005B6A58" w:rsidRDefault="003B2AED" w:rsidP="003B2AE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83,880</w:t>
            </w:r>
          </w:p>
        </w:tc>
        <w:tc>
          <w:tcPr>
            <w:tcW w:w="142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/>
              <w:ind w:left="-126" w:right="-12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193,826</w:t>
            </w:r>
          </w:p>
        </w:tc>
      </w:tr>
      <w:tr w:rsidR="005B6A58" w:rsidRPr="005B6A58" w:rsidTr="003B2AED">
        <w:trPr>
          <w:trHeight w:val="407"/>
        </w:trPr>
        <w:tc>
          <w:tcPr>
            <w:tcW w:w="2123" w:type="pct"/>
            <w:vAlign w:val="bottom"/>
          </w:tcPr>
          <w:p w:rsidR="003B2AED" w:rsidRPr="005B6A58" w:rsidRDefault="003B2AED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3" w:type="pct"/>
            <w:shd w:val="clear" w:color="auto" w:fill="FFFFFF"/>
            <w:vAlign w:val="bottom"/>
          </w:tcPr>
          <w:p w:rsidR="003B2AED" w:rsidRPr="005B6A58" w:rsidRDefault="003B2AED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(2,096,163)</w:t>
            </w:r>
          </w:p>
        </w:tc>
        <w:tc>
          <w:tcPr>
            <w:tcW w:w="140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vAlign w:val="bottom"/>
          </w:tcPr>
          <w:p w:rsidR="003B2AED" w:rsidRPr="005B6A58" w:rsidRDefault="003B2AED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(778,263)</w:t>
            </w:r>
          </w:p>
        </w:tc>
        <w:tc>
          <w:tcPr>
            <w:tcW w:w="142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3B2AED">
        <w:trPr>
          <w:trHeight w:val="407"/>
        </w:trPr>
        <w:tc>
          <w:tcPr>
            <w:tcW w:w="2123" w:type="pct"/>
            <w:vAlign w:val="bottom"/>
          </w:tcPr>
          <w:p w:rsidR="003B2AED" w:rsidRPr="005B6A58" w:rsidRDefault="003B2AED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13" w:type="pct"/>
            <w:shd w:val="clear" w:color="auto" w:fill="FFFFFF"/>
            <w:vAlign w:val="bottom"/>
          </w:tcPr>
          <w:p w:rsidR="003B2AED" w:rsidRPr="005B6A58" w:rsidRDefault="003B2AED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(1,</w:t>
            </w:r>
            <w:r w:rsidR="003E5336" w:rsidRPr="005B6A58">
              <w:rPr>
                <w:rFonts w:ascii="Angsana New" w:hAnsi="Angsana New" w:hint="cs"/>
                <w:sz w:val="30"/>
                <w:szCs w:val="30"/>
              </w:rPr>
              <w:t>101,040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:rsidR="003B2AED" w:rsidRPr="005B6A58" w:rsidRDefault="003B2AED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293,938</w:t>
            </w:r>
          </w:p>
        </w:tc>
        <w:tc>
          <w:tcPr>
            <w:tcW w:w="142" w:type="pct"/>
            <w:vAlign w:val="bottom"/>
          </w:tcPr>
          <w:p w:rsidR="003B2AED" w:rsidRPr="005B6A58" w:rsidRDefault="003B2AED" w:rsidP="003B2AE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14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3B2AED">
        <w:trPr>
          <w:trHeight w:val="419"/>
        </w:trPr>
        <w:tc>
          <w:tcPr>
            <w:tcW w:w="2123" w:type="pct"/>
            <w:vAlign w:val="bottom"/>
          </w:tcPr>
          <w:p w:rsidR="003B2AED" w:rsidRPr="005B6A58" w:rsidRDefault="003B2AED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3B2AED" w:rsidRPr="005B6A58" w:rsidRDefault="003B2AED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:rsidR="003B2AED" w:rsidRPr="005B6A58" w:rsidRDefault="003B2AED" w:rsidP="003B2AE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16,241</w:t>
            </w:r>
          </w:p>
        </w:tc>
        <w:tc>
          <w:tcPr>
            <w:tcW w:w="142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3B2AED">
        <w:trPr>
          <w:trHeight w:val="419"/>
        </w:trPr>
        <w:tc>
          <w:tcPr>
            <w:tcW w:w="2123" w:type="pct"/>
            <w:vAlign w:val="bottom"/>
          </w:tcPr>
          <w:p w:rsidR="003B2AED" w:rsidRPr="005B6A58" w:rsidRDefault="003B2AED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3B2AED" w:rsidRPr="005B6A58" w:rsidRDefault="003E5336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29,320,084</w:t>
            </w:r>
          </w:p>
        </w:tc>
        <w:tc>
          <w:tcPr>
            <w:tcW w:w="140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B2AED" w:rsidRPr="005B6A58" w:rsidRDefault="003B2AED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27,829,012</w:t>
            </w:r>
          </w:p>
        </w:tc>
        <w:tc>
          <w:tcPr>
            <w:tcW w:w="142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B2AED" w:rsidRPr="005B6A58" w:rsidRDefault="003B2AED" w:rsidP="003B2AE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5,501,541</w:t>
            </w:r>
          </w:p>
        </w:tc>
        <w:tc>
          <w:tcPr>
            <w:tcW w:w="142" w:type="pct"/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B2AED" w:rsidRPr="005B6A58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5,238,768</w:t>
            </w:r>
          </w:p>
        </w:tc>
      </w:tr>
    </w:tbl>
    <w:p w:rsidR="002C042C" w:rsidRPr="005B6A58" w:rsidRDefault="002C042C" w:rsidP="002C042C">
      <w:pPr>
        <w:rPr>
          <w:rFonts w:ascii="Angsana New" w:hAnsi="Angsana New"/>
          <w:sz w:val="30"/>
          <w:szCs w:val="30"/>
          <w:cs/>
        </w:rPr>
        <w:sectPr w:rsidR="002C042C" w:rsidRPr="005B6A58" w:rsidSect="00D53D39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:rsidR="00D23C8C" w:rsidRPr="005B6A58" w:rsidRDefault="00D23C8C" w:rsidP="00F85870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28"/>
          <w:szCs w:val="28"/>
          <w:cs/>
          <w:lang w:bidi="th-TH"/>
        </w:rPr>
      </w:pPr>
      <w:r w:rsidRPr="005B6A58">
        <w:rPr>
          <w:rFonts w:ascii="Angsana New" w:hAnsi="Angsana New" w:hint="cs"/>
          <w:sz w:val="28"/>
          <w:szCs w:val="28"/>
          <w:cs/>
          <w:lang w:bidi="th-TH"/>
        </w:rPr>
        <w:t>เงินลงทุนในบริษัทร่วมและการร่วมค้า</w:t>
      </w:r>
      <w:r w:rsidRPr="005B6A58">
        <w:rPr>
          <w:rFonts w:ascii="Angsana New" w:hAnsi="Angsana New" w:hint="cs"/>
          <w:sz w:val="28"/>
          <w:szCs w:val="28"/>
          <w:lang w:bidi="th-TH"/>
        </w:rPr>
        <w:t xml:space="preserve"> </w:t>
      </w:r>
      <w:r w:rsidR="002E5E13" w:rsidRPr="005B6A58">
        <w:rPr>
          <w:rFonts w:ascii="Angsana New" w:hAnsi="Angsana New" w:hint="cs"/>
          <w:sz w:val="28"/>
          <w:szCs w:val="28"/>
          <w:cs/>
          <w:lang w:bidi="th-TH"/>
        </w:rPr>
        <w:t xml:space="preserve">ณ วันที่ </w:t>
      </w:r>
      <w:r w:rsidR="00A84DEE" w:rsidRPr="005B6A58">
        <w:rPr>
          <w:rFonts w:ascii="Angsana New" w:hAnsi="Angsana New" w:hint="cs"/>
          <w:sz w:val="28"/>
          <w:szCs w:val="28"/>
          <w:cs/>
          <w:lang w:bidi="th-TH"/>
        </w:rPr>
        <w:t>30 มิถุนายน</w:t>
      </w:r>
      <w:r w:rsidR="002E5E13" w:rsidRPr="005B6A58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2E5E13" w:rsidRPr="005B6A58">
        <w:rPr>
          <w:rFonts w:ascii="Angsana New" w:hAnsi="Angsana New" w:hint="cs"/>
          <w:sz w:val="28"/>
          <w:szCs w:val="28"/>
          <w:lang w:val="en-US" w:bidi="th-TH"/>
        </w:rPr>
        <w:t>256</w:t>
      </w:r>
      <w:r w:rsidR="00A6679E" w:rsidRPr="005B6A58">
        <w:rPr>
          <w:rFonts w:ascii="Angsana New" w:hAnsi="Angsana New" w:hint="cs"/>
          <w:sz w:val="28"/>
          <w:szCs w:val="28"/>
          <w:lang w:bidi="th-TH"/>
        </w:rPr>
        <w:t>2</w:t>
      </w:r>
      <w:r w:rsidRPr="005B6A58">
        <w:rPr>
          <w:rFonts w:ascii="Angsana New" w:hAnsi="Angsana New" w:hint="cs"/>
          <w:sz w:val="28"/>
          <w:szCs w:val="28"/>
          <w:lang w:val="en-US" w:bidi="th-TH"/>
        </w:rPr>
        <w:t xml:space="preserve"> </w:t>
      </w:r>
      <w:r w:rsidRPr="005B6A58">
        <w:rPr>
          <w:rFonts w:ascii="Angsana New" w:hAnsi="Angsana New" w:hint="cs"/>
          <w:sz w:val="28"/>
          <w:szCs w:val="28"/>
          <w:cs/>
          <w:lang w:val="en-US" w:bidi="th-TH"/>
        </w:rPr>
        <w:t xml:space="preserve">และ </w:t>
      </w:r>
      <w:r w:rsidRPr="005B6A58">
        <w:rPr>
          <w:rFonts w:ascii="Angsana New" w:hAnsi="Angsana New" w:hint="cs"/>
          <w:sz w:val="28"/>
          <w:szCs w:val="28"/>
          <w:lang w:val="en-US" w:bidi="th-TH"/>
        </w:rPr>
        <w:t xml:space="preserve">31 </w:t>
      </w:r>
      <w:r w:rsidRPr="005B6A58">
        <w:rPr>
          <w:rFonts w:ascii="Angsana New" w:hAnsi="Angsana New" w:hint="cs"/>
          <w:sz w:val="28"/>
          <w:szCs w:val="28"/>
          <w:cs/>
          <w:lang w:val="en-US" w:bidi="th-TH"/>
        </w:rPr>
        <w:t xml:space="preserve">ธันวาคม </w:t>
      </w:r>
      <w:r w:rsidR="002E5E13" w:rsidRPr="005B6A58">
        <w:rPr>
          <w:rFonts w:ascii="Angsana New" w:hAnsi="Angsana New" w:hint="cs"/>
          <w:sz w:val="28"/>
          <w:szCs w:val="28"/>
          <w:lang w:val="en-US" w:bidi="th-TH"/>
        </w:rPr>
        <w:t>2561</w:t>
      </w:r>
      <w:r w:rsidRPr="005B6A58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Pr="005B6A58">
        <w:rPr>
          <w:rFonts w:ascii="Angsana New" w:hAnsi="Angsana New" w:hint="cs"/>
          <w:sz w:val="28"/>
          <w:szCs w:val="28"/>
          <w:cs/>
          <w:lang w:bidi="th-TH"/>
        </w:rPr>
        <w:t>และ</w:t>
      </w:r>
      <w:r w:rsidR="006A3BFF" w:rsidRPr="005B6A58">
        <w:rPr>
          <w:rFonts w:ascii="Angsana New" w:hAnsi="Angsana New" w:hint="cs"/>
          <w:sz w:val="28"/>
          <w:szCs w:val="28"/>
          <w:cs/>
          <w:lang w:bidi="th-TH"/>
        </w:rPr>
        <w:t>เงินปันผล</w:t>
      </w:r>
      <w:r w:rsidR="00860C4A" w:rsidRPr="005B6A58">
        <w:rPr>
          <w:rFonts w:ascii="Angsana New" w:hAnsi="Angsana New" w:hint="cs"/>
          <w:sz w:val="28"/>
          <w:szCs w:val="28"/>
          <w:cs/>
          <w:lang w:bidi="th-TH"/>
        </w:rPr>
        <w:t>รับ</w:t>
      </w:r>
      <w:r w:rsidRPr="005B6A58">
        <w:rPr>
          <w:rFonts w:ascii="Angsana New" w:hAnsi="Angsana New" w:hint="cs"/>
          <w:sz w:val="28"/>
          <w:szCs w:val="28"/>
          <w:cs/>
          <w:lang w:bidi="th-TH"/>
        </w:rPr>
        <w:t>สำหรับงวด</w:t>
      </w:r>
      <w:r w:rsidR="00A84DEE" w:rsidRPr="005B6A58">
        <w:rPr>
          <w:rFonts w:ascii="Angsana New" w:hAnsi="Angsana New" w:hint="cs"/>
          <w:sz w:val="28"/>
          <w:szCs w:val="28"/>
          <w:cs/>
          <w:lang w:bidi="th-TH"/>
        </w:rPr>
        <w:t>หก</w:t>
      </w:r>
      <w:r w:rsidRPr="005B6A58">
        <w:rPr>
          <w:rFonts w:ascii="Angsana New" w:hAnsi="Angsana New" w:hint="cs"/>
          <w:sz w:val="28"/>
          <w:szCs w:val="28"/>
          <w:cs/>
          <w:lang w:bidi="th-TH"/>
        </w:rPr>
        <w:t>เดือนสิ้นสุดวันที่</w:t>
      </w:r>
      <w:r w:rsidR="002E5E13" w:rsidRPr="005B6A58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A84DEE" w:rsidRPr="005B6A58">
        <w:rPr>
          <w:rFonts w:ascii="Angsana New" w:hAnsi="Angsana New" w:hint="cs"/>
          <w:sz w:val="28"/>
          <w:szCs w:val="28"/>
          <w:cs/>
          <w:lang w:bidi="th-TH"/>
        </w:rPr>
        <w:t>30 มิถุนายน</w:t>
      </w:r>
      <w:r w:rsidRPr="005B6A58">
        <w:rPr>
          <w:rFonts w:ascii="Angsana New" w:hAnsi="Angsana New" w:hint="cs"/>
          <w:sz w:val="28"/>
          <w:szCs w:val="28"/>
          <w:cs/>
          <w:lang w:bidi="th-TH"/>
        </w:rPr>
        <w:t xml:space="preserve"> มีดังนี้</w:t>
      </w:r>
    </w:p>
    <w:p w:rsidR="002E3A45" w:rsidRPr="005B6A58" w:rsidRDefault="002E3A45" w:rsidP="006A24D5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28"/>
          <w:szCs w:val="28"/>
          <w:lang w:bidi="th-TH"/>
        </w:rPr>
      </w:pPr>
    </w:p>
    <w:tbl>
      <w:tblPr>
        <w:tblW w:w="15138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078"/>
        <w:gridCol w:w="990"/>
        <w:gridCol w:w="990"/>
        <w:gridCol w:w="236"/>
        <w:gridCol w:w="1025"/>
        <w:gridCol w:w="1095"/>
        <w:gridCol w:w="252"/>
        <w:gridCol w:w="1007"/>
        <w:gridCol w:w="275"/>
        <w:gridCol w:w="1060"/>
        <w:gridCol w:w="251"/>
        <w:gridCol w:w="984"/>
        <w:gridCol w:w="262"/>
        <w:gridCol w:w="1113"/>
        <w:gridCol w:w="243"/>
        <w:gridCol w:w="1017"/>
        <w:gridCol w:w="244"/>
        <w:gridCol w:w="1016"/>
      </w:tblGrid>
      <w:tr w:rsidR="005B6A58" w:rsidRPr="005B6A58" w:rsidTr="00C26F46">
        <w:trPr>
          <w:trHeight w:val="117"/>
        </w:trPr>
        <w:tc>
          <w:tcPr>
            <w:tcW w:w="3078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060" w:type="dxa"/>
            <w:gridSpan w:val="17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B6A58" w:rsidRPr="005B6A58" w:rsidTr="00C26F46">
        <w:trPr>
          <w:trHeight w:val="117"/>
        </w:trPr>
        <w:tc>
          <w:tcPr>
            <w:tcW w:w="3078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236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gridSpan w:val="2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gridSpan w:val="3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9" w:type="dxa"/>
            <w:gridSpan w:val="3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243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7" w:type="dxa"/>
            <w:gridSpan w:val="3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เงินปันผล</w:t>
            </w:r>
            <w:r w:rsidR="00860C4A"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รับ</w:t>
            </w: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สำหรับ</w:t>
            </w:r>
          </w:p>
        </w:tc>
      </w:tr>
      <w:tr w:rsidR="005B6A58" w:rsidRPr="005B6A58" w:rsidTr="00C26F46">
        <w:trPr>
          <w:trHeight w:val="117"/>
        </w:trPr>
        <w:tc>
          <w:tcPr>
            <w:tcW w:w="3078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236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gridSpan w:val="2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52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gridSpan w:val="3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51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9" w:type="dxa"/>
            <w:gridSpan w:val="3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243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7" w:type="dxa"/>
            <w:gridSpan w:val="3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งวด</w:t>
            </w:r>
            <w:r w:rsidR="00A84DEE"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หก</w:t>
            </w: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5B6A58" w:rsidRPr="005B6A58" w:rsidTr="00C26F46">
        <w:trPr>
          <w:trHeight w:val="117"/>
        </w:trPr>
        <w:tc>
          <w:tcPr>
            <w:tcW w:w="3078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9344D" w:rsidRPr="005B6A58" w:rsidRDefault="00A84DEE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30 มิถุนายน</w:t>
            </w:r>
          </w:p>
        </w:tc>
        <w:tc>
          <w:tcPr>
            <w:tcW w:w="990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31 ธันวาคม</w:t>
            </w:r>
          </w:p>
        </w:tc>
        <w:tc>
          <w:tcPr>
            <w:tcW w:w="236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:rsidR="00E9344D" w:rsidRPr="005B6A58" w:rsidRDefault="00A84DEE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30 มิถุนายน</w:t>
            </w:r>
          </w:p>
        </w:tc>
        <w:tc>
          <w:tcPr>
            <w:tcW w:w="1095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31 ธันวาคม</w:t>
            </w:r>
          </w:p>
        </w:tc>
        <w:tc>
          <w:tcPr>
            <w:tcW w:w="252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E9344D" w:rsidRPr="005B6A58" w:rsidRDefault="00A84DEE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30 มิถุนายน</w:t>
            </w:r>
          </w:p>
        </w:tc>
        <w:tc>
          <w:tcPr>
            <w:tcW w:w="275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31 ธันวาคม</w:t>
            </w:r>
          </w:p>
        </w:tc>
        <w:tc>
          <w:tcPr>
            <w:tcW w:w="251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E9344D" w:rsidRPr="005B6A58" w:rsidRDefault="00A84DEE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30 มิถุนายน</w:t>
            </w:r>
          </w:p>
        </w:tc>
        <w:tc>
          <w:tcPr>
            <w:tcW w:w="262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31 ธันวาคม</w:t>
            </w:r>
          </w:p>
        </w:tc>
        <w:tc>
          <w:tcPr>
            <w:tcW w:w="243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7" w:type="dxa"/>
            <w:gridSpan w:val="3"/>
            <w:vAlign w:val="bottom"/>
          </w:tcPr>
          <w:p w:rsidR="00E9344D" w:rsidRPr="005B6A58" w:rsidRDefault="00A84DEE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30 มิถุนายน</w:t>
            </w:r>
          </w:p>
        </w:tc>
      </w:tr>
      <w:tr w:rsidR="005B6A58" w:rsidRPr="005B6A58" w:rsidTr="00C26F46">
        <w:trPr>
          <w:trHeight w:val="117"/>
        </w:trPr>
        <w:tc>
          <w:tcPr>
            <w:tcW w:w="3078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</w:t>
            </w: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90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</w:t>
            </w: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</w:t>
            </w: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95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</w:t>
            </w: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52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</w:t>
            </w: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5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</w:t>
            </w: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51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</w:t>
            </w: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2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</w:t>
            </w: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43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</w:t>
            </w: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44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6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</w:t>
            </w: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</w:p>
        </w:tc>
      </w:tr>
      <w:tr w:rsidR="005B6A58" w:rsidRPr="005B6A58" w:rsidTr="00C26F46">
        <w:trPr>
          <w:trHeight w:val="117"/>
        </w:trPr>
        <w:tc>
          <w:tcPr>
            <w:tcW w:w="3078" w:type="dxa"/>
            <w:vAlign w:val="bottom"/>
          </w:tcPr>
          <w:p w:rsidR="00E9344D" w:rsidRPr="005B6A58" w:rsidRDefault="00E9344D" w:rsidP="00E9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4" w:type="dxa"/>
            <w:gridSpan w:val="14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B6A58" w:rsidRPr="005B6A58" w:rsidTr="00C26F46">
        <w:trPr>
          <w:trHeight w:val="117"/>
        </w:trPr>
        <w:tc>
          <w:tcPr>
            <w:tcW w:w="3078" w:type="dxa"/>
            <w:vAlign w:val="bottom"/>
          </w:tcPr>
          <w:p w:rsidR="00E9344D" w:rsidRPr="005B6A58" w:rsidRDefault="00E9344D" w:rsidP="001F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990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6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5B6A58" w:rsidRPr="005B6A58" w:rsidTr="00C26F46">
        <w:trPr>
          <w:trHeight w:val="117"/>
        </w:trPr>
        <w:tc>
          <w:tcPr>
            <w:tcW w:w="3078" w:type="dxa"/>
            <w:vAlign w:val="bottom"/>
          </w:tcPr>
          <w:p w:rsidR="00585412" w:rsidRPr="005B6A58" w:rsidRDefault="00585412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เฟิร์ส โคราช วินด์ จำกัด</w:t>
            </w:r>
          </w:p>
        </w:tc>
        <w:tc>
          <w:tcPr>
            <w:tcW w:w="990" w:type="dxa"/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20</w:t>
            </w:r>
          </w:p>
        </w:tc>
        <w:tc>
          <w:tcPr>
            <w:tcW w:w="990" w:type="dxa"/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20</w:t>
            </w:r>
          </w:p>
        </w:tc>
        <w:tc>
          <w:tcPr>
            <w:tcW w:w="236" w:type="dxa"/>
            <w:vAlign w:val="bottom"/>
          </w:tcPr>
          <w:p w:rsidR="00585412" w:rsidRPr="005B6A58" w:rsidRDefault="00585412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1,996,020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1,996,020</w:t>
            </w:r>
          </w:p>
        </w:tc>
        <w:tc>
          <w:tcPr>
            <w:tcW w:w="252" w:type="dxa"/>
            <w:vAlign w:val="bottom"/>
          </w:tcPr>
          <w:p w:rsidR="00585412" w:rsidRPr="005B6A58" w:rsidRDefault="00585412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399,204</w:t>
            </w:r>
          </w:p>
        </w:tc>
        <w:tc>
          <w:tcPr>
            <w:tcW w:w="275" w:type="dxa"/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399,204</w:t>
            </w:r>
          </w:p>
        </w:tc>
        <w:tc>
          <w:tcPr>
            <w:tcW w:w="251" w:type="dxa"/>
            <w:vAlign w:val="bottom"/>
          </w:tcPr>
          <w:p w:rsidR="00585412" w:rsidRPr="005B6A58" w:rsidRDefault="00585412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585412" w:rsidRPr="005B6A58" w:rsidRDefault="00023FEB" w:rsidP="001D70C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highlight w:val="magenta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412,970</w:t>
            </w:r>
          </w:p>
        </w:tc>
        <w:tc>
          <w:tcPr>
            <w:tcW w:w="262" w:type="dxa"/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415,025</w:t>
            </w:r>
          </w:p>
        </w:tc>
        <w:tc>
          <w:tcPr>
            <w:tcW w:w="243" w:type="dxa"/>
            <w:vAlign w:val="bottom"/>
          </w:tcPr>
          <w:p w:rsidR="00585412" w:rsidRPr="005B6A58" w:rsidRDefault="00585412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585412" w:rsidRPr="005B6A58" w:rsidRDefault="00585412" w:rsidP="00861C3A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10,395</w:t>
            </w:r>
          </w:p>
        </w:tc>
        <w:tc>
          <w:tcPr>
            <w:tcW w:w="244" w:type="dxa"/>
            <w:vAlign w:val="bottom"/>
          </w:tcPr>
          <w:p w:rsidR="00585412" w:rsidRPr="005B6A58" w:rsidRDefault="00585412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43,137</w:t>
            </w:r>
          </w:p>
        </w:tc>
      </w:tr>
      <w:tr w:rsidR="005B6A58" w:rsidRPr="005B6A58" w:rsidTr="00C26F46">
        <w:trPr>
          <w:trHeight w:val="117"/>
        </w:trPr>
        <w:tc>
          <w:tcPr>
            <w:tcW w:w="3078" w:type="dxa"/>
            <w:vAlign w:val="bottom"/>
          </w:tcPr>
          <w:p w:rsidR="00585412" w:rsidRPr="005B6A58" w:rsidRDefault="00585412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เค.อาร์.ทู จำกัด</w:t>
            </w:r>
          </w:p>
        </w:tc>
        <w:tc>
          <w:tcPr>
            <w:tcW w:w="990" w:type="dxa"/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20</w:t>
            </w:r>
          </w:p>
        </w:tc>
        <w:tc>
          <w:tcPr>
            <w:tcW w:w="990" w:type="dxa"/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20</w:t>
            </w:r>
          </w:p>
        </w:tc>
        <w:tc>
          <w:tcPr>
            <w:tcW w:w="236" w:type="dxa"/>
            <w:vAlign w:val="bottom"/>
          </w:tcPr>
          <w:p w:rsidR="00585412" w:rsidRPr="005B6A58" w:rsidRDefault="00585412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1,827,000</w:t>
            </w:r>
          </w:p>
        </w:tc>
        <w:tc>
          <w:tcPr>
            <w:tcW w:w="1095" w:type="dxa"/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1,827,000</w:t>
            </w:r>
          </w:p>
        </w:tc>
        <w:tc>
          <w:tcPr>
            <w:tcW w:w="252" w:type="dxa"/>
            <w:vAlign w:val="bottom"/>
          </w:tcPr>
          <w:p w:rsidR="00585412" w:rsidRPr="005B6A58" w:rsidRDefault="00585412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365,400</w:t>
            </w:r>
          </w:p>
        </w:tc>
        <w:tc>
          <w:tcPr>
            <w:tcW w:w="275" w:type="dxa"/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365,400</w:t>
            </w:r>
          </w:p>
        </w:tc>
        <w:tc>
          <w:tcPr>
            <w:tcW w:w="251" w:type="dxa"/>
            <w:vAlign w:val="bottom"/>
          </w:tcPr>
          <w:p w:rsidR="00585412" w:rsidRPr="005B6A58" w:rsidRDefault="00585412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highlight w:val="magenta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  <w:r w:rsidR="00023FEB"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73,271</w:t>
            </w:r>
          </w:p>
        </w:tc>
        <w:tc>
          <w:tcPr>
            <w:tcW w:w="262" w:type="dxa"/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373,245</w:t>
            </w:r>
          </w:p>
        </w:tc>
        <w:tc>
          <w:tcPr>
            <w:tcW w:w="243" w:type="dxa"/>
            <w:vAlign w:val="bottom"/>
          </w:tcPr>
          <w:p w:rsidR="00585412" w:rsidRPr="005B6A58" w:rsidRDefault="00585412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585412" w:rsidRPr="005B6A58" w:rsidRDefault="00585412" w:rsidP="00861C3A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5,598</w:t>
            </w:r>
          </w:p>
        </w:tc>
        <w:tc>
          <w:tcPr>
            <w:tcW w:w="244" w:type="dxa"/>
            <w:vAlign w:val="bottom"/>
          </w:tcPr>
          <w:p w:rsidR="00585412" w:rsidRPr="005B6A58" w:rsidRDefault="00585412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25,724</w:t>
            </w:r>
          </w:p>
        </w:tc>
      </w:tr>
      <w:tr w:rsidR="005B6A58" w:rsidRPr="005B6A58" w:rsidTr="00C26F46">
        <w:trPr>
          <w:trHeight w:val="117"/>
        </w:trPr>
        <w:tc>
          <w:tcPr>
            <w:tcW w:w="3078" w:type="dxa"/>
            <w:vAlign w:val="bottom"/>
          </w:tcPr>
          <w:p w:rsidR="00585412" w:rsidRPr="005B6A58" w:rsidRDefault="00585412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585412" w:rsidRPr="005B6A58" w:rsidRDefault="00585412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585412" w:rsidRPr="005B6A58" w:rsidRDefault="00585412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764,604</w:t>
            </w:r>
          </w:p>
        </w:tc>
        <w:tc>
          <w:tcPr>
            <w:tcW w:w="275" w:type="dxa"/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764,604</w:t>
            </w:r>
          </w:p>
        </w:tc>
        <w:tc>
          <w:tcPr>
            <w:tcW w:w="251" w:type="dxa"/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7</w:t>
            </w:r>
            <w:r w:rsidR="00023FEB" w:rsidRPr="005B6A5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86,241</w:t>
            </w:r>
          </w:p>
        </w:tc>
        <w:tc>
          <w:tcPr>
            <w:tcW w:w="262" w:type="dxa"/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788,270</w:t>
            </w:r>
          </w:p>
        </w:tc>
        <w:tc>
          <w:tcPr>
            <w:tcW w:w="243" w:type="dxa"/>
            <w:vAlign w:val="bottom"/>
          </w:tcPr>
          <w:p w:rsidR="00585412" w:rsidRPr="005B6A58" w:rsidRDefault="00585412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585412" w:rsidRPr="005B6A58" w:rsidRDefault="00585412" w:rsidP="00861C3A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15,993</w:t>
            </w:r>
          </w:p>
        </w:tc>
        <w:tc>
          <w:tcPr>
            <w:tcW w:w="244" w:type="dxa"/>
            <w:vAlign w:val="bottom"/>
          </w:tcPr>
          <w:p w:rsidR="00585412" w:rsidRPr="005B6A58" w:rsidRDefault="00585412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585412" w:rsidRPr="005B6A58" w:rsidRDefault="00585412" w:rsidP="001D70C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68,861</w:t>
            </w:r>
          </w:p>
        </w:tc>
      </w:tr>
      <w:tr w:rsidR="005B6A58" w:rsidRPr="005B6A58" w:rsidTr="00C26F46">
        <w:trPr>
          <w:trHeight w:val="117"/>
        </w:trPr>
        <w:tc>
          <w:tcPr>
            <w:tcW w:w="3078" w:type="dxa"/>
            <w:vAlign w:val="bottom"/>
          </w:tcPr>
          <w:p w:rsidR="001D70CD" w:rsidRPr="005B6A58" w:rsidRDefault="001D70CD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80" w:right="-208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342"/>
                <w:tab w:val="decimal" w:pos="844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1D70CD" w:rsidRPr="005B6A58" w:rsidRDefault="001D70CD" w:rsidP="00861C3A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6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5B6A58" w:rsidRPr="005B6A58" w:rsidTr="00C26F46">
        <w:trPr>
          <w:trHeight w:val="117"/>
        </w:trPr>
        <w:tc>
          <w:tcPr>
            <w:tcW w:w="3078" w:type="dxa"/>
            <w:vAlign w:val="bottom"/>
          </w:tcPr>
          <w:p w:rsidR="001D70CD" w:rsidRPr="005B6A58" w:rsidRDefault="001D70CD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99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80" w:right="-208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342"/>
                <w:tab w:val="decimal" w:pos="844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1D70CD" w:rsidRPr="005B6A58" w:rsidRDefault="001D70CD" w:rsidP="00861C3A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6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5B6A58" w:rsidRPr="005B6A58" w:rsidTr="00C26F46">
        <w:trPr>
          <w:trHeight w:val="117"/>
        </w:trPr>
        <w:tc>
          <w:tcPr>
            <w:tcW w:w="3078" w:type="dxa"/>
            <w:vAlign w:val="bottom"/>
          </w:tcPr>
          <w:p w:rsidR="001D70CD" w:rsidRPr="005B6A58" w:rsidRDefault="001D70CD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บริษัท โซล่า เพาเวอร์ (โคราช </w:t>
            </w:r>
            <w:r w:rsidRPr="005B6A58">
              <w:rPr>
                <w:rFonts w:ascii="Angsana New" w:hAnsi="Angsana New" w:hint="cs"/>
                <w:spacing w:val="-6"/>
                <w:sz w:val="28"/>
                <w:szCs w:val="28"/>
              </w:rPr>
              <w:t>3</w:t>
            </w: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) จำกัด</w:t>
            </w:r>
          </w:p>
        </w:tc>
        <w:tc>
          <w:tcPr>
            <w:tcW w:w="99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40</w:t>
            </w:r>
          </w:p>
        </w:tc>
        <w:tc>
          <w:tcPr>
            <w:tcW w:w="236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:rsidR="001D70CD" w:rsidRPr="005B6A58" w:rsidRDefault="00924A65" w:rsidP="001D70C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188,750</w:t>
            </w:r>
          </w:p>
        </w:tc>
        <w:tc>
          <w:tcPr>
            <w:tcW w:w="1095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188,750</w:t>
            </w:r>
          </w:p>
        </w:tc>
        <w:tc>
          <w:tcPr>
            <w:tcW w:w="252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1D70CD" w:rsidRPr="005B6A58" w:rsidRDefault="00924A65" w:rsidP="001D70C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75,500</w:t>
            </w:r>
          </w:p>
        </w:tc>
        <w:tc>
          <w:tcPr>
            <w:tcW w:w="275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75,500</w:t>
            </w:r>
          </w:p>
        </w:tc>
        <w:tc>
          <w:tcPr>
            <w:tcW w:w="251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1D70CD" w:rsidRPr="005B6A58" w:rsidRDefault="00A52935" w:rsidP="001D70C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</w:t>
            </w:r>
            <w:r w:rsidR="00023FEB"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6,541</w:t>
            </w:r>
          </w:p>
        </w:tc>
        <w:tc>
          <w:tcPr>
            <w:tcW w:w="262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138,242</w:t>
            </w:r>
          </w:p>
        </w:tc>
        <w:tc>
          <w:tcPr>
            <w:tcW w:w="243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1D70CD" w:rsidRPr="005B6A58" w:rsidRDefault="00924A65" w:rsidP="00861C3A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9,13</w:t>
            </w:r>
            <w:r w:rsidR="00A52935"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5</w:t>
            </w:r>
          </w:p>
        </w:tc>
        <w:tc>
          <w:tcPr>
            <w:tcW w:w="244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6,795</w:t>
            </w:r>
          </w:p>
        </w:tc>
      </w:tr>
      <w:tr w:rsidR="005B6A58" w:rsidRPr="005B6A58" w:rsidTr="00C26F46">
        <w:trPr>
          <w:trHeight w:val="117"/>
        </w:trPr>
        <w:tc>
          <w:tcPr>
            <w:tcW w:w="3078" w:type="dxa"/>
            <w:vAlign w:val="bottom"/>
          </w:tcPr>
          <w:p w:rsidR="001D70CD" w:rsidRPr="005B6A58" w:rsidRDefault="001D70CD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โซล่า เพาเวอร์</w:t>
            </w:r>
            <w:r w:rsidRPr="005B6A5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(โคราช </w:t>
            </w:r>
            <w:r w:rsidRPr="005B6A58">
              <w:rPr>
                <w:rFonts w:ascii="Angsana New" w:hAnsi="Angsana New" w:hint="cs"/>
                <w:spacing w:val="-6"/>
                <w:sz w:val="28"/>
                <w:szCs w:val="28"/>
              </w:rPr>
              <w:t>4</w:t>
            </w: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) จำกัด</w:t>
            </w:r>
          </w:p>
        </w:tc>
        <w:tc>
          <w:tcPr>
            <w:tcW w:w="99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40</w:t>
            </w:r>
          </w:p>
        </w:tc>
        <w:tc>
          <w:tcPr>
            <w:tcW w:w="236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:rsidR="001D70CD" w:rsidRPr="005B6A58" w:rsidRDefault="00924A65" w:rsidP="001D70C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199,250</w:t>
            </w:r>
          </w:p>
        </w:tc>
        <w:tc>
          <w:tcPr>
            <w:tcW w:w="1095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199,250</w:t>
            </w:r>
          </w:p>
        </w:tc>
        <w:tc>
          <w:tcPr>
            <w:tcW w:w="252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1D70CD" w:rsidRPr="005B6A58" w:rsidRDefault="00924A65" w:rsidP="001D70C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79,700</w:t>
            </w:r>
          </w:p>
        </w:tc>
        <w:tc>
          <w:tcPr>
            <w:tcW w:w="275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79,700</w:t>
            </w:r>
          </w:p>
        </w:tc>
        <w:tc>
          <w:tcPr>
            <w:tcW w:w="251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1D70CD" w:rsidRPr="005B6A58" w:rsidRDefault="00A52935" w:rsidP="001D70C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15</w:t>
            </w:r>
            <w:r w:rsidR="00023FEB"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4,148</w:t>
            </w:r>
          </w:p>
        </w:tc>
        <w:tc>
          <w:tcPr>
            <w:tcW w:w="262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145,667</w:t>
            </w:r>
          </w:p>
        </w:tc>
        <w:tc>
          <w:tcPr>
            <w:tcW w:w="243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1D70CD" w:rsidRPr="005B6A58" w:rsidRDefault="00924A65" w:rsidP="00861C3A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7,572</w:t>
            </w:r>
          </w:p>
        </w:tc>
        <w:tc>
          <w:tcPr>
            <w:tcW w:w="244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3,507</w:t>
            </w:r>
          </w:p>
        </w:tc>
      </w:tr>
      <w:tr w:rsidR="005B6A58" w:rsidRPr="005B6A58" w:rsidTr="00C26F46">
        <w:trPr>
          <w:trHeight w:val="117"/>
        </w:trPr>
        <w:tc>
          <w:tcPr>
            <w:tcW w:w="3078" w:type="dxa"/>
            <w:vAlign w:val="bottom"/>
          </w:tcPr>
          <w:p w:rsidR="001D70CD" w:rsidRPr="005B6A58" w:rsidRDefault="001D70CD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บริษัท โซล่า เพาเวอร์ (โคราช </w:t>
            </w:r>
            <w:r w:rsidRPr="005B6A58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) จำกัด</w:t>
            </w:r>
          </w:p>
        </w:tc>
        <w:tc>
          <w:tcPr>
            <w:tcW w:w="99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40</w:t>
            </w:r>
          </w:p>
        </w:tc>
        <w:tc>
          <w:tcPr>
            <w:tcW w:w="236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:rsidR="001D70CD" w:rsidRPr="005B6A58" w:rsidRDefault="00924A65" w:rsidP="001D70C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188,750</w:t>
            </w:r>
          </w:p>
        </w:tc>
        <w:tc>
          <w:tcPr>
            <w:tcW w:w="1095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188,750</w:t>
            </w:r>
          </w:p>
        </w:tc>
        <w:tc>
          <w:tcPr>
            <w:tcW w:w="252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1D70CD" w:rsidRPr="005B6A58" w:rsidRDefault="00924A65" w:rsidP="001D70C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75,500</w:t>
            </w:r>
          </w:p>
        </w:tc>
        <w:tc>
          <w:tcPr>
            <w:tcW w:w="275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75,500</w:t>
            </w:r>
          </w:p>
        </w:tc>
        <w:tc>
          <w:tcPr>
            <w:tcW w:w="251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1D70CD" w:rsidRPr="005B6A58" w:rsidRDefault="00A52935" w:rsidP="001D70C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</w:t>
            </w:r>
            <w:r w:rsidR="00023FEB"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4,506</w:t>
            </w:r>
          </w:p>
        </w:tc>
        <w:tc>
          <w:tcPr>
            <w:tcW w:w="262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137,044</w:t>
            </w:r>
          </w:p>
        </w:tc>
        <w:tc>
          <w:tcPr>
            <w:tcW w:w="243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1D70CD" w:rsidRPr="005B6A58" w:rsidRDefault="00924A65" w:rsidP="00861C3A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9,513</w:t>
            </w:r>
          </w:p>
        </w:tc>
        <w:tc>
          <w:tcPr>
            <w:tcW w:w="244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7,021</w:t>
            </w:r>
          </w:p>
        </w:tc>
      </w:tr>
      <w:tr w:rsidR="005B6A58" w:rsidRPr="005B6A58" w:rsidTr="00C26F46">
        <w:trPr>
          <w:trHeight w:val="117"/>
        </w:trPr>
        <w:tc>
          <w:tcPr>
            <w:tcW w:w="3078" w:type="dxa"/>
            <w:vAlign w:val="bottom"/>
          </w:tcPr>
          <w:p w:rsidR="001D70CD" w:rsidRPr="005B6A58" w:rsidRDefault="001D70CD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spacing w:val="-4"/>
                <w:sz w:val="28"/>
                <w:szCs w:val="28"/>
              </w:rPr>
              <w:t>Perth Power Partnership (Kwinana)</w:t>
            </w:r>
          </w:p>
        </w:tc>
        <w:tc>
          <w:tcPr>
            <w:tcW w:w="99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30</w:t>
            </w:r>
          </w:p>
        </w:tc>
        <w:tc>
          <w:tcPr>
            <w:tcW w:w="99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30</w:t>
            </w:r>
          </w:p>
        </w:tc>
        <w:tc>
          <w:tcPr>
            <w:tcW w:w="236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:rsidR="001D70CD" w:rsidRPr="005B6A58" w:rsidRDefault="00924A65" w:rsidP="001D70C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2,311,167</w:t>
            </w:r>
          </w:p>
        </w:tc>
        <w:tc>
          <w:tcPr>
            <w:tcW w:w="1095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2,311,167</w:t>
            </w:r>
          </w:p>
        </w:tc>
        <w:tc>
          <w:tcPr>
            <w:tcW w:w="252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:rsidR="001D70CD" w:rsidRPr="005B6A58" w:rsidRDefault="00924A65" w:rsidP="001D70C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618,531</w:t>
            </w:r>
          </w:p>
        </w:tc>
        <w:tc>
          <w:tcPr>
            <w:tcW w:w="275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618,531</w:t>
            </w:r>
          </w:p>
        </w:tc>
        <w:tc>
          <w:tcPr>
            <w:tcW w:w="251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1D70CD" w:rsidRPr="005B6A58" w:rsidRDefault="00A52935" w:rsidP="001D70C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404,938</w:t>
            </w:r>
          </w:p>
        </w:tc>
        <w:tc>
          <w:tcPr>
            <w:tcW w:w="262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419,671</w:t>
            </w:r>
          </w:p>
        </w:tc>
        <w:tc>
          <w:tcPr>
            <w:tcW w:w="243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1D70CD" w:rsidRPr="005B6A58" w:rsidRDefault="00924A65" w:rsidP="00861C3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5B6A58" w:rsidRPr="005B6A58" w:rsidTr="00C26F46">
        <w:trPr>
          <w:trHeight w:val="117"/>
        </w:trPr>
        <w:tc>
          <w:tcPr>
            <w:tcW w:w="3078" w:type="dxa"/>
            <w:vAlign w:val="bottom"/>
          </w:tcPr>
          <w:p w:rsidR="00423490" w:rsidRPr="005B6A58" w:rsidRDefault="00423490" w:rsidP="001F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423490" w:rsidRPr="005B6A58" w:rsidRDefault="00423490" w:rsidP="004E7A69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423490" w:rsidRPr="005B6A58" w:rsidRDefault="00423490" w:rsidP="004E7A6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423490" w:rsidRPr="005B6A58" w:rsidRDefault="00423490" w:rsidP="004E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:rsidR="00423490" w:rsidRPr="005B6A58" w:rsidRDefault="00423490" w:rsidP="004E7A6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423490" w:rsidRPr="005B6A58" w:rsidRDefault="00423490" w:rsidP="004E7A6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423490" w:rsidRPr="005B6A58" w:rsidRDefault="00423490" w:rsidP="004E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23490" w:rsidRPr="005B6A58" w:rsidRDefault="00924A65" w:rsidP="004E7A6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849,231</w:t>
            </w:r>
          </w:p>
        </w:tc>
        <w:tc>
          <w:tcPr>
            <w:tcW w:w="275" w:type="dxa"/>
            <w:vAlign w:val="bottom"/>
          </w:tcPr>
          <w:p w:rsidR="00423490" w:rsidRPr="005B6A58" w:rsidRDefault="00423490" w:rsidP="004E7A6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23490" w:rsidRPr="005B6A58" w:rsidRDefault="00423490" w:rsidP="00DC354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849,231</w:t>
            </w:r>
          </w:p>
        </w:tc>
        <w:tc>
          <w:tcPr>
            <w:tcW w:w="251" w:type="dxa"/>
            <w:vAlign w:val="bottom"/>
          </w:tcPr>
          <w:p w:rsidR="00423490" w:rsidRPr="005B6A58" w:rsidRDefault="00423490" w:rsidP="004E7A6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23490" w:rsidRPr="005B6A58" w:rsidRDefault="00A52935" w:rsidP="004E7A6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85</w:t>
            </w:r>
            <w:r w:rsidR="00023FEB" w:rsidRPr="005B6A58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0,133</w:t>
            </w:r>
          </w:p>
        </w:tc>
        <w:tc>
          <w:tcPr>
            <w:tcW w:w="262" w:type="dxa"/>
            <w:vAlign w:val="bottom"/>
          </w:tcPr>
          <w:p w:rsidR="00423490" w:rsidRPr="005B6A58" w:rsidRDefault="00423490" w:rsidP="004E7A69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23490" w:rsidRPr="005B6A58" w:rsidRDefault="00423490" w:rsidP="004E7A6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840,624</w:t>
            </w:r>
          </w:p>
        </w:tc>
        <w:tc>
          <w:tcPr>
            <w:tcW w:w="243" w:type="dxa"/>
            <w:vAlign w:val="bottom"/>
          </w:tcPr>
          <w:p w:rsidR="00423490" w:rsidRPr="005B6A58" w:rsidRDefault="00423490" w:rsidP="004E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23490" w:rsidRPr="005B6A58" w:rsidRDefault="00924A65" w:rsidP="00861C3A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26,220</w:t>
            </w:r>
          </w:p>
        </w:tc>
        <w:tc>
          <w:tcPr>
            <w:tcW w:w="244" w:type="dxa"/>
            <w:vAlign w:val="bottom"/>
          </w:tcPr>
          <w:p w:rsidR="00423490" w:rsidRPr="005B6A58" w:rsidRDefault="00423490" w:rsidP="004E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23490" w:rsidRPr="005B6A58" w:rsidRDefault="001D70CD" w:rsidP="001D70C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17,323</w:t>
            </w:r>
          </w:p>
        </w:tc>
      </w:tr>
      <w:tr w:rsidR="00A00D7D" w:rsidRPr="005B6A58" w:rsidTr="00C26F46">
        <w:trPr>
          <w:trHeight w:val="117"/>
        </w:trPr>
        <w:tc>
          <w:tcPr>
            <w:tcW w:w="3078" w:type="dxa"/>
            <w:vAlign w:val="bottom"/>
          </w:tcPr>
          <w:p w:rsidR="00423490" w:rsidRPr="005B6A58" w:rsidRDefault="00423490" w:rsidP="001F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423490" w:rsidRPr="005B6A58" w:rsidRDefault="00423490" w:rsidP="004E7A69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423490" w:rsidRPr="005B6A58" w:rsidRDefault="00423490" w:rsidP="004E7A6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423490" w:rsidRPr="005B6A58" w:rsidRDefault="00423490" w:rsidP="004E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:rsidR="00423490" w:rsidRPr="005B6A58" w:rsidRDefault="00423490" w:rsidP="004E7A6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423490" w:rsidRPr="005B6A58" w:rsidRDefault="00423490" w:rsidP="004E7A6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423490" w:rsidRPr="005B6A58" w:rsidRDefault="00423490" w:rsidP="004E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23490" w:rsidRPr="005B6A58" w:rsidRDefault="00924A65" w:rsidP="004E7A6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1,613,835</w:t>
            </w:r>
          </w:p>
        </w:tc>
        <w:tc>
          <w:tcPr>
            <w:tcW w:w="275" w:type="dxa"/>
            <w:vAlign w:val="bottom"/>
          </w:tcPr>
          <w:p w:rsidR="00423490" w:rsidRPr="005B6A58" w:rsidRDefault="00423490" w:rsidP="004E7A6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23490" w:rsidRPr="005B6A58" w:rsidRDefault="00423490" w:rsidP="004E7A6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1,613,835</w:t>
            </w:r>
          </w:p>
        </w:tc>
        <w:tc>
          <w:tcPr>
            <w:tcW w:w="251" w:type="dxa"/>
            <w:vAlign w:val="bottom"/>
          </w:tcPr>
          <w:p w:rsidR="00423490" w:rsidRPr="005B6A58" w:rsidRDefault="00423490" w:rsidP="004E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23490" w:rsidRPr="005B6A58" w:rsidRDefault="00A52935" w:rsidP="004E7A6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1,6</w:t>
            </w:r>
            <w:r w:rsidR="00023FEB" w:rsidRPr="005B6A5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36,374</w:t>
            </w:r>
          </w:p>
        </w:tc>
        <w:tc>
          <w:tcPr>
            <w:tcW w:w="262" w:type="dxa"/>
            <w:vAlign w:val="bottom"/>
          </w:tcPr>
          <w:p w:rsidR="00423490" w:rsidRPr="005B6A58" w:rsidRDefault="00423490" w:rsidP="004E7A6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23490" w:rsidRPr="005B6A58" w:rsidRDefault="00423490" w:rsidP="004E7A6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1,628,894</w:t>
            </w:r>
          </w:p>
        </w:tc>
        <w:tc>
          <w:tcPr>
            <w:tcW w:w="243" w:type="dxa"/>
            <w:vAlign w:val="bottom"/>
          </w:tcPr>
          <w:p w:rsidR="00423490" w:rsidRPr="005B6A58" w:rsidRDefault="00423490" w:rsidP="004E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23490" w:rsidRPr="005B6A58" w:rsidRDefault="00924A65" w:rsidP="00861C3A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42,213</w:t>
            </w:r>
          </w:p>
        </w:tc>
        <w:tc>
          <w:tcPr>
            <w:tcW w:w="244" w:type="dxa"/>
            <w:vAlign w:val="bottom"/>
          </w:tcPr>
          <w:p w:rsidR="00423490" w:rsidRPr="005B6A58" w:rsidRDefault="00423490" w:rsidP="004E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23490" w:rsidRPr="005B6A58" w:rsidRDefault="001D70CD" w:rsidP="002D0BFB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86,184</w:t>
            </w:r>
          </w:p>
        </w:tc>
      </w:tr>
    </w:tbl>
    <w:p w:rsidR="00E9344D" w:rsidRPr="005B6A58" w:rsidRDefault="00E9344D" w:rsidP="006A24D5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28"/>
          <w:szCs w:val="28"/>
          <w:lang w:bidi="th-TH"/>
        </w:rPr>
      </w:pPr>
    </w:p>
    <w:tbl>
      <w:tblPr>
        <w:tblW w:w="1514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078"/>
        <w:gridCol w:w="990"/>
        <w:gridCol w:w="990"/>
        <w:gridCol w:w="240"/>
        <w:gridCol w:w="1021"/>
        <w:gridCol w:w="1095"/>
        <w:gridCol w:w="252"/>
        <w:gridCol w:w="1007"/>
        <w:gridCol w:w="275"/>
        <w:gridCol w:w="1060"/>
        <w:gridCol w:w="251"/>
        <w:gridCol w:w="984"/>
        <w:gridCol w:w="262"/>
        <w:gridCol w:w="1113"/>
        <w:gridCol w:w="243"/>
        <w:gridCol w:w="1017"/>
        <w:gridCol w:w="244"/>
        <w:gridCol w:w="1020"/>
      </w:tblGrid>
      <w:tr w:rsidR="005B6A58" w:rsidRPr="005B6A58" w:rsidTr="00FA0BB1">
        <w:trPr>
          <w:trHeight w:val="117"/>
          <w:tblHeader/>
        </w:trPr>
        <w:tc>
          <w:tcPr>
            <w:tcW w:w="3078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064" w:type="dxa"/>
            <w:gridSpan w:val="17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B6A58" w:rsidRPr="005B6A58" w:rsidTr="00FA0BB1">
        <w:trPr>
          <w:trHeight w:val="117"/>
          <w:tblHeader/>
        </w:trPr>
        <w:tc>
          <w:tcPr>
            <w:tcW w:w="3078" w:type="dxa"/>
            <w:vAlign w:val="bottom"/>
          </w:tcPr>
          <w:p w:rsidR="00E9344D" w:rsidRPr="005B6A58" w:rsidRDefault="00E9344D" w:rsidP="0093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240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6" w:type="dxa"/>
            <w:gridSpan w:val="2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gridSpan w:val="3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9" w:type="dxa"/>
            <w:gridSpan w:val="3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243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1" w:type="dxa"/>
            <w:gridSpan w:val="3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เงินปันผล</w:t>
            </w:r>
            <w:r w:rsidR="00860C4A"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รับ</w:t>
            </w: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สำหรับ</w:t>
            </w:r>
          </w:p>
        </w:tc>
      </w:tr>
      <w:tr w:rsidR="005B6A58" w:rsidRPr="005B6A58" w:rsidTr="00FA0BB1">
        <w:trPr>
          <w:trHeight w:val="117"/>
          <w:tblHeader/>
        </w:trPr>
        <w:tc>
          <w:tcPr>
            <w:tcW w:w="3078" w:type="dxa"/>
            <w:vAlign w:val="bottom"/>
          </w:tcPr>
          <w:p w:rsidR="00E9344D" w:rsidRPr="005B6A58" w:rsidRDefault="00E9344D" w:rsidP="0093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240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6" w:type="dxa"/>
            <w:gridSpan w:val="2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52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gridSpan w:val="3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51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9" w:type="dxa"/>
            <w:gridSpan w:val="3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243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1" w:type="dxa"/>
            <w:gridSpan w:val="3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งวด</w:t>
            </w:r>
            <w:r w:rsidR="002D0BFB"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หก</w:t>
            </w: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5B6A58" w:rsidRPr="005B6A58" w:rsidTr="00FA0BB1">
        <w:trPr>
          <w:trHeight w:val="117"/>
          <w:tblHeader/>
        </w:trPr>
        <w:tc>
          <w:tcPr>
            <w:tcW w:w="3078" w:type="dxa"/>
            <w:vAlign w:val="bottom"/>
          </w:tcPr>
          <w:p w:rsidR="00E9344D" w:rsidRPr="005B6A58" w:rsidRDefault="00E9344D" w:rsidP="0093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9344D" w:rsidRPr="005B6A58" w:rsidRDefault="002D0BFB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30 มิถุนายน</w:t>
            </w:r>
          </w:p>
        </w:tc>
        <w:tc>
          <w:tcPr>
            <w:tcW w:w="990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31 ธันวาคม</w:t>
            </w:r>
          </w:p>
        </w:tc>
        <w:tc>
          <w:tcPr>
            <w:tcW w:w="240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E9344D" w:rsidRPr="005B6A58" w:rsidRDefault="002D0BFB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30 มิถุนายน</w:t>
            </w:r>
          </w:p>
        </w:tc>
        <w:tc>
          <w:tcPr>
            <w:tcW w:w="1095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31 ธันวาคม</w:t>
            </w:r>
          </w:p>
        </w:tc>
        <w:tc>
          <w:tcPr>
            <w:tcW w:w="252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E9344D" w:rsidRPr="005B6A58" w:rsidRDefault="002D0BFB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30 มิถุนายน</w:t>
            </w:r>
          </w:p>
        </w:tc>
        <w:tc>
          <w:tcPr>
            <w:tcW w:w="275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31 </w:t>
            </w:r>
            <w:r w:rsidR="00C26368"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51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E9344D" w:rsidRPr="005B6A58" w:rsidRDefault="002D0BFB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30 มิถุนายน</w:t>
            </w:r>
          </w:p>
        </w:tc>
        <w:tc>
          <w:tcPr>
            <w:tcW w:w="262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31 ธันวาคม</w:t>
            </w:r>
          </w:p>
        </w:tc>
        <w:tc>
          <w:tcPr>
            <w:tcW w:w="243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1" w:type="dxa"/>
            <w:gridSpan w:val="3"/>
            <w:vAlign w:val="bottom"/>
          </w:tcPr>
          <w:p w:rsidR="00E9344D" w:rsidRPr="005B6A58" w:rsidRDefault="002D0BFB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30 มิถุนายน</w:t>
            </w:r>
          </w:p>
        </w:tc>
      </w:tr>
      <w:tr w:rsidR="005B6A58" w:rsidRPr="005B6A58" w:rsidTr="00FA0BB1">
        <w:trPr>
          <w:trHeight w:val="117"/>
          <w:tblHeader/>
        </w:trPr>
        <w:tc>
          <w:tcPr>
            <w:tcW w:w="3078" w:type="dxa"/>
            <w:vAlign w:val="bottom"/>
          </w:tcPr>
          <w:p w:rsidR="00E9344D" w:rsidRPr="005B6A58" w:rsidRDefault="00E9344D" w:rsidP="0093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</w:t>
            </w: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90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</w:t>
            </w: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40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</w:t>
            </w: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95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</w:t>
            </w: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52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</w:t>
            </w: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5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</w:t>
            </w: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51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</w:t>
            </w: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2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</w:t>
            </w: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43" w:type="dxa"/>
            <w:vAlign w:val="bottom"/>
          </w:tcPr>
          <w:p w:rsidR="00E9344D" w:rsidRPr="005B6A58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</w:t>
            </w: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44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:rsidR="00E9344D" w:rsidRPr="005B6A58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</w:t>
            </w: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</w:p>
        </w:tc>
      </w:tr>
      <w:tr w:rsidR="005B6A58" w:rsidRPr="005B6A58" w:rsidTr="00FA0BB1">
        <w:trPr>
          <w:trHeight w:val="117"/>
          <w:tblHeader/>
        </w:trPr>
        <w:tc>
          <w:tcPr>
            <w:tcW w:w="3078" w:type="dxa"/>
            <w:vAlign w:val="bottom"/>
          </w:tcPr>
          <w:p w:rsidR="00E9344D" w:rsidRPr="005B6A58" w:rsidRDefault="00E9344D" w:rsidP="0093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vAlign w:val="bottom"/>
          </w:tcPr>
          <w:p w:rsidR="00E9344D" w:rsidRPr="005B6A58" w:rsidRDefault="00E9344D" w:rsidP="00484F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4" w:type="dxa"/>
            <w:gridSpan w:val="14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5B6A5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B6A58" w:rsidRPr="005B6A58" w:rsidTr="00FA0BB1">
        <w:trPr>
          <w:trHeight w:val="117"/>
        </w:trPr>
        <w:tc>
          <w:tcPr>
            <w:tcW w:w="3078" w:type="dxa"/>
            <w:vAlign w:val="bottom"/>
          </w:tcPr>
          <w:p w:rsidR="00E9344D" w:rsidRPr="005B6A58" w:rsidRDefault="00E9344D" w:rsidP="007D0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990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137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137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E9344D" w:rsidRPr="005B6A58" w:rsidRDefault="00E9344D" w:rsidP="00484F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E9344D" w:rsidRPr="005B6A58" w:rsidRDefault="00E9344D" w:rsidP="00484F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E9344D" w:rsidRPr="005B6A58" w:rsidRDefault="00E9344D" w:rsidP="00484F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E9344D" w:rsidRPr="005B6A58" w:rsidRDefault="00E9344D" w:rsidP="00484F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5B6A58" w:rsidRPr="005B6A58" w:rsidTr="00FA0BB1">
        <w:trPr>
          <w:trHeight w:val="117"/>
        </w:trPr>
        <w:tc>
          <w:tcPr>
            <w:tcW w:w="3078" w:type="dxa"/>
            <w:vAlign w:val="bottom"/>
          </w:tcPr>
          <w:p w:rsidR="00E9344D" w:rsidRPr="005B6A58" w:rsidRDefault="00E9344D" w:rsidP="007D0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ชูบุราชบุรี อีเลคทริค</w:t>
            </w:r>
          </w:p>
        </w:tc>
        <w:tc>
          <w:tcPr>
            <w:tcW w:w="990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E9344D" w:rsidRPr="005B6A58" w:rsidRDefault="00E9344D" w:rsidP="00484F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E9344D" w:rsidRPr="005B6A58" w:rsidRDefault="00E9344D" w:rsidP="00484F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  <w:tab w:val="decimal" w:pos="540"/>
                <w:tab w:val="decimal" w:pos="88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E9344D" w:rsidRPr="005B6A58" w:rsidRDefault="00E9344D" w:rsidP="00484F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E9344D" w:rsidRPr="005B6A58" w:rsidRDefault="00E9344D" w:rsidP="00484F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:rsidR="00E9344D" w:rsidRPr="005B6A58" w:rsidRDefault="00E9344D" w:rsidP="00484F68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6A58" w:rsidRPr="005B6A58" w:rsidTr="00FA0BB1">
        <w:trPr>
          <w:trHeight w:val="117"/>
        </w:trPr>
        <w:tc>
          <w:tcPr>
            <w:tcW w:w="3078" w:type="dxa"/>
            <w:vAlign w:val="bottom"/>
          </w:tcPr>
          <w:p w:rsidR="001D70CD" w:rsidRPr="005B6A58" w:rsidRDefault="001D70CD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  </w:t>
            </w: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99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50</w:t>
            </w:r>
          </w:p>
        </w:tc>
        <w:tc>
          <w:tcPr>
            <w:tcW w:w="99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50</w:t>
            </w:r>
          </w:p>
        </w:tc>
        <w:tc>
          <w:tcPr>
            <w:tcW w:w="240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1D70CD" w:rsidRPr="005B6A58" w:rsidRDefault="00D21051" w:rsidP="001D70C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20,000</w:t>
            </w:r>
          </w:p>
        </w:tc>
        <w:tc>
          <w:tcPr>
            <w:tcW w:w="1095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20,000</w:t>
            </w:r>
          </w:p>
        </w:tc>
        <w:tc>
          <w:tcPr>
            <w:tcW w:w="252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1D70CD" w:rsidRPr="005B6A58" w:rsidRDefault="00D21051" w:rsidP="00C50DD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10,000</w:t>
            </w:r>
          </w:p>
        </w:tc>
        <w:tc>
          <w:tcPr>
            <w:tcW w:w="275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1D70CD" w:rsidRPr="005B6A58" w:rsidRDefault="001D70CD" w:rsidP="00C50DD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10,000</w:t>
            </w:r>
          </w:p>
        </w:tc>
        <w:tc>
          <w:tcPr>
            <w:tcW w:w="251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1D70CD" w:rsidRPr="005B6A58" w:rsidRDefault="00D21051" w:rsidP="001D70C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86,186</w:t>
            </w:r>
          </w:p>
        </w:tc>
        <w:tc>
          <w:tcPr>
            <w:tcW w:w="262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1D70CD" w:rsidRPr="005B6A58" w:rsidRDefault="001D70CD" w:rsidP="00C50DD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71,384</w:t>
            </w:r>
          </w:p>
        </w:tc>
        <w:tc>
          <w:tcPr>
            <w:tcW w:w="243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1D70CD" w:rsidRPr="005B6A58" w:rsidRDefault="00924A65" w:rsidP="001D70C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244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15,000</w:t>
            </w:r>
          </w:p>
        </w:tc>
      </w:tr>
      <w:tr w:rsidR="005B6A58" w:rsidRPr="005B6A58" w:rsidTr="00FA0BB1">
        <w:trPr>
          <w:trHeight w:val="117"/>
        </w:trPr>
        <w:tc>
          <w:tcPr>
            <w:tcW w:w="3078" w:type="dxa"/>
            <w:vAlign w:val="bottom"/>
          </w:tcPr>
          <w:p w:rsidR="001D70CD" w:rsidRPr="005B6A58" w:rsidRDefault="001D70CD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บริษัท เซาท์อีสท์ เอเชีย </w:t>
            </w:r>
          </w:p>
        </w:tc>
        <w:tc>
          <w:tcPr>
            <w:tcW w:w="99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590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B6A58" w:rsidRPr="005B6A58" w:rsidTr="00FA0BB1">
        <w:trPr>
          <w:trHeight w:val="117"/>
        </w:trPr>
        <w:tc>
          <w:tcPr>
            <w:tcW w:w="3078" w:type="dxa"/>
            <w:vAlign w:val="bottom"/>
          </w:tcPr>
          <w:p w:rsidR="001D70CD" w:rsidRPr="005B6A58" w:rsidRDefault="001D70CD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  </w:t>
            </w: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เอนเนอร์จี จำกัด</w:t>
            </w:r>
          </w:p>
        </w:tc>
        <w:tc>
          <w:tcPr>
            <w:tcW w:w="99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33</w:t>
            </w: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.33</w:t>
            </w:r>
          </w:p>
        </w:tc>
        <w:tc>
          <w:tcPr>
            <w:tcW w:w="99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33</w:t>
            </w: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.33</w:t>
            </w:r>
          </w:p>
        </w:tc>
        <w:tc>
          <w:tcPr>
            <w:tcW w:w="240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37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1D70CD" w:rsidRPr="005B6A58" w:rsidRDefault="00D21051" w:rsidP="001D70C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6,606,750</w:t>
            </w:r>
          </w:p>
        </w:tc>
        <w:tc>
          <w:tcPr>
            <w:tcW w:w="1095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6,606,750</w:t>
            </w:r>
          </w:p>
        </w:tc>
        <w:tc>
          <w:tcPr>
            <w:tcW w:w="252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1D70CD" w:rsidRPr="005B6A58" w:rsidRDefault="00D21051" w:rsidP="001D70C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2,202,250</w:t>
            </w:r>
          </w:p>
        </w:tc>
        <w:tc>
          <w:tcPr>
            <w:tcW w:w="275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2,202,250</w:t>
            </w:r>
          </w:p>
        </w:tc>
        <w:tc>
          <w:tcPr>
            <w:tcW w:w="251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1D70CD" w:rsidRPr="005B6A58" w:rsidRDefault="00D21051" w:rsidP="001D70C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2,796,687</w:t>
            </w:r>
          </w:p>
        </w:tc>
        <w:tc>
          <w:tcPr>
            <w:tcW w:w="262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2,832,873</w:t>
            </w:r>
          </w:p>
        </w:tc>
        <w:tc>
          <w:tcPr>
            <w:tcW w:w="243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1D70CD" w:rsidRPr="005B6A58" w:rsidRDefault="00924A65" w:rsidP="00861C3A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184,989</w:t>
            </w:r>
          </w:p>
        </w:tc>
        <w:tc>
          <w:tcPr>
            <w:tcW w:w="244" w:type="dxa"/>
            <w:vAlign w:val="bottom"/>
          </w:tcPr>
          <w:p w:rsidR="001D70CD" w:rsidRPr="005B6A58" w:rsidRDefault="001D70CD" w:rsidP="001D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:rsidR="001D70CD" w:rsidRPr="005B6A58" w:rsidRDefault="001D70CD" w:rsidP="001D70C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77,079</w:t>
            </w:r>
          </w:p>
        </w:tc>
      </w:tr>
      <w:tr w:rsidR="005B6A58" w:rsidRPr="005B6A58" w:rsidTr="00FA0BB1">
        <w:trPr>
          <w:trHeight w:val="117"/>
        </w:trPr>
        <w:tc>
          <w:tcPr>
            <w:tcW w:w="3078" w:type="dxa"/>
            <w:vAlign w:val="bottom"/>
          </w:tcPr>
          <w:p w:rsidR="00584938" w:rsidRPr="005B6A58" w:rsidRDefault="00584938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สมาร์ท อินฟราเนท จำกัด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51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22"/>
              </w:tabs>
              <w:spacing w:after="0" w:line="240" w:lineRule="auto"/>
              <w:ind w:left="-79" w:right="-137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09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52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510</w:t>
            </w:r>
          </w:p>
        </w:tc>
        <w:tc>
          <w:tcPr>
            <w:tcW w:w="275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40"/>
              </w:tabs>
              <w:spacing w:after="0"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51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40"/>
                <w:tab w:val="decimal" w:pos="859"/>
              </w:tabs>
              <w:spacing w:after="0"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584938" w:rsidRPr="005B6A58" w:rsidRDefault="00584938" w:rsidP="00584938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510</w:t>
            </w:r>
          </w:p>
        </w:tc>
        <w:tc>
          <w:tcPr>
            <w:tcW w:w="262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B6A58" w:rsidRPr="005B6A58" w:rsidTr="00FA0BB1">
        <w:trPr>
          <w:trHeight w:val="117"/>
        </w:trPr>
        <w:tc>
          <w:tcPr>
            <w:tcW w:w="3078" w:type="dxa"/>
            <w:vAlign w:val="bottom"/>
          </w:tcPr>
          <w:p w:rsidR="00584938" w:rsidRPr="005B6A58" w:rsidRDefault="00584938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ไฟฟ้า น้ำงึม 3 จำกัด</w:t>
            </w:r>
            <w:r w:rsidRPr="005B6A58">
              <w:rPr>
                <w:rFonts w:ascii="Angsana New" w:hAnsi="Angsana New" w:hint="cs"/>
                <w:spacing w:val="-6"/>
                <w:sz w:val="28"/>
                <w:szCs w:val="28"/>
              </w:rPr>
              <w:t>*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25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25</w:t>
            </w:r>
          </w:p>
        </w:tc>
        <w:tc>
          <w:tcPr>
            <w:tcW w:w="240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1,808</w:t>
            </w:r>
          </w:p>
        </w:tc>
        <w:tc>
          <w:tcPr>
            <w:tcW w:w="109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1,808</w:t>
            </w:r>
          </w:p>
        </w:tc>
        <w:tc>
          <w:tcPr>
            <w:tcW w:w="252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452</w:t>
            </w:r>
          </w:p>
        </w:tc>
        <w:tc>
          <w:tcPr>
            <w:tcW w:w="27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452</w:t>
            </w:r>
          </w:p>
        </w:tc>
        <w:tc>
          <w:tcPr>
            <w:tcW w:w="251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B6A58" w:rsidRPr="005B6A58" w:rsidTr="00FA0BB1">
        <w:trPr>
          <w:trHeight w:val="117"/>
        </w:trPr>
        <w:tc>
          <w:tcPr>
            <w:tcW w:w="3078" w:type="dxa"/>
            <w:vAlign w:val="bottom"/>
          </w:tcPr>
          <w:p w:rsidR="00584938" w:rsidRPr="005B6A58" w:rsidRDefault="00584938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25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25</w:t>
            </w:r>
          </w:p>
        </w:tc>
        <w:tc>
          <w:tcPr>
            <w:tcW w:w="240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22"/>
              </w:tabs>
              <w:spacing w:after="0" w:line="240" w:lineRule="auto"/>
              <w:ind w:left="-79" w:right="-137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10,094,900</w:t>
            </w:r>
          </w:p>
        </w:tc>
        <w:tc>
          <w:tcPr>
            <w:tcW w:w="109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9,761,419</w:t>
            </w:r>
          </w:p>
        </w:tc>
        <w:tc>
          <w:tcPr>
            <w:tcW w:w="252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2,523,725</w:t>
            </w:r>
          </w:p>
        </w:tc>
        <w:tc>
          <w:tcPr>
            <w:tcW w:w="275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40"/>
              </w:tabs>
              <w:spacing w:after="0"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2,440,355</w:t>
            </w:r>
          </w:p>
        </w:tc>
        <w:tc>
          <w:tcPr>
            <w:tcW w:w="251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40"/>
                <w:tab w:val="decimal" w:pos="859"/>
              </w:tabs>
              <w:spacing w:after="0"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584938" w:rsidRPr="005B6A58" w:rsidRDefault="00584938" w:rsidP="00584938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2,034,455</w:t>
            </w:r>
          </w:p>
        </w:tc>
        <w:tc>
          <w:tcPr>
            <w:tcW w:w="262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2,268,588</w:t>
            </w:r>
          </w:p>
        </w:tc>
        <w:tc>
          <w:tcPr>
            <w:tcW w:w="243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B6A58" w:rsidRPr="005B6A58" w:rsidTr="00FA0BB1">
        <w:trPr>
          <w:trHeight w:val="274"/>
        </w:trPr>
        <w:tc>
          <w:tcPr>
            <w:tcW w:w="3078" w:type="dxa"/>
            <w:vAlign w:val="bottom"/>
          </w:tcPr>
          <w:p w:rsidR="00584938" w:rsidRPr="005B6A58" w:rsidRDefault="00584938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 w:firstLine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4,736,937</w:t>
            </w:r>
          </w:p>
        </w:tc>
        <w:tc>
          <w:tcPr>
            <w:tcW w:w="27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4,653,057</w:t>
            </w:r>
          </w:p>
        </w:tc>
        <w:tc>
          <w:tcPr>
            <w:tcW w:w="251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  <w:tab w:val="decimal" w:pos="859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4,917,838</w:t>
            </w:r>
          </w:p>
        </w:tc>
        <w:tc>
          <w:tcPr>
            <w:tcW w:w="262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5,172,845</w:t>
            </w:r>
          </w:p>
        </w:tc>
        <w:tc>
          <w:tcPr>
            <w:tcW w:w="243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189,989</w:t>
            </w:r>
          </w:p>
        </w:tc>
        <w:tc>
          <w:tcPr>
            <w:tcW w:w="244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92,079</w:t>
            </w:r>
          </w:p>
        </w:tc>
      </w:tr>
      <w:tr w:rsidR="005B6A58" w:rsidRPr="005B6A58" w:rsidTr="00FA0BB1">
        <w:trPr>
          <w:trHeight w:val="274"/>
        </w:trPr>
        <w:tc>
          <w:tcPr>
            <w:tcW w:w="3078" w:type="dxa"/>
            <w:vAlign w:val="bottom"/>
          </w:tcPr>
          <w:p w:rsidR="00584938" w:rsidRPr="005B6A58" w:rsidRDefault="00584938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 w:firstLine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5B6A58" w:rsidRPr="005B6A58" w:rsidTr="00FA0BB1">
        <w:trPr>
          <w:trHeight w:val="274"/>
        </w:trPr>
        <w:tc>
          <w:tcPr>
            <w:tcW w:w="3078" w:type="dxa"/>
            <w:vAlign w:val="bottom"/>
          </w:tcPr>
          <w:p w:rsidR="00584938" w:rsidRPr="005B6A58" w:rsidRDefault="00584938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การร่วมค้าทางอ้อม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5B6A58" w:rsidRPr="005B6A58" w:rsidTr="00FA0BB1">
        <w:trPr>
          <w:trHeight w:val="265"/>
        </w:trPr>
        <w:tc>
          <w:tcPr>
            <w:tcW w:w="3078" w:type="dxa"/>
            <w:vAlign w:val="bottom"/>
          </w:tcPr>
          <w:p w:rsidR="00584938" w:rsidRPr="005B6A58" w:rsidRDefault="00584938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ราชบุรี</w:t>
            </w:r>
            <w:r w:rsidRPr="005B6A58">
              <w:rPr>
                <w:rFonts w:ascii="Angsana New" w:hAnsi="Angsana New" w:hint="cs"/>
                <w:sz w:val="28"/>
                <w:szCs w:val="28"/>
                <w:cs/>
              </w:rPr>
              <w:t>เพาเวอร์ จำกัด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25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25</w:t>
            </w:r>
          </w:p>
        </w:tc>
        <w:tc>
          <w:tcPr>
            <w:tcW w:w="240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7,325,000</w:t>
            </w:r>
          </w:p>
        </w:tc>
        <w:tc>
          <w:tcPr>
            <w:tcW w:w="109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7,325,000</w:t>
            </w:r>
          </w:p>
        </w:tc>
        <w:tc>
          <w:tcPr>
            <w:tcW w:w="252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1,831,250</w:t>
            </w:r>
          </w:p>
        </w:tc>
        <w:tc>
          <w:tcPr>
            <w:tcW w:w="27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</w:t>
            </w: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831</w:t>
            </w: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251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584938" w:rsidRPr="005B6A58" w:rsidRDefault="00584938" w:rsidP="00584938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3,652,142</w:t>
            </w:r>
          </w:p>
        </w:tc>
        <w:tc>
          <w:tcPr>
            <w:tcW w:w="262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3,670,968</w:t>
            </w:r>
          </w:p>
        </w:tc>
        <w:tc>
          <w:tcPr>
            <w:tcW w:w="243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120,000</w:t>
            </w:r>
          </w:p>
        </w:tc>
        <w:tc>
          <w:tcPr>
            <w:tcW w:w="244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5B6A58" w:rsidRPr="005B6A58" w:rsidTr="00FA0BB1">
        <w:trPr>
          <w:trHeight w:val="265"/>
        </w:trPr>
        <w:tc>
          <w:tcPr>
            <w:tcW w:w="3078" w:type="dxa"/>
            <w:vAlign w:val="bottom"/>
          </w:tcPr>
          <w:p w:rsidR="00584938" w:rsidRPr="005B6A58" w:rsidRDefault="00584938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ผลิตไฟฟ้า</w:t>
            </w:r>
            <w:r w:rsidRPr="005B6A5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นวนคร จำกัด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1,550,000</w:t>
            </w:r>
          </w:p>
        </w:tc>
        <w:tc>
          <w:tcPr>
            <w:tcW w:w="109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1,550,000</w:t>
            </w:r>
          </w:p>
        </w:tc>
        <w:tc>
          <w:tcPr>
            <w:tcW w:w="252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620,000</w:t>
            </w:r>
          </w:p>
        </w:tc>
        <w:tc>
          <w:tcPr>
            <w:tcW w:w="27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620,000</w:t>
            </w:r>
          </w:p>
        </w:tc>
        <w:tc>
          <w:tcPr>
            <w:tcW w:w="251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584938" w:rsidRPr="005B6A58" w:rsidRDefault="00584938" w:rsidP="00584938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570,836</w:t>
            </w:r>
          </w:p>
        </w:tc>
        <w:tc>
          <w:tcPr>
            <w:tcW w:w="262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735,578</w:t>
            </w:r>
          </w:p>
        </w:tc>
        <w:tc>
          <w:tcPr>
            <w:tcW w:w="243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160,000</w:t>
            </w:r>
          </w:p>
        </w:tc>
        <w:tc>
          <w:tcPr>
            <w:tcW w:w="244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144,000</w:t>
            </w:r>
          </w:p>
        </w:tc>
      </w:tr>
      <w:tr w:rsidR="005B6A58" w:rsidRPr="005B6A58" w:rsidTr="00FA0BB1">
        <w:trPr>
          <w:trHeight w:val="265"/>
        </w:trPr>
        <w:tc>
          <w:tcPr>
            <w:tcW w:w="3078" w:type="dxa"/>
            <w:vAlign w:val="bottom"/>
          </w:tcPr>
          <w:p w:rsidR="00584938" w:rsidRPr="005B6A58" w:rsidRDefault="00584938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บริษัท ราชบุรีเวอลด์ 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5B6A58" w:rsidRPr="005B6A58" w:rsidTr="00FA0BB1">
        <w:trPr>
          <w:trHeight w:val="265"/>
        </w:trPr>
        <w:tc>
          <w:tcPr>
            <w:tcW w:w="3078" w:type="dxa"/>
            <w:vAlign w:val="bottom"/>
          </w:tcPr>
          <w:p w:rsidR="00584938" w:rsidRPr="005B6A58" w:rsidRDefault="00584938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โคเจนเนอเรชั่น จำกัด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2,500,000</w:t>
            </w:r>
          </w:p>
        </w:tc>
        <w:tc>
          <w:tcPr>
            <w:tcW w:w="109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2,500,000</w:t>
            </w:r>
          </w:p>
        </w:tc>
        <w:tc>
          <w:tcPr>
            <w:tcW w:w="252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1,000,000</w:t>
            </w:r>
          </w:p>
        </w:tc>
        <w:tc>
          <w:tcPr>
            <w:tcW w:w="27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1,000,000</w:t>
            </w:r>
          </w:p>
        </w:tc>
        <w:tc>
          <w:tcPr>
            <w:tcW w:w="251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1,269,032</w:t>
            </w:r>
          </w:p>
        </w:tc>
        <w:tc>
          <w:tcPr>
            <w:tcW w:w="262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1,283,102</w:t>
            </w:r>
          </w:p>
        </w:tc>
        <w:tc>
          <w:tcPr>
            <w:tcW w:w="243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44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200,000</w:t>
            </w:r>
          </w:p>
        </w:tc>
      </w:tr>
      <w:tr w:rsidR="005B6A58" w:rsidRPr="005B6A58" w:rsidTr="00FA0BB1">
        <w:trPr>
          <w:trHeight w:val="265"/>
        </w:trPr>
        <w:tc>
          <w:tcPr>
            <w:tcW w:w="3078" w:type="dxa"/>
            <w:vAlign w:val="bottom"/>
          </w:tcPr>
          <w:p w:rsidR="00584938" w:rsidRPr="005B6A58" w:rsidRDefault="00584938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การร่วมค้าทางอ้อม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5B6A58" w:rsidRPr="005B6A58" w:rsidTr="00FA0BB1">
        <w:trPr>
          <w:trHeight w:val="265"/>
        </w:trPr>
        <w:tc>
          <w:tcPr>
            <w:tcW w:w="3078" w:type="dxa"/>
            <w:vAlign w:val="bottom"/>
          </w:tcPr>
          <w:p w:rsidR="00584938" w:rsidRPr="005B6A58" w:rsidRDefault="00584938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เบิกไพรโคเจนเนอเรชั่น จำกัด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35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35</w:t>
            </w:r>
          </w:p>
        </w:tc>
        <w:tc>
          <w:tcPr>
            <w:tcW w:w="240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1,331,000</w:t>
            </w:r>
          </w:p>
        </w:tc>
        <w:tc>
          <w:tcPr>
            <w:tcW w:w="109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1,331,000</w:t>
            </w:r>
          </w:p>
        </w:tc>
        <w:tc>
          <w:tcPr>
            <w:tcW w:w="252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465,850</w:t>
            </w:r>
          </w:p>
        </w:tc>
        <w:tc>
          <w:tcPr>
            <w:tcW w:w="27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465,850</w:t>
            </w:r>
          </w:p>
        </w:tc>
        <w:tc>
          <w:tcPr>
            <w:tcW w:w="251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442,691</w:t>
            </w:r>
          </w:p>
        </w:tc>
        <w:tc>
          <w:tcPr>
            <w:tcW w:w="262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433,236</w:t>
            </w:r>
          </w:p>
        </w:tc>
        <w:tc>
          <w:tcPr>
            <w:tcW w:w="243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5B6A58" w:rsidRPr="005B6A58" w:rsidTr="00FA0BB1">
        <w:trPr>
          <w:trHeight w:val="265"/>
        </w:trPr>
        <w:tc>
          <w:tcPr>
            <w:tcW w:w="3078" w:type="dxa"/>
            <w:vAlign w:val="bottom"/>
          </w:tcPr>
          <w:p w:rsidR="00584938" w:rsidRPr="005B6A58" w:rsidRDefault="00584938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โซลาร์ต้า จำกัด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49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49</w:t>
            </w:r>
          </w:p>
        </w:tc>
        <w:tc>
          <w:tcPr>
            <w:tcW w:w="240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1,100,000</w:t>
            </w:r>
          </w:p>
        </w:tc>
        <w:tc>
          <w:tcPr>
            <w:tcW w:w="109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1,100,000</w:t>
            </w:r>
          </w:p>
        </w:tc>
        <w:tc>
          <w:tcPr>
            <w:tcW w:w="252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545,960</w:t>
            </w:r>
          </w:p>
        </w:tc>
        <w:tc>
          <w:tcPr>
            <w:tcW w:w="27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545,960</w:t>
            </w:r>
          </w:p>
        </w:tc>
        <w:tc>
          <w:tcPr>
            <w:tcW w:w="251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1,410,555</w:t>
            </w:r>
          </w:p>
        </w:tc>
        <w:tc>
          <w:tcPr>
            <w:tcW w:w="262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1,314,475</w:t>
            </w:r>
          </w:p>
        </w:tc>
        <w:tc>
          <w:tcPr>
            <w:tcW w:w="243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11,858</w:t>
            </w:r>
          </w:p>
        </w:tc>
        <w:tc>
          <w:tcPr>
            <w:tcW w:w="244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5B6A58" w:rsidRPr="005B6A58" w:rsidTr="00FA0BB1">
        <w:trPr>
          <w:trHeight w:val="265"/>
        </w:trPr>
        <w:tc>
          <w:tcPr>
            <w:tcW w:w="3078" w:type="dxa"/>
            <w:vAlign w:val="bottom"/>
          </w:tcPr>
          <w:p w:rsidR="00584938" w:rsidRPr="005B6A58" w:rsidRDefault="00584938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</w:t>
            </w:r>
            <w:r w:rsidRPr="005B6A5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สงขลาไบโอ</w:t>
            </w:r>
            <w:r w:rsidRPr="005B6A5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แมส จำกัด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246,000</w:t>
            </w:r>
          </w:p>
        </w:tc>
        <w:tc>
          <w:tcPr>
            <w:tcW w:w="109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246,000</w:t>
            </w:r>
          </w:p>
        </w:tc>
        <w:tc>
          <w:tcPr>
            <w:tcW w:w="252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98,400</w:t>
            </w:r>
          </w:p>
        </w:tc>
        <w:tc>
          <w:tcPr>
            <w:tcW w:w="27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98,400</w:t>
            </w:r>
          </w:p>
        </w:tc>
        <w:tc>
          <w:tcPr>
            <w:tcW w:w="251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148,694</w:t>
            </w:r>
          </w:p>
        </w:tc>
        <w:tc>
          <w:tcPr>
            <w:tcW w:w="262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149,162</w:t>
            </w:r>
          </w:p>
        </w:tc>
        <w:tc>
          <w:tcPr>
            <w:tcW w:w="243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16,000</w:t>
            </w:r>
          </w:p>
        </w:tc>
        <w:tc>
          <w:tcPr>
            <w:tcW w:w="244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16,000</w:t>
            </w:r>
          </w:p>
        </w:tc>
      </w:tr>
      <w:tr w:rsidR="005B6A58" w:rsidRPr="005B6A58" w:rsidTr="00FA0BB1">
        <w:trPr>
          <w:trHeight w:val="265"/>
        </w:trPr>
        <w:tc>
          <w:tcPr>
            <w:tcW w:w="3078" w:type="dxa"/>
            <w:vAlign w:val="bottom"/>
          </w:tcPr>
          <w:p w:rsidR="00584938" w:rsidRPr="005B6A58" w:rsidRDefault="00584938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สงขลาไบโอฟูเอล จำกัด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09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252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400</w:t>
            </w:r>
          </w:p>
        </w:tc>
        <w:tc>
          <w:tcPr>
            <w:tcW w:w="27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400</w:t>
            </w:r>
          </w:p>
        </w:tc>
        <w:tc>
          <w:tcPr>
            <w:tcW w:w="251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262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342</w:t>
            </w:r>
          </w:p>
        </w:tc>
        <w:tc>
          <w:tcPr>
            <w:tcW w:w="243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5B6A58" w:rsidRPr="005B6A58" w:rsidTr="00FA0BB1">
        <w:trPr>
          <w:trHeight w:val="265"/>
        </w:trPr>
        <w:tc>
          <w:tcPr>
            <w:tcW w:w="3078" w:type="dxa"/>
            <w:vAlign w:val="bottom"/>
          </w:tcPr>
          <w:p w:rsidR="00584938" w:rsidRPr="005B6A58" w:rsidRDefault="00584938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ไฟฟ้าหงสา จำกัด</w:t>
            </w:r>
            <w:r w:rsidRPr="005B6A5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32,324,715</w:t>
            </w:r>
          </w:p>
        </w:tc>
        <w:tc>
          <w:tcPr>
            <w:tcW w:w="109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32,324,715</w:t>
            </w:r>
          </w:p>
        </w:tc>
        <w:tc>
          <w:tcPr>
            <w:tcW w:w="252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12,929,886</w:t>
            </w:r>
          </w:p>
        </w:tc>
        <w:tc>
          <w:tcPr>
            <w:tcW w:w="27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12</w:t>
            </w: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929,886</w:t>
            </w:r>
          </w:p>
        </w:tc>
        <w:tc>
          <w:tcPr>
            <w:tcW w:w="251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12,421,315</w:t>
            </w:r>
          </w:p>
        </w:tc>
        <w:tc>
          <w:tcPr>
            <w:tcW w:w="262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after="0" w:line="240" w:lineRule="auto"/>
              <w:ind w:left="-180" w:right="-2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13,517,057</w:t>
            </w:r>
          </w:p>
        </w:tc>
        <w:tc>
          <w:tcPr>
            <w:tcW w:w="243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1,334,880</w:t>
            </w:r>
          </w:p>
        </w:tc>
        <w:tc>
          <w:tcPr>
            <w:tcW w:w="244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240,000</w:t>
            </w:r>
          </w:p>
        </w:tc>
      </w:tr>
      <w:tr w:rsidR="005B6A58" w:rsidRPr="005B6A58" w:rsidTr="00FA0BB1">
        <w:trPr>
          <w:trHeight w:val="265"/>
        </w:trPr>
        <w:tc>
          <w:tcPr>
            <w:tcW w:w="3078" w:type="dxa"/>
            <w:vAlign w:val="bottom"/>
          </w:tcPr>
          <w:p w:rsidR="00584938" w:rsidRPr="005B6A58" w:rsidRDefault="00584938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พูไฟมายนิ่ง จำกัด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37.5</w:t>
            </w: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0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37.5</w:t>
            </w: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0</w:t>
            </w:r>
          </w:p>
        </w:tc>
        <w:tc>
          <w:tcPr>
            <w:tcW w:w="240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477"/>
              </w:tabs>
              <w:spacing w:after="0" w:line="240" w:lineRule="auto"/>
              <w:ind w:left="-79" w:right="-137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1,679</w:t>
            </w:r>
          </w:p>
        </w:tc>
        <w:tc>
          <w:tcPr>
            <w:tcW w:w="109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1,679</w:t>
            </w:r>
          </w:p>
        </w:tc>
        <w:tc>
          <w:tcPr>
            <w:tcW w:w="252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630</w:t>
            </w:r>
          </w:p>
        </w:tc>
        <w:tc>
          <w:tcPr>
            <w:tcW w:w="27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630</w:t>
            </w:r>
          </w:p>
        </w:tc>
        <w:tc>
          <w:tcPr>
            <w:tcW w:w="251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161,165</w:t>
            </w:r>
          </w:p>
        </w:tc>
        <w:tc>
          <w:tcPr>
            <w:tcW w:w="262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109,864</w:t>
            </w:r>
          </w:p>
        </w:tc>
        <w:tc>
          <w:tcPr>
            <w:tcW w:w="243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vAlign w:val="bottom"/>
          </w:tcPr>
          <w:p w:rsidR="00584938" w:rsidRPr="005B6A58" w:rsidRDefault="00584938" w:rsidP="00584938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131,223</w:t>
            </w:r>
          </w:p>
        </w:tc>
        <w:tc>
          <w:tcPr>
            <w:tcW w:w="244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5B6A58" w:rsidRPr="005B6A58" w:rsidTr="00FA0BB1">
        <w:trPr>
          <w:trHeight w:val="117"/>
        </w:trPr>
        <w:tc>
          <w:tcPr>
            <w:tcW w:w="3078" w:type="dxa"/>
            <w:vAlign w:val="bottom"/>
          </w:tcPr>
          <w:p w:rsidR="00584938" w:rsidRPr="005B6A58" w:rsidRDefault="00584938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28"/>
                <w:szCs w:val="28"/>
              </w:rPr>
              <w:t>PT Medco Ratch Power Riau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49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49</w:t>
            </w:r>
          </w:p>
        </w:tc>
        <w:tc>
          <w:tcPr>
            <w:tcW w:w="240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7,762</w:t>
            </w:r>
          </w:p>
        </w:tc>
        <w:tc>
          <w:tcPr>
            <w:tcW w:w="109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7,762</w:t>
            </w:r>
          </w:p>
        </w:tc>
        <w:tc>
          <w:tcPr>
            <w:tcW w:w="252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3,803</w:t>
            </w:r>
          </w:p>
        </w:tc>
        <w:tc>
          <w:tcPr>
            <w:tcW w:w="27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3,803</w:t>
            </w:r>
          </w:p>
        </w:tc>
        <w:tc>
          <w:tcPr>
            <w:tcW w:w="251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95,511</w:t>
            </w:r>
          </w:p>
        </w:tc>
        <w:tc>
          <w:tcPr>
            <w:tcW w:w="262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50,901</w:t>
            </w:r>
          </w:p>
        </w:tc>
        <w:tc>
          <w:tcPr>
            <w:tcW w:w="243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180" w:right="-32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5B6A58" w:rsidRPr="005B6A58" w:rsidTr="00FA0BB1">
        <w:trPr>
          <w:trHeight w:val="117"/>
        </w:trPr>
        <w:tc>
          <w:tcPr>
            <w:tcW w:w="3078" w:type="dxa"/>
            <w:vAlign w:val="bottom"/>
          </w:tcPr>
          <w:p w:rsidR="00584938" w:rsidRPr="005B6A58" w:rsidRDefault="00584938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B6A58">
              <w:rPr>
                <w:rFonts w:ascii="Angsana New" w:hAnsi="Angsana New" w:hint="cs"/>
                <w:spacing w:val="-6"/>
                <w:sz w:val="28"/>
                <w:szCs w:val="28"/>
              </w:rPr>
              <w:t>Fareast Renewable Development Pte. Ltd.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50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50</w:t>
            </w:r>
          </w:p>
        </w:tc>
        <w:tc>
          <w:tcPr>
            <w:tcW w:w="240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2,849,190</w:t>
            </w:r>
          </w:p>
        </w:tc>
        <w:tc>
          <w:tcPr>
            <w:tcW w:w="109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2,849,190</w:t>
            </w:r>
          </w:p>
        </w:tc>
        <w:tc>
          <w:tcPr>
            <w:tcW w:w="252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2,688,569</w:t>
            </w:r>
          </w:p>
        </w:tc>
        <w:tc>
          <w:tcPr>
            <w:tcW w:w="275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91"/>
              </w:tabs>
              <w:spacing w:after="0"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2,688,569</w:t>
            </w:r>
          </w:p>
        </w:tc>
        <w:tc>
          <w:tcPr>
            <w:tcW w:w="251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2,593,593</w:t>
            </w:r>
          </w:p>
        </w:tc>
        <w:tc>
          <w:tcPr>
            <w:tcW w:w="262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2,655,717</w:t>
            </w:r>
          </w:p>
        </w:tc>
        <w:tc>
          <w:tcPr>
            <w:tcW w:w="243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180" w:right="-32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5B6A58" w:rsidRPr="005B6A58" w:rsidTr="00FA0BB1">
        <w:trPr>
          <w:trHeight w:val="117"/>
        </w:trPr>
        <w:tc>
          <w:tcPr>
            <w:tcW w:w="3078" w:type="dxa"/>
            <w:vAlign w:val="bottom"/>
          </w:tcPr>
          <w:p w:rsidR="00584938" w:rsidRPr="005B6A58" w:rsidRDefault="00584938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 w:firstLine="9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20,184,748</w:t>
            </w:r>
          </w:p>
        </w:tc>
        <w:tc>
          <w:tcPr>
            <w:tcW w:w="27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20,184,748</w:t>
            </w:r>
          </w:p>
        </w:tc>
        <w:tc>
          <w:tcPr>
            <w:tcW w:w="251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22,765,872</w:t>
            </w:r>
          </w:p>
        </w:tc>
        <w:tc>
          <w:tcPr>
            <w:tcW w:w="262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23,920,402</w:t>
            </w:r>
          </w:p>
        </w:tc>
        <w:tc>
          <w:tcPr>
            <w:tcW w:w="243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1,863,961</w:t>
            </w:r>
          </w:p>
        </w:tc>
        <w:tc>
          <w:tcPr>
            <w:tcW w:w="244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600,000</w:t>
            </w:r>
          </w:p>
        </w:tc>
      </w:tr>
      <w:tr w:rsidR="005B6A58" w:rsidRPr="005B6A58" w:rsidTr="00FA0BB1">
        <w:trPr>
          <w:trHeight w:val="117"/>
        </w:trPr>
        <w:tc>
          <w:tcPr>
            <w:tcW w:w="3078" w:type="dxa"/>
            <w:vAlign w:val="bottom"/>
          </w:tcPr>
          <w:p w:rsidR="00584938" w:rsidRPr="005B6A58" w:rsidRDefault="00584938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5B6A5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24,921,685</w:t>
            </w:r>
          </w:p>
        </w:tc>
        <w:tc>
          <w:tcPr>
            <w:tcW w:w="275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24,837,805</w:t>
            </w:r>
          </w:p>
        </w:tc>
        <w:tc>
          <w:tcPr>
            <w:tcW w:w="251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27,683,710</w:t>
            </w:r>
          </w:p>
        </w:tc>
        <w:tc>
          <w:tcPr>
            <w:tcW w:w="262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29,093,247</w:t>
            </w:r>
          </w:p>
        </w:tc>
        <w:tc>
          <w:tcPr>
            <w:tcW w:w="243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2,053,950</w:t>
            </w:r>
          </w:p>
        </w:tc>
        <w:tc>
          <w:tcPr>
            <w:tcW w:w="244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692,079</w:t>
            </w:r>
          </w:p>
        </w:tc>
      </w:tr>
    </w:tbl>
    <w:p w:rsidR="00E9344D" w:rsidRPr="005B6A58" w:rsidRDefault="00E9344D" w:rsidP="006A24D5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12"/>
          <w:szCs w:val="12"/>
          <w:lang w:bidi="th-TH"/>
        </w:rPr>
      </w:pPr>
    </w:p>
    <w:p w:rsidR="0002016E" w:rsidRPr="005B6A58" w:rsidRDefault="00564B0A" w:rsidP="0002016E">
      <w:pPr>
        <w:rPr>
          <w:rFonts w:ascii="Angsana New" w:hAnsi="Angsana New"/>
          <w:sz w:val="28"/>
          <w:szCs w:val="28"/>
        </w:rPr>
      </w:pPr>
      <w:r w:rsidRPr="005B6A58">
        <w:rPr>
          <w:rFonts w:ascii="Angsana New" w:hAnsi="Angsana New" w:hint="cs"/>
          <w:sz w:val="28"/>
          <w:szCs w:val="28"/>
          <w:cs/>
        </w:rPr>
        <w:t>บริษัทร่วมและการร่วมค้าดำเนินธุรกิจในประเทศไทย</w:t>
      </w:r>
      <w:r w:rsidR="00176AE7" w:rsidRPr="005B6A58">
        <w:rPr>
          <w:rFonts w:ascii="Angsana New" w:hAnsi="Angsana New" w:hint="cs"/>
          <w:sz w:val="28"/>
          <w:szCs w:val="28"/>
          <w:cs/>
        </w:rPr>
        <w:t xml:space="preserve">และต่างประเทศ (ดูหมายเหตุข้อ </w:t>
      </w:r>
      <w:r w:rsidR="00176AE7" w:rsidRPr="005B6A58">
        <w:rPr>
          <w:rFonts w:ascii="Angsana New" w:hAnsi="Angsana New" w:hint="cs"/>
          <w:sz w:val="28"/>
          <w:szCs w:val="28"/>
        </w:rPr>
        <w:t>1</w:t>
      </w:r>
      <w:r w:rsidR="00176AE7" w:rsidRPr="005B6A58">
        <w:rPr>
          <w:rFonts w:ascii="Angsana New" w:hAnsi="Angsana New" w:hint="cs"/>
          <w:sz w:val="28"/>
          <w:szCs w:val="28"/>
          <w:cs/>
        </w:rPr>
        <w:t>)</w:t>
      </w:r>
    </w:p>
    <w:p w:rsidR="00176AE7" w:rsidRPr="005B6A58" w:rsidRDefault="00176AE7" w:rsidP="0002016E">
      <w:pPr>
        <w:rPr>
          <w:rFonts w:ascii="Angsana New" w:hAnsi="Angsana New"/>
          <w:sz w:val="12"/>
          <w:szCs w:val="12"/>
        </w:rPr>
      </w:pPr>
    </w:p>
    <w:p w:rsidR="00176AE7" w:rsidRPr="005B6A58" w:rsidRDefault="00176AE7" w:rsidP="00176AE7">
      <w:pPr>
        <w:pStyle w:val="block"/>
        <w:spacing w:after="0" w:line="240" w:lineRule="auto"/>
        <w:ind w:left="0" w:right="-518"/>
        <w:jc w:val="thaiDistribute"/>
        <w:rPr>
          <w:rFonts w:ascii="Angsana New" w:hAnsi="Angsana New"/>
          <w:sz w:val="28"/>
          <w:szCs w:val="28"/>
          <w:lang w:bidi="th-TH"/>
        </w:rPr>
      </w:pPr>
      <w:r w:rsidRPr="005B6A58">
        <w:rPr>
          <w:rFonts w:ascii="Angsana New" w:hAnsi="Angsana New" w:hint="cs"/>
          <w:sz w:val="28"/>
          <w:szCs w:val="28"/>
          <w:cs/>
          <w:lang w:bidi="th-TH"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:rsidR="00564B0A" w:rsidRPr="005B6A58" w:rsidRDefault="00564B0A" w:rsidP="0002016E">
      <w:pPr>
        <w:rPr>
          <w:rFonts w:ascii="Angsana New" w:hAnsi="Angsana New"/>
          <w:sz w:val="14"/>
          <w:szCs w:val="14"/>
        </w:rPr>
      </w:pPr>
    </w:p>
    <w:p w:rsidR="0002016E" w:rsidRPr="005B6A58" w:rsidRDefault="0002016E" w:rsidP="0002016E">
      <w:pPr>
        <w:rPr>
          <w:rFonts w:ascii="Angsana New" w:hAnsi="Angsana New"/>
          <w:sz w:val="28"/>
          <w:szCs w:val="28"/>
        </w:rPr>
      </w:pPr>
      <w:r w:rsidRPr="005B6A58">
        <w:rPr>
          <w:rFonts w:ascii="Angsana New" w:hAnsi="Angsana New" w:hint="cs"/>
          <w:sz w:val="28"/>
          <w:szCs w:val="28"/>
        </w:rPr>
        <w:t xml:space="preserve">* </w:t>
      </w:r>
      <w:r w:rsidRPr="005B6A58">
        <w:rPr>
          <w:rFonts w:ascii="Angsana New" w:hAnsi="Angsana New" w:hint="cs"/>
          <w:sz w:val="28"/>
          <w:szCs w:val="28"/>
          <w:cs/>
        </w:rPr>
        <w:t>การร่วมค้าดังกล่าวอยู่ระหว่างการชำระบัญชี</w:t>
      </w:r>
    </w:p>
    <w:tbl>
      <w:tblPr>
        <w:tblW w:w="15199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8"/>
        <w:gridCol w:w="808"/>
        <w:gridCol w:w="900"/>
        <w:gridCol w:w="178"/>
        <w:gridCol w:w="903"/>
        <w:gridCol w:w="178"/>
        <w:gridCol w:w="10"/>
        <w:gridCol w:w="896"/>
        <w:gridCol w:w="201"/>
        <w:gridCol w:w="879"/>
        <w:gridCol w:w="178"/>
        <w:gridCol w:w="814"/>
        <w:gridCol w:w="178"/>
        <w:gridCol w:w="848"/>
        <w:gridCol w:w="178"/>
        <w:gridCol w:w="879"/>
        <w:gridCol w:w="178"/>
        <w:gridCol w:w="897"/>
        <w:gridCol w:w="180"/>
        <w:gridCol w:w="897"/>
        <w:gridCol w:w="178"/>
        <w:gridCol w:w="842"/>
        <w:gridCol w:w="178"/>
        <w:gridCol w:w="843"/>
      </w:tblGrid>
      <w:tr w:rsidR="005B6A58" w:rsidRPr="005B6A58" w:rsidTr="00FA0BB1">
        <w:trPr>
          <w:cantSplit/>
        </w:trPr>
        <w:tc>
          <w:tcPr>
            <w:tcW w:w="2978" w:type="dxa"/>
            <w:vAlign w:val="bottom"/>
          </w:tcPr>
          <w:p w:rsidR="00D23C8C" w:rsidRPr="005B6A58" w:rsidRDefault="00D23C8C" w:rsidP="00506CA7">
            <w:pPr>
              <w:spacing w:line="340" w:lineRule="exact"/>
              <w:ind w:right="-79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12221" w:type="dxa"/>
            <w:gridSpan w:val="23"/>
            <w:vAlign w:val="bottom"/>
          </w:tcPr>
          <w:p w:rsidR="00D23C8C" w:rsidRPr="005B6A58" w:rsidRDefault="00D23C8C" w:rsidP="00506CA7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6A58" w:rsidRPr="005B6A58" w:rsidTr="00FA0BB1">
        <w:trPr>
          <w:cantSplit/>
        </w:trPr>
        <w:tc>
          <w:tcPr>
            <w:tcW w:w="2978" w:type="dxa"/>
            <w:vAlign w:val="bottom"/>
          </w:tcPr>
          <w:p w:rsidR="008F1D01" w:rsidRPr="005B6A58" w:rsidRDefault="008F1D01" w:rsidP="008F1D01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8" w:type="dxa"/>
            <w:gridSpan w:val="2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78" w:type="dxa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7" w:type="dxa"/>
            <w:gridSpan w:val="4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" w:type="dxa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1" w:type="dxa"/>
            <w:gridSpan w:val="3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3"/>
            <w:shd w:val="clear" w:color="auto" w:fill="auto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4" w:type="dxa"/>
            <w:gridSpan w:val="3"/>
            <w:shd w:val="clear" w:color="auto" w:fill="auto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3" w:type="dxa"/>
            <w:gridSpan w:val="3"/>
            <w:shd w:val="clear" w:color="auto" w:fill="auto"/>
            <w:vAlign w:val="bottom"/>
          </w:tcPr>
          <w:p w:rsidR="008F1D01" w:rsidRPr="005B6A58" w:rsidRDefault="006A3BFF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เงินปันผล</w:t>
            </w:r>
            <w:r w:rsidR="005A4353"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รับ</w:t>
            </w:r>
            <w:r w:rsidR="008F1D01"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สำหรับ</w:t>
            </w:r>
          </w:p>
        </w:tc>
      </w:tr>
      <w:tr w:rsidR="005B6A58" w:rsidRPr="005B6A58" w:rsidTr="00FA0BB1">
        <w:trPr>
          <w:cantSplit/>
        </w:trPr>
        <w:tc>
          <w:tcPr>
            <w:tcW w:w="2978" w:type="dxa"/>
            <w:vAlign w:val="bottom"/>
          </w:tcPr>
          <w:p w:rsidR="008F1D01" w:rsidRPr="005B6A58" w:rsidRDefault="008F1D01" w:rsidP="008F1D01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8" w:type="dxa"/>
            <w:gridSpan w:val="2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78" w:type="dxa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7" w:type="dxa"/>
            <w:gridSpan w:val="4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01" w:type="dxa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1" w:type="dxa"/>
            <w:gridSpan w:val="3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8" w:type="dxa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3"/>
            <w:shd w:val="clear" w:color="auto" w:fill="auto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4" w:type="dxa"/>
            <w:gridSpan w:val="3"/>
            <w:shd w:val="clear" w:color="auto" w:fill="auto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3" w:type="dxa"/>
            <w:gridSpan w:val="3"/>
            <w:shd w:val="clear" w:color="auto" w:fill="auto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งวด</w:t>
            </w:r>
            <w:r w:rsidR="00904B8C"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หก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เดือนสิ้นสุดวันที่</w:t>
            </w:r>
          </w:p>
        </w:tc>
      </w:tr>
      <w:tr w:rsidR="005B6A58" w:rsidRPr="005B6A58" w:rsidTr="00FA0BB1">
        <w:trPr>
          <w:cantSplit/>
        </w:trPr>
        <w:tc>
          <w:tcPr>
            <w:tcW w:w="2978" w:type="dxa"/>
            <w:vAlign w:val="bottom"/>
          </w:tcPr>
          <w:p w:rsidR="008F1D01" w:rsidRPr="005B6A58" w:rsidRDefault="008F1D01" w:rsidP="008F1D01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:rsidR="008F1D01" w:rsidRPr="005B6A58" w:rsidRDefault="00904B8C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bidi="th-TH"/>
              </w:rPr>
              <w:t>3</w:t>
            </w:r>
            <w:r w:rsidRPr="005B6A58">
              <w:rPr>
                <w:rFonts w:ascii="Angsana New" w:hAnsi="Angsana New" w:hint="cs"/>
                <w:spacing w:val="-4"/>
                <w:sz w:val="26"/>
                <w:szCs w:val="26"/>
                <w:lang w:val="en-US" w:bidi="th-TH"/>
              </w:rPr>
              <w:t xml:space="preserve">0 </w:t>
            </w:r>
            <w:r w:rsidRPr="005B6A58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78" w:type="dxa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:rsidR="008F1D01" w:rsidRPr="005B6A58" w:rsidRDefault="00904B8C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</w:t>
            </w: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0 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8" w:type="dxa"/>
            <w:gridSpan w:val="2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6" w:type="dxa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201" w:type="dxa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:rsidR="008F1D01" w:rsidRPr="005B6A58" w:rsidRDefault="00904B8C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bidi="th-TH"/>
              </w:rPr>
              <w:t>3</w:t>
            </w:r>
            <w:r w:rsidRPr="005B6A58">
              <w:rPr>
                <w:rFonts w:ascii="Angsana New" w:hAnsi="Angsana New" w:hint="cs"/>
                <w:spacing w:val="-4"/>
                <w:sz w:val="26"/>
                <w:szCs w:val="26"/>
                <w:lang w:val="en-US" w:bidi="th-TH"/>
              </w:rPr>
              <w:t xml:space="preserve">0 </w:t>
            </w:r>
            <w:r w:rsidRPr="005B6A58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78" w:type="dxa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8F1D01" w:rsidRPr="005B6A58" w:rsidRDefault="00904B8C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</w:t>
            </w: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0 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78" w:type="dxa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8F1D01" w:rsidRPr="005B6A58" w:rsidRDefault="00904B8C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</w:t>
            </w: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0 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3" w:type="dxa"/>
            <w:gridSpan w:val="3"/>
            <w:shd w:val="clear" w:color="auto" w:fill="auto"/>
            <w:vAlign w:val="bottom"/>
          </w:tcPr>
          <w:p w:rsidR="008F1D01" w:rsidRPr="005B6A58" w:rsidRDefault="00904B8C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</w:t>
            </w: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0 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5B6A58" w:rsidRPr="005B6A58" w:rsidTr="00FA0BB1">
        <w:trPr>
          <w:cantSplit/>
        </w:trPr>
        <w:tc>
          <w:tcPr>
            <w:tcW w:w="2978" w:type="dxa"/>
            <w:vAlign w:val="bottom"/>
          </w:tcPr>
          <w:p w:rsidR="008F1D01" w:rsidRPr="005B6A58" w:rsidRDefault="008F1D01" w:rsidP="008F1D01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 w:rsidR="00CC038D"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00" w:type="dxa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</w:t>
            </w:r>
            <w:r w:rsidR="00CC038D"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 w:rsidR="00CC038D"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8" w:type="dxa"/>
            <w:gridSpan w:val="2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6" w:type="dxa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</w:t>
            </w:r>
            <w:r w:rsidR="00CC038D"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01" w:type="dxa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 w:rsidR="00CC038D"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</w:t>
            </w:r>
            <w:r w:rsidR="00CC038D"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 w:rsidR="00CC038D"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</w:t>
            </w:r>
            <w:r w:rsidR="00CC038D"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 w:rsidR="00CC038D"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</w:t>
            </w:r>
            <w:r w:rsidR="00CC038D"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 w:rsidR="00CC038D"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8F1D01" w:rsidRPr="005B6A58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</w:t>
            </w:r>
            <w:r w:rsidR="00CC038D"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</w:p>
        </w:tc>
      </w:tr>
      <w:tr w:rsidR="005B6A58" w:rsidRPr="005B6A58" w:rsidTr="00FA0BB1">
        <w:trPr>
          <w:cantSplit/>
        </w:trPr>
        <w:tc>
          <w:tcPr>
            <w:tcW w:w="2978" w:type="dxa"/>
            <w:vAlign w:val="bottom"/>
          </w:tcPr>
          <w:p w:rsidR="008F1D01" w:rsidRPr="005B6A58" w:rsidRDefault="008F1D01" w:rsidP="008F1D01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8" w:type="dxa"/>
            <w:gridSpan w:val="2"/>
            <w:vAlign w:val="bottom"/>
          </w:tcPr>
          <w:p w:rsidR="008F1D01" w:rsidRPr="005B6A58" w:rsidRDefault="008F1D01" w:rsidP="008F1D01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" w:type="dxa"/>
            <w:vAlign w:val="bottom"/>
          </w:tcPr>
          <w:p w:rsidR="008F1D01" w:rsidRPr="005B6A58" w:rsidRDefault="008F1D01" w:rsidP="008F1D0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5" w:type="dxa"/>
            <w:gridSpan w:val="20"/>
            <w:vAlign w:val="bottom"/>
          </w:tcPr>
          <w:p w:rsidR="008F1D01" w:rsidRPr="005B6A58" w:rsidRDefault="008F1D01" w:rsidP="008F1D01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B6A58" w:rsidRPr="005B6A58" w:rsidTr="00FA0BB1">
        <w:trPr>
          <w:cantSplit/>
        </w:trPr>
        <w:tc>
          <w:tcPr>
            <w:tcW w:w="2978" w:type="dxa"/>
            <w:vAlign w:val="bottom"/>
          </w:tcPr>
          <w:p w:rsidR="00254E92" w:rsidRPr="005B6A58" w:rsidRDefault="00254E92" w:rsidP="004A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808" w:type="dxa"/>
            <w:vAlign w:val="bottom"/>
          </w:tcPr>
          <w:p w:rsidR="00254E92" w:rsidRPr="005B6A58" w:rsidRDefault="00254E92" w:rsidP="00254E9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54E92" w:rsidRPr="005B6A58" w:rsidRDefault="00254E92" w:rsidP="00254E9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254E92" w:rsidRPr="005B6A58" w:rsidRDefault="00254E92" w:rsidP="00254E9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:rsidR="00254E92" w:rsidRPr="005B6A58" w:rsidRDefault="00254E92" w:rsidP="00254E9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254E92" w:rsidRPr="005B6A58" w:rsidRDefault="00254E92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:rsidR="00254E92" w:rsidRPr="005B6A58" w:rsidRDefault="00254E92" w:rsidP="00254E9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1" w:type="dxa"/>
            <w:vAlign w:val="bottom"/>
          </w:tcPr>
          <w:p w:rsidR="00254E92" w:rsidRPr="005B6A58" w:rsidRDefault="00254E92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vAlign w:val="bottom"/>
          </w:tcPr>
          <w:p w:rsidR="00254E92" w:rsidRPr="005B6A58" w:rsidRDefault="00254E92" w:rsidP="00254E9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254E92" w:rsidRPr="005B6A58" w:rsidRDefault="00254E92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4" w:type="dxa"/>
            <w:vAlign w:val="bottom"/>
          </w:tcPr>
          <w:p w:rsidR="00254E92" w:rsidRPr="005B6A58" w:rsidRDefault="00254E92" w:rsidP="00254E9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254E92" w:rsidRPr="005B6A58" w:rsidRDefault="00254E92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254E92" w:rsidRPr="005B6A58" w:rsidRDefault="00254E92" w:rsidP="00254E9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54E92" w:rsidRPr="005B6A58" w:rsidRDefault="00254E92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54E92" w:rsidRPr="005B6A58" w:rsidRDefault="00254E92" w:rsidP="00254E9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254E92" w:rsidRPr="005B6A58" w:rsidRDefault="00254E92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254E92" w:rsidRPr="005B6A58" w:rsidRDefault="00254E92" w:rsidP="00254E9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54E92" w:rsidRPr="005B6A58" w:rsidRDefault="00254E92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254E92" w:rsidRPr="005B6A58" w:rsidRDefault="00254E92" w:rsidP="00254E9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54E92" w:rsidRPr="005B6A58" w:rsidRDefault="00254E92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254E92" w:rsidRPr="005B6A58" w:rsidRDefault="00254E92" w:rsidP="00254E9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54E92" w:rsidRPr="005B6A58" w:rsidRDefault="00254E92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right="-5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254E92" w:rsidRPr="005B6A58" w:rsidRDefault="00254E92" w:rsidP="00254E9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10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5B6A58" w:rsidRPr="005B6A58" w:rsidTr="00FA0BB1">
        <w:trPr>
          <w:cantSplit/>
        </w:trPr>
        <w:tc>
          <w:tcPr>
            <w:tcW w:w="2978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บริษัท เฟิร์ส โคราช วินด์ จำกัด</w:t>
            </w:r>
          </w:p>
        </w:tc>
        <w:tc>
          <w:tcPr>
            <w:tcW w:w="808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20</w:t>
            </w:r>
          </w:p>
        </w:tc>
        <w:tc>
          <w:tcPr>
            <w:tcW w:w="900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:rsidR="000525DD" w:rsidRPr="005B6A58" w:rsidRDefault="002F0529" w:rsidP="000525D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1,996,020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5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1,996,020</w:t>
            </w:r>
          </w:p>
        </w:tc>
        <w:tc>
          <w:tcPr>
            <w:tcW w:w="201" w:type="dxa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:rsidR="000525DD" w:rsidRPr="005B6A58" w:rsidRDefault="002F0529" w:rsidP="00FA0BB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399,204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:rsidR="000525DD" w:rsidRPr="005B6A58" w:rsidRDefault="000525DD" w:rsidP="00FA0BB1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399,204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525DD" w:rsidRPr="005B6A58" w:rsidRDefault="000525DD" w:rsidP="000525D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0525DD" w:rsidRPr="005B6A58" w:rsidRDefault="00216D05" w:rsidP="00216D0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399,204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399,204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0525DD" w:rsidRPr="005B6A58" w:rsidRDefault="002F0529" w:rsidP="00FA0B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10,395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131" w:right="-7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43,137</w:t>
            </w:r>
          </w:p>
        </w:tc>
      </w:tr>
      <w:tr w:rsidR="005B6A58" w:rsidRPr="005B6A58" w:rsidTr="00FA0BB1">
        <w:trPr>
          <w:cantSplit/>
        </w:trPr>
        <w:tc>
          <w:tcPr>
            <w:tcW w:w="2978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บริษัท เค.อาร์.ทู จำกัด</w:t>
            </w:r>
          </w:p>
        </w:tc>
        <w:tc>
          <w:tcPr>
            <w:tcW w:w="808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20</w:t>
            </w:r>
          </w:p>
        </w:tc>
        <w:tc>
          <w:tcPr>
            <w:tcW w:w="900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:rsidR="000525DD" w:rsidRPr="005B6A58" w:rsidRDefault="002F0529" w:rsidP="000525D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1,827,000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1,827,000</w:t>
            </w:r>
          </w:p>
        </w:tc>
        <w:tc>
          <w:tcPr>
            <w:tcW w:w="201" w:type="dxa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0525DD" w:rsidRPr="005B6A58" w:rsidRDefault="002F0529" w:rsidP="00FA0BB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365,400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:rsidR="000525DD" w:rsidRPr="005B6A58" w:rsidRDefault="000525DD" w:rsidP="00FA0BB1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365,400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525DD" w:rsidRPr="005B6A58" w:rsidRDefault="000525DD" w:rsidP="000525D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25DD" w:rsidRPr="005B6A58" w:rsidRDefault="00216D05" w:rsidP="00216D0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365,400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365,400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25DD" w:rsidRPr="005B6A58" w:rsidRDefault="002F0529" w:rsidP="00FA0B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5,598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131" w:right="-7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25,724</w:t>
            </w:r>
          </w:p>
        </w:tc>
      </w:tr>
      <w:tr w:rsidR="005B6A58" w:rsidRPr="005B6A58" w:rsidTr="00FA0BB1">
        <w:trPr>
          <w:cantSplit/>
        </w:trPr>
        <w:tc>
          <w:tcPr>
            <w:tcW w:w="2978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08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1" w:type="dxa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5DD" w:rsidRPr="005B6A58" w:rsidRDefault="002F0529" w:rsidP="00FA0BB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764,604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5DD" w:rsidRPr="005B6A58" w:rsidRDefault="000525DD" w:rsidP="00FA0BB1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764,604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525DD" w:rsidRPr="005B6A58" w:rsidRDefault="000525DD" w:rsidP="000525D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25DD" w:rsidRPr="005B6A58" w:rsidRDefault="002F0529" w:rsidP="00216D0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</w:t>
            </w:r>
            <w:r w:rsidR="00216D05" w:rsidRPr="005B6A5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64,604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764,604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25DD" w:rsidRPr="005B6A58" w:rsidRDefault="002F0529" w:rsidP="00FA0B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31" w:right="-7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15,993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131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68,861</w:t>
            </w:r>
          </w:p>
        </w:tc>
      </w:tr>
      <w:tr w:rsidR="005B6A58" w:rsidRPr="005B6A58" w:rsidTr="00FA0BB1">
        <w:trPr>
          <w:cantSplit/>
        </w:trPr>
        <w:tc>
          <w:tcPr>
            <w:tcW w:w="2978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  <w:vAlign w:val="bottom"/>
          </w:tcPr>
          <w:p w:rsidR="000525DD" w:rsidRPr="005B6A58" w:rsidRDefault="000525DD" w:rsidP="00FA0BB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vAlign w:val="bottom"/>
          </w:tcPr>
          <w:p w:rsidR="000525DD" w:rsidRPr="005B6A58" w:rsidRDefault="000525DD" w:rsidP="00FA0BB1">
            <w:pPr>
              <w:pStyle w:val="acctfourfigures"/>
              <w:tabs>
                <w:tab w:val="clear" w:pos="765"/>
                <w:tab w:val="decimal" w:pos="477"/>
                <w:tab w:val="decimal" w:pos="654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80" w:right="-2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525DD" w:rsidRPr="005B6A58" w:rsidRDefault="000525DD" w:rsidP="00FA0B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131" w:right="-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5B6A58" w:rsidRPr="005B6A58" w:rsidTr="00FA0BB1">
        <w:trPr>
          <w:cantSplit/>
        </w:trPr>
        <w:tc>
          <w:tcPr>
            <w:tcW w:w="2978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08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:rsidR="000525DD" w:rsidRPr="005B6A58" w:rsidRDefault="000525DD" w:rsidP="00FA0BB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:rsidR="000525DD" w:rsidRPr="005B6A58" w:rsidRDefault="000525DD" w:rsidP="00FA0BB1">
            <w:pPr>
              <w:pStyle w:val="acctfourfigures"/>
              <w:tabs>
                <w:tab w:val="clear" w:pos="765"/>
                <w:tab w:val="decimal" w:pos="477"/>
                <w:tab w:val="decimal" w:pos="654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80" w:right="-2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0525DD" w:rsidRPr="005B6A58" w:rsidRDefault="000525DD" w:rsidP="00FA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40" w:lineRule="exact"/>
              <w:ind w:left="-131" w:right="-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40" w:lineRule="exact"/>
              <w:ind w:left="-131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A58" w:rsidRPr="005B6A58" w:rsidTr="00FA0BB1">
        <w:trPr>
          <w:cantSplit/>
        </w:trPr>
        <w:tc>
          <w:tcPr>
            <w:tcW w:w="2978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บริษัท ชูบุราชบุรี อีเลคทริคเซอร์วิส จำกัด</w:t>
            </w:r>
          </w:p>
        </w:tc>
        <w:tc>
          <w:tcPr>
            <w:tcW w:w="808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50</w:t>
            </w:r>
          </w:p>
        </w:tc>
        <w:tc>
          <w:tcPr>
            <w:tcW w:w="900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50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:rsidR="000525DD" w:rsidRPr="005B6A58" w:rsidRDefault="002F0529" w:rsidP="000525D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20,000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20,000</w:t>
            </w:r>
          </w:p>
        </w:tc>
        <w:tc>
          <w:tcPr>
            <w:tcW w:w="201" w:type="dxa"/>
            <w:vAlign w:val="bottom"/>
          </w:tcPr>
          <w:p w:rsidR="000525DD" w:rsidRPr="005B6A58" w:rsidRDefault="000525DD" w:rsidP="000525DD">
            <w:pPr>
              <w:tabs>
                <w:tab w:val="clear" w:pos="907"/>
                <w:tab w:val="decimal" w:pos="735"/>
                <w:tab w:val="decimal" w:pos="919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vAlign w:val="bottom"/>
          </w:tcPr>
          <w:p w:rsidR="000525DD" w:rsidRPr="005B6A58" w:rsidRDefault="002F0529" w:rsidP="00FA0BB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10,000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4" w:type="dxa"/>
            <w:vAlign w:val="bottom"/>
          </w:tcPr>
          <w:p w:rsidR="000525DD" w:rsidRPr="005B6A58" w:rsidRDefault="000525DD" w:rsidP="00FA0BB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10,000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0525DD" w:rsidRPr="005B6A58" w:rsidRDefault="002F0529" w:rsidP="000525DD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10,000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10,000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0525DD" w:rsidRPr="005B6A58" w:rsidRDefault="002F0529" w:rsidP="00FA0B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5,000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178" w:right="-7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15,000</w:t>
            </w:r>
          </w:p>
        </w:tc>
      </w:tr>
      <w:tr w:rsidR="005B6A58" w:rsidRPr="005B6A58" w:rsidTr="00FA0BB1">
        <w:trPr>
          <w:cantSplit/>
          <w:trHeight w:val="299"/>
        </w:trPr>
        <w:tc>
          <w:tcPr>
            <w:tcW w:w="2978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left" w:pos="210"/>
                <w:tab w:val="left" w:pos="375"/>
              </w:tabs>
              <w:ind w:right="-378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บริษัท เซาท์อีสท์ เอเชีย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เอนเนอร์จี จำกัด</w:t>
            </w:r>
          </w:p>
        </w:tc>
        <w:tc>
          <w:tcPr>
            <w:tcW w:w="808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33.33</w:t>
            </w:r>
          </w:p>
        </w:tc>
        <w:tc>
          <w:tcPr>
            <w:tcW w:w="900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33.33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3" w:type="dxa"/>
            <w:vAlign w:val="bottom"/>
          </w:tcPr>
          <w:p w:rsidR="000525DD" w:rsidRPr="005B6A58" w:rsidRDefault="002F0529" w:rsidP="000525D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6,606,750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6,606,750</w:t>
            </w:r>
          </w:p>
        </w:tc>
        <w:tc>
          <w:tcPr>
            <w:tcW w:w="201" w:type="dxa"/>
            <w:vAlign w:val="bottom"/>
          </w:tcPr>
          <w:p w:rsidR="000525DD" w:rsidRPr="005B6A58" w:rsidRDefault="000525DD" w:rsidP="000525DD">
            <w:pPr>
              <w:tabs>
                <w:tab w:val="clear" w:pos="907"/>
                <w:tab w:val="decimal" w:pos="735"/>
                <w:tab w:val="decimal" w:pos="919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vAlign w:val="bottom"/>
          </w:tcPr>
          <w:p w:rsidR="000525DD" w:rsidRPr="005B6A58" w:rsidRDefault="002F0529" w:rsidP="00FA0BB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2,202,250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:rsidR="000525DD" w:rsidRPr="005B6A58" w:rsidRDefault="000525DD" w:rsidP="00FA0BB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2,202,250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0525DD" w:rsidRPr="005B6A58" w:rsidRDefault="002F0529" w:rsidP="000525DD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2,202,250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2,202,250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0525DD" w:rsidRPr="005B6A58" w:rsidRDefault="002F0529" w:rsidP="00FA0B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184,989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131" w:right="-7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77,079</w:t>
            </w:r>
          </w:p>
        </w:tc>
      </w:tr>
      <w:tr w:rsidR="005B6A58" w:rsidRPr="005B6A58" w:rsidTr="00FA0BB1">
        <w:trPr>
          <w:cantSplit/>
          <w:trHeight w:val="299"/>
        </w:trPr>
        <w:tc>
          <w:tcPr>
            <w:tcW w:w="2978" w:type="dxa"/>
            <w:vAlign w:val="bottom"/>
          </w:tcPr>
          <w:p w:rsidR="00584938" w:rsidRPr="005B6A58" w:rsidRDefault="00584938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สมาร์ท อินฟราเนท จำกัด</w:t>
            </w:r>
          </w:p>
        </w:tc>
        <w:tc>
          <w:tcPr>
            <w:tcW w:w="808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51</w:t>
            </w:r>
          </w:p>
        </w:tc>
        <w:tc>
          <w:tcPr>
            <w:tcW w:w="90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584938" w:rsidRPr="005B6A58" w:rsidRDefault="00584938" w:rsidP="00584938">
            <w:pPr>
              <w:tabs>
                <w:tab w:val="clear" w:pos="454"/>
              </w:tabs>
              <w:spacing w:line="340" w:lineRule="exact"/>
              <w:ind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1,</w:t>
            </w: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01" w:type="dxa"/>
            <w:vAlign w:val="bottom"/>
          </w:tcPr>
          <w:p w:rsidR="00584938" w:rsidRPr="005B6A58" w:rsidRDefault="00584938" w:rsidP="0058493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510</w:t>
            </w:r>
          </w:p>
        </w:tc>
        <w:tc>
          <w:tcPr>
            <w:tcW w:w="178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4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108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584938" w:rsidRPr="005B6A58" w:rsidRDefault="00584938" w:rsidP="0058493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4938" w:rsidRPr="005B6A58" w:rsidRDefault="00584938" w:rsidP="0058493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584938" w:rsidRPr="005B6A58" w:rsidRDefault="00584938" w:rsidP="0058493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510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84938" w:rsidRPr="005B6A58" w:rsidRDefault="00584938" w:rsidP="0058493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168"/>
              </w:tabs>
              <w:spacing w:line="240" w:lineRule="auto"/>
              <w:ind w:left="-63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4938" w:rsidRPr="005B6A58" w:rsidRDefault="00584938" w:rsidP="0058493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5B6A58" w:rsidRPr="005B6A58" w:rsidTr="00FA0BB1">
        <w:trPr>
          <w:cantSplit/>
        </w:trPr>
        <w:tc>
          <w:tcPr>
            <w:tcW w:w="2978" w:type="dxa"/>
            <w:vAlign w:val="bottom"/>
          </w:tcPr>
          <w:p w:rsidR="00584938" w:rsidRPr="005B6A58" w:rsidRDefault="00584938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ไฟฟ้า</w:t>
            </w:r>
            <w:r w:rsidRPr="005B6A58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r w:rsidRPr="005B6A5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น้ำงึม 3 จำกัด</w:t>
            </w:r>
            <w:r w:rsidRPr="005B6A58">
              <w:rPr>
                <w:rFonts w:ascii="Angsana New" w:hAnsi="Angsana New" w:hint="cs"/>
                <w:spacing w:val="-4"/>
                <w:sz w:val="26"/>
                <w:szCs w:val="26"/>
              </w:rPr>
              <w:t>*</w:t>
            </w:r>
          </w:p>
        </w:tc>
        <w:tc>
          <w:tcPr>
            <w:tcW w:w="808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25</w:t>
            </w:r>
          </w:p>
        </w:tc>
        <w:tc>
          <w:tcPr>
            <w:tcW w:w="90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25</w:t>
            </w:r>
          </w:p>
        </w:tc>
        <w:tc>
          <w:tcPr>
            <w:tcW w:w="178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1,808</w:t>
            </w:r>
          </w:p>
        </w:tc>
        <w:tc>
          <w:tcPr>
            <w:tcW w:w="178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1,808</w:t>
            </w:r>
          </w:p>
        </w:tc>
        <w:tc>
          <w:tcPr>
            <w:tcW w:w="201" w:type="dxa"/>
            <w:vAlign w:val="bottom"/>
          </w:tcPr>
          <w:p w:rsidR="00584938" w:rsidRPr="005B6A58" w:rsidRDefault="00584938" w:rsidP="00584938">
            <w:pPr>
              <w:tabs>
                <w:tab w:val="clear" w:pos="907"/>
                <w:tab w:val="decimal" w:pos="735"/>
                <w:tab w:val="decimal" w:pos="919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452</w:t>
            </w:r>
          </w:p>
        </w:tc>
        <w:tc>
          <w:tcPr>
            <w:tcW w:w="178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452</w:t>
            </w:r>
          </w:p>
        </w:tc>
        <w:tc>
          <w:tcPr>
            <w:tcW w:w="178" w:type="dxa"/>
            <w:vAlign w:val="bottom"/>
          </w:tcPr>
          <w:p w:rsidR="00584938" w:rsidRPr="005B6A58" w:rsidRDefault="00584938" w:rsidP="0058493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4938" w:rsidRPr="005B6A58" w:rsidRDefault="00584938" w:rsidP="0058493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584938" w:rsidRPr="005B6A58" w:rsidRDefault="00584938" w:rsidP="0058493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452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84938" w:rsidRPr="005B6A58" w:rsidRDefault="00584938" w:rsidP="0058493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452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4938" w:rsidRPr="005B6A58" w:rsidRDefault="00584938" w:rsidP="0058493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5B6A58" w:rsidRPr="005B6A58" w:rsidTr="00FA0BB1">
        <w:trPr>
          <w:cantSplit/>
        </w:trPr>
        <w:tc>
          <w:tcPr>
            <w:tcW w:w="2978" w:type="dxa"/>
            <w:vAlign w:val="bottom"/>
          </w:tcPr>
          <w:p w:rsidR="00584938" w:rsidRPr="005B6A58" w:rsidRDefault="00584938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808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25</w:t>
            </w:r>
          </w:p>
        </w:tc>
        <w:tc>
          <w:tcPr>
            <w:tcW w:w="90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25</w:t>
            </w:r>
          </w:p>
        </w:tc>
        <w:tc>
          <w:tcPr>
            <w:tcW w:w="178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10,094,900</w:t>
            </w:r>
          </w:p>
        </w:tc>
        <w:tc>
          <w:tcPr>
            <w:tcW w:w="178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9,761,419</w:t>
            </w:r>
          </w:p>
        </w:tc>
        <w:tc>
          <w:tcPr>
            <w:tcW w:w="201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2,523,725</w:t>
            </w:r>
          </w:p>
        </w:tc>
        <w:tc>
          <w:tcPr>
            <w:tcW w:w="178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7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2,440,355</w:t>
            </w:r>
          </w:p>
        </w:tc>
        <w:tc>
          <w:tcPr>
            <w:tcW w:w="178" w:type="dxa"/>
            <w:vAlign w:val="bottom"/>
          </w:tcPr>
          <w:p w:rsidR="00584938" w:rsidRPr="005B6A58" w:rsidRDefault="00584938" w:rsidP="0058493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4938" w:rsidRPr="005B6A58" w:rsidRDefault="00584938" w:rsidP="0058493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2,523,725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84938" w:rsidRPr="005B6A58" w:rsidRDefault="00584938" w:rsidP="0058493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2,440,355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6"/>
              </w:tabs>
              <w:spacing w:after="0"/>
              <w:ind w:left="-79" w:right="-15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5B6A58" w:rsidRPr="005B6A58" w:rsidTr="00FA0BB1">
        <w:trPr>
          <w:cantSplit/>
        </w:trPr>
        <w:tc>
          <w:tcPr>
            <w:tcW w:w="2978" w:type="dxa"/>
            <w:vAlign w:val="bottom"/>
          </w:tcPr>
          <w:p w:rsidR="00584938" w:rsidRPr="005B6A58" w:rsidRDefault="00584938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08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584938" w:rsidRPr="005B6A58" w:rsidRDefault="00584938" w:rsidP="00584938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1" w:type="dxa"/>
            <w:vAlign w:val="bottom"/>
          </w:tcPr>
          <w:p w:rsidR="00584938" w:rsidRPr="005B6A58" w:rsidRDefault="00584938" w:rsidP="00584938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4,736,937</w:t>
            </w:r>
          </w:p>
        </w:tc>
        <w:tc>
          <w:tcPr>
            <w:tcW w:w="178" w:type="dxa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4,653,057</w:t>
            </w:r>
          </w:p>
        </w:tc>
        <w:tc>
          <w:tcPr>
            <w:tcW w:w="178" w:type="dxa"/>
            <w:vAlign w:val="bottom"/>
          </w:tcPr>
          <w:p w:rsidR="00584938" w:rsidRPr="005B6A58" w:rsidRDefault="00584938" w:rsidP="0058493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4938" w:rsidRPr="005B6A58" w:rsidRDefault="00584938" w:rsidP="0058493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584938" w:rsidRPr="005B6A58" w:rsidRDefault="00584938" w:rsidP="0058493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4,736,937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84938" w:rsidRPr="005B6A58" w:rsidRDefault="00584938" w:rsidP="0058493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4,653,057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4938" w:rsidRPr="005B6A58" w:rsidRDefault="00584938" w:rsidP="0058493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31" w:right="-7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189,989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4938" w:rsidRPr="005B6A58" w:rsidRDefault="00584938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4938" w:rsidRPr="005B6A58" w:rsidRDefault="00584938" w:rsidP="00584938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131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92,079</w:t>
            </w:r>
          </w:p>
        </w:tc>
      </w:tr>
    </w:tbl>
    <w:p w:rsidR="008B61AD" w:rsidRPr="005B6A58" w:rsidRDefault="008B61AD" w:rsidP="00355E08">
      <w:pPr>
        <w:pStyle w:val="block"/>
        <w:spacing w:after="0" w:line="240" w:lineRule="auto"/>
        <w:ind w:left="0" w:right="-518"/>
        <w:jc w:val="thaiDistribute"/>
        <w:rPr>
          <w:rFonts w:ascii="Angsana New" w:hAnsi="Angsana New"/>
          <w:sz w:val="20"/>
          <w:lang w:bidi="th-TH"/>
        </w:rPr>
      </w:pPr>
    </w:p>
    <w:p w:rsidR="00A910DE" w:rsidRPr="005B6A58" w:rsidRDefault="00A910DE" w:rsidP="00A910DE">
      <w:pPr>
        <w:rPr>
          <w:rFonts w:ascii="Angsana New" w:hAnsi="Angsana New"/>
          <w:sz w:val="26"/>
          <w:szCs w:val="26"/>
        </w:rPr>
      </w:pPr>
      <w:r w:rsidRPr="005B6A58">
        <w:rPr>
          <w:rFonts w:ascii="Angsana New" w:hAnsi="Angsana New" w:hint="cs"/>
          <w:sz w:val="26"/>
          <w:szCs w:val="26"/>
          <w:cs/>
        </w:rPr>
        <w:t xml:space="preserve">บริษัทร่วมและการร่วมค้าดำเนินธุรกิจในประเทศไทยและต่างประเทศ (ดูหมายเหตุข้อ </w:t>
      </w:r>
      <w:r w:rsidRPr="005B6A58">
        <w:rPr>
          <w:rFonts w:ascii="Angsana New" w:hAnsi="Angsana New" w:hint="cs"/>
          <w:sz w:val="26"/>
          <w:szCs w:val="26"/>
        </w:rPr>
        <w:t>1</w:t>
      </w:r>
      <w:r w:rsidRPr="005B6A58">
        <w:rPr>
          <w:rFonts w:ascii="Angsana New" w:hAnsi="Angsana New" w:hint="cs"/>
          <w:sz w:val="26"/>
          <w:szCs w:val="26"/>
          <w:cs/>
        </w:rPr>
        <w:t>)</w:t>
      </w:r>
    </w:p>
    <w:p w:rsidR="00A910DE" w:rsidRPr="005B6A58" w:rsidRDefault="00A910DE" w:rsidP="00A910DE">
      <w:pPr>
        <w:rPr>
          <w:rFonts w:ascii="Angsana New" w:hAnsi="Angsana New"/>
          <w:sz w:val="20"/>
          <w:szCs w:val="20"/>
        </w:rPr>
      </w:pPr>
    </w:p>
    <w:p w:rsidR="00A910DE" w:rsidRPr="005B6A58" w:rsidRDefault="00A910DE" w:rsidP="00A910DE">
      <w:pPr>
        <w:pStyle w:val="block"/>
        <w:spacing w:after="0" w:line="240" w:lineRule="auto"/>
        <w:ind w:left="0" w:right="-518"/>
        <w:jc w:val="thaiDistribute"/>
        <w:rPr>
          <w:rFonts w:ascii="Angsana New" w:hAnsi="Angsana New"/>
          <w:sz w:val="26"/>
          <w:szCs w:val="26"/>
          <w:lang w:bidi="th-TH"/>
        </w:rPr>
      </w:pPr>
      <w:r w:rsidRPr="005B6A58">
        <w:rPr>
          <w:rFonts w:ascii="Angsana New" w:hAnsi="Angsana New" w:hint="cs"/>
          <w:sz w:val="26"/>
          <w:szCs w:val="26"/>
          <w:cs/>
          <w:lang w:bidi="th-TH"/>
        </w:rPr>
        <w:t>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:rsidR="0002016E" w:rsidRPr="005B6A58" w:rsidRDefault="0002016E" w:rsidP="00920EC8">
      <w:pPr>
        <w:pStyle w:val="block"/>
        <w:spacing w:after="0" w:line="240" w:lineRule="auto"/>
        <w:ind w:left="0" w:right="-518"/>
        <w:jc w:val="thaiDistribute"/>
        <w:rPr>
          <w:rFonts w:ascii="Angsana New" w:hAnsi="Angsana New"/>
          <w:sz w:val="20"/>
          <w:lang w:bidi="th-TH"/>
        </w:rPr>
      </w:pPr>
    </w:p>
    <w:p w:rsidR="00355E08" w:rsidRPr="005B6A58" w:rsidRDefault="0002016E" w:rsidP="00920EC8">
      <w:pPr>
        <w:pStyle w:val="block"/>
        <w:spacing w:after="0" w:line="240" w:lineRule="auto"/>
        <w:ind w:left="0" w:right="-518"/>
        <w:jc w:val="thaiDistribute"/>
        <w:rPr>
          <w:rFonts w:ascii="Angsana New" w:hAnsi="Angsana New"/>
          <w:sz w:val="26"/>
          <w:szCs w:val="26"/>
          <w:lang w:bidi="th-TH"/>
        </w:rPr>
      </w:pPr>
      <w:r w:rsidRPr="005B6A58">
        <w:rPr>
          <w:rFonts w:ascii="Angsana New" w:hAnsi="Angsana New" w:hint="cs"/>
          <w:sz w:val="26"/>
          <w:szCs w:val="26"/>
          <w:lang w:val="en-US" w:bidi="th-TH"/>
        </w:rPr>
        <w:t xml:space="preserve">* </w:t>
      </w:r>
      <w:r w:rsidRPr="005B6A58">
        <w:rPr>
          <w:rFonts w:ascii="Angsana New" w:hAnsi="Angsana New" w:hint="cs"/>
          <w:sz w:val="26"/>
          <w:szCs w:val="26"/>
          <w:cs/>
          <w:lang w:bidi="th-TH"/>
        </w:rPr>
        <w:t>การร่วมค้าดังกล่าวอยู่ระหว่างการชำระบัญชี</w:t>
      </w:r>
    </w:p>
    <w:p w:rsidR="00D23C8C" w:rsidRPr="005B6A58" w:rsidRDefault="00D23C8C" w:rsidP="00920EC8">
      <w:pPr>
        <w:pStyle w:val="block"/>
        <w:spacing w:after="0" w:line="240" w:lineRule="auto"/>
        <w:ind w:left="0" w:right="-518"/>
        <w:jc w:val="thaiDistribute"/>
        <w:rPr>
          <w:rFonts w:ascii="Angsana New" w:hAnsi="Angsana New"/>
          <w:sz w:val="26"/>
          <w:szCs w:val="26"/>
          <w:lang w:val="en-US" w:bidi="th-TH"/>
        </w:rPr>
        <w:sectPr w:rsidR="00D23C8C" w:rsidRPr="005B6A58" w:rsidSect="007F03C7">
          <w:pgSz w:w="16840" w:h="11907" w:orient="landscape" w:code="9"/>
          <w:pgMar w:top="691" w:right="1152" w:bottom="720" w:left="1152" w:header="720" w:footer="720" w:gutter="0"/>
          <w:cols w:space="708"/>
          <w:docGrid w:linePitch="360"/>
        </w:sectPr>
      </w:pPr>
    </w:p>
    <w:p w:rsidR="00DF51E9" w:rsidRPr="005B6A58" w:rsidRDefault="00DF51E9" w:rsidP="00DF5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เงินลงทุนในบริษัท สมาร์ท อินฟราเนท จำกัด</w:t>
      </w:r>
    </w:p>
    <w:p w:rsidR="00DF51E9" w:rsidRPr="005B6A58" w:rsidRDefault="00DF51E9" w:rsidP="00355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:rsidR="00196FBB" w:rsidRPr="005B6A58" w:rsidRDefault="00196FBB" w:rsidP="00196FB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เมื่อวันที่ 27 มิถุนายน 2562 บริษัทและบริษัท เอแอลที เทเลคอม จำกัด (มหาชน) ได้ร่วมกันจดทะเบียนจัดตั้งบริษัท สมาร์ท อินฟราเนท จำกัด เพื่อดำเนินธุรกิจโครงข่ายสายใยแก้วนำแสงใต้ดิน โดยบริษัทดังกล่าวมีทุนจดทะเบียน            1 ล้านบาท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(แบ่งเป็นหุ้นสามัญ 100</w:t>
      </w:r>
      <w:r w:rsidRPr="005B6A58">
        <w:rPr>
          <w:rFonts w:ascii="Angsana New" w:hAnsi="Angsana New" w:hint="cs"/>
          <w:i/>
          <w:iCs/>
          <w:sz w:val="30"/>
          <w:szCs w:val="30"/>
        </w:rPr>
        <w:t>,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000 หุ้น มีมูลค่าที่ตราไว้หุ้นละ 10 บาท)</w:t>
      </w:r>
      <w:r w:rsidRPr="005B6A58">
        <w:rPr>
          <w:rFonts w:ascii="Angsana New" w:hAnsi="Angsana New" w:hint="cs"/>
          <w:sz w:val="30"/>
          <w:szCs w:val="30"/>
          <w:cs/>
        </w:rPr>
        <w:t xml:space="preserve"> ทั้งนี้ บริษัทได้ชำระค่าหุ้นดังกล่าวตามสัดส่วนการลงทุนร้อยละ 51 ในอัตราหุ้นละ 10 บาท เป็นจำนวนเงิน 0.51 ล้านบาท</w:t>
      </w:r>
    </w:p>
    <w:p w:rsidR="00E50BC3" w:rsidRPr="005B6A58" w:rsidRDefault="00E50BC3" w:rsidP="00355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9D32B9" w:rsidRPr="005B6A58" w:rsidRDefault="009D32B9" w:rsidP="00355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เงินลงทุนใน Fareast Renewable Development Pte. Ltd.</w:t>
      </w:r>
    </w:p>
    <w:p w:rsidR="005C4BE8" w:rsidRPr="005B6A58" w:rsidRDefault="005C4BE8" w:rsidP="00355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:rsidR="005C4BE8" w:rsidRPr="005B6A58" w:rsidRDefault="005C4BE8" w:rsidP="00F12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6 ธันวาคม 2561 บริษัท อาร์เอช อินเตอร์เนชั่นแนล (สิงคโปร์) คอร์ปอเรชั่น จำกัด (“RHIS”) ซึ่งเป็น </w:t>
      </w:r>
      <w:r w:rsidR="004E2339" w:rsidRPr="005B6A58">
        <w:rPr>
          <w:rFonts w:ascii="Angsana New" w:hAnsi="Angsana New" w:hint="cs"/>
          <w:sz w:val="30"/>
          <w:szCs w:val="30"/>
          <w:cs/>
          <w:lang w:val="th-TH"/>
        </w:rPr>
        <w:t xml:space="preserve">       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 xml:space="preserve">บริษัทย่อยทางอ้อม ได้เข้าซื้อหุ้นสามัญเดิมและหุ้นสามัญเพิ่มทุนใน Fareast Renewable Development Pte. Ltd. (“FRD”) ซึ่งเป็นบริษัทที่จัดตั้งขึ้นในประเทศสิงคโปร์จาก Fareast Green Energy Pte. Ltd. ซึ่งเป็นผู้ถือหุ้นเดิม เพื่อเข้าร่วมดำเนินงานโรงไฟฟ้าพลังน้ำอาซาฮาน-1 (“Asahan-1”) ในสาธารณรัฐอินโดนีเซีย ซึ่งดำเนินงานภายใต้ </w:t>
      </w:r>
      <w:r w:rsidR="00F12801" w:rsidRPr="005B6A58">
        <w:rPr>
          <w:rFonts w:ascii="Angsana New" w:hAnsi="Angsana New" w:hint="cs"/>
          <w:sz w:val="30"/>
          <w:szCs w:val="30"/>
          <w:cs/>
          <w:lang w:val="th-TH"/>
        </w:rPr>
        <w:t xml:space="preserve">     </w:t>
      </w:r>
      <w:r w:rsidR="001F75FA" w:rsidRPr="005B6A58">
        <w:rPr>
          <w:rFonts w:ascii="Angsana New" w:hAnsi="Angsana New" w:hint="cs"/>
          <w:sz w:val="30"/>
          <w:szCs w:val="30"/>
          <w:cs/>
          <w:lang w:val="th-TH"/>
        </w:rPr>
        <w:t xml:space="preserve">                        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>PT Bajradaya Sentranusa (“BDSN”) ในสัดส่วนการลงทุนร้อยละ 50 ของทุนที่ออกและชำระแล้ว เป็นจำนวนเงิน 81.92 ล้านเหรียญสหรัฐอเมริกา หรือเทียบเท่า 2,688.57 ล้านบาท FRD จึงเป็นการร่วมค้าของกลุ่มบริษัท</w:t>
      </w:r>
    </w:p>
    <w:p w:rsidR="009D32B9" w:rsidRPr="005B6A58" w:rsidRDefault="009D32B9" w:rsidP="00F12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355E08" w:rsidRPr="005B6A58" w:rsidRDefault="00355E08" w:rsidP="00F12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sz w:val="30"/>
          <w:szCs w:val="30"/>
          <w:cs/>
          <w:lang w:val="th-TH"/>
        </w:rPr>
        <w:t xml:space="preserve">ภายหลังการโอนหุ้นบรรลุผลสำเร็จ ส่งผลให้โครงสร้างผู้ถือหุ้นใน FRD ประกอบด้วยกลุ่มบริษัท ร้อยละ 50 และ Fareast Green Energy Pte. Ltd. ร้อยละ 50 โครงสร้างผู้ถือหุ้นใน BDSN ประกอบด้วย FRD ร้อยละ 53.21 </w:t>
      </w:r>
      <w:r w:rsidR="00F663ED" w:rsidRPr="005B6A58">
        <w:rPr>
          <w:rFonts w:ascii="Angsana New" w:hAnsi="Angsana New" w:hint="cs"/>
          <w:sz w:val="30"/>
          <w:szCs w:val="30"/>
          <w:cs/>
          <w:lang w:val="th-TH"/>
        </w:rPr>
        <w:t xml:space="preserve">                 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 xml:space="preserve">(กลุ่มบริษัทถือหุ้นทางอ้อมผ่าน RHIS และ FRD ร้อยละ 26.61) และส่วนที่เหลือเป็นผู้ถือหุ้นส่วนน้อยรวมกัน    </w:t>
      </w:r>
      <w:r w:rsidR="001F75FA" w:rsidRPr="005B6A58">
        <w:rPr>
          <w:rFonts w:ascii="Angsana New" w:hAnsi="Angsana New" w:hint="cs"/>
          <w:sz w:val="30"/>
          <w:szCs w:val="30"/>
          <w:cs/>
          <w:lang w:val="th-TH"/>
        </w:rPr>
        <w:t xml:space="preserve">                      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 xml:space="preserve"> ร้อยละ 46.79</w:t>
      </w:r>
    </w:p>
    <w:p w:rsidR="006D1DF9" w:rsidRPr="005B6A58" w:rsidRDefault="006D1DF9" w:rsidP="00F12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6D1DF9" w:rsidRPr="005B6A58" w:rsidRDefault="006D1DF9" w:rsidP="00DE4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5B6A58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Pr="005B6A58">
        <w:rPr>
          <w:rFonts w:ascii="Angsana New" w:hAnsi="Angsana New" w:hint="cs"/>
          <w:sz w:val="30"/>
          <w:szCs w:val="30"/>
          <w:lang w:val="th-TH"/>
        </w:rPr>
        <w:t>3</w:t>
      </w:r>
      <w:r w:rsidR="00DE472E" w:rsidRPr="005B6A58">
        <w:rPr>
          <w:rFonts w:ascii="Angsana New" w:hAnsi="Angsana New" w:hint="cs"/>
          <w:sz w:val="30"/>
          <w:szCs w:val="30"/>
          <w:lang w:val="th-TH"/>
        </w:rPr>
        <w:t xml:space="preserve">0 </w:t>
      </w:r>
      <w:r w:rsidR="00DE472E" w:rsidRPr="005B6A58">
        <w:rPr>
          <w:rFonts w:ascii="Angsana New" w:hAnsi="Angsana New" w:hint="cs"/>
          <w:sz w:val="30"/>
          <w:szCs w:val="30"/>
          <w:cs/>
          <w:lang w:val="th-TH"/>
        </w:rPr>
        <w:t>มิถุนายน</w:t>
      </w:r>
      <w:r w:rsidR="00DE472E" w:rsidRPr="005B6A58">
        <w:rPr>
          <w:rFonts w:ascii="Angsana New" w:hAnsi="Angsana New" w:hint="cs"/>
          <w:sz w:val="30"/>
          <w:szCs w:val="30"/>
          <w:lang w:val="th-TH"/>
        </w:rPr>
        <w:t xml:space="preserve"> 2562 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>กลุ่มบริษัทได้ประเมินมูลค่ายุติธรรมของ</w:t>
      </w:r>
      <w:r w:rsidR="00F5489E" w:rsidRPr="005B6A58">
        <w:rPr>
          <w:rFonts w:ascii="Angsana New" w:hAnsi="Angsana New" w:hint="cs"/>
          <w:sz w:val="30"/>
          <w:szCs w:val="30"/>
          <w:cs/>
          <w:lang w:val="th-TH"/>
        </w:rPr>
        <w:t>ธุรกิจที่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>ซื้อ</w:t>
      </w:r>
      <w:r w:rsidR="00F5489E" w:rsidRPr="005B6A58">
        <w:rPr>
          <w:rFonts w:ascii="Angsana New" w:hAnsi="Angsana New" w:hint="cs"/>
          <w:sz w:val="30"/>
          <w:szCs w:val="30"/>
          <w:cs/>
          <w:lang w:val="th-TH"/>
        </w:rPr>
        <w:t>มา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>เสร็จสิ้นแล้วและได้ทำการปรับปรุงการบันทึกบัญชีเกี่ยวกับการซื้อธุรกิจตามข้อมูลที่ได้รับเพิ่มเติม</w:t>
      </w:r>
      <w:r w:rsidR="000D0DE0" w:rsidRPr="005B6A5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>ดังนี้</w:t>
      </w:r>
    </w:p>
    <w:p w:rsidR="00355E08" w:rsidRPr="005B6A58" w:rsidRDefault="00355E08" w:rsidP="00355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:rsidR="003F27F9" w:rsidRPr="005B6A58" w:rsidRDefault="003F27F9" w:rsidP="0016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5B6A58">
        <w:rPr>
          <w:rFonts w:ascii="Angsana New" w:hAnsi="Angsana New" w:hint="cs"/>
          <w:i/>
          <w:iCs/>
          <w:sz w:val="30"/>
          <w:szCs w:val="30"/>
          <w:cs/>
        </w:rPr>
        <w:br w:type="page"/>
      </w:r>
    </w:p>
    <w:p w:rsidR="00160B28" w:rsidRPr="005B6A58" w:rsidRDefault="00160B28" w:rsidP="0016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5B6A58">
        <w:rPr>
          <w:rFonts w:ascii="Angsana New" w:hAnsi="Angsana New" w:hint="cs"/>
          <w:i/>
          <w:iCs/>
          <w:sz w:val="30"/>
          <w:szCs w:val="30"/>
          <w:cs/>
        </w:rPr>
        <w:t>สินทรัพย์ที่ได้มา</w:t>
      </w:r>
      <w:r w:rsidR="00D0369F" w:rsidRPr="005B6A58">
        <w:rPr>
          <w:rFonts w:ascii="Angsana New" w:hAnsi="Angsana New" w:hint="cs"/>
          <w:i/>
          <w:iCs/>
          <w:sz w:val="30"/>
          <w:szCs w:val="30"/>
          <w:cs/>
        </w:rPr>
        <w:t>ที่ระบุได้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และหนี้สินที่รับมา</w:t>
      </w:r>
    </w:p>
    <w:p w:rsidR="00160B28" w:rsidRPr="005B6A58" w:rsidRDefault="00160B28" w:rsidP="00355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112" w:type="dxa"/>
        <w:tblInd w:w="558" w:type="dxa"/>
        <w:tblLook w:val="01E0" w:firstRow="1" w:lastRow="1" w:firstColumn="1" w:lastColumn="1" w:noHBand="0" w:noVBand="0"/>
      </w:tblPr>
      <w:tblGrid>
        <w:gridCol w:w="4162"/>
        <w:gridCol w:w="252"/>
        <w:gridCol w:w="1365"/>
        <w:gridCol w:w="240"/>
        <w:gridCol w:w="1398"/>
        <w:gridCol w:w="262"/>
        <w:gridCol w:w="1433"/>
      </w:tblGrid>
      <w:tr w:rsidR="005B6A58" w:rsidRPr="005B6A58" w:rsidTr="006E715F">
        <w:trPr>
          <w:tblHeader/>
        </w:trPr>
        <w:tc>
          <w:tcPr>
            <w:tcW w:w="4213" w:type="dxa"/>
            <w:vAlign w:val="bottom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vAlign w:val="bottom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มูลค่ายุติธรรมเดิม</w:t>
            </w:r>
          </w:p>
        </w:tc>
        <w:tc>
          <w:tcPr>
            <w:tcW w:w="240" w:type="dxa"/>
            <w:vAlign w:val="bottom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4" w:type="dxa"/>
            <w:vAlign w:val="bottom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63" w:type="dxa"/>
            <w:vAlign w:val="bottom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</w:tr>
      <w:tr w:rsidR="005B6A58" w:rsidRPr="005B6A58" w:rsidTr="006E715F">
        <w:trPr>
          <w:tblHeader/>
        </w:trPr>
        <w:tc>
          <w:tcPr>
            <w:tcW w:w="4213" w:type="dxa"/>
            <w:vAlign w:val="bottom"/>
          </w:tcPr>
          <w:p w:rsidR="00160B28" w:rsidRPr="005B6A58" w:rsidRDefault="00160B28" w:rsidP="00D640D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6" w:type="dxa"/>
            <w:gridSpan w:val="5"/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B6A58" w:rsidRPr="005B6A58" w:rsidTr="006E715F">
        <w:tc>
          <w:tcPr>
            <w:tcW w:w="4213" w:type="dxa"/>
            <w:vAlign w:val="bottom"/>
          </w:tcPr>
          <w:p w:rsidR="00160B28" w:rsidRPr="005B6A58" w:rsidRDefault="00160B28" w:rsidP="006E715F">
            <w:pPr>
              <w:ind w:hanging="24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53" w:type="dxa"/>
            <w:vAlign w:val="bottom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966,272</w:t>
            </w:r>
          </w:p>
        </w:tc>
        <w:tc>
          <w:tcPr>
            <w:tcW w:w="240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160B28" w:rsidRPr="005B6A58" w:rsidRDefault="009F05EF" w:rsidP="006E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(526)</w:t>
            </w:r>
          </w:p>
        </w:tc>
        <w:tc>
          <w:tcPr>
            <w:tcW w:w="263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:rsidR="00160B28" w:rsidRPr="005B6A58" w:rsidRDefault="009F05EF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965,746</w:t>
            </w:r>
          </w:p>
        </w:tc>
      </w:tr>
      <w:tr w:rsidR="005B6A58" w:rsidRPr="005B6A58" w:rsidTr="006E715F">
        <w:tc>
          <w:tcPr>
            <w:tcW w:w="4213" w:type="dxa"/>
            <w:vAlign w:val="bottom"/>
          </w:tcPr>
          <w:p w:rsidR="00160B28" w:rsidRPr="005B6A58" w:rsidRDefault="00160B28" w:rsidP="006E715F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253" w:type="dxa"/>
            <w:vAlign w:val="bottom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148,336</w:t>
            </w:r>
          </w:p>
        </w:tc>
        <w:tc>
          <w:tcPr>
            <w:tcW w:w="240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160B28" w:rsidRPr="005B6A58" w:rsidRDefault="009F05EF" w:rsidP="006E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(21,544)</w:t>
            </w:r>
          </w:p>
        </w:tc>
        <w:tc>
          <w:tcPr>
            <w:tcW w:w="263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:rsidR="00160B28" w:rsidRPr="005B6A58" w:rsidRDefault="009F05EF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126,792</w:t>
            </w:r>
          </w:p>
        </w:tc>
      </w:tr>
      <w:tr w:rsidR="005B6A58" w:rsidRPr="005B6A58" w:rsidTr="006E715F">
        <w:tc>
          <w:tcPr>
            <w:tcW w:w="4213" w:type="dxa"/>
            <w:vAlign w:val="bottom"/>
          </w:tcPr>
          <w:p w:rsidR="00160B28" w:rsidRPr="005B6A58" w:rsidRDefault="00160B28" w:rsidP="006E715F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53" w:type="dxa"/>
            <w:vAlign w:val="bottom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435,994</w:t>
            </w:r>
          </w:p>
        </w:tc>
        <w:tc>
          <w:tcPr>
            <w:tcW w:w="240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160B28" w:rsidRPr="005B6A58" w:rsidRDefault="009F05EF" w:rsidP="006E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(238)</w:t>
            </w:r>
          </w:p>
        </w:tc>
        <w:tc>
          <w:tcPr>
            <w:tcW w:w="263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:rsidR="00160B28" w:rsidRPr="005B6A58" w:rsidRDefault="009F05EF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435,756</w:t>
            </w:r>
          </w:p>
        </w:tc>
      </w:tr>
      <w:tr w:rsidR="005B6A58" w:rsidRPr="005B6A58" w:rsidTr="006E715F">
        <w:tc>
          <w:tcPr>
            <w:tcW w:w="4213" w:type="dxa"/>
            <w:vAlign w:val="bottom"/>
          </w:tcPr>
          <w:p w:rsidR="00160B28" w:rsidRPr="005B6A58" w:rsidRDefault="00160B28" w:rsidP="006F56E9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253" w:type="dxa"/>
            <w:vAlign w:val="bottom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1,738</w:t>
            </w:r>
          </w:p>
        </w:tc>
        <w:tc>
          <w:tcPr>
            <w:tcW w:w="240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160B28" w:rsidRPr="005B6A58" w:rsidRDefault="009F05EF" w:rsidP="00692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:rsidR="00160B28" w:rsidRPr="005B6A58" w:rsidRDefault="009F05EF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1,738</w:t>
            </w:r>
          </w:p>
        </w:tc>
      </w:tr>
      <w:tr w:rsidR="005B6A58" w:rsidRPr="005B6A58" w:rsidTr="006E715F">
        <w:tc>
          <w:tcPr>
            <w:tcW w:w="4213" w:type="dxa"/>
            <w:vAlign w:val="bottom"/>
          </w:tcPr>
          <w:p w:rsidR="00160B28" w:rsidRPr="005B6A58" w:rsidRDefault="00160B28" w:rsidP="006F56E9">
            <w:pPr>
              <w:ind w:hanging="24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253" w:type="dxa"/>
            <w:vAlign w:val="bottom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18,558,212</w:t>
            </w:r>
          </w:p>
        </w:tc>
        <w:tc>
          <w:tcPr>
            <w:tcW w:w="240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160B28" w:rsidRPr="005B6A58" w:rsidRDefault="009F05EF" w:rsidP="006E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(10,122)</w:t>
            </w:r>
          </w:p>
        </w:tc>
        <w:tc>
          <w:tcPr>
            <w:tcW w:w="263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:rsidR="00160B28" w:rsidRPr="005B6A58" w:rsidRDefault="009F05EF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18,548,090</w:t>
            </w:r>
          </w:p>
        </w:tc>
      </w:tr>
      <w:tr w:rsidR="005B6A58" w:rsidRPr="005B6A58" w:rsidTr="006E715F">
        <w:tc>
          <w:tcPr>
            <w:tcW w:w="4213" w:type="dxa"/>
            <w:vAlign w:val="bottom"/>
          </w:tcPr>
          <w:p w:rsidR="00160B28" w:rsidRPr="005B6A58" w:rsidRDefault="00160B28" w:rsidP="006F56E9">
            <w:pPr>
              <w:ind w:hanging="24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53" w:type="dxa"/>
            <w:vAlign w:val="bottom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:rsidR="00160B28" w:rsidRPr="005B6A58" w:rsidRDefault="00160B28" w:rsidP="0080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6,584,524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160B28" w:rsidRPr="005B6A58" w:rsidRDefault="00C05691" w:rsidP="006E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3,590</w:t>
            </w:r>
          </w:p>
        </w:tc>
        <w:tc>
          <w:tcPr>
            <w:tcW w:w="263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:rsidR="00160B28" w:rsidRPr="005B6A58" w:rsidRDefault="00C05691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(6,580,934)</w:t>
            </w:r>
          </w:p>
        </w:tc>
      </w:tr>
      <w:tr w:rsidR="005B6A58" w:rsidRPr="005B6A58" w:rsidTr="006E715F">
        <w:tc>
          <w:tcPr>
            <w:tcW w:w="4213" w:type="dxa"/>
            <w:vAlign w:val="bottom"/>
          </w:tcPr>
          <w:p w:rsidR="00160B28" w:rsidRPr="005B6A58" w:rsidRDefault="00160B28" w:rsidP="006F56E9">
            <w:pPr>
              <w:ind w:hanging="24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53" w:type="dxa"/>
            <w:vAlign w:val="bottom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308,886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160B28" w:rsidRPr="005B6A58" w:rsidRDefault="00C05691" w:rsidP="006E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168</w:t>
            </w:r>
          </w:p>
        </w:tc>
        <w:tc>
          <w:tcPr>
            <w:tcW w:w="263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:rsidR="00160B28" w:rsidRPr="005B6A58" w:rsidRDefault="0076700F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</w:t>
            </w:r>
            <w:r w:rsidR="00C05691" w:rsidRPr="005B6A58">
              <w:rPr>
                <w:rFonts w:ascii="Angsana New" w:hAnsi="Angsana New" w:hint="cs"/>
                <w:sz w:val="30"/>
                <w:szCs w:val="30"/>
              </w:rPr>
              <w:t>308,718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B6A58" w:rsidRPr="005B6A58" w:rsidTr="006E715F">
        <w:tc>
          <w:tcPr>
            <w:tcW w:w="4213" w:type="dxa"/>
            <w:vAlign w:val="bottom"/>
          </w:tcPr>
          <w:p w:rsidR="00160B28" w:rsidRPr="005B6A58" w:rsidRDefault="00160B28" w:rsidP="006F56E9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253" w:type="dxa"/>
            <w:vAlign w:val="bottom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11,690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160B28" w:rsidRPr="005B6A58" w:rsidRDefault="00C05691" w:rsidP="0080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(36,542)</w:t>
            </w:r>
          </w:p>
        </w:tc>
        <w:tc>
          <w:tcPr>
            <w:tcW w:w="263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:rsidR="00160B28" w:rsidRPr="005B6A58" w:rsidRDefault="0076700F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</w:t>
            </w:r>
            <w:r w:rsidR="00C05691" w:rsidRPr="005B6A58">
              <w:rPr>
                <w:rFonts w:ascii="Angsana New" w:hAnsi="Angsana New" w:hint="cs"/>
                <w:sz w:val="30"/>
                <w:szCs w:val="30"/>
              </w:rPr>
              <w:t>48,232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B6A58" w:rsidRPr="005B6A58" w:rsidTr="006E715F">
        <w:tc>
          <w:tcPr>
            <w:tcW w:w="4213" w:type="dxa"/>
            <w:vAlign w:val="bottom"/>
          </w:tcPr>
          <w:p w:rsidR="00160B28" w:rsidRPr="005B6A58" w:rsidRDefault="00160B28" w:rsidP="006F56E9">
            <w:pPr>
              <w:ind w:hanging="24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3" w:type="dxa"/>
            <w:vAlign w:val="bottom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2,696,648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160B28" w:rsidRPr="005B6A58" w:rsidRDefault="0004709F" w:rsidP="006E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</w:t>
            </w:r>
            <w:r w:rsidR="00C05691" w:rsidRPr="005B6A58">
              <w:rPr>
                <w:rFonts w:ascii="Angsana New" w:hAnsi="Angsana New" w:hint="cs"/>
                <w:sz w:val="30"/>
                <w:szCs w:val="30"/>
              </w:rPr>
              <w:t>50,126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:rsidR="00160B28" w:rsidRPr="005B6A58" w:rsidRDefault="0076700F" w:rsidP="0076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</w:t>
            </w:r>
            <w:r w:rsidR="00C05691" w:rsidRPr="005B6A58">
              <w:rPr>
                <w:rFonts w:ascii="Angsana New" w:hAnsi="Angsana New" w:hint="cs"/>
                <w:sz w:val="30"/>
                <w:szCs w:val="30"/>
              </w:rPr>
              <w:t>2,746,774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B6A58" w:rsidRPr="005B6A58" w:rsidTr="006E715F">
        <w:tc>
          <w:tcPr>
            <w:tcW w:w="4213" w:type="dxa"/>
            <w:vAlign w:val="bottom"/>
          </w:tcPr>
          <w:p w:rsidR="00160B28" w:rsidRPr="005B6A58" w:rsidRDefault="00160B28" w:rsidP="00864CEC">
            <w:pPr>
              <w:ind w:left="162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3" w:type="dxa"/>
            <w:vAlign w:val="bottom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</w:p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11,098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C05691" w:rsidRPr="005B6A58" w:rsidRDefault="00C05691" w:rsidP="006E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160B28" w:rsidRPr="005B6A58" w:rsidRDefault="0004709F" w:rsidP="006E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5</w:t>
            </w:r>
            <w:r w:rsidR="00C05691" w:rsidRPr="005B6A58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263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:rsidR="00C05691" w:rsidRPr="005B6A58" w:rsidRDefault="00C05691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</w:p>
          <w:p w:rsidR="00160B28" w:rsidRPr="005B6A58" w:rsidRDefault="0076700F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</w:t>
            </w:r>
            <w:r w:rsidR="00C05691" w:rsidRPr="005B6A58">
              <w:rPr>
                <w:rFonts w:ascii="Angsana New" w:hAnsi="Angsana New" w:hint="cs"/>
                <w:sz w:val="30"/>
                <w:szCs w:val="30"/>
              </w:rPr>
              <w:t>10,578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B6A58" w:rsidRPr="005B6A58" w:rsidTr="006E715F">
        <w:tc>
          <w:tcPr>
            <w:tcW w:w="4213" w:type="dxa"/>
            <w:vAlign w:val="bottom"/>
          </w:tcPr>
          <w:p w:rsidR="00160B28" w:rsidRPr="005B6A58" w:rsidRDefault="00160B28" w:rsidP="006F56E9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253" w:type="dxa"/>
            <w:vAlign w:val="bottom"/>
          </w:tcPr>
          <w:p w:rsidR="00160B28" w:rsidRPr="005B6A58" w:rsidRDefault="00160B28" w:rsidP="00160B2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131,366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:rsidR="00160B28" w:rsidRPr="005B6A58" w:rsidRDefault="00160B28" w:rsidP="00160B2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160B28" w:rsidRPr="005B6A58" w:rsidRDefault="00C05691" w:rsidP="006E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72</w:t>
            </w:r>
          </w:p>
        </w:tc>
        <w:tc>
          <w:tcPr>
            <w:tcW w:w="263" w:type="dxa"/>
          </w:tcPr>
          <w:p w:rsidR="00160B28" w:rsidRPr="005B6A58" w:rsidRDefault="00160B28" w:rsidP="00160B2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:rsidR="00160B28" w:rsidRPr="005B6A58" w:rsidRDefault="0076700F" w:rsidP="00F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</w:t>
            </w:r>
            <w:r w:rsidR="00C05691" w:rsidRPr="005B6A58">
              <w:rPr>
                <w:rFonts w:ascii="Angsana New" w:hAnsi="Angsana New" w:hint="cs"/>
                <w:sz w:val="30"/>
                <w:szCs w:val="30"/>
              </w:rPr>
              <w:t>131,294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B6A58" w:rsidRPr="005B6A58" w:rsidTr="006E715F">
        <w:tc>
          <w:tcPr>
            <w:tcW w:w="4213" w:type="dxa"/>
          </w:tcPr>
          <w:p w:rsidR="00160B28" w:rsidRPr="005B6A58" w:rsidRDefault="00160B28" w:rsidP="006F56E9">
            <w:pPr>
              <w:tabs>
                <w:tab w:val="left" w:pos="1170"/>
              </w:tabs>
              <w:ind w:hanging="24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สินทรัพย์ที่ได้มาที่ระบุได้และ</w:t>
            </w:r>
            <w:r w:rsidRPr="005B6A58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253" w:type="dxa"/>
            <w:vAlign w:val="bottom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10,366,340</w:t>
            </w:r>
          </w:p>
        </w:tc>
        <w:tc>
          <w:tcPr>
            <w:tcW w:w="240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160B28" w:rsidRPr="005B6A58" w:rsidRDefault="00C05691" w:rsidP="006E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(114,748)</w:t>
            </w:r>
          </w:p>
        </w:tc>
        <w:tc>
          <w:tcPr>
            <w:tcW w:w="263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:rsidR="00160B28" w:rsidRPr="005B6A58" w:rsidRDefault="00C05691" w:rsidP="00257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10,251,592</w:t>
            </w:r>
          </w:p>
        </w:tc>
      </w:tr>
      <w:tr w:rsidR="005B6A58" w:rsidRPr="005B6A58" w:rsidTr="006E715F">
        <w:tc>
          <w:tcPr>
            <w:tcW w:w="4213" w:type="dxa"/>
          </w:tcPr>
          <w:p w:rsidR="00160B28" w:rsidRPr="005B6A58" w:rsidRDefault="00160B28" w:rsidP="006F56E9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253" w:type="dxa"/>
            <w:vAlign w:val="bottom"/>
          </w:tcPr>
          <w:p w:rsidR="00160B28" w:rsidRPr="005B6A58" w:rsidRDefault="00160B28" w:rsidP="00160B2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5,181,212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:rsidR="00160B28" w:rsidRPr="005B6A58" w:rsidRDefault="00160B28" w:rsidP="00160B2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160B28" w:rsidRPr="005B6A58" w:rsidRDefault="00C05691" w:rsidP="006E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53,872</w:t>
            </w:r>
          </w:p>
        </w:tc>
        <w:tc>
          <w:tcPr>
            <w:tcW w:w="263" w:type="dxa"/>
          </w:tcPr>
          <w:p w:rsidR="00160B28" w:rsidRPr="005B6A58" w:rsidRDefault="00160B28" w:rsidP="00160B2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:rsidR="00160B28" w:rsidRPr="005B6A58" w:rsidRDefault="0076700F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68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</w:t>
            </w:r>
            <w:r w:rsidR="00C05691" w:rsidRPr="005B6A58">
              <w:rPr>
                <w:rFonts w:ascii="Angsana New" w:hAnsi="Angsana New" w:hint="cs"/>
                <w:sz w:val="30"/>
                <w:szCs w:val="30"/>
              </w:rPr>
              <w:t>5,127,340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B6A58" w:rsidRPr="005B6A58" w:rsidTr="006E715F">
        <w:tc>
          <w:tcPr>
            <w:tcW w:w="4213" w:type="dxa"/>
          </w:tcPr>
          <w:p w:rsidR="00160B28" w:rsidRPr="005B6A58" w:rsidRDefault="00160B28" w:rsidP="006F56E9">
            <w:pPr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53" w:type="dxa"/>
            <w:vAlign w:val="bottom"/>
          </w:tcPr>
          <w:p w:rsidR="00160B28" w:rsidRPr="005B6A58" w:rsidRDefault="00160B28" w:rsidP="00160B2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:rsidR="00160B28" w:rsidRPr="005B6A58" w:rsidRDefault="00160B28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5,185,128</w:t>
            </w:r>
          </w:p>
        </w:tc>
        <w:tc>
          <w:tcPr>
            <w:tcW w:w="240" w:type="dxa"/>
          </w:tcPr>
          <w:p w:rsidR="00160B28" w:rsidRPr="005B6A58" w:rsidRDefault="00160B28" w:rsidP="00160B2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:rsidR="00160B28" w:rsidRPr="005B6A58" w:rsidRDefault="00C05691" w:rsidP="006E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(60,876)</w:t>
            </w:r>
          </w:p>
        </w:tc>
        <w:tc>
          <w:tcPr>
            <w:tcW w:w="263" w:type="dxa"/>
          </w:tcPr>
          <w:p w:rsidR="00160B28" w:rsidRPr="005B6A58" w:rsidRDefault="00160B28" w:rsidP="00160B2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:rsidR="00160B28" w:rsidRPr="005B6A58" w:rsidRDefault="00C05691" w:rsidP="0016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5,124,252</w:t>
            </w:r>
          </w:p>
        </w:tc>
      </w:tr>
      <w:tr w:rsidR="005B6A58" w:rsidRPr="005B6A58" w:rsidTr="006E715F">
        <w:tc>
          <w:tcPr>
            <w:tcW w:w="4213" w:type="dxa"/>
          </w:tcPr>
          <w:p w:rsidR="00160B28" w:rsidRPr="005B6A58" w:rsidRDefault="00160B28" w:rsidP="006F56E9">
            <w:pPr>
              <w:tabs>
                <w:tab w:val="left" w:pos="1170"/>
              </w:tabs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ส่วนได้เสียที่มีอำนาจควบคุมที่ได้มา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3" w:type="dxa"/>
            <w:vAlign w:val="bottom"/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</w:tr>
      <w:tr w:rsidR="005B6A58" w:rsidRPr="005B6A58" w:rsidTr="006E715F">
        <w:tc>
          <w:tcPr>
            <w:tcW w:w="4213" w:type="dxa"/>
          </w:tcPr>
          <w:p w:rsidR="00160B28" w:rsidRPr="005B6A58" w:rsidRDefault="00160B28" w:rsidP="006F56E9">
            <w:pPr>
              <w:tabs>
                <w:tab w:val="left" w:pos="1170"/>
              </w:tabs>
              <w:ind w:hanging="24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Cs/>
                <w:sz w:val="30"/>
                <w:szCs w:val="30"/>
                <w:cs/>
              </w:rPr>
              <w:t>มูลค่ายุติธรรมของสินทรัพย์ที่ได้มา</w:t>
            </w:r>
          </w:p>
        </w:tc>
        <w:tc>
          <w:tcPr>
            <w:tcW w:w="253" w:type="dxa"/>
            <w:vAlign w:val="bottom"/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6A58" w:rsidRPr="005B6A58" w:rsidTr="006E715F">
        <w:tc>
          <w:tcPr>
            <w:tcW w:w="4213" w:type="dxa"/>
          </w:tcPr>
          <w:p w:rsidR="00160B28" w:rsidRPr="005B6A58" w:rsidRDefault="00160B28" w:rsidP="006F56E9">
            <w:pPr>
              <w:tabs>
                <w:tab w:val="left" w:pos="1170"/>
              </w:tabs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 ที่ระบุได้และหนี้สินที่รับมา</w:t>
            </w:r>
          </w:p>
        </w:tc>
        <w:tc>
          <w:tcPr>
            <w:tcW w:w="253" w:type="dxa"/>
            <w:vAlign w:val="bottom"/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:rsidR="00160B28" w:rsidRPr="005B6A58" w:rsidRDefault="0076700F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2,562,126</w:t>
            </w:r>
          </w:p>
        </w:tc>
      </w:tr>
      <w:tr w:rsidR="005B6A58" w:rsidRPr="005B6A58" w:rsidTr="006E715F">
        <w:tc>
          <w:tcPr>
            <w:tcW w:w="4213" w:type="dxa"/>
            <w:vAlign w:val="bottom"/>
          </w:tcPr>
          <w:p w:rsidR="00160B28" w:rsidRPr="005B6A58" w:rsidRDefault="00160B28" w:rsidP="006F56E9">
            <w:pPr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3" w:type="dxa"/>
            <w:vAlign w:val="bottom"/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:rsidR="00160B28" w:rsidRPr="005B6A58" w:rsidRDefault="00C05691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12</w:t>
            </w:r>
            <w:r w:rsidR="00692CB7" w:rsidRPr="005B6A5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,530</w:t>
            </w:r>
          </w:p>
        </w:tc>
      </w:tr>
      <w:tr w:rsidR="00A00D7D" w:rsidRPr="005B6A58" w:rsidTr="006E715F">
        <w:tc>
          <w:tcPr>
            <w:tcW w:w="4213" w:type="dxa"/>
            <w:vAlign w:val="bottom"/>
          </w:tcPr>
          <w:p w:rsidR="00160B28" w:rsidRPr="005B6A58" w:rsidRDefault="00160B28" w:rsidP="006F56E9">
            <w:pPr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รวมสิ่งตอบแทนในการซื้อ - ชำระแล้ว</w:t>
            </w:r>
          </w:p>
        </w:tc>
        <w:tc>
          <w:tcPr>
            <w:tcW w:w="253" w:type="dxa"/>
            <w:vAlign w:val="bottom"/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160B28" w:rsidRPr="005B6A58" w:rsidRDefault="00160B28" w:rsidP="00D6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0B28" w:rsidRPr="005B6A58" w:rsidRDefault="00160B28" w:rsidP="00D57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2,68</w:t>
            </w:r>
            <w:r w:rsidR="00692CB7"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="00C05691"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,656</w:t>
            </w:r>
          </w:p>
        </w:tc>
      </w:tr>
    </w:tbl>
    <w:p w:rsidR="00DF644F" w:rsidRPr="005B6A58" w:rsidRDefault="00DF644F" w:rsidP="00272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:rsidR="003F27F9" w:rsidRPr="005B6A58" w:rsidRDefault="003F27F9" w:rsidP="00272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br w:type="page"/>
      </w:r>
    </w:p>
    <w:p w:rsidR="007F45B3" w:rsidRPr="005B6A58" w:rsidRDefault="007F45B3" w:rsidP="00272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ความคืบหน้ากรณีเขื่อนดินย่อยกั้นช่องเขาส่วน D เกิดการทรุดตัว</w:t>
      </w:r>
    </w:p>
    <w:p w:rsidR="007F45B3" w:rsidRPr="005B6A58" w:rsidRDefault="007F45B3" w:rsidP="00272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:rsidR="003F27F9" w:rsidRPr="005B6A58" w:rsidRDefault="003F27F9" w:rsidP="003F27F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</w:t>
      </w:r>
      <w:r w:rsidRPr="005B6A58">
        <w:rPr>
          <w:rFonts w:ascii="Angsana New" w:hAnsi="Angsana New" w:hint="cs"/>
          <w:sz w:val="30"/>
          <w:szCs w:val="30"/>
          <w:lang w:val="th-TH"/>
        </w:rPr>
        <w:t xml:space="preserve">23 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 xml:space="preserve">กรกฎาคม </w:t>
      </w:r>
      <w:r w:rsidRPr="005B6A58">
        <w:rPr>
          <w:rFonts w:ascii="Angsana New" w:hAnsi="Angsana New" w:hint="cs"/>
          <w:sz w:val="30"/>
          <w:szCs w:val="30"/>
          <w:lang w:val="th-TH"/>
        </w:rPr>
        <w:t xml:space="preserve">2561 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 xml:space="preserve">เขื่อนดินย่อยกั้นช่องเขาส่วน </w:t>
      </w:r>
      <w:r w:rsidRPr="005B6A58">
        <w:rPr>
          <w:rFonts w:ascii="Angsana New" w:hAnsi="Angsana New" w:hint="cs"/>
          <w:sz w:val="30"/>
          <w:szCs w:val="30"/>
          <w:lang w:val="th-TH"/>
        </w:rPr>
        <w:t xml:space="preserve">D 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>ของโครงการโรงไฟฟ้าพลังน้ำเซเปียน</w:t>
      </w:r>
      <w:r w:rsidRPr="005B6A58">
        <w:rPr>
          <w:rFonts w:ascii="Angsana New" w:hAnsi="Angsana New" w:hint="cs"/>
          <w:sz w:val="30"/>
          <w:szCs w:val="30"/>
          <w:lang w:val="th-TH"/>
        </w:rPr>
        <w:t>-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>เซน้ำน้อย ตั้งอยู่ที่แขวงจำปาสัก สปป.ลาว ของบริษัท ไฟฟ้า เซเปียน</w:t>
      </w:r>
      <w:r w:rsidRPr="005B6A58">
        <w:rPr>
          <w:rFonts w:ascii="Angsana New" w:hAnsi="Angsana New" w:hint="cs"/>
          <w:sz w:val="30"/>
          <w:szCs w:val="30"/>
          <w:lang w:val="th-TH"/>
        </w:rPr>
        <w:t>-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>เซน้ำน้อย จำกัด ซึ่งเป็นการร่วมค้าทางตรง เกิดการทรุดตัว ส่งผลให้เขื่อนดินย่อยดังกล่าวเกิดรอยร้าวและทำให้น้ำไหลออกสู่พื้นที่ท้ายน้ำ การร่วมค้าดังกล่าวได้ดำเนินการอพยพประชาชนที่อาศัยอยู่ในบริเวณดังกล่าวเพื่อความปลอดภัย โดยทางโครงการได้ทำประกันตามเงื่อนไขของสัญญาเงินกู้ ซึ่งรวมถึงประกันภัยการก่อสร้างโครงการ ประกันภัยความรับผิดชอบต่อบุคคลที่สาม และประกันภัยกรณีการพัฒนาโครงการมีความล่าช้ากว่ากำหนด นอกจากนี้ ค่าใช้จ่ายที่เกิดขึ้นจากกรณีเขื่อนทรุดตัวดังกล่าว</w:t>
      </w:r>
      <w:r w:rsidRPr="005B6A58">
        <w:rPr>
          <w:rFonts w:ascii="Angsana New" w:hAnsi="Angsana New" w:hint="cs"/>
          <w:sz w:val="30"/>
          <w:szCs w:val="30"/>
          <w:lang w:val="th-TH"/>
        </w:rPr>
        <w:br/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>ทางบริษัทผู้รับเหมาก่อสร้างโครงการ (</w:t>
      </w:r>
      <w:r w:rsidRPr="005B6A58">
        <w:rPr>
          <w:rFonts w:ascii="Angsana New" w:hAnsi="Angsana New" w:hint="cs"/>
          <w:sz w:val="30"/>
          <w:szCs w:val="30"/>
          <w:lang w:val="th-TH"/>
        </w:rPr>
        <w:t>EPC Contractor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>) จะเป็นผู้รับผิดชอบในเบื้องต้น การร่วมค้าดังกล่าวร่วมกับผู้รับประกันและรัฐบาล สปป</w:t>
      </w:r>
      <w:r w:rsidRPr="005B6A58">
        <w:rPr>
          <w:rFonts w:ascii="Angsana New" w:hAnsi="Angsana New" w:hint="cs"/>
          <w:sz w:val="30"/>
          <w:szCs w:val="30"/>
          <w:lang w:val="th-TH"/>
        </w:rPr>
        <w:t xml:space="preserve">. 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 xml:space="preserve">ลาว ได้แต่งตั้งคณะกรรมการ </w:t>
      </w:r>
      <w:r w:rsidRPr="005B6A58">
        <w:rPr>
          <w:rFonts w:ascii="Angsana New" w:hAnsi="Angsana New" w:hint="cs"/>
          <w:sz w:val="30"/>
          <w:szCs w:val="30"/>
          <w:lang w:val="th-TH"/>
        </w:rPr>
        <w:t xml:space="preserve">(National Investigation Committee) 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 xml:space="preserve">เพื่อตรวจสอบหาสาเหตุของเหตุการณ์ดังกล่าว </w:t>
      </w:r>
      <w:r w:rsidR="001C5501" w:rsidRPr="005B6A58">
        <w:rPr>
          <w:rFonts w:ascii="Angsana New" w:hAnsi="Angsana New" w:hint="cs"/>
          <w:sz w:val="30"/>
          <w:szCs w:val="30"/>
          <w:cs/>
        </w:rPr>
        <w:t>ต่อมาเมื่อวันที่ 2</w:t>
      </w:r>
      <w:r w:rsidR="001C5501" w:rsidRPr="005B6A58">
        <w:rPr>
          <w:rFonts w:ascii="Angsana New" w:hAnsi="Angsana New" w:hint="cs"/>
          <w:sz w:val="30"/>
          <w:szCs w:val="30"/>
        </w:rPr>
        <w:t xml:space="preserve">8 </w:t>
      </w:r>
      <w:r w:rsidR="001C5501" w:rsidRPr="005B6A58">
        <w:rPr>
          <w:rFonts w:ascii="Angsana New" w:hAnsi="Angsana New" w:hint="cs"/>
          <w:sz w:val="30"/>
          <w:szCs w:val="30"/>
          <w:cs/>
        </w:rPr>
        <w:t>พฤษภาคม 2562 รัฐบาล สปป. ลาว และคณะกรรมการ (</w:t>
      </w:r>
      <w:r w:rsidR="001C5501" w:rsidRPr="005B6A58">
        <w:rPr>
          <w:rFonts w:ascii="Angsana New" w:hAnsi="Angsana New" w:hint="cs"/>
          <w:sz w:val="30"/>
          <w:szCs w:val="30"/>
        </w:rPr>
        <w:t>National Investigation Committee)</w:t>
      </w:r>
      <w:r w:rsidR="001C5501" w:rsidRPr="005B6A58">
        <w:rPr>
          <w:rFonts w:ascii="Angsana New" w:hAnsi="Angsana New" w:hint="cs"/>
          <w:sz w:val="30"/>
          <w:szCs w:val="30"/>
          <w:cs/>
        </w:rPr>
        <w:t xml:space="preserve"> ได้แถลงผลการสอบสวนสาเหตุที่ทำให้เกิดเหตุการณ์ดังกล่าว โดย</w:t>
      </w:r>
      <w:r w:rsidR="00D14F56" w:rsidRPr="005B6A58">
        <w:rPr>
          <w:rFonts w:ascii="Angsana New" w:hAnsi="Angsana New" w:hint="cs"/>
          <w:sz w:val="30"/>
          <w:szCs w:val="30"/>
          <w:cs/>
        </w:rPr>
        <w:t>ระบุ</w:t>
      </w:r>
      <w:r w:rsidR="001C5501" w:rsidRPr="005B6A58">
        <w:rPr>
          <w:rFonts w:ascii="Angsana New" w:hAnsi="Angsana New" w:hint="cs"/>
          <w:sz w:val="30"/>
          <w:szCs w:val="30"/>
          <w:cs/>
        </w:rPr>
        <w:t>ว่าไม่ได้เป็น</w:t>
      </w:r>
      <w:r w:rsidR="00EE43A1" w:rsidRPr="005B6A58">
        <w:rPr>
          <w:rFonts w:ascii="Angsana New" w:hAnsi="Angsana New"/>
          <w:sz w:val="30"/>
          <w:szCs w:val="30"/>
        </w:rPr>
        <w:t xml:space="preserve">     </w:t>
      </w:r>
      <w:r w:rsidR="001C5501" w:rsidRPr="005B6A58">
        <w:rPr>
          <w:rFonts w:ascii="Angsana New" w:hAnsi="Angsana New" w:hint="cs"/>
          <w:sz w:val="30"/>
          <w:szCs w:val="30"/>
          <w:cs/>
        </w:rPr>
        <w:t>เหตุสุดวิสัย (</w:t>
      </w:r>
      <w:r w:rsidR="001C5501" w:rsidRPr="005B6A58">
        <w:rPr>
          <w:rFonts w:ascii="Angsana New" w:hAnsi="Angsana New" w:hint="cs"/>
          <w:sz w:val="30"/>
          <w:szCs w:val="30"/>
        </w:rPr>
        <w:t>Force Majeure</w:t>
      </w:r>
      <w:r w:rsidR="001C5501" w:rsidRPr="005B6A58">
        <w:rPr>
          <w:rFonts w:ascii="Angsana New" w:hAnsi="Angsana New" w:hint="cs"/>
          <w:sz w:val="30"/>
          <w:szCs w:val="30"/>
          <w:cs/>
        </w:rPr>
        <w:t>) ตามที่กำหนดไว้ในสัญญาสัมปทาน ขณะนี้ การร่วมค้าดังกล่าวอยู่ระหว่างเจรจาเรียกร้องค่าชดเชย และค่าเสียหายที่เกี่ยวข้องจากบริษัทผู้รับเหมาก่อสร้างโครงการ (</w:t>
      </w:r>
      <w:r w:rsidR="001C5501" w:rsidRPr="005B6A58">
        <w:rPr>
          <w:rFonts w:ascii="Angsana New" w:hAnsi="Angsana New" w:hint="cs"/>
          <w:sz w:val="30"/>
          <w:szCs w:val="30"/>
        </w:rPr>
        <w:t xml:space="preserve">EPC Contractor) </w:t>
      </w:r>
      <w:r w:rsidR="001C5501" w:rsidRPr="005B6A58">
        <w:rPr>
          <w:rFonts w:ascii="Angsana New" w:hAnsi="Angsana New" w:hint="cs"/>
          <w:sz w:val="30"/>
          <w:szCs w:val="30"/>
          <w:cs/>
        </w:rPr>
        <w:t>อย่างไรก็ตาม โครงการดังกล่าวยัง</w:t>
      </w:r>
      <w:r w:rsidR="008B56C7" w:rsidRPr="005B6A58">
        <w:rPr>
          <w:rFonts w:ascii="Angsana New" w:hAnsi="Angsana New" w:hint="cs"/>
          <w:sz w:val="30"/>
          <w:szCs w:val="30"/>
          <w:cs/>
        </w:rPr>
        <w:t>ดำเนิน</w:t>
      </w:r>
      <w:r w:rsidR="001C5501" w:rsidRPr="005B6A58">
        <w:rPr>
          <w:rFonts w:ascii="Angsana New" w:hAnsi="Angsana New" w:hint="cs"/>
          <w:sz w:val="30"/>
          <w:szCs w:val="30"/>
          <w:cs/>
        </w:rPr>
        <w:t>การก่อสร้าง</w:t>
      </w:r>
      <w:r w:rsidR="006A75B8" w:rsidRPr="005B6A58">
        <w:rPr>
          <w:rFonts w:ascii="Angsana New" w:hAnsi="Angsana New" w:hint="cs"/>
          <w:sz w:val="30"/>
          <w:szCs w:val="30"/>
          <w:cs/>
        </w:rPr>
        <w:t>ต่อไป</w:t>
      </w:r>
      <w:r w:rsidR="001C5501" w:rsidRPr="005B6A58">
        <w:rPr>
          <w:rFonts w:ascii="Angsana New" w:hAnsi="Angsana New" w:hint="cs"/>
          <w:sz w:val="30"/>
          <w:szCs w:val="30"/>
          <w:cs/>
        </w:rPr>
        <w:t xml:space="preserve">และคาดว่าจะสามารถเดินเครื่องเชิงพาณิชย์ได้ในเดือนธันวาคม </w:t>
      </w:r>
      <w:r w:rsidR="001C5501" w:rsidRPr="005B6A58">
        <w:rPr>
          <w:rFonts w:ascii="Angsana New" w:hAnsi="Angsana New" w:hint="cs"/>
          <w:sz w:val="30"/>
          <w:szCs w:val="30"/>
        </w:rPr>
        <w:t>2562</w:t>
      </w:r>
    </w:p>
    <w:p w:rsidR="003F27F9" w:rsidRPr="005B6A58" w:rsidRDefault="003F27F9" w:rsidP="003F2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625E7" w:rsidRPr="005B6A58" w:rsidRDefault="0088136D" w:rsidP="005B07D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620080" w:rsidRPr="005B6A58" w:rsidRDefault="00620080" w:rsidP="0038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932"/>
        <w:gridCol w:w="1170"/>
        <w:gridCol w:w="1440"/>
        <w:gridCol w:w="270"/>
        <w:gridCol w:w="1440"/>
      </w:tblGrid>
      <w:tr w:rsidR="005B6A58" w:rsidRPr="005B6A58" w:rsidTr="005B07D0">
        <w:tc>
          <w:tcPr>
            <w:tcW w:w="4932" w:type="dxa"/>
            <w:shd w:val="clear" w:color="auto" w:fill="auto"/>
            <w:vAlign w:val="bottom"/>
          </w:tcPr>
          <w:p w:rsidR="00620080" w:rsidRPr="005B6A58" w:rsidRDefault="00620080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20080" w:rsidRPr="005B6A58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:rsidR="00620080" w:rsidRPr="005B6A58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B6A58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5B6A58" w:rsidRPr="005B6A58" w:rsidTr="005B07D0">
        <w:tc>
          <w:tcPr>
            <w:tcW w:w="4932" w:type="dxa"/>
            <w:shd w:val="clear" w:color="auto" w:fill="auto"/>
            <w:vAlign w:val="bottom"/>
          </w:tcPr>
          <w:p w:rsidR="00620080" w:rsidRPr="005B6A58" w:rsidRDefault="00620080" w:rsidP="005B0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170" w:type="dxa"/>
            <w:vAlign w:val="bottom"/>
          </w:tcPr>
          <w:p w:rsidR="00620080" w:rsidRPr="005B6A58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20080" w:rsidRPr="005B6A58" w:rsidRDefault="00620080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20080" w:rsidRPr="005B6A58" w:rsidRDefault="00620080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20080" w:rsidRPr="005B6A58" w:rsidRDefault="00620080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5B6A58" w:rsidRPr="005B6A58" w:rsidTr="005B07D0">
        <w:tc>
          <w:tcPr>
            <w:tcW w:w="4932" w:type="dxa"/>
            <w:shd w:val="clear" w:color="auto" w:fill="auto"/>
            <w:vAlign w:val="bottom"/>
          </w:tcPr>
          <w:p w:rsidR="00620080" w:rsidRPr="005B6A58" w:rsidRDefault="00620080" w:rsidP="005B0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2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20080" w:rsidRPr="005B6A58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0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:rsidR="00620080" w:rsidRPr="005B6A58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58" w:rsidRPr="005B6A58" w:rsidTr="005B07D0">
        <w:tc>
          <w:tcPr>
            <w:tcW w:w="4932" w:type="dxa"/>
            <w:vAlign w:val="bottom"/>
          </w:tcPr>
          <w:p w:rsidR="00620080" w:rsidRPr="005B6A58" w:rsidRDefault="00620080" w:rsidP="005B0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:rsidR="00620080" w:rsidRPr="005B6A58" w:rsidRDefault="00620080" w:rsidP="006200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2207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:rsidR="00620080" w:rsidRPr="005B6A58" w:rsidRDefault="00620080" w:rsidP="006200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40,690,558</w:t>
            </w:r>
          </w:p>
        </w:tc>
        <w:tc>
          <w:tcPr>
            <w:tcW w:w="270" w:type="dxa"/>
            <w:vAlign w:val="bottom"/>
          </w:tcPr>
          <w:p w:rsidR="00620080" w:rsidRPr="005B6A58" w:rsidRDefault="00620080" w:rsidP="00620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20080" w:rsidRPr="005B6A58" w:rsidRDefault="00620080" w:rsidP="006200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40,690,558</w:t>
            </w:r>
          </w:p>
        </w:tc>
      </w:tr>
      <w:tr w:rsidR="005B6A58" w:rsidRPr="005B6A58" w:rsidTr="005B07D0">
        <w:tc>
          <w:tcPr>
            <w:tcW w:w="4932" w:type="dxa"/>
            <w:vAlign w:val="bottom"/>
          </w:tcPr>
          <w:p w:rsidR="00620080" w:rsidRPr="005B6A58" w:rsidRDefault="003B4CB7" w:rsidP="005B0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="00620080" w:rsidRPr="005B6A58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170" w:type="dxa"/>
            <w:vAlign w:val="bottom"/>
          </w:tcPr>
          <w:p w:rsidR="00620080" w:rsidRPr="005B6A58" w:rsidRDefault="00620080" w:rsidP="00620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20080" w:rsidRPr="005B6A58" w:rsidRDefault="006E6A5F" w:rsidP="00801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4,000</w:t>
            </w:r>
          </w:p>
        </w:tc>
        <w:tc>
          <w:tcPr>
            <w:tcW w:w="270" w:type="dxa"/>
            <w:vAlign w:val="bottom"/>
          </w:tcPr>
          <w:p w:rsidR="00620080" w:rsidRPr="005B6A58" w:rsidRDefault="00620080" w:rsidP="00620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20080" w:rsidRPr="005B6A58" w:rsidRDefault="00620080" w:rsidP="00620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00D7D" w:rsidRPr="005B6A58" w:rsidTr="005B07D0">
        <w:tc>
          <w:tcPr>
            <w:tcW w:w="4932" w:type="dxa"/>
            <w:vAlign w:val="bottom"/>
          </w:tcPr>
          <w:p w:rsidR="00620080" w:rsidRPr="005B6A58" w:rsidRDefault="00620080" w:rsidP="005B07D0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 3</w:t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0 </w:t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:rsidR="00620080" w:rsidRPr="005B6A58" w:rsidRDefault="00620080" w:rsidP="00620080">
            <w:pPr>
              <w:pStyle w:val="acctfourfigures"/>
              <w:tabs>
                <w:tab w:val="clear" w:pos="765"/>
                <w:tab w:val="left" w:pos="432"/>
                <w:tab w:val="decimal" w:pos="1152"/>
              </w:tabs>
              <w:spacing w:line="240" w:lineRule="auto"/>
              <w:ind w:right="2207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080" w:rsidRPr="005B6A58" w:rsidRDefault="006E6A5F" w:rsidP="006200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40,694,558</w:t>
            </w:r>
          </w:p>
        </w:tc>
        <w:tc>
          <w:tcPr>
            <w:tcW w:w="270" w:type="dxa"/>
            <w:vAlign w:val="bottom"/>
          </w:tcPr>
          <w:p w:rsidR="00620080" w:rsidRPr="005B6A58" w:rsidRDefault="00620080" w:rsidP="00620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080" w:rsidRPr="005B6A58" w:rsidRDefault="00620080" w:rsidP="006200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40,690,558</w:t>
            </w:r>
          </w:p>
        </w:tc>
      </w:tr>
    </w:tbl>
    <w:p w:rsidR="0062030F" w:rsidRPr="005B6A58" w:rsidRDefault="0062030F" w:rsidP="006200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:rsidR="00AD27D2" w:rsidRPr="005B6A58" w:rsidRDefault="00AD27D2" w:rsidP="00881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AD27D2" w:rsidRPr="005B6A58" w:rsidSect="00620AA0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5A3A79" w:rsidRPr="005B6A58" w:rsidRDefault="005A3A79" w:rsidP="00453FDC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lang w:bidi="th-TH"/>
        </w:rPr>
      </w:pPr>
      <w:r w:rsidRPr="005B6A58">
        <w:rPr>
          <w:rFonts w:ascii="Angsana New" w:hAnsi="Angsana New" w:hint="cs"/>
          <w:sz w:val="26"/>
          <w:szCs w:val="26"/>
          <w:cs/>
          <w:lang w:bidi="th-TH"/>
        </w:rPr>
        <w:t xml:space="preserve">เงินลงทุนในบริษัทย่อย ณ วันที่ </w:t>
      </w:r>
      <w:r w:rsidR="00620080" w:rsidRPr="005B6A58">
        <w:rPr>
          <w:rFonts w:ascii="Angsana New" w:hAnsi="Angsana New" w:hint="cs"/>
          <w:sz w:val="26"/>
          <w:szCs w:val="26"/>
          <w:cs/>
          <w:lang w:bidi="th-TH"/>
        </w:rPr>
        <w:t>30</w:t>
      </w:r>
      <w:r w:rsidR="00620080" w:rsidRPr="005B6A58">
        <w:rPr>
          <w:rFonts w:ascii="Angsana New" w:hAnsi="Angsana New" w:hint="cs"/>
          <w:sz w:val="26"/>
          <w:szCs w:val="26"/>
          <w:lang w:bidi="th-TH"/>
        </w:rPr>
        <w:t xml:space="preserve"> </w:t>
      </w:r>
      <w:r w:rsidR="00620080" w:rsidRPr="005B6A58">
        <w:rPr>
          <w:rFonts w:ascii="Angsana New" w:hAnsi="Angsana New" w:hint="cs"/>
          <w:sz w:val="26"/>
          <w:szCs w:val="26"/>
          <w:cs/>
          <w:lang w:bidi="th-TH"/>
        </w:rPr>
        <w:t>มิถุนายน</w:t>
      </w:r>
      <w:r w:rsidR="00AF5C05" w:rsidRPr="005B6A58">
        <w:rPr>
          <w:rFonts w:ascii="Angsana New" w:hAnsi="Angsana New" w:hint="cs"/>
          <w:sz w:val="26"/>
          <w:szCs w:val="26"/>
          <w:cs/>
          <w:lang w:bidi="th-TH"/>
        </w:rPr>
        <w:t xml:space="preserve"> </w:t>
      </w:r>
      <w:r w:rsidR="00AF5C05" w:rsidRPr="005B6A58">
        <w:rPr>
          <w:rFonts w:ascii="Angsana New" w:hAnsi="Angsana New" w:hint="cs"/>
          <w:sz w:val="26"/>
          <w:szCs w:val="26"/>
          <w:lang w:val="en-US" w:bidi="th-TH"/>
        </w:rPr>
        <w:t>256</w:t>
      </w:r>
      <w:r w:rsidR="00866F7E" w:rsidRPr="005B6A58">
        <w:rPr>
          <w:rFonts w:ascii="Angsana New" w:hAnsi="Angsana New" w:hint="cs"/>
          <w:sz w:val="26"/>
          <w:szCs w:val="26"/>
          <w:lang w:val="en-US" w:bidi="th-TH"/>
        </w:rPr>
        <w:t>2</w:t>
      </w:r>
      <w:r w:rsidR="00C72F2E" w:rsidRPr="005B6A58">
        <w:rPr>
          <w:rFonts w:ascii="Angsana New" w:hAnsi="Angsana New" w:hint="cs"/>
          <w:sz w:val="26"/>
          <w:szCs w:val="26"/>
          <w:cs/>
          <w:lang w:bidi="th-TH"/>
        </w:rPr>
        <w:t xml:space="preserve"> </w:t>
      </w:r>
      <w:r w:rsidR="006826BF" w:rsidRPr="005B6A58">
        <w:rPr>
          <w:rFonts w:ascii="Angsana New" w:hAnsi="Angsana New" w:hint="cs"/>
          <w:sz w:val="26"/>
          <w:szCs w:val="26"/>
          <w:cs/>
          <w:lang w:val="en-US" w:bidi="th-TH"/>
        </w:rPr>
        <w:t xml:space="preserve">และ </w:t>
      </w:r>
      <w:r w:rsidRPr="005B6A58">
        <w:rPr>
          <w:rFonts w:ascii="Angsana New" w:hAnsi="Angsana New" w:hint="cs"/>
          <w:sz w:val="26"/>
          <w:szCs w:val="26"/>
          <w:lang w:val="en-US" w:bidi="th-TH"/>
        </w:rPr>
        <w:t xml:space="preserve">31 </w:t>
      </w:r>
      <w:r w:rsidRPr="005B6A58">
        <w:rPr>
          <w:rFonts w:ascii="Angsana New" w:hAnsi="Angsana New" w:hint="cs"/>
          <w:sz w:val="26"/>
          <w:szCs w:val="26"/>
          <w:cs/>
          <w:lang w:val="en-US" w:bidi="th-TH"/>
        </w:rPr>
        <w:t xml:space="preserve">ธันวาคม </w:t>
      </w:r>
      <w:r w:rsidR="00773D1E" w:rsidRPr="005B6A58">
        <w:rPr>
          <w:rFonts w:ascii="Angsana New" w:hAnsi="Angsana New" w:hint="cs"/>
          <w:sz w:val="26"/>
          <w:szCs w:val="26"/>
          <w:lang w:val="en-US" w:bidi="th-TH"/>
        </w:rPr>
        <w:t>25</w:t>
      </w:r>
      <w:r w:rsidR="007F03C7" w:rsidRPr="005B6A58">
        <w:rPr>
          <w:rFonts w:ascii="Angsana New" w:hAnsi="Angsana New" w:hint="cs"/>
          <w:sz w:val="26"/>
          <w:szCs w:val="26"/>
          <w:cs/>
          <w:lang w:val="en-US" w:bidi="th-TH"/>
        </w:rPr>
        <w:t>6</w:t>
      </w:r>
      <w:r w:rsidR="00866F7E" w:rsidRPr="005B6A58">
        <w:rPr>
          <w:rFonts w:ascii="Angsana New" w:hAnsi="Angsana New" w:hint="cs"/>
          <w:sz w:val="26"/>
          <w:szCs w:val="26"/>
          <w:lang w:val="en-US" w:bidi="th-TH"/>
        </w:rPr>
        <w:t>1</w:t>
      </w:r>
      <w:r w:rsidR="00C72F2E" w:rsidRPr="005B6A58">
        <w:rPr>
          <w:rFonts w:ascii="Angsana New" w:hAnsi="Angsana New" w:hint="cs"/>
          <w:sz w:val="26"/>
          <w:szCs w:val="26"/>
          <w:cs/>
          <w:lang w:val="en-US" w:bidi="th-TH"/>
        </w:rPr>
        <w:t xml:space="preserve"> </w:t>
      </w:r>
      <w:r w:rsidR="006C24FD" w:rsidRPr="005B6A58">
        <w:rPr>
          <w:rFonts w:ascii="Angsana New" w:hAnsi="Angsana New" w:hint="cs"/>
          <w:sz w:val="26"/>
          <w:szCs w:val="26"/>
          <w:cs/>
          <w:lang w:bidi="th-TH"/>
        </w:rPr>
        <w:t>และ</w:t>
      </w:r>
      <w:r w:rsidR="006A3BFF" w:rsidRPr="005B6A58">
        <w:rPr>
          <w:rFonts w:ascii="Angsana New" w:hAnsi="Angsana New" w:hint="cs"/>
          <w:sz w:val="26"/>
          <w:szCs w:val="26"/>
          <w:cs/>
          <w:lang w:bidi="th-TH"/>
        </w:rPr>
        <w:t>เงินปันผล</w:t>
      </w:r>
      <w:r w:rsidR="007A7737" w:rsidRPr="005B6A58">
        <w:rPr>
          <w:rFonts w:ascii="Angsana New" w:hAnsi="Angsana New" w:hint="cs"/>
          <w:sz w:val="26"/>
          <w:szCs w:val="26"/>
          <w:cs/>
          <w:lang w:bidi="th-TH"/>
        </w:rPr>
        <w:t>รับ</w:t>
      </w:r>
      <w:r w:rsidR="006C24FD" w:rsidRPr="005B6A58">
        <w:rPr>
          <w:rFonts w:ascii="Angsana New" w:hAnsi="Angsana New" w:hint="cs"/>
          <w:sz w:val="26"/>
          <w:szCs w:val="26"/>
          <w:cs/>
          <w:lang w:bidi="th-TH"/>
        </w:rPr>
        <w:t>จากเงินลงทุนสำหรับงวด</w:t>
      </w:r>
      <w:r w:rsidR="00620080" w:rsidRPr="005B6A58">
        <w:rPr>
          <w:rFonts w:ascii="Angsana New" w:hAnsi="Angsana New" w:hint="cs"/>
          <w:sz w:val="26"/>
          <w:szCs w:val="26"/>
          <w:cs/>
          <w:lang w:bidi="th-TH"/>
        </w:rPr>
        <w:t>หก</w:t>
      </w:r>
      <w:r w:rsidR="006C24FD" w:rsidRPr="005B6A58">
        <w:rPr>
          <w:rFonts w:ascii="Angsana New" w:hAnsi="Angsana New" w:hint="cs"/>
          <w:sz w:val="26"/>
          <w:szCs w:val="26"/>
          <w:cs/>
          <w:lang w:bidi="th-TH"/>
        </w:rPr>
        <w:t xml:space="preserve">เดือนสิ้นสุดวันที่ </w:t>
      </w:r>
      <w:r w:rsidR="00620080" w:rsidRPr="005B6A58">
        <w:rPr>
          <w:rFonts w:ascii="Angsana New" w:hAnsi="Angsana New" w:hint="cs"/>
          <w:sz w:val="26"/>
          <w:szCs w:val="26"/>
          <w:cs/>
          <w:lang w:bidi="th-TH"/>
        </w:rPr>
        <w:t>30</w:t>
      </w:r>
      <w:r w:rsidR="00620080" w:rsidRPr="005B6A58">
        <w:rPr>
          <w:rFonts w:ascii="Angsana New" w:hAnsi="Angsana New" w:hint="cs"/>
          <w:sz w:val="26"/>
          <w:szCs w:val="26"/>
          <w:lang w:bidi="th-TH"/>
        </w:rPr>
        <w:t xml:space="preserve"> </w:t>
      </w:r>
      <w:r w:rsidR="00620080" w:rsidRPr="005B6A58">
        <w:rPr>
          <w:rFonts w:ascii="Angsana New" w:hAnsi="Angsana New" w:hint="cs"/>
          <w:sz w:val="26"/>
          <w:szCs w:val="26"/>
          <w:cs/>
          <w:lang w:bidi="th-TH"/>
        </w:rPr>
        <w:t>มิถุนายน</w:t>
      </w:r>
      <w:r w:rsidR="00AF5C05" w:rsidRPr="005B6A58">
        <w:rPr>
          <w:rFonts w:ascii="Angsana New" w:hAnsi="Angsana New" w:hint="cs"/>
          <w:sz w:val="26"/>
          <w:szCs w:val="26"/>
          <w:cs/>
          <w:lang w:val="en-US" w:bidi="th-TH"/>
        </w:rPr>
        <w:t xml:space="preserve"> </w:t>
      </w:r>
      <w:r w:rsidR="006C24FD" w:rsidRPr="005B6A58">
        <w:rPr>
          <w:rFonts w:ascii="Angsana New" w:hAnsi="Angsana New" w:hint="cs"/>
          <w:sz w:val="26"/>
          <w:szCs w:val="26"/>
          <w:cs/>
          <w:lang w:bidi="th-TH"/>
        </w:rPr>
        <w:t>มีดังนี้</w:t>
      </w:r>
    </w:p>
    <w:p w:rsidR="00C72F2E" w:rsidRPr="005B6A58" w:rsidRDefault="00C72F2E" w:rsidP="006A24D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lang w:bidi="th-TH"/>
        </w:rPr>
      </w:pPr>
    </w:p>
    <w:tbl>
      <w:tblPr>
        <w:tblW w:w="15159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21"/>
        <w:gridCol w:w="908"/>
        <w:gridCol w:w="913"/>
        <w:gridCol w:w="178"/>
        <w:gridCol w:w="890"/>
        <w:gridCol w:w="180"/>
        <w:gridCol w:w="900"/>
        <w:gridCol w:w="180"/>
        <w:gridCol w:w="900"/>
        <w:gridCol w:w="180"/>
        <w:gridCol w:w="900"/>
        <w:gridCol w:w="180"/>
        <w:gridCol w:w="895"/>
        <w:gridCol w:w="180"/>
        <w:gridCol w:w="881"/>
        <w:gridCol w:w="178"/>
        <w:gridCol w:w="926"/>
        <w:gridCol w:w="183"/>
        <w:gridCol w:w="897"/>
        <w:gridCol w:w="183"/>
        <w:gridCol w:w="830"/>
        <w:gridCol w:w="180"/>
        <w:gridCol w:w="896"/>
      </w:tblGrid>
      <w:tr w:rsidR="005B6A58" w:rsidRPr="005B6A58" w:rsidTr="001A304D">
        <w:trPr>
          <w:cantSplit/>
        </w:trPr>
        <w:tc>
          <w:tcPr>
            <w:tcW w:w="2621" w:type="dxa"/>
            <w:vAlign w:val="bottom"/>
          </w:tcPr>
          <w:p w:rsidR="00C72F2E" w:rsidRPr="005B6A58" w:rsidRDefault="00C72F2E" w:rsidP="00C72F2E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8" w:type="dxa"/>
            <w:gridSpan w:val="22"/>
            <w:vAlign w:val="bottom"/>
          </w:tcPr>
          <w:p w:rsidR="00C72F2E" w:rsidRPr="005B6A58" w:rsidRDefault="00C72F2E" w:rsidP="00C72F2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6A58" w:rsidRPr="005B6A58" w:rsidTr="001A304D">
        <w:trPr>
          <w:cantSplit/>
        </w:trPr>
        <w:tc>
          <w:tcPr>
            <w:tcW w:w="2621" w:type="dxa"/>
            <w:vAlign w:val="bottom"/>
          </w:tcPr>
          <w:p w:rsidR="00A57F2F" w:rsidRPr="005B6A58" w:rsidRDefault="00A57F2F" w:rsidP="00A57F2F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1" w:type="dxa"/>
            <w:gridSpan w:val="2"/>
            <w:vAlign w:val="bottom"/>
          </w:tcPr>
          <w:p w:rsidR="00A57F2F" w:rsidRPr="005B6A58" w:rsidRDefault="008F1D01" w:rsidP="00A57F2F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78" w:type="dxa"/>
            <w:vAlign w:val="bottom"/>
          </w:tcPr>
          <w:p w:rsidR="00A57F2F" w:rsidRPr="005B6A58" w:rsidRDefault="00A57F2F" w:rsidP="00A57F2F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0" w:type="dxa"/>
            <w:gridSpan w:val="3"/>
            <w:vAlign w:val="bottom"/>
          </w:tcPr>
          <w:p w:rsidR="00A57F2F" w:rsidRPr="005B6A58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:rsidR="00A57F2F" w:rsidRPr="005B6A58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A57F2F" w:rsidRPr="005B6A58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:rsidR="00A57F2F" w:rsidRPr="005B6A58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6" w:type="dxa"/>
            <w:gridSpan w:val="3"/>
            <w:shd w:val="clear" w:color="auto" w:fill="auto"/>
            <w:vAlign w:val="bottom"/>
          </w:tcPr>
          <w:p w:rsidR="00A57F2F" w:rsidRPr="005B6A58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:rsidR="00A57F2F" w:rsidRPr="005B6A58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06" w:type="dxa"/>
            <w:gridSpan w:val="3"/>
            <w:shd w:val="clear" w:color="auto" w:fill="auto"/>
            <w:vAlign w:val="bottom"/>
          </w:tcPr>
          <w:p w:rsidR="00A57F2F" w:rsidRPr="005B6A58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A57F2F" w:rsidRPr="005B6A58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bottom"/>
          </w:tcPr>
          <w:p w:rsidR="00A57F2F" w:rsidRPr="005B6A58" w:rsidRDefault="006A3BFF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เงินปันผล</w:t>
            </w:r>
            <w:r w:rsidR="00DF0936" w:rsidRPr="005B6A58"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  <w:r w:rsidR="00715962" w:rsidRPr="005B6A58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</w:p>
        </w:tc>
      </w:tr>
      <w:tr w:rsidR="005B6A58" w:rsidRPr="005B6A58" w:rsidTr="001A304D">
        <w:trPr>
          <w:cantSplit/>
        </w:trPr>
        <w:tc>
          <w:tcPr>
            <w:tcW w:w="2621" w:type="dxa"/>
            <w:vAlign w:val="bottom"/>
          </w:tcPr>
          <w:p w:rsidR="008F1D01" w:rsidRPr="005B6A58" w:rsidRDefault="008F1D01" w:rsidP="008F1D01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1" w:type="dxa"/>
            <w:gridSpan w:val="2"/>
            <w:vAlign w:val="bottom"/>
          </w:tcPr>
          <w:p w:rsidR="008F1D01" w:rsidRPr="005B6A58" w:rsidRDefault="008F1D01" w:rsidP="008F1D01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8" w:type="dxa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0" w:type="dxa"/>
            <w:gridSpan w:val="3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6" w:type="dxa"/>
            <w:gridSpan w:val="3"/>
            <w:shd w:val="clear" w:color="auto" w:fill="auto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06" w:type="dxa"/>
            <w:gridSpan w:val="3"/>
            <w:shd w:val="clear" w:color="auto" w:fill="auto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C80229" w:rsidRPr="005B6A58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5B6A58" w:rsidRPr="005B6A58" w:rsidTr="001A304D">
        <w:trPr>
          <w:cantSplit/>
        </w:trPr>
        <w:tc>
          <w:tcPr>
            <w:tcW w:w="2621" w:type="dxa"/>
            <w:vAlign w:val="bottom"/>
          </w:tcPr>
          <w:p w:rsidR="008F1D01" w:rsidRPr="005B6A58" w:rsidRDefault="008F1D01" w:rsidP="008F1D01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8" w:type="dxa"/>
            <w:vAlign w:val="bottom"/>
          </w:tcPr>
          <w:p w:rsidR="008F1D01" w:rsidRPr="005B6A58" w:rsidRDefault="00620080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913" w:type="dxa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8F1D01" w:rsidRPr="005B6A58" w:rsidRDefault="00620080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180" w:type="dxa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F1D01" w:rsidRPr="005B6A58" w:rsidRDefault="00620080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180" w:type="dxa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8F1D01" w:rsidRPr="005B6A58" w:rsidRDefault="00620080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8F1D01" w:rsidRPr="005B6A58" w:rsidRDefault="00620080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8F1D01" w:rsidRPr="005B6A58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bottom"/>
          </w:tcPr>
          <w:p w:rsidR="008F1D01" w:rsidRPr="005B6A58" w:rsidRDefault="00C80229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30 มิถุนายน</w:t>
            </w:r>
          </w:p>
        </w:tc>
      </w:tr>
      <w:tr w:rsidR="005B6A58" w:rsidRPr="005B6A58" w:rsidTr="001A304D">
        <w:trPr>
          <w:cantSplit/>
        </w:trPr>
        <w:tc>
          <w:tcPr>
            <w:tcW w:w="2621" w:type="dxa"/>
            <w:vAlign w:val="bottom"/>
          </w:tcPr>
          <w:p w:rsidR="00866F7E" w:rsidRPr="005B6A58" w:rsidRDefault="00866F7E" w:rsidP="00866F7E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8" w:type="dxa"/>
            <w:vAlign w:val="bottom"/>
          </w:tcPr>
          <w:p w:rsidR="00866F7E" w:rsidRPr="005B6A58" w:rsidRDefault="00866F7E" w:rsidP="00866F7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913" w:type="dxa"/>
            <w:vAlign w:val="bottom"/>
          </w:tcPr>
          <w:p w:rsidR="00866F7E" w:rsidRPr="005B6A58" w:rsidRDefault="00866F7E" w:rsidP="00866F7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78" w:type="dxa"/>
            <w:vAlign w:val="bottom"/>
          </w:tcPr>
          <w:p w:rsidR="00866F7E" w:rsidRPr="005B6A58" w:rsidRDefault="00866F7E" w:rsidP="00866F7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866F7E" w:rsidRPr="005B6A58" w:rsidRDefault="00866F7E" w:rsidP="00866F7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:rsidR="00866F7E" w:rsidRPr="005B6A58" w:rsidRDefault="00866F7E" w:rsidP="00866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866F7E" w:rsidRPr="005B6A58" w:rsidRDefault="00866F7E" w:rsidP="00866F7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:rsidR="00866F7E" w:rsidRPr="005B6A58" w:rsidRDefault="00866F7E" w:rsidP="00866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66F7E" w:rsidRPr="005B6A58" w:rsidRDefault="00866F7E" w:rsidP="00866F7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:rsidR="00866F7E" w:rsidRPr="005B6A58" w:rsidRDefault="00866F7E" w:rsidP="00866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866F7E" w:rsidRPr="005B6A58" w:rsidRDefault="00866F7E" w:rsidP="00866F7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:rsidR="00866F7E" w:rsidRPr="005B6A58" w:rsidRDefault="00866F7E" w:rsidP="00866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:rsidR="00866F7E" w:rsidRPr="005B6A58" w:rsidRDefault="00866F7E" w:rsidP="00866F7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:rsidR="00866F7E" w:rsidRPr="005B6A58" w:rsidRDefault="00866F7E" w:rsidP="00866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1" w:type="dxa"/>
            <w:vAlign w:val="bottom"/>
          </w:tcPr>
          <w:p w:rsidR="00866F7E" w:rsidRPr="005B6A58" w:rsidRDefault="00866F7E" w:rsidP="00866F7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78" w:type="dxa"/>
            <w:vAlign w:val="bottom"/>
          </w:tcPr>
          <w:p w:rsidR="00866F7E" w:rsidRPr="005B6A58" w:rsidRDefault="00866F7E" w:rsidP="00866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:rsidR="00866F7E" w:rsidRPr="005B6A58" w:rsidRDefault="00866F7E" w:rsidP="00866F7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83" w:type="dxa"/>
            <w:vAlign w:val="bottom"/>
          </w:tcPr>
          <w:p w:rsidR="00866F7E" w:rsidRPr="005B6A58" w:rsidRDefault="00866F7E" w:rsidP="00866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7" w:type="dxa"/>
            <w:vAlign w:val="bottom"/>
          </w:tcPr>
          <w:p w:rsidR="00866F7E" w:rsidRPr="005B6A58" w:rsidRDefault="00866F7E" w:rsidP="00866F7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866F7E" w:rsidRPr="005B6A58" w:rsidRDefault="00866F7E" w:rsidP="00866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:rsidR="00866F7E" w:rsidRPr="005B6A58" w:rsidRDefault="00866F7E" w:rsidP="00866F7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:rsidR="00866F7E" w:rsidRPr="005B6A58" w:rsidRDefault="00866F7E" w:rsidP="00866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6" w:type="dxa"/>
            <w:vAlign w:val="bottom"/>
          </w:tcPr>
          <w:p w:rsidR="00866F7E" w:rsidRPr="005B6A58" w:rsidRDefault="00866F7E" w:rsidP="00866F7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5B6A58" w:rsidRPr="005B6A58" w:rsidTr="001A304D">
        <w:trPr>
          <w:cantSplit/>
        </w:trPr>
        <w:tc>
          <w:tcPr>
            <w:tcW w:w="2621" w:type="dxa"/>
            <w:vAlign w:val="bottom"/>
          </w:tcPr>
          <w:p w:rsidR="008F1D01" w:rsidRPr="005B6A58" w:rsidRDefault="008F1D01" w:rsidP="008F1D01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1" w:type="dxa"/>
            <w:gridSpan w:val="2"/>
            <w:vAlign w:val="bottom"/>
          </w:tcPr>
          <w:p w:rsidR="008F1D01" w:rsidRPr="005B6A58" w:rsidRDefault="008F1D01" w:rsidP="008F1D01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" w:type="dxa"/>
            <w:vAlign w:val="bottom"/>
          </w:tcPr>
          <w:p w:rsidR="008F1D01" w:rsidRPr="005B6A58" w:rsidRDefault="008F1D01" w:rsidP="008F1D0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9" w:type="dxa"/>
            <w:gridSpan w:val="19"/>
            <w:vAlign w:val="bottom"/>
          </w:tcPr>
          <w:p w:rsidR="008F1D01" w:rsidRPr="005B6A58" w:rsidRDefault="008F1D01" w:rsidP="008F1D01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B6A58" w:rsidRPr="005B6A58" w:rsidTr="001A304D">
        <w:trPr>
          <w:cantSplit/>
        </w:trPr>
        <w:tc>
          <w:tcPr>
            <w:tcW w:w="2621" w:type="dxa"/>
            <w:vAlign w:val="bottom"/>
          </w:tcPr>
          <w:p w:rsidR="008F1D01" w:rsidRPr="005B6A58" w:rsidRDefault="008F1D01" w:rsidP="001A3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2" w:right="-378" w:hanging="1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8" w:type="dxa"/>
            <w:vAlign w:val="bottom"/>
          </w:tcPr>
          <w:p w:rsidR="008F1D01" w:rsidRPr="005B6A58" w:rsidRDefault="008F1D01" w:rsidP="008F1D01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3" w:type="dxa"/>
            <w:vAlign w:val="bottom"/>
          </w:tcPr>
          <w:p w:rsidR="008F1D01" w:rsidRPr="005B6A58" w:rsidRDefault="008F1D01" w:rsidP="008F1D01">
            <w:pPr>
              <w:tabs>
                <w:tab w:val="decimal" w:pos="32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8F1D01" w:rsidRPr="005B6A58" w:rsidRDefault="008F1D01" w:rsidP="008F1D0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8F1D01" w:rsidRPr="005B6A58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A58" w:rsidRPr="005B6A58" w:rsidTr="001A304D">
        <w:trPr>
          <w:cantSplit/>
        </w:trPr>
        <w:tc>
          <w:tcPr>
            <w:tcW w:w="2621" w:type="dxa"/>
            <w:vAlign w:val="bottom"/>
          </w:tcPr>
          <w:p w:rsidR="000525DD" w:rsidRPr="005B6A58" w:rsidRDefault="000525DD" w:rsidP="001A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 w:hanging="1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บริษัท ผลิตไฟฟ้าราชบุรี จำกัด</w:t>
            </w:r>
          </w:p>
        </w:tc>
        <w:tc>
          <w:tcPr>
            <w:tcW w:w="908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913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0525DD" w:rsidRPr="005B6A58" w:rsidRDefault="000C4F69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21,900,000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C4F69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0525DD" w:rsidRPr="005B6A58" w:rsidRDefault="000C4F69" w:rsidP="000525D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0525DD" w:rsidRPr="005B6A58" w:rsidRDefault="00EF0364" w:rsidP="000525D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1,207,312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1,155,586</w:t>
            </w:r>
          </w:p>
        </w:tc>
      </w:tr>
      <w:tr w:rsidR="005B6A58" w:rsidRPr="005B6A58" w:rsidTr="001A304D">
        <w:trPr>
          <w:cantSplit/>
        </w:trPr>
        <w:tc>
          <w:tcPr>
            <w:tcW w:w="2621" w:type="dxa"/>
            <w:vAlign w:val="bottom"/>
          </w:tcPr>
          <w:p w:rsidR="000525DD" w:rsidRPr="005B6A58" w:rsidRDefault="000525DD" w:rsidP="001A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 w:hanging="10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บริษัท ราชบุรีพลังงาน จำกัด</w:t>
            </w:r>
          </w:p>
        </w:tc>
        <w:tc>
          <w:tcPr>
            <w:tcW w:w="908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913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0525DD" w:rsidRPr="005B6A58" w:rsidRDefault="000C4F69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C4F69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0525DD" w:rsidRPr="005B6A58" w:rsidRDefault="000C4F69" w:rsidP="000525D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0525DD" w:rsidRPr="005B6A58" w:rsidRDefault="00EF0364" w:rsidP="000525DD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0525DD" w:rsidRPr="005B6A58" w:rsidRDefault="000525DD" w:rsidP="009D5CD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5B6A58" w:rsidRPr="005B6A58" w:rsidTr="001A304D">
        <w:trPr>
          <w:cantSplit/>
        </w:trPr>
        <w:tc>
          <w:tcPr>
            <w:tcW w:w="2621" w:type="dxa"/>
            <w:vAlign w:val="bottom"/>
          </w:tcPr>
          <w:p w:rsidR="000525DD" w:rsidRPr="005B6A58" w:rsidRDefault="000525DD" w:rsidP="001A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 w:hanging="10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  <w:lang w:eastAsia="th-TH"/>
              </w:rPr>
              <w:t>บริษัท ราช-ลาว เซอร์วิส จำกัด</w:t>
            </w:r>
          </w:p>
        </w:tc>
        <w:tc>
          <w:tcPr>
            <w:tcW w:w="908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913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0525DD" w:rsidRPr="005B6A58" w:rsidRDefault="000C4F69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C4F69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0525DD" w:rsidRPr="005B6A58" w:rsidRDefault="000C4F69" w:rsidP="000525D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0525DD" w:rsidRPr="005B6A58" w:rsidRDefault="00EF0364" w:rsidP="000525DD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0525DD" w:rsidRPr="005B6A58" w:rsidRDefault="000525DD" w:rsidP="009D5CD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5B6A58" w:rsidRPr="005B6A58" w:rsidTr="001A304D">
        <w:trPr>
          <w:cantSplit/>
        </w:trPr>
        <w:tc>
          <w:tcPr>
            <w:tcW w:w="2621" w:type="dxa"/>
            <w:vAlign w:val="bottom"/>
          </w:tcPr>
          <w:p w:rsidR="000525DD" w:rsidRPr="005B6A58" w:rsidRDefault="000525DD" w:rsidP="001A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 w:hanging="1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อาร์เอช อินเตอร์เนชั่นแนล</w:t>
            </w:r>
          </w:p>
        </w:tc>
        <w:tc>
          <w:tcPr>
            <w:tcW w:w="908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3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0525DD" w:rsidRPr="005B6A58" w:rsidRDefault="000525DD" w:rsidP="009D5CD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5B6A58" w:rsidRPr="005B6A58" w:rsidTr="001A304D">
        <w:trPr>
          <w:cantSplit/>
        </w:trPr>
        <w:tc>
          <w:tcPr>
            <w:tcW w:w="2621" w:type="dxa"/>
            <w:vAlign w:val="bottom"/>
          </w:tcPr>
          <w:p w:rsidR="000525DD" w:rsidRPr="005B6A58" w:rsidRDefault="000525DD" w:rsidP="001A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 w:hanging="10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908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913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0525DD" w:rsidRPr="005B6A58" w:rsidRDefault="000C4F69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17,650,000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17,650,000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C4F69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17,650,000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17,650,000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0525DD" w:rsidRPr="005B6A58" w:rsidRDefault="000C4F69" w:rsidP="000525D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17,650,000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17,650,000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0525DD" w:rsidRPr="005B6A58" w:rsidRDefault="00EF0364" w:rsidP="000525DD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0525DD" w:rsidRPr="005B6A58" w:rsidRDefault="000525DD" w:rsidP="009D5CD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5B6A58" w:rsidRPr="005B6A58" w:rsidTr="001A304D">
        <w:trPr>
          <w:cantSplit/>
        </w:trPr>
        <w:tc>
          <w:tcPr>
            <w:tcW w:w="2621" w:type="dxa"/>
            <w:vAlign w:val="bottom"/>
          </w:tcPr>
          <w:p w:rsidR="000525DD" w:rsidRPr="005B6A58" w:rsidRDefault="000525DD" w:rsidP="001A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 w:hanging="10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บริษัท ราช โอแอนด์เอ็ม จำกัด</w:t>
            </w:r>
          </w:p>
        </w:tc>
        <w:tc>
          <w:tcPr>
            <w:tcW w:w="908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913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0525DD" w:rsidRPr="005B6A58" w:rsidRDefault="000C4F69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C4F69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0525DD" w:rsidRPr="005B6A58" w:rsidRDefault="000C4F69" w:rsidP="000525D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0525DD" w:rsidRPr="005B6A58" w:rsidRDefault="00EF0364" w:rsidP="000525DD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25DD" w:rsidRPr="005B6A58" w:rsidRDefault="00EF0364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0525DD" w:rsidRPr="005B6A58" w:rsidRDefault="000525DD" w:rsidP="009D5CD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5B6A58" w:rsidRPr="005B6A58" w:rsidTr="001A304D">
        <w:trPr>
          <w:cantSplit/>
        </w:trPr>
        <w:tc>
          <w:tcPr>
            <w:tcW w:w="2621" w:type="dxa"/>
            <w:vAlign w:val="bottom"/>
          </w:tcPr>
          <w:p w:rsidR="000525DD" w:rsidRPr="005B6A58" w:rsidRDefault="000525DD" w:rsidP="001A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 w:hanging="10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บริษัท ราชบุรี อัลลายแอนซ์ จำกัด</w:t>
            </w:r>
          </w:p>
        </w:tc>
        <w:tc>
          <w:tcPr>
            <w:tcW w:w="908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913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0525DD" w:rsidRPr="005B6A58" w:rsidRDefault="000C4F69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C4F69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0525DD" w:rsidRPr="005B6A58" w:rsidRDefault="000C4F69" w:rsidP="000525D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0525DD" w:rsidRPr="005B6A58" w:rsidRDefault="00EF0364" w:rsidP="00575B6C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120,000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80"/>
              </w:tabs>
              <w:spacing w:after="0"/>
              <w:ind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0525DD" w:rsidRPr="005B6A58" w:rsidRDefault="000525DD" w:rsidP="009D5CD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5B6A58" w:rsidRPr="005B6A58" w:rsidTr="001A304D">
        <w:trPr>
          <w:cantSplit/>
        </w:trPr>
        <w:tc>
          <w:tcPr>
            <w:tcW w:w="2621" w:type="dxa"/>
            <w:vAlign w:val="bottom"/>
          </w:tcPr>
          <w:p w:rsidR="000525DD" w:rsidRPr="005B6A58" w:rsidRDefault="000525DD" w:rsidP="001A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 w:hanging="10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บริษัท หินกองเพาเวอร์โฮลดิ้ง จำกัด</w:t>
            </w:r>
          </w:p>
        </w:tc>
        <w:tc>
          <w:tcPr>
            <w:tcW w:w="908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913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0525DD" w:rsidRPr="005B6A58" w:rsidRDefault="000C4F69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4,000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C4F69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4,000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0525DD" w:rsidRPr="005B6A58" w:rsidRDefault="000C4F69" w:rsidP="000525D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4,000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0525DD" w:rsidRPr="005B6A58" w:rsidRDefault="00EF0364" w:rsidP="000525DD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80"/>
              </w:tabs>
              <w:spacing w:after="0"/>
              <w:ind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0525DD" w:rsidRPr="005B6A58" w:rsidRDefault="000525DD" w:rsidP="009D5CD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5B6A58" w:rsidRPr="005B6A58" w:rsidTr="001A304D">
        <w:trPr>
          <w:cantSplit/>
        </w:trPr>
        <w:tc>
          <w:tcPr>
            <w:tcW w:w="2621" w:type="dxa"/>
            <w:vAlign w:val="bottom"/>
          </w:tcPr>
          <w:p w:rsidR="000525DD" w:rsidRPr="005B6A58" w:rsidRDefault="000525DD" w:rsidP="001A304D">
            <w:pPr>
              <w:spacing w:line="340" w:lineRule="exact"/>
              <w:ind w:left="22" w:right="-79" w:hanging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8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3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5DD" w:rsidRPr="005B6A58" w:rsidRDefault="000C4F69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40,694,558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40,690,558</w:t>
            </w:r>
          </w:p>
        </w:tc>
        <w:tc>
          <w:tcPr>
            <w:tcW w:w="180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25DD" w:rsidRPr="005B6A58" w:rsidRDefault="000C4F69" w:rsidP="000525D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40,694,558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40,690,558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525DD" w:rsidRPr="005B6A58" w:rsidRDefault="000525DD" w:rsidP="0005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25DD" w:rsidRPr="005B6A58" w:rsidRDefault="00EF0364" w:rsidP="000525D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1,327,312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25DD" w:rsidRPr="005B6A58" w:rsidRDefault="000525DD" w:rsidP="0005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25DD" w:rsidRPr="005B6A58" w:rsidRDefault="000525DD" w:rsidP="000525DD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1,155,586</w:t>
            </w:r>
          </w:p>
        </w:tc>
      </w:tr>
    </w:tbl>
    <w:p w:rsidR="00585938" w:rsidRPr="005B6A58" w:rsidRDefault="00585938" w:rsidP="00585938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lang w:bidi="th-TH"/>
        </w:rPr>
      </w:pPr>
    </w:p>
    <w:p w:rsidR="00585938" w:rsidRPr="005B6A58" w:rsidRDefault="00585938" w:rsidP="00272ED0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lang w:bidi="th-TH"/>
        </w:rPr>
      </w:pPr>
      <w:r w:rsidRPr="005B6A58">
        <w:rPr>
          <w:rFonts w:ascii="Angsana New" w:hAnsi="Angsana New" w:hint="cs"/>
          <w:sz w:val="26"/>
          <w:szCs w:val="26"/>
          <w:cs/>
          <w:lang w:bidi="th-TH"/>
        </w:rPr>
        <w:t>บริษัทย่อยทั้งหมดดำเนินธุรกิจในประเทศไทย ยกเว้นบริษัท ราช</w:t>
      </w:r>
      <w:r w:rsidRPr="005B6A58">
        <w:rPr>
          <w:rFonts w:ascii="Angsana New" w:hAnsi="Angsana New" w:hint="cs"/>
          <w:sz w:val="26"/>
          <w:szCs w:val="26"/>
          <w:lang w:bidi="th-TH"/>
        </w:rPr>
        <w:t>-</w:t>
      </w:r>
      <w:r w:rsidRPr="005B6A58">
        <w:rPr>
          <w:rFonts w:ascii="Angsana New" w:hAnsi="Angsana New" w:hint="cs"/>
          <w:sz w:val="26"/>
          <w:szCs w:val="26"/>
          <w:cs/>
          <w:lang w:bidi="th-TH"/>
        </w:rPr>
        <w:t>ลาว เซอร์วิส จำกัด ซึ่งดำเนินธุรกิจในสปป.ลาว</w:t>
      </w:r>
    </w:p>
    <w:p w:rsidR="00075915" w:rsidRPr="005B6A58" w:rsidRDefault="00075915" w:rsidP="0007591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cs/>
          <w:lang w:bidi="th-TH"/>
        </w:rPr>
      </w:pPr>
    </w:p>
    <w:p w:rsidR="00075915" w:rsidRPr="005B6A58" w:rsidRDefault="00075915" w:rsidP="0007591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lang w:val="en-US"/>
        </w:rPr>
        <w:sectPr w:rsidR="00075915" w:rsidRPr="005B6A58" w:rsidSect="00F901FA">
          <w:foot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69107F" w:rsidRPr="005B6A58" w:rsidRDefault="0069107F" w:rsidP="0069107F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6A5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การเรียกชำระค่าหุ้นเพิ่มเติมของบริษัท ราช-ออสเตรเลีย คอร์ปอเรชั่น จำกัด</w:t>
      </w:r>
    </w:p>
    <w:p w:rsidR="0069107F" w:rsidRPr="005B6A58" w:rsidRDefault="0069107F" w:rsidP="00691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69107F" w:rsidRPr="005B6A58" w:rsidRDefault="0069107F" w:rsidP="0069107F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B6A5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5B6A58">
        <w:rPr>
          <w:rFonts w:ascii="Angsana New" w:hAnsi="Angsana New" w:hint="cs"/>
          <w:snapToGrid w:val="0"/>
          <w:sz w:val="30"/>
          <w:szCs w:val="30"/>
          <w:lang w:eastAsia="th-TH"/>
        </w:rPr>
        <w:t>5</w:t>
      </w:r>
      <w:r w:rsidRPr="005B6A5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เมษายน 256</w:t>
      </w:r>
      <w:r w:rsidRPr="005B6A58">
        <w:rPr>
          <w:rFonts w:ascii="Angsana New" w:hAnsi="Angsana New" w:hint="cs"/>
          <w:snapToGrid w:val="0"/>
          <w:sz w:val="30"/>
          <w:szCs w:val="30"/>
          <w:lang w:eastAsia="th-TH"/>
        </w:rPr>
        <w:t>2</w:t>
      </w:r>
      <w:r w:rsidRPr="005B6A5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บริษัท อาร์เอช อินเตอร์เนชั่นแนล (สิงคโปร์) คอร์ปอเรชั่น จำกัด ซึ่งเป็นบริษัทย่อยทางอ้อม ได้จ่ายชำระค่าหุ้นเพิ่มทุนให้แก่บริษัท ราช</w:t>
      </w:r>
      <w:r w:rsidRPr="005B6A58">
        <w:rPr>
          <w:rFonts w:ascii="Angsana New" w:hAnsi="Angsana New" w:hint="cs"/>
          <w:snapToGrid w:val="0"/>
          <w:sz w:val="30"/>
          <w:szCs w:val="30"/>
          <w:lang w:eastAsia="th-TH"/>
        </w:rPr>
        <w:t>-</w:t>
      </w:r>
      <w:r w:rsidRPr="005B6A5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ออสเตรเลีย คอร์ปอเรชั่น จำกัด ซึ่งเป็นบริษัทย่อยของบริษัทย่อยทางอ้อมดังกล่าว ตามสัดส่วนการลงทุนร้อยละ 100 เป็นจำนวนเงิน </w:t>
      </w:r>
      <w:r w:rsidRPr="005B6A58">
        <w:rPr>
          <w:rFonts w:ascii="Angsana New" w:hAnsi="Angsana New" w:hint="cs"/>
          <w:snapToGrid w:val="0"/>
          <w:sz w:val="30"/>
          <w:szCs w:val="30"/>
          <w:lang w:eastAsia="th-TH"/>
        </w:rPr>
        <w:t>19</w:t>
      </w:r>
      <w:r w:rsidRPr="005B6A5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ล้านเหรียญออสเตรเลีย หรือเทียบเท่า </w:t>
      </w:r>
      <w:r w:rsidRPr="005B6A58">
        <w:rPr>
          <w:rFonts w:ascii="Angsana New" w:hAnsi="Angsana New" w:hint="cs"/>
          <w:snapToGrid w:val="0"/>
          <w:sz w:val="30"/>
          <w:szCs w:val="30"/>
          <w:lang w:eastAsia="th-TH"/>
        </w:rPr>
        <w:t>427.57</w:t>
      </w:r>
      <w:r w:rsidRPr="005B6A5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ล้านบาท</w:t>
      </w:r>
    </w:p>
    <w:p w:rsidR="0069107F" w:rsidRPr="005B6A58" w:rsidRDefault="0069107F" w:rsidP="00691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232B73" w:rsidRPr="005B6A58" w:rsidRDefault="00232B73" w:rsidP="0023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6A5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การจดทะเบียนจัดตั้งบริษัทย่อยของบริษัท</w:t>
      </w:r>
    </w:p>
    <w:p w:rsidR="00232B73" w:rsidRPr="005B6A58" w:rsidRDefault="00232B73" w:rsidP="0023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232B73" w:rsidRPr="005B6A58" w:rsidRDefault="00232B73" w:rsidP="00232B7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B6A58">
        <w:rPr>
          <w:rFonts w:ascii="Angsana New" w:hAnsi="Angsana New" w:hint="cs"/>
          <w:sz w:val="30"/>
          <w:szCs w:val="30"/>
        </w:rPr>
        <w:t xml:space="preserve">24 </w:t>
      </w:r>
      <w:r w:rsidRPr="005B6A58">
        <w:rPr>
          <w:rFonts w:ascii="Angsana New" w:hAnsi="Angsana New" w:hint="cs"/>
          <w:sz w:val="30"/>
          <w:szCs w:val="30"/>
          <w:cs/>
        </w:rPr>
        <w:t>พฤษภาคม 25</w:t>
      </w:r>
      <w:r w:rsidRPr="005B6A58">
        <w:rPr>
          <w:rFonts w:ascii="Angsana New" w:hAnsi="Angsana New" w:hint="cs"/>
          <w:sz w:val="30"/>
          <w:szCs w:val="30"/>
        </w:rPr>
        <w:t>62</w:t>
      </w:r>
      <w:r w:rsidRPr="005B6A58">
        <w:rPr>
          <w:rFonts w:ascii="Angsana New" w:hAnsi="Angsana New" w:hint="cs"/>
          <w:sz w:val="30"/>
          <w:szCs w:val="30"/>
          <w:cs/>
        </w:rPr>
        <w:t xml:space="preserve"> บริษัทได้จดทะเบียนจัดตั้ง</w:t>
      </w:r>
      <w:r w:rsidR="00A00D7D" w:rsidRPr="005B6A58">
        <w:rPr>
          <w:rFonts w:ascii="Angsana New" w:hAnsi="Angsana New" w:hint="cs"/>
          <w:sz w:val="30"/>
          <w:szCs w:val="30"/>
          <w:cs/>
        </w:rPr>
        <w:t>บริษัทย่อยชื่อ</w:t>
      </w:r>
      <w:r w:rsidRPr="005B6A58">
        <w:rPr>
          <w:rFonts w:ascii="Angsana New" w:hAnsi="Angsana New" w:hint="cs"/>
          <w:sz w:val="30"/>
          <w:szCs w:val="30"/>
          <w:cs/>
        </w:rPr>
        <w:t xml:space="preserve"> บริษัท หินกองเพาเวอร์โฮลดิ้ง จำกัด เพื่อการลงทุนในธุรกิจเกี่ยวกับพลังงานไฟฟ้า โดยบริษัทดังกล่าวมีทุนจดทะเบียน </w:t>
      </w:r>
      <w:r w:rsidRPr="005B6A58">
        <w:rPr>
          <w:rFonts w:ascii="Angsana New" w:hAnsi="Angsana New" w:hint="cs"/>
          <w:sz w:val="30"/>
          <w:szCs w:val="30"/>
        </w:rPr>
        <w:t xml:space="preserve">4 </w:t>
      </w:r>
      <w:r w:rsidRPr="005B6A5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(แบ่งเป็นหุ้นสามัญจำนวน </w:t>
      </w:r>
      <w:r w:rsidRPr="005B6A58">
        <w:rPr>
          <w:rFonts w:ascii="Angsana New" w:hAnsi="Angsana New" w:hint="cs"/>
          <w:i/>
          <w:iCs/>
          <w:sz w:val="30"/>
          <w:szCs w:val="30"/>
        </w:rPr>
        <w:t>400,000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 หุ้น มีมูลค่าที่ตราไว้หุ้นละ 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10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บาท) </w:t>
      </w:r>
      <w:r w:rsidRPr="005B6A58">
        <w:rPr>
          <w:rFonts w:ascii="Angsana New" w:hAnsi="Angsana New" w:hint="cs"/>
          <w:sz w:val="30"/>
          <w:szCs w:val="30"/>
          <w:cs/>
        </w:rPr>
        <w:t>ทั้งนี้</w:t>
      </w:r>
      <w:r w:rsidR="00D34E50"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 xml:space="preserve">บริษัทได้จ่ายชำระค่าหุ้นตามสัดส่วนการลงทุนร้อยละ </w:t>
      </w:r>
      <w:r w:rsidRPr="005B6A58">
        <w:rPr>
          <w:rFonts w:ascii="Angsana New" w:hAnsi="Angsana New" w:hint="cs"/>
          <w:sz w:val="30"/>
          <w:szCs w:val="30"/>
        </w:rPr>
        <w:t xml:space="preserve">99.99 </w:t>
      </w:r>
      <w:r w:rsidR="00A00D7D" w:rsidRPr="005B6A58">
        <w:rPr>
          <w:rFonts w:ascii="Angsana New" w:hAnsi="Angsana New" w:hint="cs"/>
          <w:sz w:val="30"/>
          <w:szCs w:val="30"/>
          <w:cs/>
        </w:rPr>
        <w:t xml:space="preserve">     </w:t>
      </w:r>
      <w:r w:rsidRPr="005B6A58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5B6A58">
        <w:rPr>
          <w:rFonts w:ascii="Angsana New" w:hAnsi="Angsana New" w:hint="cs"/>
          <w:sz w:val="30"/>
          <w:szCs w:val="30"/>
        </w:rPr>
        <w:t>10</w:t>
      </w:r>
      <w:r w:rsidRPr="005B6A58">
        <w:rPr>
          <w:rFonts w:ascii="Angsana New" w:hAnsi="Angsana New" w:hint="cs"/>
          <w:sz w:val="30"/>
          <w:szCs w:val="30"/>
          <w:cs/>
        </w:rPr>
        <w:t xml:space="preserve"> บาท เป็นจำนวนเงินรวมทั้งสิ้น </w:t>
      </w:r>
      <w:r w:rsidRPr="005B6A58">
        <w:rPr>
          <w:rFonts w:ascii="Angsana New" w:hAnsi="Angsana New" w:hint="cs"/>
          <w:sz w:val="30"/>
          <w:szCs w:val="30"/>
        </w:rPr>
        <w:t xml:space="preserve">4 </w:t>
      </w:r>
      <w:r w:rsidRPr="005B6A58">
        <w:rPr>
          <w:rFonts w:ascii="Angsana New" w:hAnsi="Angsana New" w:hint="cs"/>
          <w:sz w:val="30"/>
          <w:szCs w:val="30"/>
          <w:cs/>
        </w:rPr>
        <w:t>ล้านบาท</w:t>
      </w:r>
    </w:p>
    <w:p w:rsidR="00232B73" w:rsidRPr="005B6A58" w:rsidRDefault="00232B73" w:rsidP="00232B7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232B73" w:rsidRPr="005B6A58" w:rsidRDefault="00232B73" w:rsidP="0023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6A5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การจดทะเบียนจัดตั้งบริษัทย่อยของบริษัท หินกองเพาเวอร์โฮลดิ้ง จำกัด</w:t>
      </w:r>
    </w:p>
    <w:p w:rsidR="00232B73" w:rsidRPr="005B6A58" w:rsidRDefault="00232B73" w:rsidP="0023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232B73" w:rsidRPr="005B6A58" w:rsidRDefault="00232B73" w:rsidP="00232B7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B6A58">
        <w:rPr>
          <w:rFonts w:ascii="Angsana New" w:hAnsi="Angsana New" w:hint="cs"/>
          <w:sz w:val="30"/>
          <w:szCs w:val="30"/>
        </w:rPr>
        <w:t xml:space="preserve">28 </w:t>
      </w:r>
      <w:r w:rsidRPr="005B6A58">
        <w:rPr>
          <w:rFonts w:ascii="Angsana New" w:hAnsi="Angsana New" w:hint="cs"/>
          <w:sz w:val="30"/>
          <w:szCs w:val="30"/>
          <w:cs/>
        </w:rPr>
        <w:t>พฤษภาคม 25</w:t>
      </w:r>
      <w:r w:rsidRPr="005B6A58">
        <w:rPr>
          <w:rFonts w:ascii="Angsana New" w:hAnsi="Angsana New" w:hint="cs"/>
          <w:sz w:val="30"/>
          <w:szCs w:val="30"/>
        </w:rPr>
        <w:t>62</w:t>
      </w:r>
      <w:r w:rsidRPr="005B6A58">
        <w:rPr>
          <w:rFonts w:ascii="Angsana New" w:hAnsi="Angsana New" w:hint="cs"/>
          <w:sz w:val="30"/>
          <w:szCs w:val="30"/>
          <w:cs/>
        </w:rPr>
        <w:t xml:space="preserve"> บริษัท หินกองเพาเวอร์โฮลดิ้ง จำกัด ซึ่งเป็นบริษัทย่อยทางตรง ได้จดทะเบียนจัดตั้ง </w:t>
      </w:r>
      <w:r w:rsidR="00A00D7D" w:rsidRPr="005B6A58">
        <w:rPr>
          <w:rFonts w:ascii="Angsana New" w:hAnsi="Angsana New" w:hint="cs"/>
          <w:sz w:val="30"/>
          <w:szCs w:val="30"/>
          <w:cs/>
        </w:rPr>
        <w:t xml:space="preserve">บริษัทย่อยชื่อ </w:t>
      </w:r>
      <w:r w:rsidRPr="005B6A58">
        <w:rPr>
          <w:rFonts w:ascii="Angsana New" w:hAnsi="Angsana New" w:hint="cs"/>
          <w:sz w:val="30"/>
          <w:szCs w:val="30"/>
          <w:cs/>
        </w:rPr>
        <w:t>บริษัท หินกองเพาเวอร์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 xml:space="preserve">จำกัด เพื่อผลิตและจำหน่ายพลังงานไฟฟ้า โดยบริษัทดังกล่าวมีทุนจดทะเบียน </w:t>
      </w:r>
      <w:r w:rsidRPr="005B6A58">
        <w:rPr>
          <w:rFonts w:ascii="Angsana New" w:hAnsi="Angsana New" w:hint="cs"/>
          <w:sz w:val="30"/>
          <w:szCs w:val="30"/>
        </w:rPr>
        <w:t xml:space="preserve">4 </w:t>
      </w:r>
      <w:r w:rsidRPr="005B6A5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(แบ่งเป็นหุ้นสามัญจำนวน </w:t>
      </w:r>
      <w:r w:rsidRPr="005B6A58">
        <w:rPr>
          <w:rFonts w:ascii="Angsana New" w:hAnsi="Angsana New" w:hint="cs"/>
          <w:i/>
          <w:iCs/>
          <w:sz w:val="30"/>
          <w:szCs w:val="30"/>
        </w:rPr>
        <w:t>400,000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 หุ้น มีมูลค่าที่ตราไว้หุ้นละ 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10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บาท) </w:t>
      </w:r>
      <w:r w:rsidRPr="005B6A58">
        <w:rPr>
          <w:rFonts w:ascii="Angsana New" w:hAnsi="Angsana New" w:hint="cs"/>
          <w:sz w:val="30"/>
          <w:szCs w:val="30"/>
          <w:cs/>
        </w:rPr>
        <w:t>ทั้งนี้</w:t>
      </w:r>
      <w:r w:rsidR="00D34E50"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บริษัทย่อย</w:t>
      </w:r>
      <w:r w:rsidR="00722A5C" w:rsidRPr="005B6A58">
        <w:rPr>
          <w:rFonts w:ascii="Angsana New" w:hAnsi="Angsana New" w:hint="cs"/>
          <w:sz w:val="30"/>
          <w:szCs w:val="30"/>
          <w:cs/>
        </w:rPr>
        <w:t>ทางตรง</w:t>
      </w:r>
      <w:r w:rsidRPr="005B6A58">
        <w:rPr>
          <w:rFonts w:ascii="Angsana New" w:hAnsi="Angsana New" w:hint="cs"/>
          <w:sz w:val="30"/>
          <w:szCs w:val="30"/>
          <w:cs/>
        </w:rPr>
        <w:t xml:space="preserve">ดังกล่าวได้จ่ายชำระค่าหุ้นตามสัดส่วนการลงทุนร้อยละ </w:t>
      </w:r>
      <w:r w:rsidRPr="005B6A58">
        <w:rPr>
          <w:rFonts w:ascii="Angsana New" w:hAnsi="Angsana New" w:hint="cs"/>
          <w:sz w:val="30"/>
          <w:szCs w:val="30"/>
        </w:rPr>
        <w:t xml:space="preserve">99.99 </w:t>
      </w:r>
      <w:r w:rsidRPr="005B6A58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5B6A58">
        <w:rPr>
          <w:rFonts w:ascii="Angsana New" w:hAnsi="Angsana New" w:hint="cs"/>
          <w:sz w:val="30"/>
          <w:szCs w:val="30"/>
        </w:rPr>
        <w:t>10</w:t>
      </w:r>
      <w:r w:rsidRPr="005B6A58">
        <w:rPr>
          <w:rFonts w:ascii="Angsana New" w:hAnsi="Angsana New" w:hint="cs"/>
          <w:sz w:val="30"/>
          <w:szCs w:val="30"/>
          <w:cs/>
        </w:rPr>
        <w:t xml:space="preserve"> บาท เป็นจำนวนเงินรวมทั้งสิ้น </w:t>
      </w:r>
      <w:r w:rsidRPr="005B6A58">
        <w:rPr>
          <w:rFonts w:ascii="Angsana New" w:hAnsi="Angsana New" w:hint="cs"/>
          <w:sz w:val="30"/>
          <w:szCs w:val="30"/>
        </w:rPr>
        <w:t xml:space="preserve">4 </w:t>
      </w:r>
      <w:r w:rsidRPr="005B6A58">
        <w:rPr>
          <w:rFonts w:ascii="Angsana New" w:hAnsi="Angsana New" w:hint="cs"/>
          <w:sz w:val="30"/>
          <w:szCs w:val="30"/>
          <w:cs/>
        </w:rPr>
        <w:t>ล้านบาท</w:t>
      </w:r>
    </w:p>
    <w:p w:rsidR="00232B73" w:rsidRPr="005B6A58" w:rsidRDefault="00232B73" w:rsidP="0023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p w:rsidR="000B41EF" w:rsidRPr="005B6A58" w:rsidRDefault="000B41EF" w:rsidP="00BB1B8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เงินจ่ายล่วงหน้าค่าหุ้น</w:t>
      </w:r>
    </w:p>
    <w:p w:rsidR="000B41EF" w:rsidRPr="005B6A58" w:rsidRDefault="000B41EF" w:rsidP="00BB1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105B3" w:rsidRPr="005B6A58" w:rsidRDefault="001105B3" w:rsidP="00BB1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rtl/>
          <w:cs/>
        </w:rPr>
      </w:pPr>
      <w:r w:rsidRPr="005B6A5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เงินลงทุนในบริษัท เอเชีย วอเตอร์ จำกัดผู้เดียว</w:t>
      </w:r>
    </w:p>
    <w:p w:rsidR="001105B3" w:rsidRPr="005B6A58" w:rsidRDefault="001105B3" w:rsidP="00BB1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rtl/>
          <w:cs/>
        </w:rPr>
      </w:pPr>
    </w:p>
    <w:p w:rsidR="00C17654" w:rsidRPr="005B6A58" w:rsidRDefault="00565399" w:rsidP="0069107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B6A58">
        <w:rPr>
          <w:rFonts w:ascii="Angsana New" w:hAnsi="Angsana New" w:hint="cs"/>
          <w:sz w:val="30"/>
          <w:szCs w:val="30"/>
        </w:rPr>
        <w:t xml:space="preserve">19 </w:t>
      </w:r>
      <w:r w:rsidRPr="005B6A5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B6A58">
        <w:rPr>
          <w:rFonts w:ascii="Angsana New" w:hAnsi="Angsana New" w:hint="cs"/>
          <w:sz w:val="30"/>
          <w:szCs w:val="30"/>
        </w:rPr>
        <w:t xml:space="preserve">2561 </w:t>
      </w:r>
      <w:r w:rsidRPr="005B6A58">
        <w:rPr>
          <w:rFonts w:ascii="Angsana New" w:hAnsi="Angsana New" w:hint="cs"/>
          <w:sz w:val="30"/>
          <w:szCs w:val="30"/>
          <w:cs/>
        </w:rPr>
        <w:t>บริษัท ราช</w:t>
      </w:r>
      <w:r w:rsidRPr="005B6A58">
        <w:rPr>
          <w:rFonts w:ascii="Angsana New" w:hAnsi="Angsana New" w:hint="cs"/>
          <w:sz w:val="30"/>
          <w:szCs w:val="30"/>
        </w:rPr>
        <w:t>-</w:t>
      </w:r>
      <w:r w:rsidRPr="005B6A58">
        <w:rPr>
          <w:rFonts w:ascii="Angsana New" w:hAnsi="Angsana New" w:hint="cs"/>
          <w:sz w:val="30"/>
          <w:szCs w:val="30"/>
          <w:cs/>
        </w:rPr>
        <w:t xml:space="preserve">ลาว เซอร์วิส จำกัด ซึ่งเป็นบริษัทย่อยทางตรง ได้ทำสัญญาเพื่อเข้าซื้อหุ้นสามัญในบริษัท เอเชีย วอเตอร์ จำกัดผู้เดียว </w:t>
      </w:r>
      <w:r w:rsidRPr="005B6A58">
        <w:rPr>
          <w:rFonts w:ascii="Angsana New" w:hAnsi="Angsana New" w:hint="cs"/>
          <w:sz w:val="30"/>
          <w:szCs w:val="30"/>
        </w:rPr>
        <w:t>(Asia Water Sole Co., Ltd.)</w:t>
      </w:r>
      <w:r w:rsidRPr="005B6A58">
        <w:rPr>
          <w:rFonts w:ascii="Angsana New" w:hAnsi="Angsana New" w:hint="cs"/>
          <w:sz w:val="30"/>
          <w:szCs w:val="30"/>
          <w:cs/>
        </w:rPr>
        <w:t xml:space="preserve"> ซึ่งเป็นบริษัทที่จัดตั้งขึ้นใน สปป</w:t>
      </w:r>
      <w:r w:rsidRPr="005B6A58">
        <w:rPr>
          <w:rFonts w:ascii="Angsana New" w:hAnsi="Angsana New" w:hint="cs"/>
          <w:sz w:val="30"/>
          <w:szCs w:val="30"/>
        </w:rPr>
        <w:t>.</w:t>
      </w:r>
      <w:r w:rsidRPr="005B6A58">
        <w:rPr>
          <w:rFonts w:ascii="Angsana New" w:hAnsi="Angsana New" w:hint="cs"/>
          <w:sz w:val="30"/>
          <w:szCs w:val="30"/>
          <w:cs/>
        </w:rPr>
        <w:t>ลาว</w:t>
      </w:r>
      <w:r w:rsidRPr="005B6A58">
        <w:rPr>
          <w:rFonts w:ascii="Angsana New" w:hAnsi="Angsana New" w:hint="cs"/>
          <w:sz w:val="30"/>
          <w:szCs w:val="30"/>
          <w:rtl/>
          <w:lang w:bidi="ar-SA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 xml:space="preserve">ในสัดส่วนการลงทุนร้อยละ </w:t>
      </w:r>
      <w:r w:rsidRPr="005B6A58">
        <w:rPr>
          <w:rFonts w:ascii="Angsana New" w:hAnsi="Angsana New" w:hint="cs"/>
          <w:sz w:val="30"/>
          <w:szCs w:val="30"/>
        </w:rPr>
        <w:t xml:space="preserve">40 </w:t>
      </w:r>
      <w:r w:rsidRPr="005B6A58">
        <w:rPr>
          <w:rFonts w:ascii="Angsana New" w:hAnsi="Angsana New" w:hint="cs"/>
          <w:sz w:val="30"/>
          <w:szCs w:val="30"/>
          <w:cs/>
        </w:rPr>
        <w:t>ของทุนจดทะเบียน จากบริษัทแห่งหนึ่งใน สปป</w:t>
      </w:r>
      <w:r w:rsidRPr="005B6A58">
        <w:rPr>
          <w:rFonts w:ascii="Angsana New" w:hAnsi="Angsana New" w:hint="cs"/>
          <w:sz w:val="30"/>
          <w:szCs w:val="30"/>
        </w:rPr>
        <w:t xml:space="preserve">. </w:t>
      </w:r>
      <w:r w:rsidRPr="005B6A58">
        <w:rPr>
          <w:rFonts w:ascii="Angsana New" w:hAnsi="Angsana New" w:hint="cs"/>
          <w:sz w:val="30"/>
          <w:szCs w:val="30"/>
          <w:cs/>
        </w:rPr>
        <w:t xml:space="preserve">ลาว เป็นจำนวนเงิน </w:t>
      </w:r>
      <w:r w:rsidRPr="005B6A58">
        <w:rPr>
          <w:rFonts w:ascii="Angsana New" w:hAnsi="Angsana New" w:hint="cs"/>
          <w:sz w:val="30"/>
          <w:szCs w:val="30"/>
        </w:rPr>
        <w:t xml:space="preserve">5.80 </w:t>
      </w:r>
      <w:r w:rsidRPr="005B6A58">
        <w:rPr>
          <w:rFonts w:ascii="Angsana New" w:hAnsi="Angsana New" w:hint="cs"/>
          <w:sz w:val="30"/>
          <w:szCs w:val="30"/>
          <w:cs/>
        </w:rPr>
        <w:t>ล้านเหรียญสหรัฐอเมริกา เพื่อเข้าร่วมดำเนินงานโครงการน้ำประปาแสนดินใน สปป</w:t>
      </w:r>
      <w:r w:rsidRPr="005B6A58">
        <w:rPr>
          <w:rFonts w:ascii="Angsana New" w:hAnsi="Angsana New" w:hint="cs"/>
          <w:sz w:val="30"/>
          <w:szCs w:val="30"/>
        </w:rPr>
        <w:t>.</w:t>
      </w:r>
      <w:r w:rsidRPr="005B6A58">
        <w:rPr>
          <w:rFonts w:ascii="Angsana New" w:hAnsi="Angsana New" w:hint="cs"/>
          <w:sz w:val="30"/>
          <w:szCs w:val="30"/>
          <w:cs/>
        </w:rPr>
        <w:t xml:space="preserve">ลาว โดยแบ่งการชำระค่าหุ้นเป็น </w:t>
      </w:r>
      <w:r w:rsidRPr="005B6A58">
        <w:rPr>
          <w:rFonts w:ascii="Angsana New" w:hAnsi="Angsana New" w:hint="cs"/>
          <w:sz w:val="30"/>
          <w:szCs w:val="30"/>
        </w:rPr>
        <w:t xml:space="preserve">2 </w:t>
      </w:r>
      <w:r w:rsidRPr="005B6A58">
        <w:rPr>
          <w:rFonts w:ascii="Angsana New" w:hAnsi="Angsana New" w:hint="cs"/>
          <w:sz w:val="30"/>
          <w:szCs w:val="30"/>
          <w:cs/>
        </w:rPr>
        <w:t xml:space="preserve">งวด ต่อมาเมื่อวันที่ </w:t>
      </w:r>
      <w:r w:rsidRPr="005B6A58">
        <w:rPr>
          <w:rFonts w:ascii="Angsana New" w:hAnsi="Angsana New" w:hint="cs"/>
          <w:sz w:val="30"/>
          <w:szCs w:val="30"/>
        </w:rPr>
        <w:t xml:space="preserve">3 </w:t>
      </w:r>
      <w:r w:rsidRPr="005B6A58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5B6A58">
        <w:rPr>
          <w:rFonts w:ascii="Angsana New" w:hAnsi="Angsana New" w:hint="cs"/>
          <w:sz w:val="30"/>
          <w:szCs w:val="30"/>
        </w:rPr>
        <w:t>2562</w:t>
      </w:r>
      <w:r w:rsidRPr="005B6A58">
        <w:rPr>
          <w:rFonts w:ascii="Angsana New" w:hAnsi="Angsana New" w:hint="cs"/>
          <w:sz w:val="30"/>
          <w:szCs w:val="30"/>
          <w:cs/>
        </w:rPr>
        <w:t xml:space="preserve"> บริษัทย่อยดังกล่าวได้ชำระเงินจ่ายล่วงหน้าค่าหุ้นงวดแรกร้อยละ </w:t>
      </w:r>
      <w:r w:rsidRPr="005B6A58">
        <w:rPr>
          <w:rFonts w:ascii="Angsana New" w:hAnsi="Angsana New" w:hint="cs"/>
          <w:sz w:val="30"/>
          <w:szCs w:val="30"/>
        </w:rPr>
        <w:t>10</w:t>
      </w:r>
      <w:r w:rsidRPr="005B6A58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Pr="005B6A58">
        <w:rPr>
          <w:rFonts w:ascii="Angsana New" w:hAnsi="Angsana New" w:hint="cs"/>
          <w:sz w:val="30"/>
          <w:szCs w:val="30"/>
        </w:rPr>
        <w:t xml:space="preserve">0.58 </w:t>
      </w:r>
      <w:r w:rsidRPr="005B6A58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หรือเทียบเท่า </w:t>
      </w:r>
      <w:r w:rsidRPr="005B6A58">
        <w:rPr>
          <w:rFonts w:ascii="Angsana New" w:hAnsi="Angsana New" w:hint="cs"/>
          <w:sz w:val="30"/>
          <w:szCs w:val="30"/>
        </w:rPr>
        <w:t xml:space="preserve">18.92 </w:t>
      </w:r>
      <w:r w:rsidRPr="005B6A58">
        <w:rPr>
          <w:rFonts w:ascii="Angsana New" w:hAnsi="Angsana New" w:hint="cs"/>
          <w:sz w:val="30"/>
          <w:szCs w:val="30"/>
          <w:cs/>
        </w:rPr>
        <w:t xml:space="preserve">ล้านบาท และงวดสุดท้ายร้อยละ </w:t>
      </w:r>
      <w:r w:rsidRPr="005B6A58">
        <w:rPr>
          <w:rFonts w:ascii="Angsana New" w:hAnsi="Angsana New" w:hint="cs"/>
          <w:sz w:val="30"/>
          <w:szCs w:val="30"/>
        </w:rPr>
        <w:t>90</w:t>
      </w:r>
      <w:r w:rsidRPr="005B6A58">
        <w:rPr>
          <w:rFonts w:ascii="Angsana New" w:hAnsi="Angsana New" w:hint="cs"/>
          <w:sz w:val="30"/>
          <w:szCs w:val="30"/>
          <w:cs/>
        </w:rPr>
        <w:t xml:space="preserve"> คาดว่าจะชำระในเดือนสิงหาคม </w:t>
      </w:r>
      <w:r w:rsidRPr="005B6A58">
        <w:rPr>
          <w:rFonts w:ascii="Angsana New" w:hAnsi="Angsana New" w:hint="cs"/>
          <w:sz w:val="30"/>
          <w:szCs w:val="30"/>
        </w:rPr>
        <w:t>2562</w:t>
      </w:r>
      <w:r w:rsidRPr="005B6A58">
        <w:rPr>
          <w:rFonts w:ascii="Angsana New" w:hAnsi="Angsana New" w:hint="cs"/>
          <w:sz w:val="30"/>
          <w:szCs w:val="30"/>
          <w:cs/>
        </w:rPr>
        <w:t xml:space="preserve"> </w:t>
      </w:r>
    </w:p>
    <w:p w:rsidR="006D3030" w:rsidRPr="005B6A58" w:rsidRDefault="001105B3" w:rsidP="00BB1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6A5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เงินลงทุนใน</w:t>
      </w:r>
      <w:r w:rsidR="006D3030" w:rsidRPr="005B6A5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โครงการโรงไฟฟ้าพลังความร้อนร่วม </w:t>
      </w:r>
      <w:r w:rsidR="006D3030" w:rsidRPr="005B6A58">
        <w:rPr>
          <w:rFonts w:ascii="Angsana New" w:hAnsi="Angsana New" w:hint="cs"/>
          <w:b/>
          <w:bCs/>
          <w:i/>
          <w:iCs/>
          <w:sz w:val="30"/>
          <w:szCs w:val="30"/>
        </w:rPr>
        <w:t>Riau</w:t>
      </w:r>
    </w:p>
    <w:p w:rsidR="006D3030" w:rsidRPr="005B6A58" w:rsidRDefault="006D3030" w:rsidP="00BB1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484F68" w:rsidRPr="005B6A58" w:rsidRDefault="00BD6093" w:rsidP="00732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B6A58">
        <w:rPr>
          <w:rFonts w:ascii="Angsana New" w:hAnsi="Angsana New" w:hint="cs"/>
          <w:sz w:val="30"/>
          <w:szCs w:val="30"/>
        </w:rPr>
        <w:t xml:space="preserve">8 </w:t>
      </w:r>
      <w:r w:rsidRPr="005B6A58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5B6A58">
        <w:rPr>
          <w:rFonts w:ascii="Angsana New" w:hAnsi="Angsana New" w:hint="cs"/>
          <w:sz w:val="30"/>
          <w:szCs w:val="30"/>
        </w:rPr>
        <w:t xml:space="preserve">2560 </w:t>
      </w:r>
      <w:r w:rsidRPr="005B6A58">
        <w:rPr>
          <w:rFonts w:ascii="Angsana New" w:hAnsi="Angsana New" w:hint="cs"/>
          <w:sz w:val="30"/>
          <w:szCs w:val="30"/>
          <w:cs/>
        </w:rPr>
        <w:t xml:space="preserve">กระทรวงพลังงานและทรัพยากรธรรมชาติของสาธารณรัฐอินโดนีเซีย ได้อนุมัติสัญญาซื้อขายไฟฟ้าระหว่าง </w:t>
      </w:r>
      <w:r w:rsidRPr="005B6A58">
        <w:rPr>
          <w:rFonts w:ascii="Angsana New" w:hAnsi="Angsana New" w:hint="cs"/>
          <w:sz w:val="30"/>
          <w:szCs w:val="30"/>
        </w:rPr>
        <w:t xml:space="preserve">PT PLN (PERSESO) </w:t>
      </w:r>
      <w:r w:rsidRPr="005B6A58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5B6A58">
        <w:rPr>
          <w:rFonts w:ascii="Angsana New" w:hAnsi="Angsana New" w:hint="cs"/>
          <w:sz w:val="30"/>
          <w:szCs w:val="30"/>
        </w:rPr>
        <w:t xml:space="preserve">PT Medco Ratch Power Riau (“MRPR”) </w:t>
      </w:r>
      <w:r w:rsidRPr="005B6A58">
        <w:rPr>
          <w:rFonts w:ascii="Angsana New" w:hAnsi="Angsana New" w:hint="cs"/>
          <w:sz w:val="30"/>
          <w:szCs w:val="30"/>
          <w:cs/>
        </w:rPr>
        <w:t>ซึ่งเป็นการร่วมค้า</w:t>
      </w:r>
      <w:r w:rsidR="004E2339" w:rsidRPr="005B6A58">
        <w:rPr>
          <w:rFonts w:ascii="Angsana New" w:hAnsi="Angsana New" w:hint="cs"/>
          <w:sz w:val="30"/>
          <w:szCs w:val="30"/>
        </w:rPr>
        <w:t xml:space="preserve">           </w:t>
      </w:r>
      <w:r w:rsidRPr="005B6A58">
        <w:rPr>
          <w:rFonts w:ascii="Angsana New" w:hAnsi="Angsana New" w:hint="cs"/>
          <w:sz w:val="30"/>
          <w:szCs w:val="30"/>
          <w:cs/>
        </w:rPr>
        <w:t xml:space="preserve">ทางอ้อม เพื่อพัฒนาโครงการโรงไฟฟ้าพลังความร้อนร่วม </w:t>
      </w:r>
      <w:r w:rsidRPr="005B6A58">
        <w:rPr>
          <w:rFonts w:ascii="Angsana New" w:hAnsi="Angsana New" w:hint="cs"/>
          <w:sz w:val="30"/>
          <w:szCs w:val="30"/>
        </w:rPr>
        <w:t xml:space="preserve">Riau </w:t>
      </w:r>
      <w:r w:rsidRPr="005B6A58">
        <w:rPr>
          <w:rFonts w:ascii="Angsana New" w:hAnsi="Angsana New" w:hint="cs"/>
          <w:sz w:val="30"/>
          <w:szCs w:val="30"/>
          <w:cs/>
        </w:rPr>
        <w:t xml:space="preserve">ในสาธารณรัฐอินโดนีเซีย </w:t>
      </w:r>
      <w:r w:rsidR="00F07124" w:rsidRPr="005B6A58">
        <w:rPr>
          <w:rFonts w:ascii="Angsana New" w:hAnsi="Angsana New" w:hint="cs"/>
          <w:sz w:val="30"/>
          <w:szCs w:val="30"/>
          <w:cs/>
        </w:rPr>
        <w:t>ต่อมา</w:t>
      </w:r>
      <w:r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sz w:val="30"/>
          <w:szCs w:val="30"/>
        </w:rPr>
        <w:t xml:space="preserve">MRPR </w:t>
      </w:r>
      <w:r w:rsidRPr="005B6A58">
        <w:rPr>
          <w:rFonts w:ascii="Angsana New" w:hAnsi="Angsana New" w:hint="cs"/>
          <w:sz w:val="30"/>
          <w:szCs w:val="30"/>
          <w:cs/>
        </w:rPr>
        <w:t xml:space="preserve">ได้เรียกชำระเงินจ่ายล่วงหน้าค่าหุ้นบางส่วนจากกลุ่มบริษัทเพื่อนำใช้ในการพัฒนาโครงการ ณ วันที่ </w:t>
      </w:r>
      <w:r w:rsidR="00D73121" w:rsidRPr="005B6A58">
        <w:rPr>
          <w:rFonts w:ascii="Angsana New" w:hAnsi="Angsana New" w:hint="cs"/>
          <w:sz w:val="30"/>
          <w:szCs w:val="30"/>
          <w:cs/>
        </w:rPr>
        <w:t xml:space="preserve">30 มิถุนายน </w:t>
      </w:r>
      <w:r w:rsidR="00D73121" w:rsidRPr="005B6A58">
        <w:rPr>
          <w:rFonts w:ascii="Angsana New" w:hAnsi="Angsana New" w:hint="cs"/>
          <w:sz w:val="30"/>
          <w:szCs w:val="30"/>
        </w:rPr>
        <w:t>2562</w:t>
      </w:r>
      <w:r w:rsidR="00D73121" w:rsidRPr="005B6A58">
        <w:rPr>
          <w:rFonts w:ascii="Angsana New" w:hAnsi="Angsana New" w:hint="cs"/>
          <w:sz w:val="30"/>
          <w:szCs w:val="30"/>
          <w:cs/>
        </w:rPr>
        <w:t xml:space="preserve">   </w:t>
      </w:r>
      <w:r w:rsidRPr="005B6A58">
        <w:rPr>
          <w:rFonts w:ascii="Angsana New" w:hAnsi="Angsana New" w:hint="cs"/>
          <w:sz w:val="30"/>
          <w:szCs w:val="30"/>
          <w:cs/>
        </w:rPr>
        <w:t>กลุ่มบริษัทมีเงินจ่ายล่วงหน้าค่าหุ้นคงเหลือเป็นจำนวนเงิน</w:t>
      </w:r>
      <w:r w:rsidR="00D73121"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="00642D8A" w:rsidRPr="005B6A58">
        <w:rPr>
          <w:rFonts w:ascii="Angsana New" w:hAnsi="Angsana New" w:hint="cs"/>
          <w:sz w:val="30"/>
          <w:szCs w:val="30"/>
        </w:rPr>
        <w:t>32.44</w:t>
      </w:r>
      <w:r w:rsidR="00D73121"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ล้านเหรียญสหรัฐอเมริกา หรือเทียบเท่า</w:t>
      </w:r>
      <w:r w:rsidR="00D73121" w:rsidRPr="005B6A58">
        <w:rPr>
          <w:rFonts w:ascii="Angsana New" w:hAnsi="Angsana New" w:hint="cs"/>
          <w:sz w:val="30"/>
          <w:szCs w:val="30"/>
        </w:rPr>
        <w:t xml:space="preserve"> </w:t>
      </w:r>
      <w:r w:rsidR="00642D8A" w:rsidRPr="005B6A58">
        <w:rPr>
          <w:rFonts w:ascii="Angsana New" w:hAnsi="Angsana New" w:hint="cs"/>
          <w:sz w:val="30"/>
          <w:szCs w:val="30"/>
        </w:rPr>
        <w:t>997.2</w:t>
      </w:r>
      <w:r w:rsidR="0056728E" w:rsidRPr="005B6A58">
        <w:rPr>
          <w:rFonts w:ascii="Angsana New" w:hAnsi="Angsana New" w:hint="cs"/>
          <w:sz w:val="30"/>
          <w:szCs w:val="30"/>
        </w:rPr>
        <w:t>3</w:t>
      </w:r>
      <w:r w:rsidR="00D73121"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ล้านบาท</w:t>
      </w:r>
    </w:p>
    <w:p w:rsidR="00F459BF" w:rsidRPr="005B6A58" w:rsidRDefault="00F459BF" w:rsidP="00732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F459BF" w:rsidRPr="005B6A58" w:rsidRDefault="00F459BF" w:rsidP="00F45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ณ วันที่ 30 มิถุนายน </w:t>
      </w:r>
      <w:r w:rsidRPr="005B6A58">
        <w:rPr>
          <w:rFonts w:ascii="Angsana New" w:hAnsi="Angsana New" w:hint="cs"/>
          <w:sz w:val="30"/>
          <w:szCs w:val="30"/>
        </w:rPr>
        <w:t>2562</w:t>
      </w:r>
      <w:r w:rsidR="0056728E"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 xml:space="preserve">กลุ่มบริษัทมีเงินจ่ายล่วงหน้าค่าหุ้นคงเหลือทั้งสิ้นเป็นจำนวนเงิน </w:t>
      </w:r>
      <w:r w:rsidRPr="005B6A58">
        <w:rPr>
          <w:rFonts w:ascii="Angsana New" w:hAnsi="Angsana New" w:hint="cs"/>
          <w:sz w:val="30"/>
          <w:szCs w:val="30"/>
        </w:rPr>
        <w:t xml:space="preserve">33.02 </w:t>
      </w:r>
      <w:r w:rsidRPr="005B6A58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หรือเทียบเท่า </w:t>
      </w:r>
      <w:r w:rsidR="0056728E" w:rsidRPr="005B6A58">
        <w:rPr>
          <w:rFonts w:ascii="Angsana New" w:hAnsi="Angsana New" w:hint="cs"/>
          <w:sz w:val="30"/>
          <w:szCs w:val="30"/>
        </w:rPr>
        <w:t>1,016.15</w:t>
      </w:r>
      <w:r w:rsidRPr="005B6A58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F459BF" w:rsidRPr="005B6A58" w:rsidRDefault="00F459BF" w:rsidP="00732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484F68" w:rsidRPr="005B6A58" w:rsidRDefault="00484F68" w:rsidP="00861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5A7618" w:rsidRPr="005B6A58" w:rsidRDefault="005A7618" w:rsidP="00861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  <w:sectPr w:rsidR="005A7618" w:rsidRPr="005B6A58" w:rsidSect="00BB1B83">
          <w:headerReference w:type="default" r:id="rId11"/>
          <w:pgSz w:w="11907" w:h="16840" w:code="9"/>
          <w:pgMar w:top="1152" w:right="1109" w:bottom="1152" w:left="1170" w:header="720" w:footer="720" w:gutter="0"/>
          <w:cols w:space="708"/>
          <w:docGrid w:linePitch="360"/>
        </w:sectPr>
      </w:pPr>
    </w:p>
    <w:p w:rsidR="00BB4E92" w:rsidRPr="005B6A58" w:rsidRDefault="00BB4E92" w:rsidP="007049F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:rsidR="007664B1" w:rsidRPr="005B6A58" w:rsidRDefault="007664B1" w:rsidP="00F51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2738BC" w:rsidRPr="005B6A58" w:rsidRDefault="002738BC" w:rsidP="00EE4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>การซื้อ จำหน่ายและโอนที่ดิน อาคารและอุปกรณ์ระหว่างงวดหกเดือนสิ้นสุดวันที่ 30 มิถุนายน</w:t>
      </w:r>
      <w:r w:rsidR="00A70738" w:rsidRPr="005B6A58">
        <w:rPr>
          <w:rFonts w:ascii="Angsana New" w:hAnsi="Angsana New" w:hint="cs"/>
          <w:sz w:val="30"/>
          <w:szCs w:val="30"/>
        </w:rPr>
        <w:t xml:space="preserve"> 2562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2738BC" w:rsidRPr="005B6A58" w:rsidRDefault="002738BC" w:rsidP="00EE4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137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059"/>
        <w:gridCol w:w="1164"/>
        <w:gridCol w:w="237"/>
        <w:gridCol w:w="1326"/>
        <w:gridCol w:w="237"/>
        <w:gridCol w:w="1183"/>
        <w:gridCol w:w="245"/>
        <w:gridCol w:w="1194"/>
        <w:gridCol w:w="237"/>
        <w:gridCol w:w="1406"/>
        <w:gridCol w:w="286"/>
        <w:gridCol w:w="1186"/>
      </w:tblGrid>
      <w:tr w:rsidR="005B6A58" w:rsidRPr="005B6A58" w:rsidTr="002738BC">
        <w:trPr>
          <w:trHeight w:val="434"/>
        </w:trPr>
        <w:tc>
          <w:tcPr>
            <w:tcW w:w="1838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pct"/>
            <w:gridSpan w:val="5"/>
            <w:vAlign w:val="bottom"/>
          </w:tcPr>
          <w:p w:rsidR="002738BC" w:rsidRPr="005B6A58" w:rsidRDefault="00A70738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pct"/>
            <w:gridSpan w:val="5"/>
            <w:tcBorders>
              <w:bottom w:val="single" w:sz="4" w:space="0" w:color="auto"/>
            </w:tcBorders>
            <w:vAlign w:val="bottom"/>
          </w:tcPr>
          <w:p w:rsidR="002738BC" w:rsidRPr="005B6A58" w:rsidRDefault="00A70738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6A58" w:rsidRPr="005B6A58" w:rsidTr="002738BC">
        <w:trPr>
          <w:trHeight w:val="344"/>
        </w:trPr>
        <w:tc>
          <w:tcPr>
            <w:tcW w:w="1838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</w:t>
            </w:r>
          </w:p>
        </w:tc>
        <w:tc>
          <w:tcPr>
            <w:tcW w:w="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A58" w:rsidRPr="005B6A58" w:rsidTr="002738BC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การโอนออก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0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การโอนออก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</w:tr>
      <w:tr w:rsidR="005B6A58" w:rsidRPr="005B6A58" w:rsidTr="002738BC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0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</w:tc>
      </w:tr>
      <w:tr w:rsidR="005B6A58" w:rsidRPr="005B6A58" w:rsidTr="002738BC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0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</w:tr>
      <w:tr w:rsidR="005B6A58" w:rsidRPr="005B6A58" w:rsidTr="002738BC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62" w:type="pct"/>
            <w:gridSpan w:val="11"/>
            <w:vAlign w:val="bottom"/>
          </w:tcPr>
          <w:p w:rsidR="002738BC" w:rsidRPr="005B6A58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58" w:rsidRPr="005B6A58" w:rsidTr="002738BC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423" w:type="pct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86" w:type="pct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(11,552)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86" w:type="pct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4" w:type="pct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2738BC">
        <w:trPr>
          <w:trHeight w:val="310"/>
        </w:trPr>
        <w:tc>
          <w:tcPr>
            <w:tcW w:w="1838" w:type="pct"/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อาคาร สิ่งปลูกสร้างและส่วนปรับปรุงอาคาร</w:t>
            </w:r>
          </w:p>
        </w:tc>
        <w:tc>
          <w:tcPr>
            <w:tcW w:w="423" w:type="pct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1,999</w:t>
            </w:r>
          </w:p>
        </w:tc>
        <w:tc>
          <w:tcPr>
            <w:tcW w:w="86" w:type="pct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(3,702)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86" w:type="pct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4" w:type="pct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2738BC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โรงไฟฟ้า ระบบส่งพลังงานไฟฟ้า</w:t>
            </w:r>
          </w:p>
        </w:tc>
        <w:tc>
          <w:tcPr>
            <w:tcW w:w="423" w:type="pct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" w:type="pct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A58" w:rsidRPr="005B6A58" w:rsidTr="002738BC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 w:line="240" w:lineRule="auto"/>
              <w:ind w:left="72" w:right="-131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และเครื่องมือเครื่องใช้ในการผลิตและบำรุงรักษา</w:t>
            </w:r>
          </w:p>
        </w:tc>
        <w:tc>
          <w:tcPr>
            <w:tcW w:w="423" w:type="pct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2,154,970</w:t>
            </w:r>
          </w:p>
        </w:tc>
        <w:tc>
          <w:tcPr>
            <w:tcW w:w="86" w:type="pct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(947,800)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86" w:type="pct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4" w:type="pct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A70738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:rsidR="00A70738" w:rsidRPr="005B6A58" w:rsidRDefault="00A70738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423" w:type="pct"/>
            <w:vAlign w:val="bottom"/>
          </w:tcPr>
          <w:p w:rsidR="00A70738" w:rsidRPr="005B6A58" w:rsidRDefault="008B358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1,529</w:t>
            </w:r>
          </w:p>
        </w:tc>
        <w:tc>
          <w:tcPr>
            <w:tcW w:w="86" w:type="pct"/>
            <w:vAlign w:val="bottom"/>
          </w:tcPr>
          <w:p w:rsidR="00A70738" w:rsidRPr="005B6A58" w:rsidRDefault="00A70738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:rsidR="00A70738" w:rsidRPr="005B6A58" w:rsidRDefault="007718D0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</w:t>
            </w:r>
            <w:r w:rsidR="00D969BB" w:rsidRPr="005B6A58">
              <w:rPr>
                <w:rFonts w:ascii="Angsana New" w:hAnsi="Angsana New" w:hint="cs"/>
                <w:sz w:val="30"/>
                <w:szCs w:val="30"/>
              </w:rPr>
              <w:t>16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A70738" w:rsidRPr="005B6A58" w:rsidRDefault="00A70738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vAlign w:val="bottom"/>
          </w:tcPr>
          <w:p w:rsidR="00A70738" w:rsidRPr="005B6A58" w:rsidRDefault="00EE1572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</w:t>
            </w:r>
            <w:r w:rsidR="00770545" w:rsidRPr="005B6A58">
              <w:rPr>
                <w:rFonts w:ascii="Angsana New" w:hAnsi="Angsana New" w:hint="cs"/>
                <w:sz w:val="30"/>
                <w:szCs w:val="30"/>
              </w:rPr>
              <w:t>7</w:t>
            </w:r>
            <w:r w:rsidR="00B848C4"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  <w:r w:rsidR="00FC7BC9" w:rsidRPr="005B6A5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A70738" w:rsidRPr="005B6A58" w:rsidRDefault="00A70738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vAlign w:val="bottom"/>
          </w:tcPr>
          <w:p w:rsidR="00A70738" w:rsidRPr="005B6A58" w:rsidRDefault="00E66EE8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1,158</w:t>
            </w:r>
          </w:p>
        </w:tc>
        <w:tc>
          <w:tcPr>
            <w:tcW w:w="86" w:type="pct"/>
            <w:vAlign w:val="bottom"/>
          </w:tcPr>
          <w:p w:rsidR="00A70738" w:rsidRPr="005B6A58" w:rsidRDefault="00A70738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:rsidR="00A70738" w:rsidRPr="005B6A58" w:rsidRDefault="00E66EE8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(16)</w:t>
            </w:r>
          </w:p>
        </w:tc>
        <w:tc>
          <w:tcPr>
            <w:tcW w:w="104" w:type="pct"/>
            <w:vAlign w:val="bottom"/>
          </w:tcPr>
          <w:p w:rsidR="00A70738" w:rsidRPr="005B6A58" w:rsidRDefault="00A70738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:rsidR="00A70738" w:rsidRPr="005B6A58" w:rsidRDefault="00A70738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A70738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1,141,749</w:t>
            </w:r>
          </w:p>
        </w:tc>
        <w:tc>
          <w:tcPr>
            <w:tcW w:w="86" w:type="pct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(1,868,054)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(63,541)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86" w:type="pct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4" w:type="pct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3A24" w:rsidRPr="005B6A58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B6A58" w:rsidRPr="005B6A58" w:rsidTr="002738BC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:rsidR="00A70738" w:rsidRPr="005B6A58" w:rsidRDefault="00A70738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0738" w:rsidRPr="005B6A58" w:rsidRDefault="00770545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3,300,247</w:t>
            </w:r>
          </w:p>
        </w:tc>
        <w:tc>
          <w:tcPr>
            <w:tcW w:w="86" w:type="pct"/>
            <w:vAlign w:val="bottom"/>
          </w:tcPr>
          <w:p w:rsidR="00A70738" w:rsidRPr="005B6A58" w:rsidRDefault="00A70738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0738" w:rsidRPr="005B6A58" w:rsidRDefault="009573A8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(1,</w:t>
            </w:r>
            <w:r w:rsidR="00B848C4"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868,070</w:t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A70738" w:rsidRPr="005B6A58" w:rsidRDefault="00A70738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0738" w:rsidRPr="005B6A58" w:rsidRDefault="00770545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(1,026,66</w:t>
            </w:r>
            <w:r w:rsidR="00B848C4"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A70738" w:rsidRPr="005B6A58" w:rsidRDefault="00A70738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26" w:right="-110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0738" w:rsidRPr="005B6A58" w:rsidRDefault="002F2A8D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1,158</w:t>
            </w:r>
          </w:p>
        </w:tc>
        <w:tc>
          <w:tcPr>
            <w:tcW w:w="86" w:type="pct"/>
            <w:tcBorders>
              <w:left w:val="nil"/>
            </w:tcBorders>
            <w:vAlign w:val="bottom"/>
          </w:tcPr>
          <w:p w:rsidR="00A70738" w:rsidRPr="005B6A58" w:rsidRDefault="00A70738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:rsidR="00A70738" w:rsidRPr="005B6A58" w:rsidRDefault="002F2A8D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(16)</w:t>
            </w:r>
          </w:p>
        </w:tc>
        <w:tc>
          <w:tcPr>
            <w:tcW w:w="104" w:type="pct"/>
            <w:vAlign w:val="bottom"/>
          </w:tcPr>
          <w:p w:rsidR="00A70738" w:rsidRPr="005B6A58" w:rsidRDefault="00A70738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0738" w:rsidRPr="005B6A58" w:rsidRDefault="00A70738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:rsidR="002738BC" w:rsidRPr="005B6A58" w:rsidRDefault="002738BC" w:rsidP="006A0DDA">
      <w:pPr>
        <w:pStyle w:val="ListParagraph"/>
        <w:numPr>
          <w:ilvl w:val="0"/>
          <w:numId w:val="22"/>
        </w:numPr>
        <w:spacing w:line="240" w:lineRule="auto"/>
        <w:rPr>
          <w:rFonts w:ascii="Angsana New" w:hAnsi="Angsana New"/>
          <w:sz w:val="2"/>
          <w:szCs w:val="2"/>
        </w:rPr>
      </w:pPr>
    </w:p>
    <w:p w:rsidR="002738BC" w:rsidRPr="005B6A58" w:rsidRDefault="002738BC" w:rsidP="006A0DDA">
      <w:pPr>
        <w:pStyle w:val="ListParagraph"/>
        <w:numPr>
          <w:ilvl w:val="0"/>
          <w:numId w:val="22"/>
        </w:numPr>
        <w:spacing w:line="240" w:lineRule="auto"/>
        <w:rPr>
          <w:rFonts w:ascii="Angsana New" w:hAnsi="Angsana New"/>
          <w:sz w:val="2"/>
          <w:szCs w:val="2"/>
        </w:rPr>
        <w:sectPr w:rsidR="002738BC" w:rsidRPr="005B6A58" w:rsidSect="002738BC">
          <w:headerReference w:type="default" r:id="rId12"/>
          <w:pgSz w:w="16840" w:h="11907" w:orient="landscape" w:code="9"/>
          <w:pgMar w:top="1152" w:right="1152" w:bottom="576" w:left="1152" w:header="720" w:footer="720" w:gutter="0"/>
          <w:cols w:space="708"/>
          <w:docGrid w:linePitch="360"/>
        </w:sectPr>
      </w:pPr>
    </w:p>
    <w:p w:rsidR="00E71E50" w:rsidRPr="005B6A58" w:rsidRDefault="00E71E50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B6A58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:rsidR="00E71E50" w:rsidRPr="005B6A58" w:rsidRDefault="00E71E50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E71E50" w:rsidRPr="005B6A58" w:rsidRDefault="00D5174D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738BC" w:rsidRPr="005B6A58">
        <w:rPr>
          <w:rFonts w:ascii="Angsana New" w:hAnsi="Angsana New" w:hint="cs"/>
          <w:sz w:val="30"/>
          <w:szCs w:val="30"/>
          <w:cs/>
        </w:rPr>
        <w:t xml:space="preserve">30 มิถุนายน </w:t>
      </w:r>
      <w:r w:rsidR="00317AD9" w:rsidRPr="005B6A58">
        <w:rPr>
          <w:rFonts w:ascii="Angsana New" w:hAnsi="Angsana New" w:hint="cs"/>
          <w:sz w:val="30"/>
          <w:szCs w:val="30"/>
        </w:rPr>
        <w:t>256</w:t>
      </w:r>
      <w:r w:rsidR="00E71E50" w:rsidRPr="005B6A58">
        <w:rPr>
          <w:rFonts w:ascii="Angsana New" w:hAnsi="Angsana New" w:hint="cs"/>
          <w:sz w:val="30"/>
          <w:szCs w:val="30"/>
        </w:rPr>
        <w:t>2</w:t>
      </w:r>
      <w:r w:rsidR="00E71E50" w:rsidRPr="005B6A58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E71E50" w:rsidRPr="005B6A58">
        <w:rPr>
          <w:rFonts w:ascii="Angsana New" w:hAnsi="Angsana New" w:hint="cs"/>
          <w:sz w:val="30"/>
          <w:szCs w:val="30"/>
        </w:rPr>
        <w:t xml:space="preserve"> </w:t>
      </w:r>
      <w:r w:rsidR="00E71E50" w:rsidRPr="005B6A58">
        <w:rPr>
          <w:rFonts w:ascii="Angsana New" w:hAnsi="Angsana New" w:hint="cs"/>
          <w:sz w:val="30"/>
          <w:szCs w:val="30"/>
          <w:cs/>
        </w:rPr>
        <w:t xml:space="preserve">ราช-ออสเตรเลีย คอร์ปอเรชั่น จำกัด ซึ่งเป็นบริษัทย่อยทางอ้อม ได้จดจำนองที่ดิน อาคารและโรงไฟฟ้า และจดจำนำอุปกรณ์ของโรงไฟฟ้า </w:t>
      </w:r>
      <w:r w:rsidR="00CA0DD9" w:rsidRPr="005B6A58">
        <w:rPr>
          <w:rFonts w:ascii="Angsana New" w:hAnsi="Angsana New" w:hint="cs"/>
          <w:sz w:val="30"/>
          <w:szCs w:val="30"/>
        </w:rPr>
        <w:t>5</w:t>
      </w:r>
      <w:r w:rsidR="00E71E50" w:rsidRPr="005B6A58">
        <w:rPr>
          <w:rFonts w:ascii="Angsana New" w:hAnsi="Angsana New" w:hint="cs"/>
          <w:sz w:val="30"/>
          <w:szCs w:val="30"/>
          <w:cs/>
        </w:rPr>
        <w:t xml:space="preserve"> โครงการ มูลค่าสุทธิ</w:t>
      </w:r>
      <w:r w:rsidR="00C73C31" w:rsidRPr="005B6A58">
        <w:rPr>
          <w:rFonts w:ascii="Angsana New" w:hAnsi="Angsana New" w:hint="cs"/>
          <w:sz w:val="30"/>
          <w:szCs w:val="30"/>
          <w:cs/>
        </w:rPr>
        <w:t>ตามบัญชีจำนวน</w:t>
      </w:r>
      <w:r w:rsidR="00DD003C"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="0031360E" w:rsidRPr="005B6A58">
        <w:rPr>
          <w:rFonts w:ascii="Angsana New" w:hAnsi="Angsana New" w:hint="cs"/>
          <w:sz w:val="30"/>
          <w:szCs w:val="30"/>
        </w:rPr>
        <w:t>739.23</w:t>
      </w:r>
      <w:r w:rsidR="00DD003C" w:rsidRPr="005B6A58">
        <w:rPr>
          <w:rFonts w:ascii="Angsana New" w:hAnsi="Angsana New" w:hint="cs"/>
          <w:sz w:val="30"/>
          <w:szCs w:val="30"/>
        </w:rPr>
        <w:t xml:space="preserve"> </w:t>
      </w:r>
      <w:r w:rsidR="00E71E50" w:rsidRPr="005B6A58">
        <w:rPr>
          <w:rFonts w:ascii="Angsana New" w:hAnsi="Angsana New" w:hint="cs"/>
          <w:sz w:val="30"/>
          <w:szCs w:val="30"/>
          <w:cs/>
        </w:rPr>
        <w:t>ล้า</w:t>
      </w:r>
      <w:r w:rsidR="00C73C31" w:rsidRPr="005B6A58">
        <w:rPr>
          <w:rFonts w:ascii="Angsana New" w:hAnsi="Angsana New" w:hint="cs"/>
          <w:sz w:val="30"/>
          <w:szCs w:val="30"/>
          <w:cs/>
        </w:rPr>
        <w:t>นเหรียญออสเตรเลีย หรือเทียบเท่า</w:t>
      </w:r>
      <w:r w:rsidR="00DD003C" w:rsidRPr="005B6A58">
        <w:rPr>
          <w:rFonts w:ascii="Angsana New" w:hAnsi="Angsana New" w:hint="cs"/>
          <w:sz w:val="30"/>
          <w:szCs w:val="30"/>
        </w:rPr>
        <w:t xml:space="preserve"> </w:t>
      </w:r>
      <w:r w:rsidR="00CA0DD9" w:rsidRPr="005B6A58">
        <w:rPr>
          <w:rFonts w:ascii="Angsana New" w:hAnsi="Angsana New" w:hint="cs"/>
          <w:sz w:val="30"/>
          <w:szCs w:val="30"/>
        </w:rPr>
        <w:t>15</w:t>
      </w:r>
      <w:r w:rsidR="003626EA" w:rsidRPr="005B6A58">
        <w:rPr>
          <w:rFonts w:ascii="Angsana New" w:hAnsi="Angsana New" w:hint="cs"/>
          <w:sz w:val="30"/>
          <w:szCs w:val="30"/>
        </w:rPr>
        <w:t>,</w:t>
      </w:r>
      <w:r w:rsidR="00CA0DD9" w:rsidRPr="005B6A58">
        <w:rPr>
          <w:rFonts w:ascii="Angsana New" w:hAnsi="Angsana New" w:hint="cs"/>
          <w:sz w:val="30"/>
          <w:szCs w:val="30"/>
        </w:rPr>
        <w:t xml:space="preserve">933.01 </w:t>
      </w:r>
      <w:r w:rsidR="00E71E50" w:rsidRPr="005B6A5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E71E50" w:rsidRPr="005B6A5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3D263B" w:rsidRPr="005B6A58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="003D263B"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E71E50" w:rsidRPr="005B6A58">
        <w:rPr>
          <w:rFonts w:ascii="Angsana New" w:hAnsi="Angsana New" w:hint="cs"/>
          <w:i/>
          <w:iCs/>
          <w:sz w:val="30"/>
          <w:szCs w:val="30"/>
          <w:cs/>
        </w:rPr>
        <w:t>25</w:t>
      </w:r>
      <w:r w:rsidR="00E71E50" w:rsidRPr="005B6A58">
        <w:rPr>
          <w:rFonts w:ascii="Angsana New" w:hAnsi="Angsana New" w:hint="cs"/>
          <w:i/>
          <w:iCs/>
          <w:sz w:val="30"/>
          <w:szCs w:val="30"/>
        </w:rPr>
        <w:t>61</w:t>
      </w:r>
      <w:r w:rsidR="00E71E50"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E71E50" w:rsidRPr="005B6A58">
        <w:rPr>
          <w:rFonts w:ascii="Angsana New" w:hAnsi="Angsana New" w:hint="cs"/>
          <w:i/>
          <w:iCs/>
          <w:sz w:val="30"/>
          <w:szCs w:val="30"/>
        </w:rPr>
        <w:t>686.57</w:t>
      </w:r>
      <w:r w:rsidR="00E71E50"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ล้านเหรียญออสเตรเลีย หรือเทียบเท่า</w:t>
      </w:r>
      <w:r w:rsidR="00E71E50" w:rsidRPr="005B6A58">
        <w:rPr>
          <w:rFonts w:ascii="Angsana New" w:hAnsi="Angsana New" w:hint="cs"/>
          <w:i/>
          <w:iCs/>
          <w:sz w:val="30"/>
          <w:szCs w:val="30"/>
        </w:rPr>
        <w:t xml:space="preserve"> 15,698.35 </w:t>
      </w:r>
      <w:r w:rsidR="00E71E50" w:rsidRPr="005B6A58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E71E50" w:rsidRPr="005B6A58">
        <w:rPr>
          <w:rFonts w:ascii="Angsana New" w:hAnsi="Angsana New" w:hint="cs"/>
          <w:sz w:val="30"/>
          <w:szCs w:val="30"/>
        </w:rPr>
        <w:t xml:space="preserve"> </w:t>
      </w:r>
      <w:r w:rsidR="00E71E50" w:rsidRPr="005B6A58">
        <w:rPr>
          <w:rFonts w:ascii="Angsana New" w:hAnsi="Angsana New" w:hint="cs"/>
          <w:sz w:val="30"/>
          <w:szCs w:val="30"/>
          <w:cs/>
        </w:rPr>
        <w:t>เพื่อเป็นหลักประกันเงินกู้ยืมระยะยาวจากสถาบันการเงิน</w:t>
      </w:r>
    </w:p>
    <w:p w:rsidR="002D526E" w:rsidRPr="005B6A58" w:rsidRDefault="002D526E" w:rsidP="002D5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965541" w:rsidRPr="005B6A58" w:rsidRDefault="00965541" w:rsidP="002A3335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:rsidR="00F51C30" w:rsidRPr="005B6A58" w:rsidRDefault="00F51C30" w:rsidP="00F51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:rsidR="00BF507C" w:rsidRPr="005B6A58" w:rsidRDefault="00BF507C" w:rsidP="00BF507C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B6A58">
        <w:rPr>
          <w:rFonts w:ascii="Angsana New" w:hAnsi="Angsana New" w:hint="cs"/>
          <w:sz w:val="30"/>
          <w:szCs w:val="30"/>
        </w:rPr>
        <w:t xml:space="preserve">30 </w:t>
      </w:r>
      <w:r w:rsidRPr="005B6A5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5B6A58">
        <w:rPr>
          <w:rFonts w:ascii="Angsana New" w:hAnsi="Angsana New" w:hint="cs"/>
          <w:sz w:val="30"/>
          <w:szCs w:val="30"/>
        </w:rPr>
        <w:t>2562</w:t>
      </w:r>
      <w:r w:rsidRPr="005B6A58">
        <w:rPr>
          <w:rFonts w:ascii="Angsana New" w:hAnsi="Angsana New" w:hint="cs"/>
          <w:sz w:val="30"/>
          <w:szCs w:val="30"/>
          <w:cs/>
        </w:rPr>
        <w:t xml:space="preserve"> บริษัท อาร์เอช อินเตอร์เนชั่นแนล (สิงคโปร์) คอร์ปอเรชั่น จำกัด ซึ่งเป็นบริษัทย่อยทางอ้อม มีเงินกู้ยืมระยะสั้นจากสถาบันการเงินในประเทศสิงคโปร์ คงเหลือเป็นจำนวนเงิน </w:t>
      </w:r>
      <w:r w:rsidRPr="005B6A58">
        <w:rPr>
          <w:rFonts w:ascii="Angsana New" w:hAnsi="Angsana New" w:hint="cs"/>
          <w:sz w:val="30"/>
          <w:szCs w:val="30"/>
        </w:rPr>
        <w:t xml:space="preserve">25 </w:t>
      </w:r>
      <w:r w:rsidRPr="005B6A58">
        <w:rPr>
          <w:rFonts w:ascii="Angsana New" w:hAnsi="Angsana New" w:hint="cs"/>
          <w:sz w:val="30"/>
          <w:szCs w:val="30"/>
          <w:cs/>
        </w:rPr>
        <w:t>ล้านเหรียญสหรัฐอเมริกา หรือเทียบเท่า</w:t>
      </w:r>
      <w:r w:rsidRPr="005B6A58">
        <w:rPr>
          <w:rFonts w:ascii="Angsana New" w:hAnsi="Angsana New" w:hint="cs"/>
          <w:sz w:val="30"/>
          <w:szCs w:val="30"/>
        </w:rPr>
        <w:t xml:space="preserve"> 768.61 </w:t>
      </w:r>
      <w:r w:rsidRPr="005B6A58">
        <w:rPr>
          <w:rFonts w:ascii="Angsana New" w:hAnsi="Angsana New" w:hint="cs"/>
          <w:sz w:val="30"/>
          <w:szCs w:val="30"/>
          <w:cs/>
        </w:rPr>
        <w:t xml:space="preserve">ล้านบาท โดยมีอัตราดอกเบี้ยอ้างอิงจาก </w:t>
      </w:r>
      <w:r w:rsidRPr="005B6A58">
        <w:rPr>
          <w:rFonts w:ascii="Angsana New" w:hAnsi="Angsana New" w:hint="cs"/>
          <w:sz w:val="30"/>
          <w:szCs w:val="30"/>
        </w:rPr>
        <w:t>London Interbank Offered Rate (LIBOR) 6</w:t>
      </w:r>
      <w:r w:rsidRPr="005B6A58">
        <w:rPr>
          <w:rFonts w:ascii="Angsana New" w:hAnsi="Angsana New" w:hint="cs"/>
          <w:sz w:val="30"/>
          <w:szCs w:val="30"/>
          <w:cs/>
        </w:rPr>
        <w:t xml:space="preserve"> เดือน บวกด้วยอัตราร้อยละคงที่ต่อปี และมีกำหนดชำระคืนเงินต้นภายในระยะเวลา </w:t>
      </w:r>
      <w:r w:rsidRPr="005B6A58">
        <w:rPr>
          <w:rFonts w:ascii="Angsana New" w:hAnsi="Angsana New" w:hint="cs"/>
          <w:sz w:val="30"/>
          <w:szCs w:val="30"/>
        </w:rPr>
        <w:t xml:space="preserve">1 </w:t>
      </w:r>
      <w:r w:rsidRPr="005B6A58">
        <w:rPr>
          <w:rFonts w:ascii="Angsana New" w:hAnsi="Angsana New" w:hint="cs"/>
          <w:sz w:val="30"/>
          <w:szCs w:val="30"/>
          <w:cs/>
        </w:rPr>
        <w:t xml:space="preserve">ปี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B6A58">
        <w:rPr>
          <w:rFonts w:ascii="Angsana New" w:hAnsi="Angsana New" w:hint="cs"/>
          <w:i/>
          <w:iCs/>
          <w:sz w:val="30"/>
          <w:szCs w:val="30"/>
        </w:rPr>
        <w:t>2561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:ไม่มี)</w:t>
      </w:r>
    </w:p>
    <w:p w:rsidR="00BF507C" w:rsidRPr="005B6A58" w:rsidRDefault="00BF507C" w:rsidP="00EE4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trike/>
          <w:sz w:val="30"/>
          <w:szCs w:val="30"/>
          <w:cs/>
        </w:rPr>
      </w:pPr>
    </w:p>
    <w:p w:rsidR="00484F68" w:rsidRPr="005B6A58" w:rsidRDefault="00D5174D" w:rsidP="00484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738BC" w:rsidRPr="005B6A58">
        <w:rPr>
          <w:rFonts w:ascii="Angsana New" w:hAnsi="Angsana New" w:hint="cs"/>
          <w:sz w:val="30"/>
          <w:szCs w:val="30"/>
          <w:cs/>
        </w:rPr>
        <w:t xml:space="preserve">30 มิถุนายน </w:t>
      </w:r>
      <w:r w:rsidRPr="005B6A58">
        <w:rPr>
          <w:rFonts w:ascii="Angsana New" w:hAnsi="Angsana New" w:hint="cs"/>
          <w:sz w:val="30"/>
          <w:szCs w:val="30"/>
        </w:rPr>
        <w:t>2562</w:t>
      </w:r>
      <w:r w:rsidR="008B2FDA"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="00484F68" w:rsidRPr="005B6A58">
        <w:rPr>
          <w:rFonts w:ascii="Angsana New" w:hAnsi="Angsana New" w:hint="cs"/>
          <w:sz w:val="30"/>
          <w:szCs w:val="30"/>
          <w:cs/>
        </w:rPr>
        <w:t>บริษัท ราช-ออสเตรเลีย คอร์ปอเรชั่น จำกัด ซึ่งเป็นบริษัทย่อยทางอ้อม มีเงินกู้ยืม                                       ระยะยาวจากสถาบันการเงินในประเทศออสเตรเลียหลายแห่งคงเหลือเป็น</w:t>
      </w:r>
      <w:r w:rsidR="0085633E" w:rsidRPr="005B6A58">
        <w:rPr>
          <w:rFonts w:ascii="Angsana New" w:hAnsi="Angsana New" w:hint="cs"/>
          <w:sz w:val="30"/>
          <w:szCs w:val="30"/>
          <w:cs/>
        </w:rPr>
        <w:t>จำนวนเงิน</w:t>
      </w:r>
      <w:r w:rsidR="008B2FDA"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="006C4BE6" w:rsidRPr="005B6A58">
        <w:rPr>
          <w:rFonts w:ascii="Angsana New" w:hAnsi="Angsana New" w:hint="cs"/>
          <w:sz w:val="30"/>
          <w:szCs w:val="30"/>
          <w:cs/>
        </w:rPr>
        <w:t>298.44</w:t>
      </w:r>
      <w:r w:rsidR="008B2FDA" w:rsidRPr="005B6A58">
        <w:rPr>
          <w:rFonts w:ascii="Angsana New" w:hAnsi="Angsana New" w:hint="cs"/>
          <w:sz w:val="30"/>
          <w:szCs w:val="30"/>
        </w:rPr>
        <w:t xml:space="preserve"> </w:t>
      </w:r>
      <w:r w:rsidR="00484F68" w:rsidRPr="005B6A58">
        <w:rPr>
          <w:rFonts w:ascii="Angsana New" w:hAnsi="Angsana New" w:hint="cs"/>
          <w:sz w:val="30"/>
          <w:szCs w:val="30"/>
          <w:cs/>
        </w:rPr>
        <w:t>ล้านเหรียญออสเตรเลีย หรือเทียบเท่า</w:t>
      </w:r>
      <w:r w:rsidR="008B2FDA" w:rsidRPr="005B6A58">
        <w:rPr>
          <w:rFonts w:ascii="Angsana New" w:hAnsi="Angsana New" w:hint="cs"/>
          <w:sz w:val="30"/>
          <w:szCs w:val="30"/>
        </w:rPr>
        <w:t xml:space="preserve"> </w:t>
      </w:r>
      <w:r w:rsidR="006C4BE6" w:rsidRPr="005B6A58">
        <w:rPr>
          <w:rFonts w:ascii="Angsana New" w:hAnsi="Angsana New" w:hint="cs"/>
          <w:sz w:val="30"/>
          <w:szCs w:val="30"/>
          <w:cs/>
        </w:rPr>
        <w:t>6,432.50</w:t>
      </w:r>
      <w:r w:rsidR="008B2FDA" w:rsidRPr="005B6A58">
        <w:rPr>
          <w:rFonts w:ascii="Angsana New" w:hAnsi="Angsana New" w:hint="cs"/>
          <w:sz w:val="30"/>
          <w:szCs w:val="30"/>
        </w:rPr>
        <w:t xml:space="preserve"> </w:t>
      </w:r>
      <w:r w:rsidR="00484F68" w:rsidRPr="005B6A58">
        <w:rPr>
          <w:rFonts w:ascii="Angsana New" w:hAnsi="Angsana New" w:hint="cs"/>
          <w:sz w:val="30"/>
          <w:szCs w:val="30"/>
          <w:cs/>
        </w:rPr>
        <w:t>ล้านบาท โดยมีอัตราดอกเบี้ยอ้างอิงจาก Bank Bill Swap Bid Rate (BBSY) ซึ่งเป็นอัตราดอกเบี้ยลอยตัวเสนอซื้อของออสเตรเลีย</w:t>
      </w:r>
      <w:r w:rsidR="00484F68" w:rsidRPr="005B6A58">
        <w:rPr>
          <w:rFonts w:ascii="Angsana New" w:hAnsi="Angsana New" w:hint="cs"/>
          <w:sz w:val="30"/>
          <w:szCs w:val="30"/>
          <w:cs/>
          <w:lang w:val="th-TH"/>
        </w:rPr>
        <w:t>ที่ประกาศโดย Reuters บวกด้วยอัตราร้อยละคงที่ต่อปี</w:t>
      </w:r>
      <w:r w:rsidR="00484F68" w:rsidRPr="005B6A58">
        <w:rPr>
          <w:rFonts w:ascii="Angsana New" w:hAnsi="Angsana New" w:hint="cs"/>
          <w:sz w:val="30"/>
          <w:szCs w:val="30"/>
          <w:cs/>
        </w:rPr>
        <w:t xml:space="preserve"> โดยมีกำหนดชำระคืนเงินต้นภายในระยะเวลา</w:t>
      </w:r>
      <w:r w:rsidR="008B2FDA" w:rsidRPr="005B6A58">
        <w:rPr>
          <w:rFonts w:ascii="Angsana New" w:hAnsi="Angsana New" w:hint="cs"/>
          <w:sz w:val="30"/>
          <w:szCs w:val="30"/>
        </w:rPr>
        <w:t xml:space="preserve"> 5 </w:t>
      </w:r>
      <w:r w:rsidR="00484F68" w:rsidRPr="005B6A58">
        <w:rPr>
          <w:rFonts w:ascii="Angsana New" w:hAnsi="Angsana New" w:hint="cs"/>
          <w:sz w:val="30"/>
          <w:szCs w:val="30"/>
          <w:cs/>
        </w:rPr>
        <w:t>ปี</w:t>
      </w:r>
      <w:r w:rsidR="00484F68"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ตั้งแต่เดือน</w:t>
      </w:r>
      <w:r w:rsidR="008B2FDA" w:rsidRPr="005B6A58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8B2FDA" w:rsidRPr="005B6A58">
        <w:rPr>
          <w:rFonts w:ascii="Angsana New" w:hAnsi="Angsana New" w:hint="cs"/>
          <w:sz w:val="30"/>
          <w:szCs w:val="30"/>
        </w:rPr>
        <w:t xml:space="preserve">2561 </w:t>
      </w:r>
      <w:r w:rsidRPr="005B6A58">
        <w:rPr>
          <w:rFonts w:ascii="Angsana New" w:hAnsi="Angsana New" w:hint="cs"/>
          <w:sz w:val="30"/>
          <w:szCs w:val="30"/>
          <w:cs/>
        </w:rPr>
        <w:t>ถึงเดือน</w:t>
      </w:r>
      <w:r w:rsidR="008B2FDA" w:rsidRPr="005B6A58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8B2FDA" w:rsidRPr="005B6A58">
        <w:rPr>
          <w:rFonts w:ascii="Angsana New" w:hAnsi="Angsana New" w:hint="cs"/>
          <w:sz w:val="30"/>
          <w:szCs w:val="30"/>
        </w:rPr>
        <w:t xml:space="preserve">2566 </w:t>
      </w:r>
      <w:r w:rsidR="00484F68" w:rsidRPr="005B6A5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84F68" w:rsidRPr="005B6A58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B6A58">
        <w:rPr>
          <w:rFonts w:ascii="Angsana New" w:hAnsi="Angsana New" w:hint="cs"/>
          <w:i/>
          <w:iCs/>
          <w:sz w:val="30"/>
          <w:szCs w:val="30"/>
        </w:rPr>
        <w:t>25</w:t>
      </w:r>
      <w:r w:rsidR="00484F68" w:rsidRPr="005B6A58">
        <w:rPr>
          <w:rFonts w:ascii="Angsana New" w:hAnsi="Angsana New" w:hint="cs"/>
          <w:i/>
          <w:iCs/>
          <w:sz w:val="30"/>
          <w:szCs w:val="30"/>
        </w:rPr>
        <w:t>61: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i/>
          <w:iCs/>
          <w:sz w:val="30"/>
          <w:szCs w:val="30"/>
        </w:rPr>
        <w:t>308.32</w:t>
      </w:r>
      <w:r w:rsidR="00484F68"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E43A1" w:rsidRPr="005B6A58">
        <w:rPr>
          <w:rFonts w:ascii="Angsana New" w:hAnsi="Angsana New"/>
          <w:i/>
          <w:iCs/>
          <w:sz w:val="30"/>
          <w:szCs w:val="30"/>
        </w:rPr>
        <w:t xml:space="preserve">     </w:t>
      </w:r>
      <w:r w:rsidR="00484F68"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ล้านเหรียญออสเตรเลีย หรือเทียบเท่า </w:t>
      </w:r>
      <w:r w:rsidR="00484F68" w:rsidRPr="005B6A58">
        <w:rPr>
          <w:rFonts w:ascii="Angsana New" w:hAnsi="Angsana New" w:hint="cs"/>
          <w:i/>
          <w:iCs/>
          <w:sz w:val="30"/>
          <w:szCs w:val="30"/>
        </w:rPr>
        <w:t>7,049.62</w:t>
      </w:r>
      <w:r w:rsidR="00484F68"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</w:p>
    <w:p w:rsidR="00484F68" w:rsidRPr="005B6A58" w:rsidRDefault="00484F68" w:rsidP="00484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trike/>
          <w:sz w:val="30"/>
          <w:szCs w:val="30"/>
        </w:rPr>
      </w:pPr>
    </w:p>
    <w:p w:rsidR="008B2FDA" w:rsidRPr="005B6A58" w:rsidRDefault="008B2FDA" w:rsidP="008B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pacing w:val="-1"/>
          <w:sz w:val="30"/>
          <w:szCs w:val="30"/>
          <w:cs/>
        </w:rPr>
      </w:pPr>
      <w:r w:rsidRPr="005B6A58">
        <w:rPr>
          <w:rFonts w:ascii="Angsana New" w:hAnsi="Angsana New" w:hint="cs"/>
          <w:spacing w:val="-1"/>
          <w:sz w:val="30"/>
          <w:szCs w:val="30"/>
          <w:cs/>
        </w:rPr>
        <w:t xml:space="preserve">ณ วันที่ </w:t>
      </w:r>
      <w:r w:rsidRPr="005B6A58">
        <w:rPr>
          <w:rFonts w:ascii="Angsana New" w:hAnsi="Angsana New" w:hint="cs"/>
          <w:spacing w:val="-1"/>
          <w:sz w:val="30"/>
          <w:szCs w:val="30"/>
        </w:rPr>
        <w:t xml:space="preserve">30 </w:t>
      </w:r>
      <w:r w:rsidRPr="005B6A58">
        <w:rPr>
          <w:rFonts w:ascii="Angsana New" w:hAnsi="Angsana New" w:hint="cs"/>
          <w:spacing w:val="-1"/>
          <w:sz w:val="30"/>
          <w:szCs w:val="30"/>
          <w:cs/>
        </w:rPr>
        <w:t xml:space="preserve">มิถุนายน </w:t>
      </w:r>
      <w:r w:rsidRPr="005B6A58">
        <w:rPr>
          <w:rFonts w:ascii="Angsana New" w:hAnsi="Angsana New" w:hint="cs"/>
          <w:spacing w:val="-1"/>
          <w:sz w:val="30"/>
          <w:szCs w:val="30"/>
        </w:rPr>
        <w:t>2562</w:t>
      </w:r>
      <w:r w:rsidRPr="005B6A58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 xml:space="preserve">บริษัท ผลิตไฟฟ้าราชบุรี จำกัด ซึ่งเป็นบริษัทย่อยทางตรง มีหุ้นกู้ชนิดระบุชื่อผู้ถือ ประเภทไม่ด้อยสิทธิ ไม่มีหลักประกันและไม่มีผู้แทนผู้ถือหุ้นกู้ คงเหลือเป็นจำนวนเงิน </w:t>
      </w:r>
      <w:r w:rsidRPr="005B6A58">
        <w:rPr>
          <w:rFonts w:ascii="Angsana New" w:hAnsi="Angsana New" w:hint="cs"/>
          <w:sz w:val="30"/>
          <w:szCs w:val="30"/>
        </w:rPr>
        <w:t>2,000</w:t>
      </w:r>
      <w:r w:rsidRPr="005B6A58">
        <w:rPr>
          <w:rFonts w:ascii="Angsana New" w:hAnsi="Angsana New" w:hint="cs"/>
          <w:sz w:val="30"/>
          <w:szCs w:val="30"/>
          <w:cs/>
        </w:rPr>
        <w:t xml:space="preserve"> ล้านบาท โดยมีอัตราดอกเบี้ยคงที่ร้อยละ </w:t>
      </w:r>
      <w:r w:rsidRPr="005B6A58">
        <w:rPr>
          <w:rFonts w:ascii="Angsana New" w:hAnsi="Angsana New" w:hint="cs"/>
          <w:sz w:val="30"/>
          <w:szCs w:val="30"/>
        </w:rPr>
        <w:t>3.50</w:t>
      </w:r>
      <w:r w:rsidRPr="005B6A58">
        <w:rPr>
          <w:rFonts w:ascii="Angsana New" w:hAnsi="Angsana New" w:hint="cs"/>
          <w:sz w:val="30"/>
          <w:szCs w:val="30"/>
          <w:cs/>
        </w:rPr>
        <w:t xml:space="preserve"> ต่อปี หุ้นกู้ดังกล่าวมีอายุ </w:t>
      </w:r>
      <w:r w:rsidRPr="005B6A58">
        <w:rPr>
          <w:rFonts w:ascii="Angsana New" w:hAnsi="Angsana New" w:hint="cs"/>
          <w:sz w:val="30"/>
          <w:szCs w:val="30"/>
        </w:rPr>
        <w:t>7</w:t>
      </w:r>
      <w:r w:rsidRPr="005B6A58">
        <w:rPr>
          <w:rFonts w:ascii="Angsana New" w:hAnsi="Angsana New" w:hint="cs"/>
          <w:sz w:val="30"/>
          <w:szCs w:val="30"/>
          <w:cs/>
        </w:rPr>
        <w:t xml:space="preserve"> ปี ครบกำหนดไถ่ถอนในปี </w:t>
      </w:r>
      <w:r w:rsidRPr="005B6A58">
        <w:rPr>
          <w:rFonts w:ascii="Angsana New" w:hAnsi="Angsana New" w:hint="cs"/>
          <w:sz w:val="30"/>
          <w:szCs w:val="30"/>
        </w:rPr>
        <w:t>2565</w:t>
      </w:r>
      <w:r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B6A58">
        <w:rPr>
          <w:rFonts w:ascii="Angsana New" w:hAnsi="Angsana New" w:hint="cs"/>
          <w:i/>
          <w:iCs/>
          <w:sz w:val="30"/>
          <w:szCs w:val="30"/>
        </w:rPr>
        <w:t>2561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5B6A58">
        <w:rPr>
          <w:rFonts w:ascii="Angsana New" w:hAnsi="Angsana New" w:hint="cs"/>
          <w:i/>
          <w:iCs/>
          <w:sz w:val="30"/>
          <w:szCs w:val="30"/>
        </w:rPr>
        <w:t>2,000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i/>
          <w:iCs/>
          <w:sz w:val="30"/>
          <w:szCs w:val="30"/>
        </w:rPr>
        <w:br/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861B85" w:rsidRPr="005B6A58" w:rsidRDefault="00861B85" w:rsidP="00484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8B2FDA" w:rsidRPr="005B6A58" w:rsidRDefault="008B2FDA" w:rsidP="008B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B6A58">
        <w:rPr>
          <w:rFonts w:ascii="Angsana New" w:hAnsi="Angsana New" w:hint="cs"/>
          <w:sz w:val="30"/>
          <w:szCs w:val="30"/>
        </w:rPr>
        <w:t xml:space="preserve">30 </w:t>
      </w:r>
      <w:r w:rsidRPr="005B6A5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5B6A58">
        <w:rPr>
          <w:rFonts w:ascii="Angsana New" w:hAnsi="Angsana New" w:hint="cs"/>
          <w:sz w:val="30"/>
          <w:szCs w:val="30"/>
        </w:rPr>
        <w:t xml:space="preserve">2562 </w:t>
      </w:r>
      <w:r w:rsidRPr="005B6A58">
        <w:rPr>
          <w:rFonts w:ascii="Angsana New" w:hAnsi="Angsana New" w:hint="cs"/>
          <w:sz w:val="30"/>
          <w:szCs w:val="30"/>
          <w:cs/>
        </w:rPr>
        <w:t>บริษัท อาร์เอช อินเตอร์เนชั่นแนล (สิงคโปร์) คอร์ปอเรชั่น จำกัด ซึ่งเป็นบริษัทย่อยทางอ้อม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มีหุ้นกู้ชื่อ “</w:t>
      </w:r>
      <w:r w:rsidRPr="005B6A58">
        <w:rPr>
          <w:rFonts w:ascii="Angsana New" w:hAnsi="Angsana New" w:hint="cs"/>
          <w:sz w:val="30"/>
          <w:szCs w:val="30"/>
        </w:rPr>
        <w:t>US$ 300,000,000</w:t>
      </w:r>
      <w:r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sz w:val="30"/>
          <w:szCs w:val="30"/>
        </w:rPr>
        <w:t>4.50</w:t>
      </w:r>
      <w:r w:rsidRPr="005B6A58">
        <w:rPr>
          <w:rFonts w:ascii="Angsana New" w:hAnsi="Angsana New" w:hint="cs"/>
          <w:sz w:val="30"/>
          <w:szCs w:val="30"/>
          <w:cs/>
        </w:rPr>
        <w:t xml:space="preserve">% </w:t>
      </w:r>
      <w:r w:rsidRPr="005B6A58">
        <w:rPr>
          <w:rFonts w:ascii="Angsana New" w:hAnsi="Angsana New" w:hint="cs"/>
          <w:sz w:val="30"/>
          <w:szCs w:val="30"/>
        </w:rPr>
        <w:t xml:space="preserve">notes due </w:t>
      </w:r>
      <w:r w:rsidRPr="005B6A58">
        <w:rPr>
          <w:rFonts w:ascii="Angsana New" w:hAnsi="Angsana New" w:hint="cs"/>
          <w:sz w:val="30"/>
          <w:szCs w:val="30"/>
          <w:cs/>
        </w:rPr>
        <w:t>2028” คงเหลือเป็นจำนวนเงิน</w:t>
      </w:r>
      <w:r w:rsidRPr="005B6A58">
        <w:rPr>
          <w:rFonts w:ascii="Angsana New" w:hAnsi="Angsana New" w:hint="cs"/>
          <w:sz w:val="30"/>
          <w:szCs w:val="30"/>
        </w:rPr>
        <w:t xml:space="preserve"> 300 </w:t>
      </w:r>
      <w:r w:rsidRPr="005B6A58">
        <w:rPr>
          <w:rFonts w:ascii="Angsana New" w:hAnsi="Angsana New" w:hint="cs"/>
          <w:sz w:val="30"/>
          <w:szCs w:val="30"/>
          <w:cs/>
        </w:rPr>
        <w:t>ล้านเหรียญสหรัฐอเมริกา หรือเทียบเท่า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="00312F1F" w:rsidRPr="005B6A58">
        <w:rPr>
          <w:rFonts w:ascii="Angsana New" w:hAnsi="Angsana New" w:hint="cs"/>
          <w:sz w:val="30"/>
          <w:szCs w:val="30"/>
        </w:rPr>
        <w:t>9,223.29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ล้านบาท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 xml:space="preserve">โดยมีอัตราดอกเบี้ยคงที่ร้อยละ </w:t>
      </w:r>
      <w:r w:rsidRPr="005B6A58">
        <w:rPr>
          <w:rFonts w:ascii="Angsana New" w:hAnsi="Angsana New" w:hint="cs"/>
          <w:sz w:val="30"/>
          <w:szCs w:val="30"/>
        </w:rPr>
        <w:t>4.50</w:t>
      </w:r>
      <w:r w:rsidRPr="005B6A58">
        <w:rPr>
          <w:rFonts w:ascii="Angsana New" w:hAnsi="Angsana New" w:hint="cs"/>
          <w:sz w:val="30"/>
          <w:szCs w:val="30"/>
          <w:cs/>
        </w:rPr>
        <w:t xml:space="preserve"> ต่อปี หุ้นกู้ดังกล่าวมีอายุ</w:t>
      </w:r>
      <w:r w:rsidRPr="005B6A58">
        <w:rPr>
          <w:rFonts w:ascii="Angsana New" w:hAnsi="Angsana New" w:hint="cs"/>
          <w:sz w:val="30"/>
          <w:szCs w:val="30"/>
        </w:rPr>
        <w:t xml:space="preserve"> 10 </w:t>
      </w:r>
      <w:r w:rsidRPr="005B6A58">
        <w:rPr>
          <w:rFonts w:ascii="Angsana New" w:hAnsi="Angsana New" w:hint="cs"/>
          <w:sz w:val="30"/>
          <w:szCs w:val="30"/>
          <w:cs/>
        </w:rPr>
        <w:t xml:space="preserve">ปี และจะครบกำหนดไถ่ถอนในปี </w:t>
      </w:r>
      <w:r w:rsidRPr="005B6A58">
        <w:rPr>
          <w:rFonts w:ascii="Angsana New" w:hAnsi="Angsana New" w:hint="cs"/>
          <w:sz w:val="30"/>
          <w:szCs w:val="30"/>
        </w:rPr>
        <w:t>2571</w:t>
      </w:r>
      <w:r w:rsidRPr="005B6A58">
        <w:rPr>
          <w:rFonts w:ascii="Angsana New" w:hAnsi="Angsana New" w:hint="cs"/>
          <w:sz w:val="30"/>
          <w:szCs w:val="30"/>
          <w:cs/>
        </w:rPr>
        <w:t xml:space="preserve"> หุ้นกู้ดังกล่าวได้รับการค้ำประกันการชำระหนี้โดยบริษัท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5B6A58">
        <w:rPr>
          <w:rFonts w:ascii="Angsana New" w:hAnsi="Angsana New" w:hint="cs"/>
          <w:i/>
          <w:iCs/>
          <w:sz w:val="30"/>
          <w:szCs w:val="30"/>
        </w:rPr>
        <w:t>31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Pr="005B6A58">
        <w:rPr>
          <w:rFonts w:ascii="Angsana New" w:hAnsi="Angsana New" w:hint="cs"/>
          <w:i/>
          <w:iCs/>
          <w:sz w:val="30"/>
          <w:szCs w:val="30"/>
        </w:rPr>
        <w:t>2561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300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 หรือเทียบเท่า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 9,734.94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8B2FDA" w:rsidRPr="005B6A58" w:rsidRDefault="008B2FDA" w:rsidP="008B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B6A58">
        <w:rPr>
          <w:rFonts w:ascii="Angsana New" w:hAnsi="Angsana New" w:hint="cs"/>
          <w:sz w:val="30"/>
          <w:szCs w:val="30"/>
        </w:rPr>
        <w:t>30</w:t>
      </w:r>
      <w:r w:rsidRPr="005B6A58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5B6A58">
        <w:rPr>
          <w:rFonts w:ascii="Angsana New" w:hAnsi="Angsana New" w:hint="cs"/>
          <w:sz w:val="30"/>
          <w:szCs w:val="30"/>
        </w:rPr>
        <w:t>2562</w:t>
      </w:r>
      <w:r w:rsidRPr="005B6A58">
        <w:rPr>
          <w:rFonts w:ascii="Angsana New" w:hAnsi="Angsana New" w:hint="cs"/>
          <w:sz w:val="30"/>
          <w:szCs w:val="30"/>
          <w:cs/>
        </w:rPr>
        <w:t xml:space="preserve"> บริษัท อาร์เอช อินเตอร์เนชั่นแนล (สิงคโปร์) คอร์ปอเรชั่น จำกัด ซึ่งเป็นบริษัทย่อยทางอ้อม มีหุ้นกู้ประเภทไม่มีหลักประกันและไม่ด้อยสิทธิคงเหลือเป็นจำนวนเงิน </w:t>
      </w:r>
      <w:r w:rsidRPr="005B6A58">
        <w:rPr>
          <w:rFonts w:ascii="Angsana New" w:hAnsi="Angsana New" w:hint="cs"/>
          <w:sz w:val="30"/>
          <w:szCs w:val="30"/>
        </w:rPr>
        <w:t>15,000</w:t>
      </w:r>
      <w:r w:rsidRPr="005B6A58">
        <w:rPr>
          <w:rFonts w:ascii="Angsana New" w:hAnsi="Angsana New" w:hint="cs"/>
          <w:sz w:val="30"/>
          <w:szCs w:val="30"/>
          <w:cs/>
        </w:rPr>
        <w:t xml:space="preserve"> ล้านเยน หรือเทียบเท่า </w:t>
      </w:r>
      <w:r w:rsidR="00907D79" w:rsidRPr="005B6A58">
        <w:rPr>
          <w:rFonts w:ascii="Angsana New" w:hAnsi="Angsana New" w:hint="cs"/>
          <w:sz w:val="30"/>
          <w:szCs w:val="30"/>
        </w:rPr>
        <w:t>4,279.61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 xml:space="preserve">ล้านบาท โดยมีอัตราดอกเบี้ยคงที่ร้อยละ </w:t>
      </w:r>
      <w:r w:rsidRPr="005B6A58">
        <w:rPr>
          <w:rFonts w:ascii="Angsana New" w:hAnsi="Angsana New" w:hint="cs"/>
          <w:sz w:val="30"/>
          <w:szCs w:val="30"/>
        </w:rPr>
        <w:t>2.72</w:t>
      </w:r>
      <w:r w:rsidRPr="005B6A58">
        <w:rPr>
          <w:rFonts w:ascii="Angsana New" w:hAnsi="Angsana New" w:hint="cs"/>
          <w:sz w:val="30"/>
          <w:szCs w:val="30"/>
          <w:cs/>
        </w:rPr>
        <w:t xml:space="preserve"> ต่อปี หุ้นกู้ดังกล่าวมีอายุ </w:t>
      </w:r>
      <w:r w:rsidRPr="005B6A58">
        <w:rPr>
          <w:rFonts w:ascii="Angsana New" w:hAnsi="Angsana New" w:hint="cs"/>
          <w:sz w:val="30"/>
          <w:szCs w:val="30"/>
        </w:rPr>
        <w:t>15</w:t>
      </w:r>
      <w:r w:rsidRPr="005B6A58">
        <w:rPr>
          <w:rFonts w:ascii="Angsana New" w:hAnsi="Angsana New" w:hint="cs"/>
          <w:sz w:val="30"/>
          <w:szCs w:val="30"/>
          <w:cs/>
        </w:rPr>
        <w:t xml:space="preserve"> ปี และจะครบกำหนดไถ่ถอนในปี </w:t>
      </w:r>
      <w:r w:rsidRPr="005B6A58">
        <w:rPr>
          <w:rFonts w:ascii="Angsana New" w:hAnsi="Angsana New" w:hint="cs"/>
          <w:sz w:val="30"/>
          <w:szCs w:val="30"/>
        </w:rPr>
        <w:t>2569</w:t>
      </w:r>
      <w:r w:rsidRPr="005B6A58">
        <w:rPr>
          <w:rFonts w:ascii="Angsana New" w:hAnsi="Angsana New" w:hint="cs"/>
          <w:sz w:val="30"/>
          <w:szCs w:val="30"/>
          <w:cs/>
        </w:rPr>
        <w:t xml:space="preserve"> หุ้นกู้ดังกล่าวได้รับการค้ำประกันการชำระหนี้โดยบริษัท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B6A58">
        <w:rPr>
          <w:rFonts w:ascii="Angsana New" w:hAnsi="Angsana New" w:hint="cs"/>
          <w:i/>
          <w:iCs/>
          <w:sz w:val="30"/>
          <w:szCs w:val="30"/>
        </w:rPr>
        <w:t>2561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5B6A58">
        <w:rPr>
          <w:rFonts w:ascii="Angsana New" w:hAnsi="Angsana New" w:hint="cs"/>
          <w:i/>
          <w:iCs/>
          <w:sz w:val="30"/>
          <w:szCs w:val="30"/>
        </w:rPr>
        <w:t>15,000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ล้านเยน หรือเทียบเท่า </w:t>
      </w:r>
      <w:r w:rsidRPr="005B6A58">
        <w:rPr>
          <w:rFonts w:ascii="Angsana New" w:hAnsi="Angsana New" w:hint="cs"/>
          <w:i/>
          <w:iCs/>
          <w:sz w:val="30"/>
          <w:szCs w:val="30"/>
        </w:rPr>
        <w:t>4,405.06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</w:p>
    <w:p w:rsidR="001E3CAB" w:rsidRPr="005B6A58" w:rsidRDefault="001E3CAB" w:rsidP="001E3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8B2FDA" w:rsidRPr="005B6A58" w:rsidRDefault="008B2FDA" w:rsidP="008B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B6A58">
        <w:rPr>
          <w:rFonts w:ascii="Angsana New" w:hAnsi="Angsana New" w:hint="cs"/>
          <w:sz w:val="30"/>
          <w:szCs w:val="30"/>
        </w:rPr>
        <w:t xml:space="preserve">30 </w:t>
      </w:r>
      <w:r w:rsidRPr="005B6A5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5B6A58">
        <w:rPr>
          <w:rFonts w:ascii="Angsana New" w:hAnsi="Angsana New" w:hint="cs"/>
          <w:sz w:val="30"/>
          <w:szCs w:val="30"/>
        </w:rPr>
        <w:t>2562</w:t>
      </w:r>
      <w:r w:rsidRPr="005B6A58">
        <w:rPr>
          <w:rFonts w:ascii="Angsana New" w:hAnsi="Angsana New" w:hint="cs"/>
          <w:sz w:val="30"/>
          <w:szCs w:val="30"/>
          <w:cs/>
        </w:rPr>
        <w:t xml:space="preserve"> Mount Emerald </w:t>
      </w:r>
      <w:r w:rsidRPr="005B6A58">
        <w:rPr>
          <w:rFonts w:ascii="Angsana New" w:hAnsi="Angsana New" w:hint="cs"/>
          <w:sz w:val="30"/>
          <w:szCs w:val="30"/>
        </w:rPr>
        <w:t>Wind Farm</w:t>
      </w:r>
      <w:r w:rsidRPr="005B6A58">
        <w:rPr>
          <w:rFonts w:ascii="Angsana New" w:hAnsi="Angsana New" w:hint="cs"/>
          <w:sz w:val="30"/>
          <w:szCs w:val="30"/>
          <w:cs/>
        </w:rPr>
        <w:t xml:space="preserve"> Pty. Ltd. ซึ่งเป็นบริษัทย่อยทางอ้อม มีเงินกู้ยืมระยะยาวจากสถาบันการเงินในประเทศออสเตรเลียหลายแห่งคงเหลือเป็นจำนวนเงิน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="00D7529F" w:rsidRPr="005B6A58">
        <w:rPr>
          <w:rFonts w:ascii="Angsana New" w:hAnsi="Angsana New" w:hint="cs"/>
          <w:sz w:val="30"/>
          <w:szCs w:val="30"/>
          <w:cs/>
        </w:rPr>
        <w:t>240.22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 xml:space="preserve">ล้านเหรียญออสเตรเลีย </w:t>
      </w:r>
      <w:r w:rsidR="00DA14F7" w:rsidRPr="005B6A58">
        <w:rPr>
          <w:rFonts w:ascii="Angsana New" w:hAnsi="Angsana New" w:hint="cs"/>
          <w:sz w:val="30"/>
          <w:szCs w:val="30"/>
        </w:rPr>
        <w:t xml:space="preserve">              </w:t>
      </w:r>
      <w:r w:rsidRPr="005B6A58">
        <w:rPr>
          <w:rFonts w:ascii="Angsana New" w:hAnsi="Angsana New" w:hint="cs"/>
          <w:sz w:val="30"/>
          <w:szCs w:val="30"/>
          <w:cs/>
        </w:rPr>
        <w:t>หรือเทียบเท่า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="00D7529F" w:rsidRPr="005B6A58">
        <w:rPr>
          <w:rFonts w:ascii="Angsana New" w:hAnsi="Angsana New" w:hint="cs"/>
          <w:sz w:val="30"/>
          <w:szCs w:val="30"/>
          <w:cs/>
        </w:rPr>
        <w:t>5,177.53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 xml:space="preserve">ล้านบาท โดยมีอัตราดอกเบี้ยอ้างอิงจาก Bank Bill Swap Bid Rate (BBSY) ซึ่งเป็นอัตราดอกเบี้ยลอยตัวเสนอซื้อของออสเตรเลียที่ประกาศโดย Reuters บวกด้วยอัตราร้อยละคงที่ต่อปี โดยมีกำหนดชำระคืนเงินต้นภายในระยะเวลา </w:t>
      </w:r>
      <w:r w:rsidRPr="005B6A58">
        <w:rPr>
          <w:rFonts w:ascii="Angsana New" w:hAnsi="Angsana New" w:hint="cs"/>
          <w:sz w:val="30"/>
          <w:szCs w:val="30"/>
        </w:rPr>
        <w:t xml:space="preserve">5 </w:t>
      </w:r>
      <w:r w:rsidRPr="005B6A58">
        <w:rPr>
          <w:rFonts w:ascii="Angsana New" w:hAnsi="Angsana New" w:hint="cs"/>
          <w:sz w:val="30"/>
          <w:szCs w:val="30"/>
          <w:cs/>
        </w:rPr>
        <w:t xml:space="preserve">ปี ตั้งแต่เดือนธันวาคม </w:t>
      </w:r>
      <w:r w:rsidRPr="005B6A58">
        <w:rPr>
          <w:rFonts w:ascii="Angsana New" w:hAnsi="Angsana New" w:hint="cs"/>
          <w:sz w:val="30"/>
          <w:szCs w:val="30"/>
        </w:rPr>
        <w:t xml:space="preserve">2561 </w:t>
      </w:r>
      <w:r w:rsidRPr="005B6A58">
        <w:rPr>
          <w:rFonts w:ascii="Angsana New" w:hAnsi="Angsana New" w:hint="cs"/>
          <w:sz w:val="30"/>
          <w:szCs w:val="30"/>
          <w:cs/>
        </w:rPr>
        <w:t xml:space="preserve">ถึงเดือนพฤศจิกายน </w:t>
      </w:r>
      <w:r w:rsidRPr="005B6A58">
        <w:rPr>
          <w:rFonts w:ascii="Angsana New" w:hAnsi="Angsana New" w:hint="cs"/>
          <w:sz w:val="30"/>
          <w:szCs w:val="30"/>
        </w:rPr>
        <w:t xml:space="preserve">2566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B6A58">
        <w:rPr>
          <w:rFonts w:ascii="Angsana New" w:hAnsi="Angsana New" w:hint="cs"/>
          <w:i/>
          <w:iCs/>
          <w:sz w:val="30"/>
          <w:szCs w:val="30"/>
        </w:rPr>
        <w:t>2561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236.42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ล้านเหรียญออสเตรเลีย หรือเทียบเท่า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 5,405.66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484F68" w:rsidRPr="005B6A58" w:rsidRDefault="00484F68" w:rsidP="00484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8B2FDA" w:rsidRPr="005B6A58" w:rsidRDefault="008B2FDA" w:rsidP="008B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B6A58">
        <w:rPr>
          <w:rFonts w:ascii="Angsana New" w:hAnsi="Angsana New" w:hint="cs"/>
          <w:sz w:val="30"/>
          <w:szCs w:val="30"/>
        </w:rPr>
        <w:t xml:space="preserve">30 </w:t>
      </w:r>
      <w:r w:rsidRPr="005B6A5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5B6A58">
        <w:rPr>
          <w:rFonts w:ascii="Angsana New" w:hAnsi="Angsana New" w:hint="cs"/>
          <w:sz w:val="30"/>
          <w:szCs w:val="30"/>
        </w:rPr>
        <w:t xml:space="preserve">2562 </w:t>
      </w:r>
      <w:r w:rsidRPr="005B6A58">
        <w:rPr>
          <w:rFonts w:ascii="Angsana New" w:hAnsi="Angsana New" w:hint="cs"/>
          <w:sz w:val="30"/>
          <w:szCs w:val="30"/>
          <w:cs/>
        </w:rPr>
        <w:t>RATCH-Australia Collinsville Solar PV Pty. Ltd. ซึ่งเป็นบริษัทย่อยทางอ้อม มีเงินกู้ยืมระยะยาวจากสถาบันการเงินในประเทศออสเตรเลียคงเหลือเป็นจำนวนเงิน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="0041774A" w:rsidRPr="005B6A58">
        <w:rPr>
          <w:rFonts w:ascii="Angsana New" w:hAnsi="Angsana New" w:hint="cs"/>
          <w:sz w:val="30"/>
          <w:szCs w:val="30"/>
        </w:rPr>
        <w:t xml:space="preserve">55.57 </w:t>
      </w:r>
      <w:r w:rsidRPr="005B6A58">
        <w:rPr>
          <w:rFonts w:ascii="Angsana New" w:hAnsi="Angsana New" w:hint="cs"/>
          <w:sz w:val="30"/>
          <w:szCs w:val="30"/>
          <w:cs/>
        </w:rPr>
        <w:t xml:space="preserve">ล้านเหรียญออสเตรเลีย </w:t>
      </w:r>
      <w:r w:rsidR="00DA14F7" w:rsidRPr="005B6A58">
        <w:rPr>
          <w:rFonts w:ascii="Angsana New" w:hAnsi="Angsana New" w:hint="cs"/>
          <w:sz w:val="30"/>
          <w:szCs w:val="30"/>
        </w:rPr>
        <w:t xml:space="preserve">            </w:t>
      </w:r>
      <w:r w:rsidRPr="005B6A58">
        <w:rPr>
          <w:rFonts w:ascii="Angsana New" w:hAnsi="Angsana New" w:hint="cs"/>
          <w:sz w:val="30"/>
          <w:szCs w:val="30"/>
          <w:cs/>
        </w:rPr>
        <w:t>หรือเทียบเท่า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="0041774A" w:rsidRPr="005B6A58">
        <w:rPr>
          <w:rFonts w:ascii="Angsana New" w:hAnsi="Angsana New" w:hint="cs"/>
          <w:sz w:val="30"/>
          <w:szCs w:val="30"/>
          <w:cs/>
        </w:rPr>
        <w:t>1</w:t>
      </w:r>
      <w:r w:rsidR="0041774A" w:rsidRPr="005B6A58">
        <w:rPr>
          <w:rFonts w:ascii="Angsana New" w:hAnsi="Angsana New" w:hint="cs"/>
          <w:sz w:val="30"/>
          <w:szCs w:val="30"/>
        </w:rPr>
        <w:t xml:space="preserve">,197.81 </w:t>
      </w:r>
      <w:r w:rsidRPr="005B6A58">
        <w:rPr>
          <w:rFonts w:ascii="Angsana New" w:hAnsi="Angsana New" w:hint="cs"/>
          <w:sz w:val="30"/>
          <w:szCs w:val="30"/>
          <w:cs/>
        </w:rPr>
        <w:t xml:space="preserve">ล้านบาท โดยมีอัตราดอกเบี้ยอ้างอิงจาก Bank Bill Swap Bid Rate (BBSY) ซึ่งเป็นอัตราดอกเบี้ยลอยตัวเสนอซื้อของออสเตรเลียที่ประกาศโดย Reuters บวกด้วยอัตราร้อยละคงที่ต่อปี โดยมีกำหนดชำระคืนเงินต้น ภายในระยะเวลา </w:t>
      </w:r>
      <w:r w:rsidRPr="005B6A58">
        <w:rPr>
          <w:rFonts w:ascii="Angsana New" w:hAnsi="Angsana New" w:hint="cs"/>
          <w:sz w:val="30"/>
          <w:szCs w:val="30"/>
        </w:rPr>
        <w:t xml:space="preserve">5 </w:t>
      </w:r>
      <w:r w:rsidRPr="005B6A58">
        <w:rPr>
          <w:rFonts w:ascii="Angsana New" w:hAnsi="Angsana New" w:hint="cs"/>
          <w:sz w:val="30"/>
          <w:szCs w:val="30"/>
          <w:cs/>
        </w:rPr>
        <w:t xml:space="preserve">ปี ตั้งแต่เดือนมิถุนายน </w:t>
      </w:r>
      <w:r w:rsidRPr="005B6A58">
        <w:rPr>
          <w:rFonts w:ascii="Angsana New" w:hAnsi="Angsana New" w:hint="cs"/>
          <w:sz w:val="30"/>
          <w:szCs w:val="30"/>
        </w:rPr>
        <w:t>2561</w:t>
      </w:r>
      <w:r w:rsidRPr="005B6A58">
        <w:rPr>
          <w:rFonts w:ascii="Angsana New" w:hAnsi="Angsana New" w:hint="cs"/>
          <w:sz w:val="30"/>
          <w:szCs w:val="30"/>
          <w:cs/>
        </w:rPr>
        <w:t xml:space="preserve"> ถึงเดือนธันวาคม </w:t>
      </w:r>
      <w:r w:rsidRPr="005B6A58">
        <w:rPr>
          <w:rFonts w:ascii="Angsana New" w:hAnsi="Angsana New" w:hint="cs"/>
          <w:sz w:val="30"/>
          <w:szCs w:val="30"/>
        </w:rPr>
        <w:t>2566</w:t>
      </w:r>
      <w:r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B6A58">
        <w:rPr>
          <w:rFonts w:ascii="Angsana New" w:hAnsi="Angsana New" w:hint="cs"/>
          <w:i/>
          <w:iCs/>
          <w:sz w:val="30"/>
          <w:szCs w:val="30"/>
        </w:rPr>
        <w:t>2561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54.68 </w:t>
      </w:r>
      <w:r w:rsidR="00DA14F7" w:rsidRPr="005B6A58">
        <w:rPr>
          <w:rFonts w:ascii="Angsana New" w:hAnsi="Angsana New" w:hint="cs"/>
          <w:i/>
          <w:iCs/>
          <w:sz w:val="30"/>
          <w:szCs w:val="30"/>
        </w:rPr>
        <w:t xml:space="preserve">        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ล้านเหรียญออสเตรเลีย หรือเทียบเท่า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 1,250.35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484F68" w:rsidRPr="005B6A58" w:rsidRDefault="00484F68" w:rsidP="00484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41774A" w:rsidRPr="005B6A58" w:rsidRDefault="0041774A" w:rsidP="00484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B6A58">
        <w:rPr>
          <w:rFonts w:ascii="Angsana New" w:hAnsi="Angsana New" w:hint="cs"/>
          <w:sz w:val="30"/>
          <w:szCs w:val="30"/>
        </w:rPr>
        <w:t xml:space="preserve">30 </w:t>
      </w:r>
      <w:r w:rsidRPr="005B6A5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5B6A58">
        <w:rPr>
          <w:rFonts w:ascii="Angsana New" w:hAnsi="Angsana New" w:hint="cs"/>
          <w:sz w:val="30"/>
          <w:szCs w:val="30"/>
        </w:rPr>
        <w:t>2562 Collector Wind Farm Pty. Ltd.</w:t>
      </w:r>
      <w:r w:rsidRPr="005B6A58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ซึ่งเป็นบริษัทย่อยทางอ้อม มีเงินกู้ยืมระยะยาวจากสถาบันการเงินในประเทศออสเตรเลียคงเหลือเป็นจำนวนเงิน</w:t>
      </w:r>
      <w:r w:rsidRPr="005B6A58">
        <w:rPr>
          <w:rFonts w:ascii="Angsana New" w:hAnsi="Angsana New" w:hint="cs"/>
          <w:sz w:val="30"/>
          <w:szCs w:val="30"/>
        </w:rPr>
        <w:t xml:space="preserve"> 31.60 </w:t>
      </w:r>
      <w:r w:rsidRPr="005B6A58">
        <w:rPr>
          <w:rFonts w:ascii="Angsana New" w:hAnsi="Angsana New" w:hint="cs"/>
          <w:sz w:val="30"/>
          <w:szCs w:val="30"/>
          <w:cs/>
        </w:rPr>
        <w:t>ล้านเหรียญออสเตรเลีย หรือเทียบเท่า</w:t>
      </w:r>
      <w:r w:rsidRPr="005B6A58">
        <w:rPr>
          <w:rFonts w:ascii="Angsana New" w:hAnsi="Angsana New" w:hint="cs"/>
          <w:sz w:val="30"/>
          <w:szCs w:val="30"/>
        </w:rPr>
        <w:t xml:space="preserve"> 681.04 </w:t>
      </w:r>
      <w:r w:rsidRPr="005B6A58">
        <w:rPr>
          <w:rFonts w:ascii="Angsana New" w:hAnsi="Angsana New" w:hint="cs"/>
          <w:sz w:val="30"/>
          <w:szCs w:val="30"/>
          <w:cs/>
        </w:rPr>
        <w:t xml:space="preserve">ล้านบาท โดยมีอัตราดอกเบี้ยอ้างอิงจาก </w:t>
      </w:r>
      <w:r w:rsidRPr="005B6A58">
        <w:rPr>
          <w:rFonts w:ascii="Angsana New" w:hAnsi="Angsana New" w:hint="cs"/>
          <w:sz w:val="30"/>
          <w:szCs w:val="30"/>
        </w:rPr>
        <w:t>Bank Bill</w:t>
      </w:r>
      <w:r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sz w:val="30"/>
          <w:szCs w:val="30"/>
        </w:rPr>
        <w:t>Swap Bid Rate (BBSY)</w:t>
      </w:r>
      <w:r w:rsidRPr="005B6A58">
        <w:rPr>
          <w:rFonts w:ascii="Angsana New" w:hAnsi="Angsana New" w:hint="cs"/>
          <w:sz w:val="30"/>
          <w:szCs w:val="30"/>
          <w:cs/>
        </w:rPr>
        <w:t xml:space="preserve"> ซึ่งเป็นอัตราดอกเบี้ยลอยตัวเสนอซื้อของออสเตรเลียที่ประกาศโดย </w:t>
      </w:r>
      <w:r w:rsidRPr="005B6A58">
        <w:rPr>
          <w:rFonts w:ascii="Angsana New" w:hAnsi="Angsana New" w:hint="cs"/>
          <w:sz w:val="30"/>
          <w:szCs w:val="30"/>
        </w:rPr>
        <w:t>Reuters</w:t>
      </w:r>
      <w:r w:rsidRPr="005B6A58">
        <w:rPr>
          <w:rFonts w:ascii="Angsana New" w:hAnsi="Angsana New" w:hint="cs"/>
          <w:sz w:val="30"/>
          <w:szCs w:val="30"/>
          <w:cs/>
        </w:rPr>
        <w:t xml:space="preserve"> บวกด้วยอัตราร้อยละคงที่ต่อปี โดยมีกำหนดชำระคืนเงินต้น ภายในระยะเวลา </w:t>
      </w:r>
      <w:r w:rsidR="00EE43A1" w:rsidRPr="005B6A58">
        <w:rPr>
          <w:rFonts w:ascii="Angsana New" w:hAnsi="Angsana New"/>
          <w:sz w:val="30"/>
          <w:szCs w:val="30"/>
        </w:rPr>
        <w:t xml:space="preserve">    </w:t>
      </w:r>
      <w:r w:rsidRPr="005B6A58">
        <w:rPr>
          <w:rFonts w:ascii="Angsana New" w:hAnsi="Angsana New" w:hint="cs"/>
          <w:sz w:val="30"/>
          <w:szCs w:val="30"/>
        </w:rPr>
        <w:t xml:space="preserve">5 </w:t>
      </w:r>
      <w:r w:rsidRPr="005B6A58">
        <w:rPr>
          <w:rFonts w:ascii="Angsana New" w:hAnsi="Angsana New" w:hint="cs"/>
          <w:sz w:val="30"/>
          <w:szCs w:val="30"/>
          <w:cs/>
        </w:rPr>
        <w:t xml:space="preserve">ปี ตั้งแต่เดือนมิถุนายน </w:t>
      </w:r>
      <w:r w:rsidRPr="005B6A58">
        <w:rPr>
          <w:rFonts w:ascii="Angsana New" w:hAnsi="Angsana New" w:hint="cs"/>
          <w:sz w:val="30"/>
          <w:szCs w:val="30"/>
        </w:rPr>
        <w:t>2564</w:t>
      </w:r>
      <w:r w:rsidRPr="005B6A58">
        <w:rPr>
          <w:rFonts w:ascii="Angsana New" w:hAnsi="Angsana New" w:hint="cs"/>
          <w:sz w:val="30"/>
          <w:szCs w:val="30"/>
          <w:cs/>
        </w:rPr>
        <w:t xml:space="preserve"> ถึงเดือนพฤษภาคม </w:t>
      </w:r>
      <w:r w:rsidRPr="005B6A58">
        <w:rPr>
          <w:rFonts w:ascii="Angsana New" w:hAnsi="Angsana New" w:hint="cs"/>
          <w:sz w:val="30"/>
          <w:szCs w:val="30"/>
        </w:rPr>
        <w:t xml:space="preserve">2567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B6A58">
        <w:rPr>
          <w:rFonts w:ascii="Angsana New" w:hAnsi="Angsana New" w:hint="cs"/>
          <w:i/>
          <w:iCs/>
          <w:sz w:val="30"/>
          <w:szCs w:val="30"/>
        </w:rPr>
        <w:t>2561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:ไม่มี)</w:t>
      </w:r>
    </w:p>
    <w:p w:rsidR="0041774A" w:rsidRPr="005B6A58" w:rsidRDefault="0041774A" w:rsidP="00484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8B2FDA" w:rsidRPr="005B6A58" w:rsidRDefault="008B2FDA" w:rsidP="008B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B6A58">
        <w:rPr>
          <w:rFonts w:ascii="Angsana New" w:hAnsi="Angsana New" w:hint="cs"/>
          <w:sz w:val="30"/>
          <w:szCs w:val="30"/>
        </w:rPr>
        <w:t xml:space="preserve">30 </w:t>
      </w:r>
      <w:r w:rsidRPr="005B6A5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5B6A58">
        <w:rPr>
          <w:rFonts w:ascii="Angsana New" w:hAnsi="Angsana New" w:hint="cs"/>
          <w:sz w:val="30"/>
          <w:szCs w:val="30"/>
        </w:rPr>
        <w:t xml:space="preserve">2562 </w:t>
      </w:r>
      <w:r w:rsidRPr="005B6A58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</w:t>
      </w:r>
      <w:r w:rsidR="00DA14F7" w:rsidRPr="005B6A58">
        <w:rPr>
          <w:rFonts w:ascii="Angsana New" w:hAnsi="Angsana New" w:hint="cs"/>
          <w:sz w:val="30"/>
          <w:szCs w:val="30"/>
          <w:cs/>
        </w:rPr>
        <w:t>ไม่</w:t>
      </w:r>
      <w:r w:rsidRPr="005B6A58">
        <w:rPr>
          <w:rFonts w:ascii="Angsana New" w:hAnsi="Angsana New" w:hint="cs"/>
          <w:sz w:val="30"/>
          <w:szCs w:val="30"/>
          <w:cs/>
        </w:rPr>
        <w:t>ได้เบิกใช้เป็นจำนวนเงินรวม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="00232B73" w:rsidRPr="005B6A58">
        <w:rPr>
          <w:rFonts w:ascii="Angsana New" w:hAnsi="Angsana New" w:hint="cs"/>
          <w:sz w:val="30"/>
          <w:szCs w:val="30"/>
        </w:rPr>
        <w:t>29,169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ล้านบาท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="000063D8" w:rsidRPr="005B6A58">
        <w:rPr>
          <w:rFonts w:ascii="Angsana New" w:hAnsi="Angsana New" w:hint="cs"/>
          <w:sz w:val="30"/>
          <w:szCs w:val="30"/>
        </w:rPr>
        <w:t>250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="00DA14F7" w:rsidRPr="005B6A58">
        <w:rPr>
          <w:rFonts w:ascii="Angsana New" w:hAnsi="Angsana New" w:hint="cs"/>
          <w:sz w:val="30"/>
          <w:szCs w:val="30"/>
        </w:rPr>
        <w:t xml:space="preserve">   </w:t>
      </w:r>
      <w:r w:rsidRPr="005B6A58">
        <w:rPr>
          <w:rFonts w:ascii="Angsana New" w:hAnsi="Angsana New" w:hint="cs"/>
          <w:sz w:val="30"/>
          <w:szCs w:val="30"/>
          <w:cs/>
        </w:rPr>
        <w:t>ล้านเหรียญสหรัฐอเมริกา และ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="000063D8" w:rsidRPr="005B6A58">
        <w:rPr>
          <w:rFonts w:ascii="Angsana New" w:hAnsi="Angsana New" w:hint="cs"/>
          <w:sz w:val="30"/>
          <w:szCs w:val="30"/>
        </w:rPr>
        <w:t>177.22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 xml:space="preserve">ล้านเหรียญออสเตรเลีย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B6A58">
        <w:rPr>
          <w:rFonts w:ascii="Angsana New" w:hAnsi="Angsana New" w:hint="cs"/>
          <w:i/>
          <w:iCs/>
          <w:sz w:val="30"/>
          <w:szCs w:val="30"/>
        </w:rPr>
        <w:t>2561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31,802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Pr="005B6A58">
        <w:rPr>
          <w:rFonts w:ascii="Angsana New" w:hAnsi="Angsana New" w:hint="cs"/>
          <w:i/>
          <w:iCs/>
          <w:sz w:val="30"/>
          <w:szCs w:val="30"/>
        </w:rPr>
        <w:t>235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ล้านเหรียญสหรัฐอเมริกา และ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 24.63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ล้านเหรียญออสเตรเลีย)</w:t>
      </w:r>
    </w:p>
    <w:p w:rsidR="00484F68" w:rsidRPr="005B6A58" w:rsidRDefault="00484F68" w:rsidP="00484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:rsidR="00484F68" w:rsidRPr="005B6A58" w:rsidRDefault="00484F68" w:rsidP="00484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ญาดังกล่าวและต้องดำรงไว้ซึ่งอัตราส่วนทางการเงินที่สำคัญ</w:t>
      </w:r>
    </w:p>
    <w:p w:rsidR="00630DD4" w:rsidRPr="005B6A58" w:rsidRDefault="004336E5" w:rsidP="002A3335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:rsidR="00D708F9" w:rsidRPr="005B6A58" w:rsidRDefault="00D708F9" w:rsidP="002A1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4336E5" w:rsidRPr="005B6A58" w:rsidRDefault="004336E5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5B6A58">
        <w:rPr>
          <w:rFonts w:ascii="Angsana New" w:hAnsi="Angsana New" w:hint="cs"/>
          <w:sz w:val="30"/>
          <w:szCs w:val="30"/>
          <w:cs/>
          <w:lang w:val="th-TH"/>
        </w:rPr>
        <w:t>เมื่อวันที่</w:t>
      </w:r>
      <w:r w:rsidRPr="005B6A58">
        <w:rPr>
          <w:rFonts w:ascii="Angsana New" w:hAnsi="Angsana New" w:hint="cs"/>
          <w:sz w:val="30"/>
          <w:szCs w:val="30"/>
          <w:lang w:val="th-TH"/>
        </w:rPr>
        <w:t xml:space="preserve"> 5 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>เมษายน</w:t>
      </w:r>
      <w:r w:rsidRPr="005B6A58">
        <w:rPr>
          <w:rFonts w:ascii="Angsana New" w:hAnsi="Angsana New" w:hint="cs"/>
          <w:sz w:val="30"/>
          <w:szCs w:val="30"/>
          <w:rtl/>
          <w:lang w:val="th-TH" w:bidi="ar-SA"/>
        </w:rPr>
        <w:t xml:space="preserve"> </w:t>
      </w:r>
      <w:r w:rsidRPr="005B6A58">
        <w:rPr>
          <w:rFonts w:ascii="Angsana New" w:hAnsi="Angsana New" w:hint="cs"/>
          <w:sz w:val="30"/>
          <w:szCs w:val="30"/>
          <w:lang w:val="th-TH"/>
        </w:rPr>
        <w:t xml:space="preserve">2562 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 xml:space="preserve"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5B6A58">
        <w:rPr>
          <w:rFonts w:ascii="Angsana New" w:hAnsi="Angsana New" w:hint="cs"/>
          <w:sz w:val="30"/>
          <w:szCs w:val="30"/>
          <w:lang w:val="th-TH"/>
        </w:rPr>
        <w:t>20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5B6A58">
        <w:rPr>
          <w:rFonts w:ascii="Angsana New" w:hAnsi="Angsana New" w:hint="cs"/>
          <w:sz w:val="30"/>
          <w:szCs w:val="30"/>
          <w:lang w:val="th-TH"/>
        </w:rPr>
        <w:t>400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 xml:space="preserve"> วัน กลุ่มบริษัทจึงแก้ไขโครงการผลประโยชน์เมื่อเกษียณ</w:t>
      </w:r>
      <w:r w:rsidR="00617045" w:rsidRPr="005B6A58">
        <w:rPr>
          <w:rFonts w:ascii="Angsana New" w:hAnsi="Angsana New" w:hint="cs"/>
          <w:sz w:val="30"/>
          <w:szCs w:val="30"/>
          <w:cs/>
          <w:lang w:val="th-TH"/>
        </w:rPr>
        <w:t>อายุ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 xml:space="preserve">แก่พนักงานเพื่อให้สอดคล้องกับพระราชบัญญัติคุ้มครองแรงงานฉบับปรับปรุงในไตรมาสสองปี </w:t>
      </w:r>
      <w:r w:rsidRPr="005B6A58">
        <w:rPr>
          <w:rFonts w:ascii="Angsana New" w:hAnsi="Angsana New" w:hint="cs"/>
          <w:sz w:val="30"/>
          <w:szCs w:val="30"/>
          <w:lang w:val="th-TH"/>
        </w:rPr>
        <w:t xml:space="preserve">2562 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>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5B6A58">
        <w:rPr>
          <w:rFonts w:ascii="Angsana New" w:hAnsi="Angsana New" w:hint="cs"/>
          <w:sz w:val="30"/>
          <w:szCs w:val="30"/>
          <w:rtl/>
          <w:lang w:val="th-TH" w:bidi="ar-SA"/>
        </w:rPr>
        <w:t xml:space="preserve"> </w:t>
      </w:r>
      <w:r w:rsidRPr="005B6A58">
        <w:rPr>
          <w:rFonts w:ascii="Angsana New" w:hAnsi="Angsana New" w:hint="cs"/>
          <w:sz w:val="30"/>
          <w:szCs w:val="30"/>
          <w:lang w:val="th-TH"/>
        </w:rPr>
        <w:t xml:space="preserve">30 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 xml:space="preserve">มิถุนายน </w:t>
      </w:r>
      <w:r w:rsidRPr="005B6A58">
        <w:rPr>
          <w:rFonts w:ascii="Angsana New" w:hAnsi="Angsana New" w:hint="cs"/>
          <w:sz w:val="30"/>
          <w:szCs w:val="30"/>
          <w:lang w:val="th-TH"/>
        </w:rPr>
        <w:t>2562</w:t>
      </w:r>
      <w:r w:rsidR="00666534" w:rsidRPr="005B6A58">
        <w:rPr>
          <w:rFonts w:ascii="Angsana New" w:hAnsi="Angsana New" w:hint="cs"/>
          <w:sz w:val="30"/>
          <w:szCs w:val="30"/>
          <w:rtl/>
          <w:lang w:val="th-TH" w:bidi="ar-SA"/>
        </w:rPr>
        <w:t xml:space="preserve"> </w:t>
      </w:r>
      <w:r w:rsidR="00666534" w:rsidRPr="005B6A58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>ต้นทุนบริการในอดีตเพิ่มขึ้นสำหรับงวดสามเดือนและหกเดือนสิ้นสุดวันเดียวกันในงบการเงินรวมและงบการเงินเฉพาะกิจการจำนวน</w:t>
      </w:r>
      <w:r w:rsidR="00666534" w:rsidRPr="005B6A5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063D8" w:rsidRPr="005B6A58">
        <w:rPr>
          <w:rFonts w:ascii="Angsana New" w:hAnsi="Angsana New" w:hint="cs"/>
          <w:sz w:val="30"/>
          <w:szCs w:val="30"/>
          <w:lang w:val="th-TH"/>
        </w:rPr>
        <w:t>34.75</w:t>
      </w:r>
      <w:r w:rsidR="00666534" w:rsidRPr="005B6A58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="00666534" w:rsidRPr="005B6A5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666534" w:rsidRPr="005B6A58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="000063D8" w:rsidRPr="005B6A58">
        <w:rPr>
          <w:rFonts w:ascii="Angsana New" w:hAnsi="Angsana New" w:hint="cs"/>
          <w:sz w:val="30"/>
          <w:szCs w:val="30"/>
          <w:lang w:val="th-TH"/>
        </w:rPr>
        <w:t>28.95</w:t>
      </w:r>
      <w:r w:rsidR="007E5E57" w:rsidRPr="005B6A5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>ล้านบาท ตามลำดับ</w:t>
      </w:r>
    </w:p>
    <w:p w:rsidR="00DA14F7" w:rsidRPr="005B6A58" w:rsidRDefault="00DA14F7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16555B" w:rsidRPr="005B6A58" w:rsidRDefault="006B206E" w:rsidP="002A3335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  <w:r w:rsidR="00130AF4" w:rsidRPr="005B6A58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:rsidR="00381513" w:rsidRPr="005B6A58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381513" w:rsidRPr="005B6A58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sz w:val="30"/>
          <w:szCs w:val="30"/>
          <w:cs/>
          <w:lang w:val="th-TH"/>
        </w:rPr>
        <w:t>กลุ่มบริษัทมี 4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</w:t>
      </w:r>
      <w:r w:rsidR="00EE43A1" w:rsidRPr="005B6A58">
        <w:rPr>
          <w:rFonts w:ascii="Angsana New" w:hAnsi="Angsana New" w:hint="cs"/>
          <w:sz w:val="30"/>
          <w:szCs w:val="30"/>
          <w:cs/>
          <w:lang w:val="th-TH"/>
        </w:rPr>
        <w:t xml:space="preserve">               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>ทุกไตรมาส</w:t>
      </w:r>
      <w:r w:rsidR="002A3335" w:rsidRPr="005B6A5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  <w:lang w:val="th-TH"/>
        </w:rPr>
        <w:t>การดำเนินงานของแต่ละส่วนงานที่รายงานของกลุ่มบริษัทโดยสรุปมีดังนี้</w:t>
      </w:r>
    </w:p>
    <w:p w:rsidR="00381513" w:rsidRPr="005B6A58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:rsidR="00381513" w:rsidRPr="005B6A58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5B6A58">
        <w:rPr>
          <w:rFonts w:ascii="Angsana New" w:hAnsi="Angsana New" w:hint="cs"/>
          <w:sz w:val="30"/>
          <w:szCs w:val="30"/>
        </w:rPr>
        <w:t xml:space="preserve">1 </w:t>
      </w:r>
      <w:r w:rsidRPr="005B6A58">
        <w:rPr>
          <w:rFonts w:ascii="Angsana New" w:hAnsi="Angsana New" w:hint="cs"/>
          <w:sz w:val="30"/>
          <w:szCs w:val="30"/>
        </w:rPr>
        <w:tab/>
      </w:r>
      <w:r w:rsidRPr="005B6A58">
        <w:rPr>
          <w:rFonts w:ascii="Angsana New" w:hAnsi="Angsana New" w:hint="cs"/>
          <w:sz w:val="30"/>
          <w:szCs w:val="30"/>
        </w:rPr>
        <w:tab/>
      </w:r>
      <w:r w:rsidRPr="005B6A58">
        <w:rPr>
          <w:rFonts w:ascii="Angsana New" w:hAnsi="Angsana New" w:hint="cs"/>
          <w:sz w:val="30"/>
          <w:szCs w:val="30"/>
          <w:cs/>
        </w:rPr>
        <w:t>กลุ่มธุรกิจผลิตไฟฟ้าในประเทศ</w:t>
      </w:r>
    </w:p>
    <w:p w:rsidR="00381513" w:rsidRPr="005B6A58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5B6A58">
        <w:rPr>
          <w:rFonts w:ascii="Angsana New" w:hAnsi="Angsana New" w:hint="cs"/>
          <w:sz w:val="30"/>
          <w:szCs w:val="30"/>
        </w:rPr>
        <w:t xml:space="preserve">2 </w:t>
      </w:r>
      <w:r w:rsidRPr="005B6A58">
        <w:rPr>
          <w:rFonts w:ascii="Angsana New" w:hAnsi="Angsana New" w:hint="cs"/>
          <w:sz w:val="30"/>
          <w:szCs w:val="30"/>
        </w:rPr>
        <w:tab/>
      </w:r>
      <w:r w:rsidRPr="005B6A58">
        <w:rPr>
          <w:rFonts w:ascii="Angsana New" w:hAnsi="Angsana New" w:hint="cs"/>
          <w:sz w:val="30"/>
          <w:szCs w:val="30"/>
        </w:rPr>
        <w:tab/>
      </w:r>
      <w:r w:rsidRPr="005B6A58">
        <w:rPr>
          <w:rFonts w:ascii="Angsana New" w:hAnsi="Angsana New" w:hint="cs"/>
          <w:sz w:val="30"/>
          <w:szCs w:val="30"/>
          <w:cs/>
        </w:rPr>
        <w:t>กลุ่มธุรกิจพลังงานทดแทน</w:t>
      </w:r>
    </w:p>
    <w:p w:rsidR="00381513" w:rsidRPr="005B6A58" w:rsidRDefault="00381513" w:rsidP="00381513">
      <w:pPr>
        <w:ind w:left="540"/>
        <w:rPr>
          <w:rFonts w:ascii="Angsana New" w:hAnsi="Angsana New"/>
          <w:sz w:val="30"/>
          <w:szCs w:val="30"/>
          <w:cs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5B6A58">
        <w:rPr>
          <w:rFonts w:ascii="Angsana New" w:hAnsi="Angsana New" w:hint="cs"/>
          <w:sz w:val="30"/>
          <w:szCs w:val="30"/>
        </w:rPr>
        <w:t>3</w:t>
      </w:r>
      <w:r w:rsidRPr="005B6A58">
        <w:rPr>
          <w:rFonts w:ascii="Angsana New" w:hAnsi="Angsana New" w:hint="cs"/>
          <w:sz w:val="30"/>
          <w:szCs w:val="30"/>
        </w:rPr>
        <w:tab/>
      </w:r>
      <w:r w:rsidRPr="005B6A58">
        <w:rPr>
          <w:rFonts w:ascii="Angsana New" w:hAnsi="Angsana New" w:hint="cs"/>
          <w:sz w:val="30"/>
          <w:szCs w:val="30"/>
        </w:rPr>
        <w:tab/>
      </w:r>
      <w:r w:rsidRPr="005B6A58">
        <w:rPr>
          <w:rFonts w:ascii="Angsana New" w:hAnsi="Angsana New" w:hint="cs"/>
          <w:sz w:val="30"/>
          <w:szCs w:val="30"/>
          <w:cs/>
        </w:rPr>
        <w:t>กลุ่มธุรกิจการลงทุนในต่างประเทศ</w:t>
      </w:r>
    </w:p>
    <w:p w:rsidR="00E52C82" w:rsidRPr="005B6A58" w:rsidRDefault="00381513" w:rsidP="00381513">
      <w:pPr>
        <w:ind w:left="540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5B6A58">
        <w:rPr>
          <w:rFonts w:ascii="Angsana New" w:hAnsi="Angsana New" w:hint="cs"/>
          <w:sz w:val="30"/>
          <w:szCs w:val="30"/>
        </w:rPr>
        <w:t xml:space="preserve">4 </w:t>
      </w:r>
      <w:r w:rsidRPr="005B6A58">
        <w:rPr>
          <w:rFonts w:ascii="Angsana New" w:hAnsi="Angsana New" w:hint="cs"/>
          <w:sz w:val="30"/>
          <w:szCs w:val="30"/>
        </w:rPr>
        <w:tab/>
      </w:r>
      <w:r w:rsidRPr="005B6A58">
        <w:rPr>
          <w:rFonts w:ascii="Angsana New" w:hAnsi="Angsana New" w:hint="cs"/>
          <w:sz w:val="30"/>
          <w:szCs w:val="30"/>
        </w:rPr>
        <w:tab/>
      </w:r>
      <w:r w:rsidRPr="005B6A58">
        <w:rPr>
          <w:rFonts w:ascii="Angsana New" w:hAnsi="Angsana New" w:hint="cs"/>
          <w:sz w:val="30"/>
          <w:szCs w:val="30"/>
          <w:cs/>
        </w:rPr>
        <w:t>กลุ่มธุรกิจอื่นๆ</w:t>
      </w:r>
    </w:p>
    <w:p w:rsidR="00C51AB3" w:rsidRPr="005B6A58" w:rsidRDefault="00C51AB3" w:rsidP="00C51AB3">
      <w:pPr>
        <w:rPr>
          <w:rFonts w:ascii="Angsana New" w:hAnsi="Angsana New"/>
          <w:sz w:val="30"/>
          <w:szCs w:val="30"/>
        </w:rPr>
      </w:pPr>
    </w:p>
    <w:p w:rsidR="00C51AB3" w:rsidRPr="005B6A58" w:rsidRDefault="00C51AB3" w:rsidP="00C51AB3">
      <w:pPr>
        <w:rPr>
          <w:rFonts w:ascii="Angsana New" w:hAnsi="Angsana New"/>
          <w:sz w:val="30"/>
          <w:szCs w:val="30"/>
          <w:cs/>
        </w:rPr>
        <w:sectPr w:rsidR="00C51AB3" w:rsidRPr="005B6A58" w:rsidSect="004B4FA2"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</w:p>
    <w:p w:rsidR="00C97FBE" w:rsidRPr="005B6A58" w:rsidRDefault="006B206E" w:rsidP="00207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5B6A58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ข้อมูลเกี่ยวกับส่วนงานที่รายงาน</w:t>
      </w:r>
    </w:p>
    <w:tbl>
      <w:tblPr>
        <w:tblpPr w:leftFromText="180" w:rightFromText="180" w:vertAnchor="text" w:horzAnchor="margin" w:tblpY="313"/>
        <w:tblW w:w="1601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68"/>
        <w:gridCol w:w="1062"/>
        <w:gridCol w:w="270"/>
        <w:gridCol w:w="1080"/>
        <w:gridCol w:w="236"/>
        <w:gridCol w:w="990"/>
        <w:gridCol w:w="236"/>
        <w:gridCol w:w="1058"/>
        <w:gridCol w:w="270"/>
        <w:gridCol w:w="990"/>
        <w:gridCol w:w="270"/>
        <w:gridCol w:w="1080"/>
        <w:gridCol w:w="270"/>
        <w:gridCol w:w="1080"/>
        <w:gridCol w:w="276"/>
        <w:gridCol w:w="1074"/>
        <w:gridCol w:w="276"/>
        <w:gridCol w:w="984"/>
        <w:gridCol w:w="270"/>
        <w:gridCol w:w="1074"/>
      </w:tblGrid>
      <w:tr w:rsidR="005B6A58" w:rsidRPr="005B6A58" w:rsidTr="00826D93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4C70" w:rsidRPr="005B6A58" w:rsidRDefault="004A4C70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C70" w:rsidRPr="005B6A58" w:rsidRDefault="004A4C70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B6A58" w:rsidRPr="005B6A58" w:rsidTr="00826D93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4C70" w:rsidRPr="005B6A58" w:rsidRDefault="004A4C70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C70" w:rsidRPr="005B6A58" w:rsidRDefault="004A4C70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C70" w:rsidRPr="005B6A58" w:rsidRDefault="004A4C70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C70" w:rsidRPr="005B6A58" w:rsidRDefault="004A4C70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C70" w:rsidRPr="005B6A58" w:rsidRDefault="004A4C70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C70" w:rsidRPr="005B6A58" w:rsidRDefault="004A4C70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:rsidR="004A4C70" w:rsidRPr="005B6A58" w:rsidRDefault="004A4C70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C70" w:rsidRPr="005B6A58" w:rsidRDefault="004A4C70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C70" w:rsidRPr="005B6A58" w:rsidRDefault="004A4C70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กลุ่มธุรกิจอื่นๆ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C70" w:rsidRPr="005B6A58" w:rsidRDefault="004A4C70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C70" w:rsidRPr="005B6A58" w:rsidRDefault="004A4C70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B6A58" w:rsidRPr="005B6A58" w:rsidTr="00826D93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FEC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FEC" w:rsidRPr="005B6A58" w:rsidRDefault="00861FEC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FEC" w:rsidRPr="005B6A58" w:rsidRDefault="00861FEC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FEC" w:rsidRPr="005B6A58" w:rsidRDefault="00861FEC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FEC" w:rsidRPr="005B6A58" w:rsidRDefault="00861FEC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FEC" w:rsidRPr="005B6A58" w:rsidRDefault="00861FEC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FEC" w:rsidRPr="005B6A58" w:rsidRDefault="00861FEC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FEC" w:rsidRPr="005B6A58" w:rsidRDefault="00861FEC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FEC" w:rsidRPr="005B6A58" w:rsidRDefault="00861FEC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FEC" w:rsidRPr="005B6A58" w:rsidRDefault="00861FEC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FEC" w:rsidRPr="005B6A58" w:rsidRDefault="00861FEC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FEC" w:rsidRPr="005B6A58" w:rsidRDefault="00861FEC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FEC" w:rsidRPr="005B6A58" w:rsidRDefault="00861FEC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FEC" w:rsidRPr="005B6A58" w:rsidRDefault="00861FEC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FEC" w:rsidRPr="005B6A58" w:rsidRDefault="00861FEC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FEC" w:rsidRPr="005B6A58" w:rsidRDefault="00861FEC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2561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FEC" w:rsidRPr="005B6A58" w:rsidRDefault="00861FEC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FEC" w:rsidRPr="005B6A58" w:rsidRDefault="00861FEC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FEC" w:rsidRPr="005B6A58" w:rsidRDefault="00861FEC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FEC" w:rsidRPr="005B6A58" w:rsidRDefault="00861FEC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2561</w:t>
            </w:r>
          </w:p>
        </w:tc>
      </w:tr>
      <w:tr w:rsidR="005B6A58" w:rsidRPr="005B6A58" w:rsidTr="00826D93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FEC" w:rsidRPr="005B6A58" w:rsidRDefault="00861FEC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4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FEC" w:rsidRPr="005B6A58" w:rsidRDefault="00861FEC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B6A58" w:rsidRPr="005B6A58" w:rsidTr="003A6367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9,208,105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9,378,364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857,114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506,625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10,065,219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9,884,989</w:t>
            </w:r>
          </w:p>
        </w:tc>
      </w:tr>
      <w:tr w:rsidR="005B6A58" w:rsidRPr="005B6A58" w:rsidTr="003A6367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รายได้ตามสัญญาเช่าการเงิน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738,693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853,619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738,693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853,619</w:t>
            </w:r>
          </w:p>
        </w:tc>
      </w:tr>
      <w:tr w:rsidR="005B6A58" w:rsidRPr="005B6A58" w:rsidTr="003A6367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(8,728,976)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(9,100,926)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(466,56</w:t>
            </w:r>
            <w:r w:rsidR="00DE1FF8" w:rsidRPr="005B6A58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(359,375)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(9,195,54</w:t>
            </w:r>
            <w:r w:rsidR="000A2F6E" w:rsidRPr="005B6A58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(9,460,301)</w:t>
            </w:r>
          </w:p>
        </w:tc>
      </w:tr>
      <w:tr w:rsidR="005B6A58" w:rsidRPr="005B6A58" w:rsidTr="003A6367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1,217,822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1,131,057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390,54</w:t>
            </w:r>
            <w:r w:rsidR="00DE1FF8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147,250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1,608,36</w:t>
            </w:r>
            <w:r w:rsidR="000A2F6E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1,278,307</w:t>
            </w:r>
          </w:p>
        </w:tc>
      </w:tr>
      <w:tr w:rsidR="005B6A58" w:rsidRPr="005B6A58" w:rsidTr="003A6367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64,919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59,200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64,919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59,200</w:t>
            </w:r>
          </w:p>
        </w:tc>
      </w:tr>
      <w:tr w:rsidR="005B6A58" w:rsidRPr="005B6A58" w:rsidTr="003A6367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14,81</w:t>
            </w:r>
            <w:r w:rsidR="003552B8" w:rsidRPr="005B6A58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5,258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15,24</w:t>
            </w:r>
            <w:r w:rsidR="00DE1FF8" w:rsidRPr="005B6A58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27,151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23,359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19,333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53,477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51,773</w:t>
            </w:r>
          </w:p>
        </w:tc>
      </w:tr>
      <w:tr w:rsidR="005B6A58" w:rsidRPr="005B6A58" w:rsidTr="003A6367">
        <w:trPr>
          <w:trHeight w:val="54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99,987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115,984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894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100,881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115,984</w:t>
            </w:r>
          </w:p>
        </w:tc>
      </w:tr>
      <w:tr w:rsidR="005B6A58" w:rsidRPr="005B6A58" w:rsidTr="003A6367">
        <w:trPr>
          <w:trHeight w:val="54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FF8" w:rsidRPr="005B6A58" w:rsidRDefault="00DE1FF8" w:rsidP="00D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FF8" w:rsidRPr="005B6A58" w:rsidRDefault="00DE1FF8" w:rsidP="00D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11,613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FF8" w:rsidRPr="005B6A58" w:rsidRDefault="00DE1FF8" w:rsidP="00D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FF8" w:rsidRPr="005B6A58" w:rsidRDefault="00DE1FF8" w:rsidP="00D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15,248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FF8" w:rsidRPr="005B6A58" w:rsidRDefault="00DE1FF8" w:rsidP="00D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FF8" w:rsidRPr="005B6A58" w:rsidRDefault="00DE1FF8" w:rsidP="00D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FF8" w:rsidRPr="005B6A58" w:rsidRDefault="00DE1FF8" w:rsidP="00D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FF8" w:rsidRPr="005B6A58" w:rsidRDefault="00DE1FF8" w:rsidP="00D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FF8" w:rsidRPr="005B6A58" w:rsidRDefault="00DE1FF8" w:rsidP="00D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FF8" w:rsidRPr="005B6A58" w:rsidRDefault="00DE1FF8" w:rsidP="00D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FF8" w:rsidRPr="005B6A58" w:rsidRDefault="00DE1FF8" w:rsidP="00D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FF8" w:rsidRPr="005B6A58" w:rsidRDefault="00DE1FF8" w:rsidP="00D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1,293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FF8" w:rsidRPr="005B6A58" w:rsidRDefault="00DE1FF8" w:rsidP="00D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FF8" w:rsidRPr="005B6A58" w:rsidRDefault="00DE1FF8" w:rsidP="00D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1,143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FF8" w:rsidRPr="005B6A58" w:rsidRDefault="00DE1FF8" w:rsidP="00D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FF8" w:rsidRPr="005B6A58" w:rsidRDefault="00DE1FF8" w:rsidP="00D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(136)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FF8" w:rsidRPr="005B6A58" w:rsidRDefault="00DE1FF8" w:rsidP="00D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FF8" w:rsidRPr="005B6A58" w:rsidRDefault="00DE1FF8" w:rsidP="00D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12,889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FF8" w:rsidRPr="005B6A58" w:rsidRDefault="00DE1FF8" w:rsidP="00D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FF8" w:rsidRPr="005B6A58" w:rsidRDefault="00DE1FF8" w:rsidP="00D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16,482</w:t>
            </w:r>
          </w:p>
        </w:tc>
      </w:tr>
      <w:tr w:rsidR="005B6A58" w:rsidRPr="005B6A58" w:rsidTr="003A6367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(55,068)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(58,014)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(121)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(36)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</w:t>
            </w:r>
            <w:r w:rsidR="00DE1FF8" w:rsidRPr="005B6A58">
              <w:rPr>
                <w:rFonts w:ascii="Angsana New" w:hAnsi="Angsana New" w:hint="cs"/>
                <w:sz w:val="26"/>
                <w:szCs w:val="26"/>
              </w:rPr>
              <w:t>145,608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(74,088)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(279,48</w:t>
            </w:r>
            <w:r w:rsidR="00DE1FF8" w:rsidRPr="005B6A58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(239,976)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(4</w:t>
            </w:r>
            <w:r w:rsidR="000A2F6E" w:rsidRPr="005B6A58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0,</w:t>
            </w:r>
            <w:r w:rsidR="000A2F6E" w:rsidRPr="005B6A58">
              <w:rPr>
                <w:rFonts w:ascii="Angsana New" w:hAnsi="Angsana New" w:hint="cs"/>
                <w:sz w:val="26"/>
                <w:szCs w:val="26"/>
              </w:rPr>
              <w:t>278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(372,114)</w:t>
            </w:r>
          </w:p>
        </w:tc>
      </w:tr>
      <w:tr w:rsidR="005B6A58" w:rsidRPr="005B6A58" w:rsidTr="003A6367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10,263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(15,491)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(224,849)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(184,705)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(9,094)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25,411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(223,680)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(174,785)</w:t>
            </w:r>
          </w:p>
        </w:tc>
      </w:tr>
      <w:tr w:rsidR="005B6A58" w:rsidRPr="005B6A58" w:rsidTr="003A6367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(16,87</w:t>
            </w:r>
            <w:r w:rsidR="003552B8" w:rsidRPr="005B6A58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(18,102)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(234,052)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(384,967)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(250,92</w:t>
            </w:r>
            <w:r w:rsidR="004A4C70" w:rsidRPr="005B6A58">
              <w:rPr>
                <w:rFonts w:ascii="Angsana New" w:hAnsi="Angsana New" w:hint="cs"/>
                <w:sz w:val="26"/>
                <w:szCs w:val="26"/>
              </w:rPr>
              <w:t>9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(403,069)</w:t>
            </w:r>
          </w:p>
        </w:tc>
      </w:tr>
      <w:tr w:rsidR="005B6A58" w:rsidRPr="005B6A58" w:rsidTr="003A6367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 xml:space="preserve">) 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858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A58" w:rsidRPr="005B6A58" w:rsidTr="003A6367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72,469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222,096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96,118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(14,206)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1,</w:t>
            </w:r>
            <w:r w:rsidR="00DE1FF8" w:rsidRPr="005B6A58">
              <w:rPr>
                <w:rFonts w:ascii="Angsana New" w:hAnsi="Angsana New" w:hint="cs"/>
                <w:sz w:val="26"/>
                <w:szCs w:val="26"/>
              </w:rPr>
              <w:t>110,913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1,517,837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2,3</w:t>
            </w:r>
            <w:r w:rsidR="00DE1FF8" w:rsidRPr="005B6A58">
              <w:rPr>
                <w:rFonts w:ascii="Angsana New" w:hAnsi="Angsana New" w:hint="cs"/>
                <w:sz w:val="26"/>
                <w:szCs w:val="26"/>
              </w:rPr>
              <w:t>29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1,438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1,</w:t>
            </w:r>
            <w:r w:rsidR="004A4C70" w:rsidRPr="005B6A58">
              <w:rPr>
                <w:rFonts w:ascii="Angsana New" w:hAnsi="Angsana New" w:hint="cs"/>
                <w:sz w:val="26"/>
                <w:szCs w:val="26"/>
              </w:rPr>
              <w:t>281,829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1,727,165</w:t>
            </w:r>
          </w:p>
        </w:tc>
      </w:tr>
      <w:tr w:rsidR="005B6A58" w:rsidRPr="005B6A58" w:rsidTr="003A6367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กำไร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/>
              </w:rPr>
              <w:t xml:space="preserve"> (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ขาดทุน)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1,255,03</w:t>
            </w:r>
            <w:r w:rsidR="003552B8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1,282,052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96,18</w:t>
            </w:r>
            <w:r w:rsidR="00DE1FF8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(14,134)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E1FF8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1,012,184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1,165,755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(195,93</w:t>
            </w:r>
            <w:r w:rsidR="00DE1FF8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(134,730)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2,</w:t>
            </w:r>
            <w:r w:rsidR="004A4C70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167,476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2,298,943</w:t>
            </w:r>
          </w:p>
        </w:tc>
      </w:tr>
      <w:tr w:rsidR="005B6A58" w:rsidRPr="005B6A58" w:rsidTr="003A6367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 xml:space="preserve">) 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(24</w:t>
            </w:r>
            <w:r w:rsidR="003A6367" w:rsidRPr="005B6A58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,</w:t>
            </w:r>
            <w:r w:rsidR="003A6367" w:rsidRPr="005B6A58">
              <w:rPr>
                <w:rFonts w:ascii="Angsana New" w:hAnsi="Angsana New" w:hint="cs"/>
                <w:sz w:val="26"/>
                <w:szCs w:val="26"/>
              </w:rPr>
              <w:t>528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(233,334)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24,648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69,892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780227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7,71</w:t>
            </w:r>
            <w:r w:rsidR="00DE1FF8" w:rsidRPr="005B6A58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(585)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(21</w:t>
            </w:r>
            <w:r w:rsidR="004A4C70" w:rsidRPr="005B6A58">
              <w:rPr>
                <w:rFonts w:ascii="Angsana New" w:hAnsi="Angsana New" w:hint="cs"/>
                <w:sz w:val="26"/>
                <w:szCs w:val="26"/>
              </w:rPr>
              <w:t>5,164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(164,027)</w:t>
            </w:r>
          </w:p>
        </w:tc>
      </w:tr>
      <w:tr w:rsidR="005B6A58" w:rsidRPr="005B6A58" w:rsidTr="003A6367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กำไร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(ขาดทุน)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1,00</w:t>
            </w:r>
            <w:r w:rsidR="003A6367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7,507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1,048,718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96,18</w:t>
            </w:r>
            <w:r w:rsidR="00DE1FF8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(14,134)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DE1FF8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1,036,832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1,235,647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(18</w:t>
            </w:r>
            <w:r w:rsidR="00780227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8</w:t>
            </w: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="00780227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DE1FF8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(135,315)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640DF" w:rsidRPr="005B6A58" w:rsidRDefault="00674F7E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1,</w:t>
            </w:r>
            <w:r w:rsidR="004A4C70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952,312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640DF" w:rsidRPr="005B6A58" w:rsidRDefault="00D640DF" w:rsidP="0082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2,134,916</w:t>
            </w:r>
          </w:p>
        </w:tc>
      </w:tr>
    </w:tbl>
    <w:p w:rsidR="00861FEC" w:rsidRPr="005B6A58" w:rsidRDefault="00861FEC" w:rsidP="00207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:rsidR="00207EDA" w:rsidRPr="005B6A58" w:rsidRDefault="00207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5B6A58">
        <w:rPr>
          <w:rFonts w:ascii="Angsana New" w:hAnsi="Angsana New" w:hint="cs"/>
          <w:b/>
          <w:bCs/>
          <w:i/>
          <w:iCs/>
          <w:sz w:val="26"/>
          <w:szCs w:val="26"/>
          <w:cs/>
        </w:rPr>
        <w:br w:type="page"/>
      </w:r>
    </w:p>
    <w:tbl>
      <w:tblPr>
        <w:tblW w:w="1577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36"/>
        <w:gridCol w:w="1060"/>
        <w:gridCol w:w="236"/>
        <w:gridCol w:w="988"/>
        <w:gridCol w:w="236"/>
        <w:gridCol w:w="972"/>
        <w:gridCol w:w="236"/>
        <w:gridCol w:w="1046"/>
        <w:gridCol w:w="262"/>
        <w:gridCol w:w="1028"/>
        <w:gridCol w:w="236"/>
        <w:gridCol w:w="974"/>
        <w:gridCol w:w="236"/>
        <w:gridCol w:w="984"/>
        <w:gridCol w:w="268"/>
        <w:gridCol w:w="1081"/>
        <w:gridCol w:w="236"/>
        <w:gridCol w:w="1045"/>
      </w:tblGrid>
      <w:tr w:rsidR="005B6A58" w:rsidRPr="005B6A58" w:rsidTr="00826D9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:rsidR="004C4A9A" w:rsidRPr="005B6A58" w:rsidRDefault="004C4A9A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:rsidR="004C4A9A" w:rsidRPr="005B6A58" w:rsidRDefault="004C4A9A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B6A58" w:rsidRPr="005B6A58" w:rsidTr="00826D9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:rsidR="004C4A9A" w:rsidRPr="005B6A58" w:rsidRDefault="004C4A9A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</w:tcPr>
          <w:p w:rsidR="004C4A9A" w:rsidRPr="005B6A58" w:rsidRDefault="004C4A9A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3"/>
            <w:shd w:val="clear" w:color="auto" w:fill="auto"/>
            <w:vAlign w:val="bottom"/>
          </w:tcPr>
          <w:p w:rsidR="004C4A9A" w:rsidRPr="005B6A58" w:rsidRDefault="004C4A9A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36" w:type="dxa"/>
            <w:gridSpan w:val="3"/>
            <w:shd w:val="clear" w:color="auto" w:fill="auto"/>
            <w:vAlign w:val="bottom"/>
          </w:tcPr>
          <w:p w:rsidR="004C4A9A" w:rsidRPr="005B6A58" w:rsidRDefault="004C4A9A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:rsidR="004C4A9A" w:rsidRPr="005B6A58" w:rsidRDefault="004C4A9A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4" w:type="dxa"/>
            <w:gridSpan w:val="3"/>
            <w:shd w:val="clear" w:color="auto" w:fill="auto"/>
            <w:vAlign w:val="bottom"/>
          </w:tcPr>
          <w:p w:rsidR="004C4A9A" w:rsidRPr="005B6A58" w:rsidRDefault="004C4A9A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กลุ่มธุรกิจอื่นๆ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4C4A9A" w:rsidRPr="005B6A58" w:rsidRDefault="004C4A9A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2" w:type="dxa"/>
            <w:gridSpan w:val="3"/>
            <w:shd w:val="clear" w:color="auto" w:fill="auto"/>
            <w:vAlign w:val="bottom"/>
          </w:tcPr>
          <w:p w:rsidR="004C4A9A" w:rsidRPr="005B6A58" w:rsidRDefault="004C4A9A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B6A58" w:rsidRPr="005B6A58" w:rsidTr="00826D9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hanging="9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62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5B6A58" w:rsidRPr="005B6A58" w:rsidTr="00826D9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firstLine="6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B6A58" w:rsidRPr="005B6A58" w:rsidTr="00826D9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A58" w:rsidRPr="005B6A58" w:rsidTr="00826D9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A58" w:rsidRPr="005B6A58" w:rsidTr="00826D93">
        <w:trPr>
          <w:trHeight w:val="144"/>
        </w:trPr>
        <w:tc>
          <w:tcPr>
            <w:tcW w:w="3330" w:type="dxa"/>
            <w:shd w:val="clear" w:color="auto" w:fill="auto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C4A9A" w:rsidRPr="005B6A58" w:rsidRDefault="009731D9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9,208,10</w:t>
            </w:r>
            <w:r w:rsidR="000036B5" w:rsidRPr="005B6A58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C4A9A" w:rsidRPr="005B6A58" w:rsidRDefault="00CC309F" w:rsidP="00973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9,378,364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4C4A9A" w:rsidRPr="005B6A58" w:rsidRDefault="00E9284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4C4A9A" w:rsidRPr="005B6A58" w:rsidRDefault="00CC309F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4C4A9A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9,208,10</w:t>
            </w:r>
            <w:r w:rsidR="009A3455" w:rsidRPr="005B6A58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4C4A9A" w:rsidRPr="005B6A58" w:rsidRDefault="00CC309F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9,378,364</w:t>
            </w:r>
          </w:p>
        </w:tc>
      </w:tr>
      <w:tr w:rsidR="005B6A58" w:rsidRPr="005B6A58" w:rsidTr="00826D93">
        <w:trPr>
          <w:trHeight w:val="144"/>
        </w:trPr>
        <w:tc>
          <w:tcPr>
            <w:tcW w:w="3330" w:type="dxa"/>
            <w:shd w:val="clear" w:color="auto" w:fill="auto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ออสเตรเลีย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843,924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1234A3" w:rsidRPr="005B6A58" w:rsidRDefault="00CC309F" w:rsidP="00CC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493,932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843,924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1234A3" w:rsidRPr="005B6A58" w:rsidRDefault="00CC309F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493,932</w:t>
            </w:r>
          </w:p>
        </w:tc>
      </w:tr>
      <w:tr w:rsidR="005B6A58" w:rsidRPr="005B6A58" w:rsidTr="00826D93">
        <w:trPr>
          <w:trHeight w:val="144"/>
        </w:trPr>
        <w:tc>
          <w:tcPr>
            <w:tcW w:w="3330" w:type="dxa"/>
            <w:shd w:val="clear" w:color="auto" w:fill="auto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ประเทศอื่นๆ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34A3" w:rsidRPr="005B6A58" w:rsidRDefault="001234A3" w:rsidP="00A8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13,1</w:t>
            </w:r>
            <w:r w:rsidR="009A3455" w:rsidRPr="005B6A58">
              <w:rPr>
                <w:rFonts w:ascii="Angsana New" w:hAnsi="Angsana New" w:hint="cs"/>
                <w:sz w:val="26"/>
                <w:szCs w:val="26"/>
              </w:rPr>
              <w:t>90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34A3" w:rsidRPr="005B6A58" w:rsidRDefault="00CC309F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12,693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13,1</w:t>
            </w:r>
            <w:r w:rsidR="009A3455" w:rsidRPr="005B6A58">
              <w:rPr>
                <w:rFonts w:ascii="Angsana New" w:hAnsi="Angsana New" w:hint="cs"/>
                <w:sz w:val="26"/>
                <w:szCs w:val="26"/>
              </w:rPr>
              <w:t>90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34A3" w:rsidRPr="005B6A58" w:rsidRDefault="00CC309F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12,693</w:t>
            </w:r>
          </w:p>
        </w:tc>
      </w:tr>
      <w:tr w:rsidR="005B6A58" w:rsidRPr="005B6A58" w:rsidTr="00826D93">
        <w:trPr>
          <w:trHeight w:val="144"/>
        </w:trPr>
        <w:tc>
          <w:tcPr>
            <w:tcW w:w="3330" w:type="dxa"/>
            <w:shd w:val="clear" w:color="auto" w:fill="auto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="00FF5360"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A9A" w:rsidRPr="005B6A58" w:rsidRDefault="009731D9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9,208,10</w:t>
            </w:r>
            <w:r w:rsidR="000036B5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A9A" w:rsidRPr="005B6A58" w:rsidRDefault="00CC309F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9,378,364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A9A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857,11</w:t>
            </w:r>
            <w:r w:rsidR="009A3455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A9A" w:rsidRPr="005B6A58" w:rsidRDefault="00CC309F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506,625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A9A" w:rsidRPr="005B6A58" w:rsidRDefault="00D361D6" w:rsidP="0012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1234A3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0,065,21</w:t>
            </w:r>
            <w:r w:rsidR="009A3455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A9A" w:rsidRPr="005B6A58" w:rsidRDefault="00CC309F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9,884,989</w:t>
            </w:r>
          </w:p>
        </w:tc>
      </w:tr>
      <w:tr w:rsidR="005B6A58" w:rsidRPr="005B6A58" w:rsidTr="00826D93">
        <w:trPr>
          <w:trHeight w:val="144"/>
        </w:trPr>
        <w:tc>
          <w:tcPr>
            <w:tcW w:w="3330" w:type="dxa"/>
            <w:shd w:val="clear" w:color="auto" w:fill="auto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A58" w:rsidRPr="005B6A58" w:rsidTr="00826D93">
        <w:trPr>
          <w:trHeight w:val="144"/>
        </w:trPr>
        <w:tc>
          <w:tcPr>
            <w:tcW w:w="3330" w:type="dxa"/>
            <w:shd w:val="clear" w:color="auto" w:fill="auto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ประเภทสินค้าและบริการหลัก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B6A58" w:rsidRPr="005B6A58" w:rsidTr="00826D93">
        <w:trPr>
          <w:trHeight w:val="144"/>
        </w:trPr>
        <w:tc>
          <w:tcPr>
            <w:tcW w:w="3330" w:type="dxa"/>
            <w:shd w:val="clear" w:color="auto" w:fill="auto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สินค้า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C4A9A" w:rsidRPr="005B6A58" w:rsidRDefault="001234A3" w:rsidP="0012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9</w:t>
            </w:r>
            <w:r w:rsidR="00D361D6" w:rsidRPr="005B6A5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208</w:t>
            </w:r>
            <w:r w:rsidR="00D361D6" w:rsidRPr="005B6A5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10</w:t>
            </w:r>
            <w:r w:rsidR="000036B5" w:rsidRPr="005B6A58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C4A9A" w:rsidRPr="005B6A58" w:rsidRDefault="00CC309F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9,378,364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4C4A9A" w:rsidRPr="005B6A58" w:rsidRDefault="00D361D6" w:rsidP="0021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8</w:t>
            </w:r>
            <w:r w:rsidR="001234A3" w:rsidRPr="005B6A58">
              <w:rPr>
                <w:rFonts w:ascii="Angsana New" w:hAnsi="Angsana New" w:hint="cs"/>
                <w:sz w:val="26"/>
                <w:szCs w:val="26"/>
              </w:rPr>
              <w:t>43,924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4C4A9A" w:rsidRPr="005B6A58" w:rsidRDefault="00CC309F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493,932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4C4A9A" w:rsidRPr="005B6A58" w:rsidRDefault="00D361D6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</w:t>
            </w:r>
            <w:r w:rsidR="001234A3" w:rsidRPr="005B6A58">
              <w:rPr>
                <w:rFonts w:ascii="Angsana New" w:hAnsi="Angsana New" w:hint="cs"/>
                <w:sz w:val="26"/>
                <w:szCs w:val="26"/>
              </w:rPr>
              <w:t>0,052,0</w:t>
            </w:r>
            <w:r w:rsidR="009A3455" w:rsidRPr="005B6A58">
              <w:rPr>
                <w:rFonts w:ascii="Angsana New" w:hAnsi="Angsana New" w:hint="cs"/>
                <w:sz w:val="26"/>
                <w:szCs w:val="26"/>
              </w:rPr>
              <w:t>29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4C4A9A" w:rsidRPr="005B6A58" w:rsidRDefault="00CC309F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9,872,296</w:t>
            </w:r>
          </w:p>
        </w:tc>
      </w:tr>
      <w:tr w:rsidR="005B6A58" w:rsidRPr="005B6A58" w:rsidTr="00826D93">
        <w:trPr>
          <w:trHeight w:val="144"/>
        </w:trPr>
        <w:tc>
          <w:tcPr>
            <w:tcW w:w="3330" w:type="dxa"/>
            <w:shd w:val="clear" w:color="auto" w:fill="auto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การบริการ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4C4A9A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13,1</w:t>
            </w:r>
            <w:r w:rsidR="009A3455" w:rsidRPr="005B6A58">
              <w:rPr>
                <w:rFonts w:ascii="Angsana New" w:hAnsi="Angsana New" w:hint="cs"/>
                <w:sz w:val="26"/>
                <w:szCs w:val="26"/>
              </w:rPr>
              <w:t>90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4C4A9A" w:rsidRPr="005B6A58" w:rsidRDefault="00CC309F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12,693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4C4A9A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13,1</w:t>
            </w:r>
            <w:r w:rsidR="009A3455" w:rsidRPr="005B6A58">
              <w:rPr>
                <w:rFonts w:ascii="Angsana New" w:hAnsi="Angsana New" w:hint="cs"/>
                <w:sz w:val="26"/>
                <w:szCs w:val="26"/>
              </w:rPr>
              <w:t>90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4C4A9A" w:rsidRPr="005B6A58" w:rsidRDefault="00CC309F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12,693</w:t>
            </w:r>
          </w:p>
        </w:tc>
      </w:tr>
      <w:tr w:rsidR="005B6A58" w:rsidRPr="005B6A58" w:rsidTr="00826D93">
        <w:trPr>
          <w:trHeight w:val="144"/>
        </w:trPr>
        <w:tc>
          <w:tcPr>
            <w:tcW w:w="3330" w:type="dxa"/>
            <w:shd w:val="clear" w:color="auto" w:fill="auto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="00FF5360"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A9A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9,208,10</w:t>
            </w:r>
            <w:r w:rsidR="000036B5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A9A" w:rsidRPr="005B6A58" w:rsidRDefault="00CC309F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9,378,364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A9A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857,11</w:t>
            </w:r>
            <w:r w:rsidR="009A3455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A9A" w:rsidRPr="005B6A58" w:rsidRDefault="00CC309F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506,625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A9A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10,065,219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A9A" w:rsidRPr="005B6A58" w:rsidRDefault="00CC309F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9,884,989</w:t>
            </w:r>
          </w:p>
        </w:tc>
      </w:tr>
      <w:tr w:rsidR="005B6A58" w:rsidRPr="005B6A58" w:rsidTr="00826D93">
        <w:trPr>
          <w:trHeight w:val="144"/>
        </w:trPr>
        <w:tc>
          <w:tcPr>
            <w:tcW w:w="3330" w:type="dxa"/>
            <w:shd w:val="clear" w:color="auto" w:fill="auto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A58" w:rsidRPr="005B6A58" w:rsidTr="00826D93">
        <w:trPr>
          <w:trHeight w:val="144"/>
        </w:trPr>
        <w:tc>
          <w:tcPr>
            <w:tcW w:w="3330" w:type="dxa"/>
            <w:shd w:val="clear" w:color="auto" w:fill="auto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4C4A9A" w:rsidRPr="005B6A58" w:rsidRDefault="004C4A9A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B6A58" w:rsidRPr="005B6A58" w:rsidTr="00826D9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234A3" w:rsidRPr="005B6A58" w:rsidRDefault="001234A3" w:rsidP="0012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9,208,10</w:t>
            </w:r>
            <w:r w:rsidR="000036B5" w:rsidRPr="005B6A58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1234A3" w:rsidRPr="005B6A58" w:rsidRDefault="00CC309F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9,378,364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843,924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1234A3" w:rsidRPr="005B6A58" w:rsidRDefault="00CC309F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493,932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1234A3" w:rsidRPr="005B6A58" w:rsidRDefault="001234A3" w:rsidP="0012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10,052,0</w:t>
            </w:r>
            <w:r w:rsidR="009A3455" w:rsidRPr="005B6A58">
              <w:rPr>
                <w:rFonts w:ascii="Angsana New" w:hAnsi="Angsana New" w:hint="cs"/>
                <w:sz w:val="26"/>
                <w:szCs w:val="26"/>
              </w:rPr>
              <w:t>29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1234A3" w:rsidRPr="005B6A58" w:rsidRDefault="00CC309F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9,872,296</w:t>
            </w:r>
          </w:p>
        </w:tc>
      </w:tr>
      <w:tr w:rsidR="005B6A58" w:rsidRPr="005B6A58" w:rsidTr="00826D93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13,1</w:t>
            </w:r>
            <w:r w:rsidR="009A3455" w:rsidRPr="005B6A58">
              <w:rPr>
                <w:rFonts w:ascii="Angsana New" w:hAnsi="Angsana New" w:hint="cs"/>
                <w:sz w:val="26"/>
                <w:szCs w:val="26"/>
              </w:rPr>
              <w:t>90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34A3" w:rsidRPr="005B6A58" w:rsidRDefault="00CC309F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12,693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13,1</w:t>
            </w:r>
            <w:r w:rsidR="009A3455" w:rsidRPr="005B6A58">
              <w:rPr>
                <w:rFonts w:ascii="Angsana New" w:hAnsi="Angsana New" w:hint="cs"/>
                <w:sz w:val="26"/>
                <w:szCs w:val="26"/>
              </w:rPr>
              <w:t>90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34A3" w:rsidRPr="005B6A58" w:rsidRDefault="00CC309F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12,693</w:t>
            </w:r>
          </w:p>
        </w:tc>
      </w:tr>
      <w:tr w:rsidR="005B6A58" w:rsidRPr="005B6A58" w:rsidTr="00826D93">
        <w:trPr>
          <w:trHeight w:val="144"/>
        </w:trPr>
        <w:tc>
          <w:tcPr>
            <w:tcW w:w="3330" w:type="dxa"/>
            <w:shd w:val="clear" w:color="auto" w:fill="auto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9,208,10</w:t>
            </w:r>
            <w:r w:rsidR="000036B5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234A3" w:rsidRPr="005B6A58" w:rsidRDefault="00CC309F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9,378,364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857,11</w:t>
            </w:r>
            <w:r w:rsidR="009A3455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234A3" w:rsidRPr="005B6A58" w:rsidRDefault="00CC309F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506,625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10,065,219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34A3" w:rsidRPr="005B6A58" w:rsidRDefault="001234A3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234A3" w:rsidRPr="005B6A58" w:rsidRDefault="00CC309F" w:rsidP="004C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9,884,989</w:t>
            </w:r>
          </w:p>
        </w:tc>
      </w:tr>
    </w:tbl>
    <w:p w:rsidR="004C4A9A" w:rsidRPr="005B6A58" w:rsidRDefault="004C4A9A" w:rsidP="002D5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6"/>
          <w:szCs w:val="26"/>
        </w:rPr>
      </w:pPr>
    </w:p>
    <w:p w:rsidR="00FF5360" w:rsidRPr="005B6A58" w:rsidRDefault="00FF5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5B6A58">
        <w:rPr>
          <w:rFonts w:ascii="Angsana New" w:hAnsi="Angsana New" w:hint="cs"/>
          <w:b/>
          <w:bCs/>
          <w:i/>
          <w:iCs/>
          <w:sz w:val="26"/>
          <w:szCs w:val="26"/>
          <w:cs/>
        </w:rPr>
        <w:br w:type="page"/>
      </w:r>
    </w:p>
    <w:p w:rsidR="00FF5360" w:rsidRPr="005B6A58" w:rsidRDefault="00FF5360" w:rsidP="00FF5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5B6A58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ข้อมูลเกี่ยวกับส่วนงานที่รายงาน</w:t>
      </w:r>
    </w:p>
    <w:tbl>
      <w:tblPr>
        <w:tblpPr w:leftFromText="180" w:rightFromText="180" w:vertAnchor="text" w:horzAnchor="margin" w:tblpY="313"/>
        <w:tblW w:w="1601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68"/>
        <w:gridCol w:w="1062"/>
        <w:gridCol w:w="270"/>
        <w:gridCol w:w="1080"/>
        <w:gridCol w:w="236"/>
        <w:gridCol w:w="990"/>
        <w:gridCol w:w="236"/>
        <w:gridCol w:w="1058"/>
        <w:gridCol w:w="270"/>
        <w:gridCol w:w="990"/>
        <w:gridCol w:w="270"/>
        <w:gridCol w:w="1080"/>
        <w:gridCol w:w="270"/>
        <w:gridCol w:w="1080"/>
        <w:gridCol w:w="276"/>
        <w:gridCol w:w="1074"/>
        <w:gridCol w:w="276"/>
        <w:gridCol w:w="984"/>
        <w:gridCol w:w="270"/>
        <w:gridCol w:w="1074"/>
      </w:tblGrid>
      <w:tr w:rsidR="005B6A58" w:rsidRPr="005B6A58" w:rsidTr="009C33D2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B6A58" w:rsidRPr="005B6A58" w:rsidTr="009C33D2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กลุ่มธุรกิจอื่นๆ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B6A58" w:rsidRPr="005B6A58" w:rsidTr="009C33D2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2561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2561</w:t>
            </w:r>
          </w:p>
        </w:tc>
      </w:tr>
      <w:tr w:rsidR="005B6A58" w:rsidRPr="005B6A58" w:rsidTr="009C33D2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4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9C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B6A58" w:rsidRPr="005B6A58" w:rsidTr="00C50A6E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17,711,46</w:t>
            </w:r>
            <w:r w:rsidR="00C50A6E" w:rsidRPr="005B6A58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16,902,228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1,598,816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1,076,523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19,310,28</w:t>
            </w:r>
            <w:r w:rsidR="003355C0" w:rsidRPr="005B6A58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17,978,751</w:t>
            </w:r>
          </w:p>
        </w:tc>
      </w:tr>
      <w:tr w:rsidR="005B6A58" w:rsidRPr="005B6A58" w:rsidTr="00C50A6E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รายได้ตามสัญญาเช่าการเงิน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1,489</w:t>
            </w:r>
            <w:r w:rsidR="00C50A6E" w:rsidRPr="005B6A5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554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1,738,851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1,489,554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1,738,851</w:t>
            </w:r>
          </w:p>
        </w:tc>
      </w:tr>
      <w:tr w:rsidR="005B6A58" w:rsidRPr="005B6A58" w:rsidTr="00C50A6E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(16,693,576)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(16,498,422)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(907,069)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(696,274)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(17,600,645)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(17,194,696)</w:t>
            </w:r>
          </w:p>
        </w:tc>
      </w:tr>
      <w:tr w:rsidR="005B6A58" w:rsidRPr="005B6A58" w:rsidTr="00C50A6E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2,507,44</w:t>
            </w:r>
            <w:r w:rsidR="00C50A6E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2,142,657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691,747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380,249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3,199,19</w:t>
            </w:r>
            <w:r w:rsidR="003355C0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2,522,906</w:t>
            </w:r>
          </w:p>
        </w:tc>
      </w:tr>
      <w:tr w:rsidR="005B6A58" w:rsidRPr="005B6A58" w:rsidTr="00C50A6E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120,943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118,700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120,943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118,700</w:t>
            </w:r>
          </w:p>
        </w:tc>
      </w:tr>
      <w:tr w:rsidR="005B6A58" w:rsidRPr="005B6A58" w:rsidTr="00C50A6E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25,580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7,533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34,719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35,537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48,301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40,747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108,756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83,863</w:t>
            </w:r>
          </w:p>
        </w:tc>
      </w:tr>
      <w:tr w:rsidR="005B6A58" w:rsidRPr="005B6A58" w:rsidTr="00C50A6E">
        <w:trPr>
          <w:trHeight w:val="54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99,987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115,984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894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100,881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115,984</w:t>
            </w:r>
          </w:p>
        </w:tc>
      </w:tr>
      <w:tr w:rsidR="005B6A58" w:rsidRPr="005B6A58" w:rsidTr="00C50A6E">
        <w:trPr>
          <w:trHeight w:val="54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23,19</w:t>
            </w:r>
            <w:r w:rsidR="00C50A6E" w:rsidRPr="005B6A58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33,425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447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2,582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1,475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782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25,12</w:t>
            </w:r>
            <w:r w:rsidR="003355C0" w:rsidRPr="005B6A58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36,969</w:t>
            </w:r>
          </w:p>
        </w:tc>
      </w:tr>
      <w:tr w:rsidR="005B6A58" w:rsidRPr="005B6A58" w:rsidTr="00C50A6E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(117,913)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(128,744)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(2,525)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(1,304)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(197,204)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(137,032)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(473,390)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(510,663)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(791,032)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(777,743)</w:t>
            </w:r>
          </w:p>
        </w:tc>
      </w:tr>
      <w:tr w:rsidR="005B6A58" w:rsidRPr="005B6A58" w:rsidTr="00C50A6E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17,590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8,620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(188,14</w:t>
            </w:r>
            <w:r w:rsidR="00C50A6E" w:rsidRPr="005B6A58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(535,154)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(15,100)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7,650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(185,65</w:t>
            </w:r>
            <w:r w:rsidR="003355C0" w:rsidRPr="005B6A58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(518,884)</w:t>
            </w:r>
          </w:p>
        </w:tc>
      </w:tr>
      <w:tr w:rsidR="005B6A58" w:rsidRPr="005B6A58" w:rsidTr="00C50A6E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(32,9</w:t>
            </w:r>
            <w:r w:rsidR="00C50A6E" w:rsidRPr="005B6A58">
              <w:rPr>
                <w:rFonts w:ascii="Angsana New" w:hAnsi="Angsana New" w:hint="cs"/>
                <w:sz w:val="26"/>
                <w:szCs w:val="26"/>
              </w:rPr>
              <w:t>80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(34,058)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(698,96</w:t>
            </w:r>
            <w:r w:rsidR="00C50A6E" w:rsidRPr="005B6A58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(530,719)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(68)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(731,944)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(564,845)</w:t>
            </w:r>
          </w:p>
        </w:tc>
      </w:tr>
      <w:tr w:rsidR="005B6A58" w:rsidRPr="005B6A58" w:rsidTr="00C50A6E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 xml:space="preserve">) 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858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A58" w:rsidRPr="005B6A58" w:rsidTr="00C50A6E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181,236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375,012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187,892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118,855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1,</w:t>
            </w:r>
            <w:r w:rsidR="00C50A6E" w:rsidRPr="005B6A58">
              <w:rPr>
                <w:rFonts w:ascii="Angsana New" w:hAnsi="Angsana New" w:hint="cs"/>
                <w:sz w:val="26"/>
                <w:szCs w:val="26"/>
              </w:rPr>
              <w:t>974,028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2,117,542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19,80</w:t>
            </w:r>
            <w:r w:rsidR="00C50A6E" w:rsidRPr="005B6A5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4,582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3355C0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2,362,957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2,615,991</w:t>
            </w:r>
          </w:p>
        </w:tc>
      </w:tr>
      <w:tr w:rsidR="005B6A58" w:rsidRPr="005B6A58" w:rsidTr="00C50A6E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กำไร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/>
              </w:rPr>
              <w:t xml:space="preserve"> (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ขาดทุน)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2,604,15</w:t>
            </w:r>
            <w:r w:rsidR="00C50A6E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2,404,445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185,970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117,777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1,</w:t>
            </w:r>
            <w:r w:rsidR="00C50A6E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716,173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1,448,989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(297,076)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(338,270)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4,</w:t>
            </w:r>
            <w:r w:rsidR="003355C0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209,224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3,632,941</w:t>
            </w:r>
          </w:p>
        </w:tc>
      </w:tr>
      <w:tr w:rsidR="005B6A58" w:rsidRPr="005B6A58" w:rsidTr="00C50A6E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 xml:space="preserve">) </w:t>
            </w: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(527,</w:t>
            </w:r>
            <w:r w:rsidR="00C50A6E" w:rsidRPr="005B6A58">
              <w:rPr>
                <w:rFonts w:ascii="Angsana New" w:hAnsi="Angsana New" w:hint="cs"/>
                <w:sz w:val="26"/>
                <w:szCs w:val="26"/>
              </w:rPr>
              <w:t>551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(466,140)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9,615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74,393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2,28</w:t>
            </w:r>
            <w:r w:rsidR="00C50A6E" w:rsidRPr="005B6A58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(1,370)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(51</w:t>
            </w:r>
            <w:r w:rsidR="000250BF" w:rsidRPr="005B6A58">
              <w:rPr>
                <w:rFonts w:ascii="Angsana New" w:hAnsi="Angsana New" w:hint="cs"/>
                <w:sz w:val="26"/>
                <w:szCs w:val="26"/>
              </w:rPr>
              <w:t>5</w:t>
            </w:r>
            <w:r w:rsidR="003355C0" w:rsidRPr="005B6A58">
              <w:rPr>
                <w:rFonts w:ascii="Angsana New" w:hAnsi="Angsana New" w:hint="cs"/>
                <w:sz w:val="26"/>
                <w:szCs w:val="26"/>
              </w:rPr>
              <w:t>,652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(393,117)</w:t>
            </w:r>
          </w:p>
        </w:tc>
      </w:tr>
      <w:tr w:rsidR="005B6A58" w:rsidRPr="005B6A58" w:rsidTr="00C50A6E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กำไร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(ขาดทุน)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2,</w:t>
            </w:r>
            <w:r w:rsidR="00C50A6E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076,606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1,938,305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185,970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117,777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1,</w:t>
            </w:r>
            <w:r w:rsidR="00C50A6E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725,788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1,523,382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(294,79</w:t>
            </w:r>
            <w:r w:rsidR="00C50A6E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(339,640)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3,6</w:t>
            </w:r>
            <w:r w:rsidR="003355C0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93,572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1124" w:rsidRPr="005B6A58" w:rsidRDefault="00D11124" w:rsidP="00D1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3,239,824</w:t>
            </w:r>
          </w:p>
        </w:tc>
      </w:tr>
    </w:tbl>
    <w:p w:rsidR="00D11124" w:rsidRPr="005B6A58" w:rsidRDefault="00D11124" w:rsidP="00FF5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</w:p>
    <w:p w:rsidR="00FF5360" w:rsidRPr="005B6A58" w:rsidRDefault="00FF5360" w:rsidP="00CB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FF5360" w:rsidRPr="005B6A58" w:rsidRDefault="00FF5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5B6A58">
        <w:rPr>
          <w:rFonts w:ascii="Angsana New" w:hAnsi="Angsana New" w:hint="cs"/>
          <w:sz w:val="30"/>
          <w:szCs w:val="30"/>
          <w:cs/>
        </w:rPr>
        <w:br w:type="page"/>
      </w:r>
    </w:p>
    <w:tbl>
      <w:tblPr>
        <w:tblW w:w="15771" w:type="dxa"/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36"/>
        <w:gridCol w:w="1060"/>
        <w:gridCol w:w="236"/>
        <w:gridCol w:w="988"/>
        <w:gridCol w:w="236"/>
        <w:gridCol w:w="972"/>
        <w:gridCol w:w="236"/>
        <w:gridCol w:w="1046"/>
        <w:gridCol w:w="262"/>
        <w:gridCol w:w="1028"/>
        <w:gridCol w:w="236"/>
        <w:gridCol w:w="974"/>
        <w:gridCol w:w="236"/>
        <w:gridCol w:w="984"/>
        <w:gridCol w:w="268"/>
        <w:gridCol w:w="1081"/>
        <w:gridCol w:w="236"/>
        <w:gridCol w:w="1046"/>
      </w:tblGrid>
      <w:tr w:rsidR="005B6A58" w:rsidRPr="005B6A58" w:rsidTr="00DC0C9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41" w:type="dxa"/>
            <w:gridSpan w:val="19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B6A58" w:rsidRPr="005B6A58" w:rsidTr="00DC0C9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3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36" w:type="dxa"/>
            <w:gridSpan w:val="3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4" w:type="dxa"/>
            <w:gridSpan w:val="3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กลุ่มธุรกิจอื่นๆ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3" w:type="dxa"/>
            <w:gridSpan w:val="3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B6A58" w:rsidRPr="005B6A58" w:rsidTr="00DC0C9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hanging="9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62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5B6A58" w:rsidRPr="005B6A58" w:rsidTr="00DC0C9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firstLine="6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441" w:type="dxa"/>
            <w:gridSpan w:val="19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B6A58" w:rsidRPr="005B6A58" w:rsidTr="00DC0C9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5B6A58" w:rsidRPr="005B6A58" w:rsidTr="00DC0C9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A58" w:rsidRPr="005B6A58" w:rsidTr="00DC0C94">
        <w:trPr>
          <w:trHeight w:val="144"/>
        </w:trPr>
        <w:tc>
          <w:tcPr>
            <w:tcW w:w="3330" w:type="dxa"/>
            <w:shd w:val="clear" w:color="auto" w:fill="auto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F5360" w:rsidRPr="005B6A58" w:rsidRDefault="0034570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17,711,468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FF5360" w:rsidRPr="005B6A58" w:rsidRDefault="00D47CEB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16,902,228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FF5360" w:rsidRPr="005B6A58" w:rsidRDefault="0034570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FF5360" w:rsidRPr="005B6A58" w:rsidRDefault="0034570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FF5360" w:rsidRPr="005B6A58" w:rsidRDefault="0034570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17,711,468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FF5360" w:rsidRPr="005B6A58" w:rsidRDefault="00D47CEB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16,902,228</w:t>
            </w:r>
          </w:p>
        </w:tc>
      </w:tr>
      <w:tr w:rsidR="005B6A58" w:rsidRPr="005B6A58" w:rsidTr="00DC0C94">
        <w:trPr>
          <w:trHeight w:val="144"/>
        </w:trPr>
        <w:tc>
          <w:tcPr>
            <w:tcW w:w="3330" w:type="dxa"/>
            <w:shd w:val="clear" w:color="auto" w:fill="auto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ออสเตรเลีย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FF5360" w:rsidRPr="005B6A58" w:rsidRDefault="0034570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1,572,497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FF5360" w:rsidRPr="005B6A58" w:rsidRDefault="0073659F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</w:t>
            </w:r>
            <w:r w:rsidR="00F71201" w:rsidRPr="005B6A58">
              <w:rPr>
                <w:rFonts w:ascii="Angsana New" w:hAnsi="Angsana New" w:hint="cs"/>
                <w:sz w:val="26"/>
                <w:szCs w:val="26"/>
              </w:rPr>
              <w:t>,051,424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FF5360" w:rsidRPr="005B6A58" w:rsidRDefault="0034570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1,572,497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FF5360" w:rsidRPr="005B6A58" w:rsidRDefault="00D47CEB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1,051,424</w:t>
            </w:r>
          </w:p>
        </w:tc>
      </w:tr>
      <w:tr w:rsidR="005B6A58" w:rsidRPr="005B6A58" w:rsidTr="00DC0C94">
        <w:trPr>
          <w:trHeight w:val="144"/>
        </w:trPr>
        <w:tc>
          <w:tcPr>
            <w:tcW w:w="3330" w:type="dxa"/>
            <w:shd w:val="clear" w:color="auto" w:fill="auto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ประเทศอื่นๆ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360" w:rsidRPr="005B6A58" w:rsidRDefault="0034570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26,319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360" w:rsidRPr="005B6A58" w:rsidRDefault="00345709" w:rsidP="00D47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</w:t>
            </w:r>
            <w:r w:rsidR="00D47CEB" w:rsidRPr="005B6A58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,0</w:t>
            </w:r>
            <w:r w:rsidR="00D47CEB" w:rsidRPr="005B6A58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360" w:rsidRPr="005B6A58" w:rsidRDefault="0034570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26,319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360" w:rsidRPr="005B6A58" w:rsidRDefault="00D47CEB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25,099</w:t>
            </w:r>
          </w:p>
        </w:tc>
      </w:tr>
      <w:tr w:rsidR="005B6A58" w:rsidRPr="005B6A58" w:rsidTr="00DC0C94">
        <w:trPr>
          <w:trHeight w:val="144"/>
        </w:trPr>
        <w:tc>
          <w:tcPr>
            <w:tcW w:w="3330" w:type="dxa"/>
            <w:shd w:val="clear" w:color="auto" w:fill="auto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34570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17,711,468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D47CEB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16,902,228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34570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1,598,816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D47CEB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1,076,523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34570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19,310</w:t>
            </w:r>
            <w:r w:rsidR="00447B89"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,284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D47CEB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17,978,751</w:t>
            </w:r>
          </w:p>
        </w:tc>
      </w:tr>
      <w:tr w:rsidR="005B6A58" w:rsidRPr="005B6A58" w:rsidTr="00DC0C94">
        <w:trPr>
          <w:trHeight w:val="144"/>
        </w:trPr>
        <w:tc>
          <w:tcPr>
            <w:tcW w:w="3330" w:type="dxa"/>
            <w:shd w:val="clear" w:color="auto" w:fill="auto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A58" w:rsidRPr="005B6A58" w:rsidTr="00DC0C94">
        <w:trPr>
          <w:trHeight w:val="144"/>
        </w:trPr>
        <w:tc>
          <w:tcPr>
            <w:tcW w:w="3330" w:type="dxa"/>
            <w:shd w:val="clear" w:color="auto" w:fill="auto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ประเภทสินค้าและบริการหลัก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B6A58" w:rsidRPr="005B6A58" w:rsidTr="00DC0C94">
        <w:trPr>
          <w:trHeight w:val="144"/>
        </w:trPr>
        <w:tc>
          <w:tcPr>
            <w:tcW w:w="3330" w:type="dxa"/>
            <w:shd w:val="clear" w:color="auto" w:fill="auto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สินค้า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F5360" w:rsidRPr="005B6A58" w:rsidRDefault="0034570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17,711,468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FF5360" w:rsidRPr="005B6A58" w:rsidRDefault="00D47CEB" w:rsidP="00D47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16,902,228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FF5360" w:rsidRPr="005B6A58" w:rsidRDefault="0034570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1,572,497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FF5360" w:rsidRPr="005B6A58" w:rsidRDefault="00D47CEB" w:rsidP="00D47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1,051,424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FF5360" w:rsidRPr="005B6A58" w:rsidRDefault="0034570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19,283,965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FF5360" w:rsidRPr="005B6A58" w:rsidRDefault="00D47CEB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17,953,652</w:t>
            </w:r>
          </w:p>
        </w:tc>
      </w:tr>
      <w:tr w:rsidR="005B6A58" w:rsidRPr="005B6A58" w:rsidTr="00DC0C94">
        <w:trPr>
          <w:trHeight w:val="144"/>
        </w:trPr>
        <w:tc>
          <w:tcPr>
            <w:tcW w:w="3330" w:type="dxa"/>
            <w:shd w:val="clear" w:color="auto" w:fill="auto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การบริการ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FF5360" w:rsidRPr="005B6A58" w:rsidRDefault="00345709" w:rsidP="00447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26,31</w:t>
            </w:r>
            <w:r w:rsidR="00447B89" w:rsidRPr="005B6A58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FF5360" w:rsidRPr="005B6A58" w:rsidRDefault="00D47CEB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25,099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FF5360" w:rsidRPr="005B6A58" w:rsidRDefault="0034570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26,319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FF5360" w:rsidRPr="005B6A58" w:rsidRDefault="00D47CEB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25,099</w:t>
            </w:r>
          </w:p>
        </w:tc>
      </w:tr>
      <w:tr w:rsidR="005B6A58" w:rsidRPr="005B6A58" w:rsidTr="00DC0C94">
        <w:trPr>
          <w:trHeight w:val="144"/>
        </w:trPr>
        <w:tc>
          <w:tcPr>
            <w:tcW w:w="3330" w:type="dxa"/>
            <w:shd w:val="clear" w:color="auto" w:fill="auto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34570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17,711,468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D47CEB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16,902,228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34570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1,598,816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D47CEB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1,076,523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34570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19,310,284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D47CEB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17,978,751</w:t>
            </w:r>
          </w:p>
        </w:tc>
      </w:tr>
      <w:tr w:rsidR="005B6A58" w:rsidRPr="005B6A58" w:rsidTr="00DC0C94">
        <w:trPr>
          <w:trHeight w:val="144"/>
        </w:trPr>
        <w:tc>
          <w:tcPr>
            <w:tcW w:w="3330" w:type="dxa"/>
            <w:shd w:val="clear" w:color="auto" w:fill="auto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A58" w:rsidRPr="005B6A58" w:rsidTr="00DC0C94">
        <w:trPr>
          <w:trHeight w:val="144"/>
        </w:trPr>
        <w:tc>
          <w:tcPr>
            <w:tcW w:w="3330" w:type="dxa"/>
            <w:shd w:val="clear" w:color="auto" w:fill="auto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B6A58" w:rsidRPr="005B6A58" w:rsidTr="00DC0C9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F5360" w:rsidRPr="005B6A58" w:rsidRDefault="0034570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17,711,468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FF5360" w:rsidRPr="005B6A58" w:rsidRDefault="00D47CEB" w:rsidP="00D47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16,902,228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FF5360" w:rsidRPr="005B6A58" w:rsidRDefault="0034570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1,572,497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FF5360" w:rsidRPr="005B6A58" w:rsidRDefault="00D47CEB" w:rsidP="00D47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1,051,424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FF5360" w:rsidRPr="005B6A58" w:rsidRDefault="0034570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19,283,965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FF5360" w:rsidRPr="005B6A58" w:rsidRDefault="00D47CEB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17,953,652</w:t>
            </w:r>
          </w:p>
        </w:tc>
      </w:tr>
      <w:tr w:rsidR="005B6A58" w:rsidRPr="005B6A58" w:rsidTr="00DC0C9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B6A5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360" w:rsidRPr="005B6A58" w:rsidRDefault="0034570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26,319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360" w:rsidRPr="005B6A58" w:rsidRDefault="00345709" w:rsidP="00D47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</w:t>
            </w:r>
            <w:r w:rsidR="00D47CEB" w:rsidRPr="005B6A58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5B6A58">
              <w:rPr>
                <w:rFonts w:ascii="Angsana New" w:hAnsi="Angsana New" w:hint="cs"/>
                <w:sz w:val="26"/>
                <w:szCs w:val="26"/>
              </w:rPr>
              <w:t>,0</w:t>
            </w:r>
            <w:r w:rsidR="00D47CEB" w:rsidRPr="005B6A58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360" w:rsidRPr="005B6A58" w:rsidRDefault="0034570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26,319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360" w:rsidRPr="005B6A58" w:rsidRDefault="00D47CEB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sz w:val="26"/>
                <w:szCs w:val="26"/>
              </w:rPr>
              <w:t>25,099</w:t>
            </w:r>
          </w:p>
        </w:tc>
      </w:tr>
      <w:tr w:rsidR="005B6A58" w:rsidRPr="005B6A58" w:rsidTr="00DC0C94">
        <w:trPr>
          <w:trHeight w:val="144"/>
        </w:trPr>
        <w:tc>
          <w:tcPr>
            <w:tcW w:w="3330" w:type="dxa"/>
            <w:shd w:val="clear" w:color="auto" w:fill="auto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34570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17,711,468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D47CEB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16,902,228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34570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1,598,816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D47CEB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1,076,523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34570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19,310,284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5360" w:rsidRPr="005B6A58" w:rsidRDefault="00FF5360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5360" w:rsidRPr="005B6A58" w:rsidRDefault="00D47CEB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6A58">
              <w:rPr>
                <w:rFonts w:ascii="Angsana New" w:hAnsi="Angsana New" w:hint="cs"/>
                <w:b/>
                <w:bCs/>
                <w:sz w:val="26"/>
                <w:szCs w:val="26"/>
              </w:rPr>
              <w:t>17,978,751</w:t>
            </w:r>
          </w:p>
        </w:tc>
      </w:tr>
    </w:tbl>
    <w:p w:rsidR="00CB18C0" w:rsidRPr="005B6A58" w:rsidRDefault="00CB18C0" w:rsidP="00CB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C4A9A" w:rsidRPr="005B6A58" w:rsidRDefault="004C4A9A" w:rsidP="00CB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C4A9A" w:rsidRPr="005B6A58" w:rsidRDefault="004C4A9A" w:rsidP="00D11124">
      <w:pPr>
        <w:framePr w:w="15300" w:wrap="auto" w:hAnchor="text" w:x="63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4C4A9A" w:rsidRPr="005B6A58" w:rsidSect="00CB18C0">
          <w:footerReference w:type="default" r:id="rId13"/>
          <w:pgSz w:w="16840" w:h="11907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:rsidR="007B34C7" w:rsidRPr="005B6A58" w:rsidRDefault="007B34C7" w:rsidP="002A3335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b/>
          <w:bCs/>
          <w:sz w:val="30"/>
          <w:szCs w:val="30"/>
          <w:cs/>
          <w:lang w:val="th-TH"/>
        </w:rPr>
        <w:t>ต้นทุนทางการเงิน</w:t>
      </w:r>
    </w:p>
    <w:p w:rsidR="00946175" w:rsidRPr="005B6A58" w:rsidRDefault="00946175" w:rsidP="00946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6"/>
          <w:szCs w:val="26"/>
        </w:rPr>
      </w:pPr>
    </w:p>
    <w:tbl>
      <w:tblPr>
        <w:tblW w:w="963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960"/>
        <w:gridCol w:w="810"/>
        <w:gridCol w:w="1080"/>
        <w:gridCol w:w="270"/>
        <w:gridCol w:w="990"/>
        <w:gridCol w:w="270"/>
        <w:gridCol w:w="990"/>
        <w:gridCol w:w="270"/>
        <w:gridCol w:w="990"/>
      </w:tblGrid>
      <w:tr w:rsidR="005B6A58" w:rsidRPr="005B6A58" w:rsidTr="00806F27">
        <w:trPr>
          <w:tblHeader/>
        </w:trPr>
        <w:tc>
          <w:tcPr>
            <w:tcW w:w="3960" w:type="dxa"/>
            <w:vAlign w:val="bottom"/>
          </w:tcPr>
          <w:p w:rsidR="00946175" w:rsidRPr="005B6A58" w:rsidRDefault="00946175" w:rsidP="009C1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946175" w:rsidRPr="005B6A58" w:rsidRDefault="00946175" w:rsidP="009C1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946175" w:rsidRPr="005B6A58" w:rsidRDefault="00946175" w:rsidP="009C1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946175" w:rsidRPr="005B6A58" w:rsidRDefault="00946175" w:rsidP="009C1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946175" w:rsidRPr="005B6A58" w:rsidRDefault="00946175" w:rsidP="009C1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6A58" w:rsidRPr="005B6A58" w:rsidTr="00806F27">
        <w:trPr>
          <w:tblHeader/>
        </w:trPr>
        <w:tc>
          <w:tcPr>
            <w:tcW w:w="3960" w:type="dxa"/>
            <w:vAlign w:val="bottom"/>
          </w:tcPr>
          <w:p w:rsidR="00946175" w:rsidRPr="005B6A58" w:rsidRDefault="00946175" w:rsidP="009C1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0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0" w:type="dxa"/>
            <w:vAlign w:val="bottom"/>
          </w:tcPr>
          <w:p w:rsidR="00946175" w:rsidRPr="005B6A58" w:rsidRDefault="00946175" w:rsidP="009C1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46175" w:rsidRPr="005B6A58" w:rsidRDefault="00946175" w:rsidP="009C11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46175" w:rsidRPr="005B6A58" w:rsidRDefault="00946175" w:rsidP="009C11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46175" w:rsidRPr="005B6A58" w:rsidRDefault="00946175" w:rsidP="009C11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46175" w:rsidRPr="005B6A58" w:rsidRDefault="00946175" w:rsidP="009C11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46175" w:rsidRPr="005B6A58" w:rsidRDefault="00946175" w:rsidP="009C11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46175" w:rsidRPr="005B6A58" w:rsidRDefault="00946175" w:rsidP="009C11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46175" w:rsidRPr="005B6A58" w:rsidRDefault="00946175" w:rsidP="009C11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5B6A58" w:rsidRPr="005B6A58" w:rsidTr="00806F27">
        <w:trPr>
          <w:trHeight w:val="80"/>
          <w:tblHeader/>
        </w:trPr>
        <w:tc>
          <w:tcPr>
            <w:tcW w:w="3960" w:type="dxa"/>
            <w:vAlign w:val="bottom"/>
          </w:tcPr>
          <w:p w:rsidR="00946175" w:rsidRPr="005B6A58" w:rsidRDefault="00946175" w:rsidP="009C1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946175" w:rsidRPr="005B6A58" w:rsidRDefault="00946175" w:rsidP="009C1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vAlign w:val="bottom"/>
          </w:tcPr>
          <w:p w:rsidR="00946175" w:rsidRPr="005B6A58" w:rsidRDefault="00946175" w:rsidP="009C1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58" w:rsidRPr="005B6A58" w:rsidTr="00806F27">
        <w:tc>
          <w:tcPr>
            <w:tcW w:w="3960" w:type="dxa"/>
            <w:vAlign w:val="bottom"/>
          </w:tcPr>
          <w:p w:rsidR="00946175" w:rsidRPr="005B6A58" w:rsidRDefault="00946175" w:rsidP="009C1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:rsidR="00946175" w:rsidRPr="005B6A58" w:rsidRDefault="00946175" w:rsidP="009C1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46175" w:rsidRPr="005B6A58" w:rsidRDefault="00946175" w:rsidP="009C11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46175" w:rsidRPr="005B6A58" w:rsidRDefault="00946175" w:rsidP="009C1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46175" w:rsidRPr="005B6A58" w:rsidRDefault="00946175" w:rsidP="009C11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46175" w:rsidRPr="005B6A58" w:rsidRDefault="00946175" w:rsidP="009C1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46175" w:rsidRPr="005B6A58" w:rsidRDefault="00946175" w:rsidP="009C11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46175" w:rsidRPr="005B6A58" w:rsidRDefault="00946175" w:rsidP="009C1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46175" w:rsidRPr="005B6A58" w:rsidRDefault="00946175" w:rsidP="009C11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806F27">
        <w:tc>
          <w:tcPr>
            <w:tcW w:w="3960" w:type="dxa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EC25C4" w:rsidRPr="005B6A58" w:rsidRDefault="00EC25C4" w:rsidP="00EC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C25C4" w:rsidRPr="005B6A58" w:rsidRDefault="00E62843" w:rsidP="001672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8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C25C4" w:rsidRPr="005B6A58" w:rsidRDefault="00EC25C4" w:rsidP="00EC25C4">
            <w:pPr>
              <w:pStyle w:val="acctfourfigures"/>
              <w:shd w:val="clear" w:color="auto" w:fill="FFFFFF"/>
              <w:tabs>
                <w:tab w:val="clear" w:pos="765"/>
                <w:tab w:val="decimal" w:pos="779"/>
              </w:tabs>
              <w:spacing w:line="240" w:lineRule="atLeast"/>
              <w:ind w:left="-79" w:right="-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6,013</w:t>
            </w:r>
          </w:p>
        </w:tc>
        <w:tc>
          <w:tcPr>
            <w:tcW w:w="270" w:type="dxa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:rsidR="00EC25C4" w:rsidRPr="005B6A58" w:rsidRDefault="00EC25C4" w:rsidP="00EC25C4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C25C4" w:rsidRPr="005B6A58" w:rsidRDefault="00EC25C4" w:rsidP="00EC25C4">
            <w:pPr>
              <w:pStyle w:val="acctfourfigures"/>
              <w:shd w:val="clear" w:color="auto" w:fill="FFFFFF"/>
              <w:tabs>
                <w:tab w:val="clear" w:pos="765"/>
                <w:tab w:val="decimal" w:pos="45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5B6A58" w:rsidRPr="005B6A58" w:rsidTr="00806F27">
        <w:tc>
          <w:tcPr>
            <w:tcW w:w="3960" w:type="dxa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เงินกู้</w:t>
            </w:r>
          </w:p>
        </w:tc>
        <w:tc>
          <w:tcPr>
            <w:tcW w:w="810" w:type="dxa"/>
            <w:vAlign w:val="bottom"/>
          </w:tcPr>
          <w:p w:rsidR="00EC25C4" w:rsidRPr="005B6A58" w:rsidRDefault="00EC25C4" w:rsidP="00EC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EC25C4" w:rsidRPr="005B6A58" w:rsidRDefault="00C656D0" w:rsidP="0016722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349,11</w:t>
            </w:r>
            <w:r w:rsidR="005201B2"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84"/>
              <w:rPr>
                <w:rFonts w:ascii="Angsana New" w:hAnsi="Angsana New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C25C4" w:rsidRPr="005B6A58" w:rsidRDefault="00EC25C4" w:rsidP="00EC25C4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321,354</w:t>
            </w:r>
          </w:p>
        </w:tc>
        <w:tc>
          <w:tcPr>
            <w:tcW w:w="270" w:type="dxa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C25C4" w:rsidRPr="005B6A58" w:rsidRDefault="00EC25C4" w:rsidP="00EC25C4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25C4" w:rsidRPr="005B6A58" w:rsidRDefault="00EC25C4" w:rsidP="00EC25C4">
            <w:pPr>
              <w:pStyle w:val="acctfourfigures"/>
              <w:shd w:val="clear" w:color="auto" w:fill="FFFFFF"/>
              <w:tabs>
                <w:tab w:val="clear" w:pos="765"/>
                <w:tab w:val="decimal" w:pos="45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5B6A58" w:rsidRPr="005B6A58" w:rsidTr="00806F27">
        <w:tc>
          <w:tcPr>
            <w:tcW w:w="3960" w:type="dxa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810" w:type="dxa"/>
            <w:vAlign w:val="bottom"/>
          </w:tcPr>
          <w:p w:rsidR="00EC25C4" w:rsidRPr="005B6A58" w:rsidRDefault="00EC25C4" w:rsidP="00EC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EC25C4" w:rsidRPr="005B6A58" w:rsidRDefault="00C656D0" w:rsidP="0016722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8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349,11</w:t>
            </w:r>
            <w:r w:rsidR="005201B2"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84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C25C4" w:rsidRPr="005B6A58" w:rsidRDefault="00EC25C4" w:rsidP="00EC25C4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84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327,367</w:t>
            </w:r>
          </w:p>
        </w:tc>
        <w:tc>
          <w:tcPr>
            <w:tcW w:w="270" w:type="dxa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C25C4" w:rsidRPr="005B6A58" w:rsidRDefault="00EC25C4" w:rsidP="00EC25C4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25C4" w:rsidRPr="005B6A58" w:rsidRDefault="00EC25C4" w:rsidP="00EC25C4">
            <w:pPr>
              <w:pStyle w:val="acctfourfigures"/>
              <w:shd w:val="clear" w:color="auto" w:fill="FFFFFF"/>
              <w:tabs>
                <w:tab w:val="clear" w:pos="765"/>
                <w:tab w:val="decimal" w:pos="455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5B6A58" w:rsidRPr="005B6A58" w:rsidTr="00806F27">
        <w:tc>
          <w:tcPr>
            <w:tcW w:w="3960" w:type="dxa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ค่าตัดจำหน่ายของต้นทุนการทำรายการ</w:t>
            </w:r>
          </w:p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ส่วนที่บันทึกรวมกับเงินกู้ยืม</w:t>
            </w:r>
          </w:p>
        </w:tc>
        <w:tc>
          <w:tcPr>
            <w:tcW w:w="810" w:type="dxa"/>
            <w:vAlign w:val="bottom"/>
          </w:tcPr>
          <w:p w:rsidR="00EC25C4" w:rsidRPr="005B6A58" w:rsidRDefault="00EC25C4" w:rsidP="00EC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C25C4" w:rsidRPr="005B6A58" w:rsidRDefault="00E62843" w:rsidP="0016722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8,99</w:t>
            </w:r>
            <w:r w:rsidR="005201B2"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84"/>
              <w:rPr>
                <w:rFonts w:ascii="Angsana New" w:hAnsi="Angsana New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vAlign w:val="bottom"/>
          </w:tcPr>
          <w:p w:rsidR="00EC25C4" w:rsidRPr="005B6A58" w:rsidRDefault="00EC25C4" w:rsidP="00EC25C4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7,699</w:t>
            </w:r>
          </w:p>
        </w:tc>
        <w:tc>
          <w:tcPr>
            <w:tcW w:w="270" w:type="dxa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:rsidR="00EC25C4" w:rsidRPr="005B6A58" w:rsidRDefault="00EC25C4" w:rsidP="00EC25C4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C25C4" w:rsidRPr="005B6A58" w:rsidRDefault="00EC25C4" w:rsidP="00EC25C4">
            <w:pPr>
              <w:pStyle w:val="acctfourfigures"/>
              <w:shd w:val="clear" w:color="auto" w:fill="FFFFFF"/>
              <w:tabs>
                <w:tab w:val="clear" w:pos="765"/>
                <w:tab w:val="decimal" w:pos="45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5B6A58" w:rsidRPr="005B6A58" w:rsidTr="00806F27">
        <w:tc>
          <w:tcPr>
            <w:tcW w:w="3960" w:type="dxa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</w:t>
            </w:r>
          </w:p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การป้องกันความเสี่ยงกระแสเงินสด</w:t>
            </w:r>
          </w:p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ส่วนที่ไม่มีประสิทธิผล</w:t>
            </w:r>
          </w:p>
        </w:tc>
        <w:tc>
          <w:tcPr>
            <w:tcW w:w="810" w:type="dxa"/>
            <w:vAlign w:val="bottom"/>
          </w:tcPr>
          <w:p w:rsidR="00EC25C4" w:rsidRPr="005B6A58" w:rsidRDefault="00EC25C4" w:rsidP="00EC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C25C4" w:rsidRPr="005B6A58" w:rsidRDefault="00652C5A" w:rsidP="0016722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(10</w:t>
            </w:r>
            <w:r w:rsidR="00B54CE6"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B54CE6"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785</w:t>
            </w: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84"/>
              <w:rPr>
                <w:rFonts w:ascii="Angsana New" w:hAnsi="Angsana New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vAlign w:val="bottom"/>
          </w:tcPr>
          <w:p w:rsidR="00EC25C4" w:rsidRPr="005B6A58" w:rsidRDefault="00EC25C4" w:rsidP="00EC25C4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68,003</w:t>
            </w:r>
          </w:p>
        </w:tc>
        <w:tc>
          <w:tcPr>
            <w:tcW w:w="270" w:type="dxa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:rsidR="00EC25C4" w:rsidRPr="005B6A58" w:rsidRDefault="00EC25C4" w:rsidP="00EC25C4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C25C4" w:rsidRPr="005B6A58" w:rsidRDefault="00EC25C4" w:rsidP="00EC25C4">
            <w:pPr>
              <w:pStyle w:val="acctfourfigures"/>
              <w:shd w:val="clear" w:color="auto" w:fill="FFFFFF"/>
              <w:tabs>
                <w:tab w:val="clear" w:pos="765"/>
                <w:tab w:val="decimal" w:pos="45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5B6A58" w:rsidRPr="005B6A58" w:rsidTr="00806F27">
        <w:tc>
          <w:tcPr>
            <w:tcW w:w="3960" w:type="dxa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54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810" w:type="dxa"/>
            <w:vAlign w:val="bottom"/>
          </w:tcPr>
          <w:p w:rsidR="00EC25C4" w:rsidRPr="005B6A58" w:rsidRDefault="00EC25C4" w:rsidP="00EC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EC25C4" w:rsidRPr="005B6A58" w:rsidRDefault="00C656D0" w:rsidP="00167225">
            <w:pPr>
              <w:pStyle w:val="acctfourfigures"/>
              <w:shd w:val="clear" w:color="auto" w:fill="FFFFFF"/>
              <w:tabs>
                <w:tab w:val="clear" w:pos="765"/>
                <w:tab w:val="decimal" w:pos="860"/>
              </w:tabs>
              <w:spacing w:line="240" w:lineRule="atLeast"/>
              <w:ind w:left="-79" w:right="-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611</w:t>
            </w:r>
          </w:p>
        </w:tc>
        <w:tc>
          <w:tcPr>
            <w:tcW w:w="270" w:type="dxa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84"/>
              <w:rPr>
                <w:rFonts w:ascii="Angsana New" w:hAnsi="Angsana New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C25C4" w:rsidRPr="005B6A58" w:rsidRDefault="00EC25C4" w:rsidP="00EC25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highlight w:val="green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C25C4" w:rsidRPr="005B6A58" w:rsidRDefault="00EC25C4" w:rsidP="00EC25C4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25C4" w:rsidRPr="005B6A58" w:rsidRDefault="00EC25C4" w:rsidP="00EC25C4">
            <w:pPr>
              <w:pStyle w:val="acctfourfigures"/>
              <w:shd w:val="clear" w:color="auto" w:fill="FFFFFF"/>
              <w:tabs>
                <w:tab w:val="clear" w:pos="765"/>
                <w:tab w:val="decimal" w:pos="45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A00D7D" w:rsidRPr="005B6A58" w:rsidTr="00806F27">
        <w:tc>
          <w:tcPr>
            <w:tcW w:w="3960" w:type="dxa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รวมต้นทุนทางการเงิน</w:t>
            </w:r>
          </w:p>
        </w:tc>
        <w:tc>
          <w:tcPr>
            <w:tcW w:w="810" w:type="dxa"/>
            <w:vAlign w:val="bottom"/>
          </w:tcPr>
          <w:p w:rsidR="00EC25C4" w:rsidRPr="005B6A58" w:rsidRDefault="00EC25C4" w:rsidP="00EC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25C4" w:rsidRPr="005B6A58" w:rsidRDefault="00652C5A" w:rsidP="0016722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84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250,92</w:t>
            </w:r>
            <w:r w:rsidR="002447E0"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84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25C4" w:rsidRPr="005B6A58" w:rsidRDefault="00EC25C4" w:rsidP="00EC25C4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84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403,069</w:t>
            </w:r>
          </w:p>
        </w:tc>
        <w:tc>
          <w:tcPr>
            <w:tcW w:w="270" w:type="dxa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25C4" w:rsidRPr="005B6A58" w:rsidRDefault="00EC25C4" w:rsidP="00EC25C4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EC25C4" w:rsidRPr="005B6A58" w:rsidRDefault="00EC25C4" w:rsidP="00EC2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C25C4" w:rsidRPr="005B6A58" w:rsidRDefault="00EC25C4" w:rsidP="00EC25C4">
            <w:pPr>
              <w:pStyle w:val="acctfourfigures"/>
              <w:shd w:val="clear" w:color="auto" w:fill="FFFFFF"/>
              <w:tabs>
                <w:tab w:val="clear" w:pos="765"/>
                <w:tab w:val="decimal" w:pos="455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946175" w:rsidRPr="005B6A58" w:rsidRDefault="00946175" w:rsidP="00946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63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960"/>
        <w:gridCol w:w="797"/>
        <w:gridCol w:w="1093"/>
        <w:gridCol w:w="270"/>
        <w:gridCol w:w="1010"/>
        <w:gridCol w:w="268"/>
        <w:gridCol w:w="976"/>
        <w:gridCol w:w="268"/>
        <w:gridCol w:w="988"/>
      </w:tblGrid>
      <w:tr w:rsidR="005B6A58" w:rsidRPr="005B6A58" w:rsidTr="002447E0">
        <w:trPr>
          <w:tblHeader/>
        </w:trPr>
        <w:tc>
          <w:tcPr>
            <w:tcW w:w="3960" w:type="dxa"/>
            <w:vAlign w:val="bottom"/>
          </w:tcPr>
          <w:p w:rsidR="00946175" w:rsidRPr="005B6A58" w:rsidRDefault="00946175" w:rsidP="009C1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7" w:type="dxa"/>
            <w:vAlign w:val="bottom"/>
          </w:tcPr>
          <w:p w:rsidR="00946175" w:rsidRPr="005B6A58" w:rsidRDefault="00946175" w:rsidP="009C1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3" w:type="dxa"/>
            <w:gridSpan w:val="3"/>
            <w:shd w:val="clear" w:color="auto" w:fill="auto"/>
            <w:vAlign w:val="bottom"/>
          </w:tcPr>
          <w:p w:rsidR="00946175" w:rsidRPr="005B6A58" w:rsidRDefault="00946175" w:rsidP="009C11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946175" w:rsidRPr="005B6A58" w:rsidRDefault="00946175" w:rsidP="009C11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2" w:type="dxa"/>
            <w:gridSpan w:val="3"/>
            <w:shd w:val="clear" w:color="auto" w:fill="auto"/>
            <w:vAlign w:val="bottom"/>
          </w:tcPr>
          <w:p w:rsidR="00946175" w:rsidRPr="005B6A58" w:rsidRDefault="00946175" w:rsidP="009C11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B6A58" w:rsidRPr="005B6A58" w:rsidTr="002447E0">
        <w:tc>
          <w:tcPr>
            <w:tcW w:w="3960" w:type="dxa"/>
            <w:vAlign w:val="bottom"/>
          </w:tcPr>
          <w:p w:rsidR="00946175" w:rsidRPr="005B6A58" w:rsidRDefault="00946175" w:rsidP="0094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97" w:type="dxa"/>
            <w:vAlign w:val="bottom"/>
          </w:tcPr>
          <w:p w:rsidR="00946175" w:rsidRPr="005B6A58" w:rsidRDefault="00946175" w:rsidP="0094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3" w:type="dxa"/>
            <w:shd w:val="clear" w:color="auto" w:fill="auto"/>
            <w:vAlign w:val="bottom"/>
          </w:tcPr>
          <w:p w:rsidR="00946175" w:rsidRPr="005B6A58" w:rsidRDefault="00946175" w:rsidP="009461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46175" w:rsidRPr="005B6A58" w:rsidRDefault="00946175" w:rsidP="009461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:rsidR="00946175" w:rsidRPr="005B6A58" w:rsidRDefault="00946175" w:rsidP="009461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946175" w:rsidRPr="005B6A58" w:rsidRDefault="00946175" w:rsidP="009461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946175" w:rsidRPr="005B6A58" w:rsidRDefault="00946175" w:rsidP="009461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946175" w:rsidRPr="005B6A58" w:rsidRDefault="00946175" w:rsidP="009461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946175" w:rsidRPr="005B6A58" w:rsidRDefault="00946175" w:rsidP="009461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5B6A58" w:rsidRPr="005B6A58" w:rsidTr="002447E0">
        <w:tc>
          <w:tcPr>
            <w:tcW w:w="3960" w:type="dxa"/>
            <w:vAlign w:val="bottom"/>
          </w:tcPr>
          <w:p w:rsidR="00946175" w:rsidRPr="005B6A58" w:rsidRDefault="00946175" w:rsidP="009C1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97" w:type="dxa"/>
            <w:vAlign w:val="bottom"/>
          </w:tcPr>
          <w:p w:rsidR="00946175" w:rsidRPr="005B6A58" w:rsidRDefault="00946175" w:rsidP="009C1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73" w:type="dxa"/>
            <w:gridSpan w:val="7"/>
            <w:shd w:val="clear" w:color="auto" w:fill="auto"/>
            <w:vAlign w:val="bottom"/>
          </w:tcPr>
          <w:p w:rsidR="00946175" w:rsidRPr="005B6A58" w:rsidRDefault="00946175" w:rsidP="009C1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58" w:rsidRPr="005B6A58" w:rsidTr="002447E0">
        <w:tc>
          <w:tcPr>
            <w:tcW w:w="3960" w:type="dxa"/>
            <w:vAlign w:val="bottom"/>
          </w:tcPr>
          <w:p w:rsidR="00946175" w:rsidRPr="005B6A58" w:rsidRDefault="00946175" w:rsidP="009C1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797" w:type="dxa"/>
            <w:vAlign w:val="bottom"/>
          </w:tcPr>
          <w:p w:rsidR="00946175" w:rsidRPr="005B6A58" w:rsidRDefault="00946175" w:rsidP="009C1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:rsidR="00946175" w:rsidRPr="005B6A58" w:rsidRDefault="00946175" w:rsidP="009C11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46175" w:rsidRPr="005B6A58" w:rsidRDefault="00946175" w:rsidP="009C1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:rsidR="00946175" w:rsidRPr="005B6A58" w:rsidRDefault="00946175" w:rsidP="009C11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946175" w:rsidRPr="005B6A58" w:rsidRDefault="00946175" w:rsidP="009C1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6" w:type="dxa"/>
            <w:vAlign w:val="bottom"/>
          </w:tcPr>
          <w:p w:rsidR="00946175" w:rsidRPr="005B6A58" w:rsidRDefault="00946175" w:rsidP="009C11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946175" w:rsidRPr="005B6A58" w:rsidRDefault="00946175" w:rsidP="009C1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946175" w:rsidRPr="005B6A58" w:rsidRDefault="00946175" w:rsidP="009C11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B6A58" w:rsidRPr="005B6A58" w:rsidTr="002447E0">
        <w:tc>
          <w:tcPr>
            <w:tcW w:w="3960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797" w:type="dxa"/>
            <w:vAlign w:val="bottom"/>
          </w:tcPr>
          <w:p w:rsidR="00AA7CBB" w:rsidRPr="005B6A58" w:rsidRDefault="00AA7CBB" w:rsidP="00AA7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93" w:type="dxa"/>
            <w:vAlign w:val="bottom"/>
          </w:tcPr>
          <w:p w:rsidR="00AA7CBB" w:rsidRPr="005B6A58" w:rsidRDefault="007D0023" w:rsidP="002447E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:rsidR="00AA7CBB" w:rsidRPr="005B6A58" w:rsidRDefault="00AA7CBB" w:rsidP="0016722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23,716</w:t>
            </w:r>
          </w:p>
        </w:tc>
        <w:tc>
          <w:tcPr>
            <w:tcW w:w="268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6" w:type="dxa"/>
            <w:vAlign w:val="bottom"/>
          </w:tcPr>
          <w:p w:rsidR="00AA7CBB" w:rsidRPr="005B6A58" w:rsidRDefault="00AA7CBB" w:rsidP="00AA7CBB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88" w:type="dxa"/>
            <w:vAlign w:val="bottom"/>
          </w:tcPr>
          <w:p w:rsidR="00AA7CBB" w:rsidRPr="005B6A58" w:rsidRDefault="00AA7CBB" w:rsidP="00AA7CBB">
            <w:pPr>
              <w:pStyle w:val="acctfourfigures"/>
              <w:shd w:val="clear" w:color="auto" w:fill="FFFFFF"/>
              <w:tabs>
                <w:tab w:val="clear" w:pos="765"/>
                <w:tab w:val="decimal" w:pos="5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5B6A58" w:rsidRPr="005B6A58" w:rsidTr="002447E0">
        <w:tc>
          <w:tcPr>
            <w:tcW w:w="3960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เงินกู้</w:t>
            </w:r>
          </w:p>
        </w:tc>
        <w:tc>
          <w:tcPr>
            <w:tcW w:w="797" w:type="dxa"/>
            <w:vAlign w:val="bottom"/>
          </w:tcPr>
          <w:p w:rsidR="00AA7CBB" w:rsidRPr="005B6A58" w:rsidRDefault="00AA7CBB" w:rsidP="00AA7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:rsidR="00AA7CBB" w:rsidRPr="005B6A58" w:rsidRDefault="00557CD9" w:rsidP="0016722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712,48</w:t>
            </w:r>
            <w:r w:rsidR="005201B2"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:rsidR="00AA7CBB" w:rsidRPr="005B6A58" w:rsidRDefault="00AA7CBB" w:rsidP="0016722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643,190</w:t>
            </w:r>
          </w:p>
        </w:tc>
        <w:tc>
          <w:tcPr>
            <w:tcW w:w="268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:rsidR="00AA7CBB" w:rsidRPr="005B6A58" w:rsidRDefault="00AA7CBB" w:rsidP="00AA7CBB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:rsidR="00AA7CBB" w:rsidRPr="005B6A58" w:rsidRDefault="00AA7CBB" w:rsidP="00AA7CBB">
            <w:pPr>
              <w:pStyle w:val="acctfourfigures"/>
              <w:shd w:val="clear" w:color="auto" w:fill="FFFFFF"/>
              <w:tabs>
                <w:tab w:val="clear" w:pos="765"/>
                <w:tab w:val="decimal" w:pos="5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5B6A58" w:rsidRPr="005B6A58" w:rsidTr="002447E0">
        <w:tc>
          <w:tcPr>
            <w:tcW w:w="3960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797" w:type="dxa"/>
            <w:vAlign w:val="bottom"/>
          </w:tcPr>
          <w:p w:rsidR="00AA7CBB" w:rsidRPr="005B6A58" w:rsidRDefault="00AA7CBB" w:rsidP="00AA7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:rsidR="00AA7CBB" w:rsidRPr="005B6A58" w:rsidRDefault="00557CD9" w:rsidP="0016722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712,48</w:t>
            </w:r>
            <w:r w:rsidR="005201B2"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:rsidR="00AA7CBB" w:rsidRPr="005B6A58" w:rsidRDefault="00AA7CBB" w:rsidP="0016722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8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666,906</w:t>
            </w:r>
          </w:p>
        </w:tc>
        <w:tc>
          <w:tcPr>
            <w:tcW w:w="268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:rsidR="00AA7CBB" w:rsidRPr="005B6A58" w:rsidRDefault="00AA7CBB" w:rsidP="00AA7CBB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:rsidR="00AA7CBB" w:rsidRPr="005B6A58" w:rsidRDefault="00AA7CBB" w:rsidP="00AA7CBB">
            <w:pPr>
              <w:pStyle w:val="acctfourfigures"/>
              <w:shd w:val="clear" w:color="auto" w:fill="FFFFFF"/>
              <w:tabs>
                <w:tab w:val="clear" w:pos="765"/>
                <w:tab w:val="decimal" w:pos="5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5B6A58" w:rsidRPr="005B6A58" w:rsidTr="002447E0">
        <w:tc>
          <w:tcPr>
            <w:tcW w:w="3960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ค่าตัดจำหน่ายของต้นทุนการทำรายการ</w:t>
            </w:r>
          </w:p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ส่วนที่บันทึกรวมกับเงินกู้ยืม</w:t>
            </w:r>
          </w:p>
        </w:tc>
        <w:tc>
          <w:tcPr>
            <w:tcW w:w="797" w:type="dxa"/>
            <w:vAlign w:val="bottom"/>
          </w:tcPr>
          <w:p w:rsidR="00AA7CBB" w:rsidRPr="005B6A58" w:rsidRDefault="00AA7CBB" w:rsidP="00AA7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:rsidR="00AA7CBB" w:rsidRPr="005B6A58" w:rsidRDefault="00557CD9" w:rsidP="0016722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20,5</w:t>
            </w:r>
            <w:r w:rsidR="005201B2"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70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:rsidR="00AA7CBB" w:rsidRPr="005B6A58" w:rsidRDefault="00AA7CBB" w:rsidP="0016722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24,477</w:t>
            </w:r>
          </w:p>
        </w:tc>
        <w:tc>
          <w:tcPr>
            <w:tcW w:w="268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76" w:type="dxa"/>
            <w:vAlign w:val="bottom"/>
          </w:tcPr>
          <w:p w:rsidR="00AA7CBB" w:rsidRPr="005B6A58" w:rsidRDefault="00AA7CBB" w:rsidP="00AA7CBB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88" w:type="dxa"/>
            <w:vAlign w:val="bottom"/>
          </w:tcPr>
          <w:p w:rsidR="00AA7CBB" w:rsidRPr="005B6A58" w:rsidRDefault="00AA7CBB" w:rsidP="00AA7CBB">
            <w:pPr>
              <w:pStyle w:val="acctfourfigures"/>
              <w:shd w:val="clear" w:color="auto" w:fill="FFFFFF"/>
              <w:tabs>
                <w:tab w:val="clear" w:pos="765"/>
                <w:tab w:val="decimal" w:pos="5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5B6A58" w:rsidRPr="005B6A58" w:rsidTr="002447E0">
        <w:tc>
          <w:tcPr>
            <w:tcW w:w="3960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</w:t>
            </w:r>
          </w:p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การป้องกันความเสี่ยงกระแสเงินสด</w:t>
            </w:r>
          </w:p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ส่วนที่ไม่มีประสิทธิผล</w:t>
            </w:r>
          </w:p>
        </w:tc>
        <w:tc>
          <w:tcPr>
            <w:tcW w:w="797" w:type="dxa"/>
            <w:vAlign w:val="bottom"/>
          </w:tcPr>
          <w:p w:rsidR="00AA7CBB" w:rsidRPr="005B6A58" w:rsidRDefault="00AA7CBB" w:rsidP="00AA7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:rsidR="00AA7CBB" w:rsidRPr="005B6A58" w:rsidRDefault="00B54CE6" w:rsidP="0016722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(2,324)</w:t>
            </w:r>
          </w:p>
        </w:tc>
        <w:tc>
          <w:tcPr>
            <w:tcW w:w="270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:rsidR="00AA7CBB" w:rsidRPr="005B6A58" w:rsidRDefault="00AA7CBB" w:rsidP="0016722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204,981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76" w:type="dxa"/>
            <w:vAlign w:val="bottom"/>
          </w:tcPr>
          <w:p w:rsidR="00AA7CBB" w:rsidRPr="005B6A58" w:rsidRDefault="00AA7CBB" w:rsidP="00AA7CBB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88" w:type="dxa"/>
            <w:vAlign w:val="bottom"/>
          </w:tcPr>
          <w:p w:rsidR="00AA7CBB" w:rsidRPr="005B6A58" w:rsidRDefault="00AA7CBB" w:rsidP="00AA7CBB">
            <w:pPr>
              <w:pStyle w:val="acctfourfigures"/>
              <w:shd w:val="clear" w:color="auto" w:fill="FFFFFF"/>
              <w:tabs>
                <w:tab w:val="clear" w:pos="765"/>
                <w:tab w:val="decimal" w:pos="5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5B6A58" w:rsidRPr="005B6A58" w:rsidTr="002447E0">
        <w:tc>
          <w:tcPr>
            <w:tcW w:w="3960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54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ขาดทุนจากการซื้อคืนหุ้นกู้</w:t>
            </w:r>
          </w:p>
        </w:tc>
        <w:tc>
          <w:tcPr>
            <w:tcW w:w="797" w:type="dxa"/>
            <w:vAlign w:val="bottom"/>
          </w:tcPr>
          <w:p w:rsidR="00AA7CBB" w:rsidRPr="005B6A58" w:rsidRDefault="00AA7CBB" w:rsidP="00AA7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:rsidR="00AA7CBB" w:rsidRPr="005B6A58" w:rsidRDefault="00B54CE6" w:rsidP="001672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green"/>
              </w:rPr>
            </w:pPr>
          </w:p>
        </w:tc>
        <w:tc>
          <w:tcPr>
            <w:tcW w:w="1010" w:type="dxa"/>
            <w:vAlign w:val="bottom"/>
          </w:tcPr>
          <w:p w:rsidR="00AA7CBB" w:rsidRPr="005B6A58" w:rsidRDefault="00AA7CBB" w:rsidP="0016722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78,443</w:t>
            </w:r>
          </w:p>
        </w:tc>
        <w:tc>
          <w:tcPr>
            <w:tcW w:w="268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76" w:type="dxa"/>
            <w:vAlign w:val="bottom"/>
          </w:tcPr>
          <w:p w:rsidR="00AA7CBB" w:rsidRPr="005B6A58" w:rsidRDefault="00AA7CBB" w:rsidP="00AA7CBB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88" w:type="dxa"/>
            <w:vAlign w:val="bottom"/>
          </w:tcPr>
          <w:p w:rsidR="00AA7CBB" w:rsidRPr="005B6A58" w:rsidRDefault="00AA7CBB" w:rsidP="00AA7CBB">
            <w:pPr>
              <w:pStyle w:val="acctfourfigures"/>
              <w:shd w:val="clear" w:color="auto" w:fill="FFFFFF"/>
              <w:tabs>
                <w:tab w:val="clear" w:pos="765"/>
                <w:tab w:val="decimal" w:pos="5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5B6A58" w:rsidRPr="005B6A58" w:rsidTr="002447E0">
        <w:tc>
          <w:tcPr>
            <w:tcW w:w="3960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54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797" w:type="dxa"/>
            <w:vAlign w:val="bottom"/>
          </w:tcPr>
          <w:p w:rsidR="00AA7CBB" w:rsidRPr="005B6A58" w:rsidRDefault="00AA7CBB" w:rsidP="00AA7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:rsidR="00AA7CBB" w:rsidRPr="005B6A58" w:rsidRDefault="0005461D" w:rsidP="0016722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</w:t>
            </w:r>
            <w:r w:rsidR="00B54CE6"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270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green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:rsidR="00AA7CBB" w:rsidRPr="005B6A58" w:rsidRDefault="00AA7CBB" w:rsidP="0016722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:rsidR="00AA7CBB" w:rsidRPr="005B6A58" w:rsidRDefault="00AA7CBB" w:rsidP="00AA7CBB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:rsidR="00AA7CBB" w:rsidRPr="005B6A58" w:rsidRDefault="00AA7CBB" w:rsidP="00AA7CBB">
            <w:pPr>
              <w:pStyle w:val="acctfourfigures"/>
              <w:shd w:val="clear" w:color="auto" w:fill="FFFFFF"/>
              <w:tabs>
                <w:tab w:val="clear" w:pos="765"/>
                <w:tab w:val="decimal" w:pos="5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5B6A58" w:rsidRPr="005B6A58" w:rsidTr="002447E0">
        <w:tc>
          <w:tcPr>
            <w:tcW w:w="3960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รวมต้นทุนทางการเงิน</w:t>
            </w:r>
          </w:p>
        </w:tc>
        <w:tc>
          <w:tcPr>
            <w:tcW w:w="797" w:type="dxa"/>
            <w:vAlign w:val="bottom"/>
          </w:tcPr>
          <w:p w:rsidR="00AA7CBB" w:rsidRPr="005B6A58" w:rsidRDefault="00AA7CBB" w:rsidP="00AA7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7CBB" w:rsidRPr="005B6A58" w:rsidRDefault="0005461D" w:rsidP="0016722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8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731,944</w:t>
            </w:r>
          </w:p>
        </w:tc>
        <w:tc>
          <w:tcPr>
            <w:tcW w:w="270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7CBB" w:rsidRPr="005B6A58" w:rsidRDefault="00AA7CBB" w:rsidP="0016722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8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564,845</w:t>
            </w:r>
          </w:p>
        </w:tc>
        <w:tc>
          <w:tcPr>
            <w:tcW w:w="268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7CBB" w:rsidRPr="005B6A58" w:rsidRDefault="00AA7CBB" w:rsidP="00AA7CBB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:rsidR="00AA7CBB" w:rsidRPr="005B6A58" w:rsidRDefault="00AA7CBB" w:rsidP="00AA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7CBB" w:rsidRPr="005B6A58" w:rsidRDefault="00AA7CBB" w:rsidP="00AA7CBB">
            <w:pPr>
              <w:pStyle w:val="acctfourfigures"/>
              <w:shd w:val="clear" w:color="auto" w:fill="FFFFFF"/>
              <w:tabs>
                <w:tab w:val="clear" w:pos="765"/>
                <w:tab w:val="decimal" w:pos="5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CA2AFD" w:rsidRPr="005B6A58" w:rsidRDefault="00524220" w:rsidP="00606F2F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b/>
          <w:bCs/>
          <w:sz w:val="30"/>
          <w:szCs w:val="30"/>
          <w:cs/>
          <w:lang w:val="th-TH"/>
        </w:rPr>
        <w:t>ภ</w:t>
      </w:r>
      <w:r w:rsidR="00B03387" w:rsidRPr="005B6A58">
        <w:rPr>
          <w:rFonts w:ascii="Angsana New" w:hAnsi="Angsana New" w:hint="cs"/>
          <w:b/>
          <w:bCs/>
          <w:sz w:val="30"/>
          <w:szCs w:val="30"/>
          <w:cs/>
          <w:lang w:val="th-TH"/>
        </w:rPr>
        <w:t>าษีเงินได้</w:t>
      </w:r>
    </w:p>
    <w:p w:rsidR="00D7068C" w:rsidRPr="005B6A58" w:rsidRDefault="00D7068C" w:rsidP="0060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6"/>
          <w:szCs w:val="26"/>
        </w:rPr>
      </w:pPr>
    </w:p>
    <w:p w:rsidR="00D7068C" w:rsidRPr="005B6A58" w:rsidRDefault="00D7068C" w:rsidP="0060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       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หกเดือนสิ้นสุดวันที่ 30 มิถุนายน 2562 คือ      ร้อยละ </w:t>
      </w:r>
      <w:r w:rsidR="007718D0" w:rsidRPr="005B6A58">
        <w:rPr>
          <w:rFonts w:ascii="Angsana New" w:hAnsi="Angsana New" w:hint="cs"/>
          <w:sz w:val="30"/>
          <w:szCs w:val="30"/>
        </w:rPr>
        <w:t>12.</w:t>
      </w:r>
      <w:r w:rsidR="00606F2F" w:rsidRPr="005B6A58">
        <w:rPr>
          <w:rFonts w:ascii="Angsana New" w:hAnsi="Angsana New" w:hint="cs"/>
          <w:sz w:val="30"/>
          <w:szCs w:val="30"/>
        </w:rPr>
        <w:t>25</w:t>
      </w:r>
      <w:r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(30 มิถุนายน 2561: ร้อยละ 1</w:t>
      </w:r>
      <w:r w:rsidR="007F5364" w:rsidRPr="005B6A58">
        <w:rPr>
          <w:rFonts w:ascii="Angsana New" w:hAnsi="Angsana New" w:hint="cs"/>
          <w:i/>
          <w:iCs/>
          <w:sz w:val="30"/>
          <w:szCs w:val="30"/>
        </w:rPr>
        <w:t>0.82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5B6A58">
        <w:rPr>
          <w:rFonts w:ascii="Angsana New" w:hAnsi="Angsana New" w:hint="cs"/>
          <w:sz w:val="30"/>
          <w:szCs w:val="30"/>
          <w:cs/>
        </w:rPr>
        <w:t xml:space="preserve"> การเปลี่ยนแปลงในอัตราภาษีเงินได้ที่แท้จริงมีสาเหตุหลักจากความแตกต่างระหว่างการรับรู้รายได้และค่าใช้จ่ายทางบัญชีกับทางภาษีบางรายการ</w:t>
      </w:r>
    </w:p>
    <w:p w:rsidR="002206F4" w:rsidRPr="005B6A58" w:rsidRDefault="002206F4" w:rsidP="0060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6"/>
          <w:szCs w:val="26"/>
          <w:cs/>
        </w:rPr>
      </w:pPr>
    </w:p>
    <w:p w:rsidR="00B57E01" w:rsidRPr="005B6A58" w:rsidRDefault="00B57E01" w:rsidP="00B57E01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เงินปันผล</w:t>
      </w:r>
    </w:p>
    <w:p w:rsidR="00DC0C94" w:rsidRPr="005B6A58" w:rsidRDefault="00DC0C94" w:rsidP="0060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6"/>
          <w:szCs w:val="26"/>
          <w:cs/>
        </w:rPr>
      </w:pPr>
    </w:p>
    <w:p w:rsidR="00DC0C94" w:rsidRPr="005B6A58" w:rsidRDefault="00DC0C94" w:rsidP="00DC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เงินปันผลที่กลุ่มบริษัทจ่ายให้ผู้ถือหุ้น มีดังนี้ </w:t>
      </w:r>
    </w:p>
    <w:p w:rsidR="00DC0C94" w:rsidRPr="005B6A58" w:rsidRDefault="00DC0C94" w:rsidP="0060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10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20"/>
        <w:gridCol w:w="1620"/>
        <w:gridCol w:w="1278"/>
        <w:gridCol w:w="236"/>
        <w:gridCol w:w="1294"/>
      </w:tblGrid>
      <w:tr w:rsidR="005B6A58" w:rsidRPr="005B6A58" w:rsidTr="00EA5266">
        <w:tc>
          <w:tcPr>
            <w:tcW w:w="3060" w:type="dxa"/>
            <w:vAlign w:val="bottom"/>
          </w:tcPr>
          <w:p w:rsidR="00DC0C94" w:rsidRPr="005B6A58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DC0C94" w:rsidRPr="005B6A58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:rsidR="00DC0C94" w:rsidRPr="005B6A58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DC0C94" w:rsidRPr="005B6A58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:rsidR="00DC0C94" w:rsidRPr="005B6A58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vAlign w:val="bottom"/>
          </w:tcPr>
          <w:p w:rsidR="00DC0C94" w:rsidRPr="005B6A58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DC0C94" w:rsidRPr="005B6A58" w:rsidDel="00D43E7A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5B6A58" w:rsidRPr="005B6A58" w:rsidTr="00EA5266">
        <w:tc>
          <w:tcPr>
            <w:tcW w:w="3060" w:type="dxa"/>
            <w:vAlign w:val="bottom"/>
          </w:tcPr>
          <w:p w:rsidR="00DC0C94" w:rsidRPr="005B6A58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:rsidR="00DC0C94" w:rsidRPr="005B6A58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DC0C94" w:rsidRPr="005B6A58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vAlign w:val="bottom"/>
          </w:tcPr>
          <w:p w:rsidR="00DC0C94" w:rsidRPr="005B6A58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vAlign w:val="bottom"/>
          </w:tcPr>
          <w:p w:rsidR="00DC0C94" w:rsidRPr="005B6A58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DC0C94" w:rsidRPr="005B6A58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1C0C3E"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B6A58" w:rsidRPr="005B6A58" w:rsidTr="00EA5266">
        <w:tc>
          <w:tcPr>
            <w:tcW w:w="3060" w:type="dxa"/>
            <w:vAlign w:val="bottom"/>
          </w:tcPr>
          <w:p w:rsidR="00DC0C94" w:rsidRPr="005B6A58" w:rsidRDefault="00DC0C94" w:rsidP="00244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bottom"/>
          </w:tcPr>
          <w:p w:rsidR="00DC0C94" w:rsidRPr="005B6A58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DC0C94" w:rsidRPr="005B6A58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DC0C94" w:rsidRPr="005B6A58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DC0C94" w:rsidRPr="005B6A58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DC0C94" w:rsidRPr="005B6A58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EA5266">
        <w:tc>
          <w:tcPr>
            <w:tcW w:w="3060" w:type="dxa"/>
            <w:vAlign w:val="bottom"/>
          </w:tcPr>
          <w:p w:rsidR="00801398" w:rsidRPr="005B6A58" w:rsidRDefault="00801398" w:rsidP="00244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vAlign w:val="bottom"/>
          </w:tcPr>
          <w:p w:rsidR="00801398" w:rsidRPr="005B6A58" w:rsidRDefault="00801398" w:rsidP="00801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bottom"/>
          </w:tcPr>
          <w:p w:rsidR="00801398" w:rsidRPr="005B6A58" w:rsidRDefault="00801398" w:rsidP="00801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278" w:type="dxa"/>
            <w:vAlign w:val="bottom"/>
          </w:tcPr>
          <w:p w:rsidR="00801398" w:rsidRPr="005B6A58" w:rsidRDefault="00801398" w:rsidP="00B1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left="-122"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2.40</w:t>
            </w:r>
          </w:p>
        </w:tc>
        <w:tc>
          <w:tcPr>
            <w:tcW w:w="236" w:type="dxa"/>
            <w:vAlign w:val="bottom"/>
          </w:tcPr>
          <w:p w:rsidR="00801398" w:rsidRPr="005B6A58" w:rsidRDefault="00801398" w:rsidP="00801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801398" w:rsidRPr="005B6A58" w:rsidRDefault="00801398" w:rsidP="00B1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240" w:lineRule="auto"/>
              <w:ind w:left="-12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3,480</w:t>
            </w:r>
          </w:p>
        </w:tc>
      </w:tr>
      <w:tr w:rsidR="005B6A58" w:rsidRPr="005B6A58" w:rsidTr="00EA5266">
        <w:tc>
          <w:tcPr>
            <w:tcW w:w="3060" w:type="dxa"/>
            <w:vAlign w:val="bottom"/>
          </w:tcPr>
          <w:p w:rsidR="001C0C3E" w:rsidRPr="005B6A58" w:rsidRDefault="001C0C3E" w:rsidP="00244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vAlign w:val="bottom"/>
          </w:tcPr>
          <w:p w:rsidR="001C0C3E" w:rsidRPr="005B6A58" w:rsidRDefault="001C0C3E" w:rsidP="001C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22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620" w:type="dxa"/>
            <w:vAlign w:val="bottom"/>
          </w:tcPr>
          <w:p w:rsidR="001C0C3E" w:rsidRPr="005B6A58" w:rsidRDefault="001C0C3E" w:rsidP="001C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1C0C3E" w:rsidRPr="005B6A58" w:rsidRDefault="001C0C3E" w:rsidP="00B1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spacing w:line="240" w:lineRule="auto"/>
              <w:ind w:left="-122"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(1.15)</w:t>
            </w:r>
          </w:p>
        </w:tc>
        <w:tc>
          <w:tcPr>
            <w:tcW w:w="236" w:type="dxa"/>
            <w:vAlign w:val="bottom"/>
          </w:tcPr>
          <w:p w:rsidR="001C0C3E" w:rsidRPr="005B6A58" w:rsidRDefault="001C0C3E" w:rsidP="001C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:rsidR="001C0C3E" w:rsidRPr="005B6A58" w:rsidRDefault="001C0C3E" w:rsidP="001C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</w:tabs>
              <w:spacing w:line="240" w:lineRule="auto"/>
              <w:ind w:left="-122"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(1,667)</w:t>
            </w:r>
          </w:p>
        </w:tc>
      </w:tr>
      <w:tr w:rsidR="005B6A58" w:rsidRPr="005B6A58" w:rsidTr="00EA5266">
        <w:tc>
          <w:tcPr>
            <w:tcW w:w="3060" w:type="dxa"/>
            <w:vAlign w:val="bottom"/>
          </w:tcPr>
          <w:p w:rsidR="001C0C3E" w:rsidRPr="005B6A58" w:rsidRDefault="001C0C3E" w:rsidP="00244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620" w:type="dxa"/>
            <w:vAlign w:val="bottom"/>
          </w:tcPr>
          <w:p w:rsidR="001C0C3E" w:rsidRPr="005B6A58" w:rsidRDefault="001C0C3E" w:rsidP="001C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1C0C3E" w:rsidRPr="005B6A58" w:rsidRDefault="001C0C3E" w:rsidP="001C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0C3E" w:rsidRPr="005B6A58" w:rsidRDefault="001C0C3E" w:rsidP="00B1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left="-122" w:right="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1.25</w:t>
            </w:r>
          </w:p>
        </w:tc>
        <w:tc>
          <w:tcPr>
            <w:tcW w:w="236" w:type="dxa"/>
            <w:vAlign w:val="bottom"/>
          </w:tcPr>
          <w:p w:rsidR="001C0C3E" w:rsidRPr="005B6A58" w:rsidRDefault="001C0C3E" w:rsidP="001C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0C3E" w:rsidRPr="005B6A58" w:rsidRDefault="001C0C3E" w:rsidP="00B1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</w:tabs>
              <w:spacing w:line="240" w:lineRule="auto"/>
              <w:ind w:left="-122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1,813</w:t>
            </w:r>
          </w:p>
        </w:tc>
      </w:tr>
      <w:tr w:rsidR="005B6A58" w:rsidRPr="005B6A58" w:rsidTr="00EA5266">
        <w:tc>
          <w:tcPr>
            <w:tcW w:w="3060" w:type="dxa"/>
            <w:vAlign w:val="bottom"/>
          </w:tcPr>
          <w:p w:rsidR="00DC0C94" w:rsidRPr="005B6A58" w:rsidRDefault="00DC0C94" w:rsidP="00244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:rsidR="00DC0C94" w:rsidRPr="005B6A58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DC0C94" w:rsidRPr="005B6A58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:rsidR="00DC0C94" w:rsidRPr="005B6A58" w:rsidRDefault="00DC0C94" w:rsidP="005A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</w:tabs>
              <w:spacing w:line="240" w:lineRule="auto"/>
              <w:ind w:left="-122" w:right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DC0C94" w:rsidRPr="005B6A58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:rsidR="00DC0C94" w:rsidRPr="005B6A58" w:rsidRDefault="00DC0C94" w:rsidP="005A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</w:tabs>
              <w:spacing w:line="240" w:lineRule="auto"/>
              <w:ind w:left="-122" w:right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A58" w:rsidRPr="005B6A58" w:rsidTr="00EA5266">
        <w:tc>
          <w:tcPr>
            <w:tcW w:w="3060" w:type="dxa"/>
            <w:vAlign w:val="bottom"/>
          </w:tcPr>
          <w:p w:rsidR="00DC0C94" w:rsidRPr="005B6A58" w:rsidRDefault="00DC0C94" w:rsidP="00244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620" w:type="dxa"/>
            <w:vAlign w:val="bottom"/>
          </w:tcPr>
          <w:p w:rsidR="00DC0C94" w:rsidRPr="005B6A58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DC0C94" w:rsidRPr="005B6A58" w:rsidRDefault="00DC0C94" w:rsidP="00801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DC0C94" w:rsidRPr="005B6A58" w:rsidRDefault="00DC0C94" w:rsidP="005A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</w:tabs>
              <w:spacing w:line="240" w:lineRule="auto"/>
              <w:ind w:left="-122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DC0C94" w:rsidRPr="005B6A58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DC0C94" w:rsidRPr="005B6A58" w:rsidRDefault="00DC0C94" w:rsidP="005A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</w:tabs>
              <w:spacing w:line="240" w:lineRule="auto"/>
              <w:ind w:left="-122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EA5266">
        <w:tc>
          <w:tcPr>
            <w:tcW w:w="3060" w:type="dxa"/>
            <w:vAlign w:val="bottom"/>
          </w:tcPr>
          <w:p w:rsidR="00DC0C94" w:rsidRPr="005B6A58" w:rsidRDefault="00DC0C94" w:rsidP="00244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vAlign w:val="bottom"/>
          </w:tcPr>
          <w:p w:rsidR="00DC0C94" w:rsidRPr="005B6A58" w:rsidRDefault="005A715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620" w:type="dxa"/>
            <w:vAlign w:val="bottom"/>
          </w:tcPr>
          <w:p w:rsidR="00DC0C94" w:rsidRPr="005B6A58" w:rsidRDefault="005A7159" w:rsidP="00801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278" w:type="dxa"/>
            <w:vAlign w:val="bottom"/>
          </w:tcPr>
          <w:p w:rsidR="00DC0C94" w:rsidRPr="005B6A58" w:rsidRDefault="005A7159" w:rsidP="00B1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left="-122"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2.40</w:t>
            </w:r>
          </w:p>
        </w:tc>
        <w:tc>
          <w:tcPr>
            <w:tcW w:w="236" w:type="dxa"/>
            <w:vAlign w:val="bottom"/>
          </w:tcPr>
          <w:p w:rsidR="00DC0C94" w:rsidRPr="005B6A58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DC0C94" w:rsidRPr="005B6A58" w:rsidRDefault="005A7159" w:rsidP="00B1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240" w:lineRule="auto"/>
              <w:ind w:left="-12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3,480</w:t>
            </w:r>
          </w:p>
        </w:tc>
      </w:tr>
      <w:tr w:rsidR="005B6A58" w:rsidRPr="005B6A58" w:rsidTr="00EA5266">
        <w:tc>
          <w:tcPr>
            <w:tcW w:w="3060" w:type="dxa"/>
            <w:vAlign w:val="bottom"/>
          </w:tcPr>
          <w:p w:rsidR="00DC0C94" w:rsidRPr="005B6A58" w:rsidRDefault="00DC0C94" w:rsidP="00244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vAlign w:val="bottom"/>
          </w:tcPr>
          <w:p w:rsidR="00DC0C94" w:rsidRPr="005B6A58" w:rsidRDefault="005A715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2</w:t>
            </w:r>
            <w:r w:rsidR="001471BB" w:rsidRPr="005B6A5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="00DC0C94"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C0C94" w:rsidRPr="005B6A5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01398" w:rsidRPr="005B6A58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620" w:type="dxa"/>
            <w:vAlign w:val="bottom"/>
          </w:tcPr>
          <w:p w:rsidR="00DC0C94" w:rsidRPr="005B6A58" w:rsidRDefault="005A7159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DC0C94"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C0C94" w:rsidRPr="005B6A5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01398" w:rsidRPr="005B6A58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DC0C94" w:rsidRPr="005B6A58" w:rsidRDefault="00DC0C94" w:rsidP="00B1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spacing w:line="240" w:lineRule="auto"/>
              <w:ind w:left="-122"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</w:t>
            </w:r>
            <w:r w:rsidR="005A7159" w:rsidRPr="005B6A58">
              <w:rPr>
                <w:rFonts w:ascii="Angsana New" w:hAnsi="Angsana New" w:hint="cs"/>
                <w:sz w:val="30"/>
                <w:szCs w:val="30"/>
              </w:rPr>
              <w:t>1.15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DC0C94" w:rsidRPr="005B6A58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:rsidR="00DC0C94" w:rsidRPr="005B6A58" w:rsidRDefault="00DC0C94" w:rsidP="005A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</w:tabs>
              <w:spacing w:line="240" w:lineRule="auto"/>
              <w:ind w:left="-122"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>(</w:t>
            </w:r>
            <w:r w:rsidR="005A7159" w:rsidRPr="005B6A58">
              <w:rPr>
                <w:rFonts w:ascii="Angsana New" w:hAnsi="Angsana New" w:hint="cs"/>
                <w:sz w:val="30"/>
                <w:szCs w:val="30"/>
              </w:rPr>
              <w:t>1,667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00D7D" w:rsidRPr="005B6A58" w:rsidTr="00EA5266">
        <w:tc>
          <w:tcPr>
            <w:tcW w:w="3060" w:type="dxa"/>
            <w:vAlign w:val="bottom"/>
          </w:tcPr>
          <w:p w:rsidR="00DC0C94" w:rsidRPr="005B6A58" w:rsidRDefault="00DC0C94" w:rsidP="00244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620" w:type="dxa"/>
            <w:vAlign w:val="bottom"/>
          </w:tcPr>
          <w:p w:rsidR="00DC0C94" w:rsidRPr="005B6A58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DC0C94" w:rsidRPr="005B6A58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C0C94" w:rsidRPr="005B6A58" w:rsidRDefault="005A7159" w:rsidP="00B1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left="-122" w:right="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1.25</w:t>
            </w:r>
          </w:p>
        </w:tc>
        <w:tc>
          <w:tcPr>
            <w:tcW w:w="236" w:type="dxa"/>
            <w:vAlign w:val="bottom"/>
          </w:tcPr>
          <w:p w:rsidR="00DC0C94" w:rsidRPr="005B6A58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C0C94" w:rsidRPr="005B6A58" w:rsidRDefault="00DC0C94" w:rsidP="00B1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</w:tabs>
              <w:spacing w:line="240" w:lineRule="auto"/>
              <w:ind w:left="-122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1,</w:t>
            </w:r>
            <w:r w:rsidR="005A7159"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813</w:t>
            </w:r>
          </w:p>
        </w:tc>
      </w:tr>
    </w:tbl>
    <w:p w:rsidR="00B57E01" w:rsidRPr="005B6A58" w:rsidRDefault="00B57E01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6"/>
          <w:szCs w:val="26"/>
          <w:cs/>
        </w:rPr>
      </w:pPr>
    </w:p>
    <w:p w:rsidR="00B419DC" w:rsidRPr="005B6A58" w:rsidRDefault="00FF4A19" w:rsidP="00A5436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FF4A19" w:rsidRPr="005B6A58" w:rsidRDefault="00FF4A19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6"/>
          <w:szCs w:val="26"/>
        </w:rPr>
      </w:pPr>
    </w:p>
    <w:p w:rsidR="000C2275" w:rsidRPr="005B6A58" w:rsidRDefault="000C2275" w:rsidP="000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6A5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0C2275" w:rsidRPr="005B6A58" w:rsidRDefault="000C2275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6"/>
          <w:szCs w:val="26"/>
        </w:rPr>
      </w:pPr>
    </w:p>
    <w:p w:rsidR="001C0C3E" w:rsidRPr="005B6A58" w:rsidRDefault="001C0C3E" w:rsidP="001C0C3E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B6A58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W w:w="973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271"/>
        <w:gridCol w:w="180"/>
        <w:gridCol w:w="1080"/>
        <w:gridCol w:w="180"/>
        <w:gridCol w:w="1099"/>
        <w:gridCol w:w="180"/>
        <w:gridCol w:w="1080"/>
        <w:gridCol w:w="180"/>
        <w:gridCol w:w="1151"/>
      </w:tblGrid>
      <w:tr w:rsidR="005B6A58" w:rsidRPr="005B6A58" w:rsidTr="009C33D2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:rsidR="00EA5266" w:rsidRPr="005B6A58" w:rsidRDefault="00EA5266" w:rsidP="00121FA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401" w:type="dxa"/>
            <w:gridSpan w:val="9"/>
            <w:shd w:val="clear" w:color="auto" w:fill="auto"/>
            <w:vAlign w:val="bottom"/>
          </w:tcPr>
          <w:p w:rsidR="00EA5266" w:rsidRPr="005B6A58" w:rsidRDefault="00EA5266" w:rsidP="00121FA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B6A58" w:rsidRPr="005B6A58" w:rsidTr="00964E00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B6A58" w:rsidRPr="005B6A58" w:rsidTr="00964E00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lightGray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B6A58" w:rsidRPr="005B6A58" w:rsidTr="00980DD4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:rsidR="003B4A8C" w:rsidRPr="005B6A58" w:rsidRDefault="003B4A8C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lightGray"/>
                <w:cs/>
                <w:lang w:bidi="th-TH"/>
              </w:rPr>
            </w:pPr>
          </w:p>
        </w:tc>
        <w:tc>
          <w:tcPr>
            <w:tcW w:w="6401" w:type="dxa"/>
            <w:gridSpan w:val="9"/>
            <w:shd w:val="clear" w:color="auto" w:fill="auto"/>
            <w:vAlign w:val="bottom"/>
          </w:tcPr>
          <w:p w:rsidR="003B4A8C" w:rsidRPr="005B6A58" w:rsidRDefault="003B4A8C" w:rsidP="00121F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B6A58" w:rsidRPr="005B6A58" w:rsidTr="00964E00">
        <w:tc>
          <w:tcPr>
            <w:tcW w:w="3330" w:type="dxa"/>
            <w:shd w:val="clear" w:color="auto" w:fill="auto"/>
            <w:vAlign w:val="bottom"/>
          </w:tcPr>
          <w:p w:rsidR="005F4F1E" w:rsidRPr="005B6A58" w:rsidRDefault="00121FA3" w:rsidP="00121FA3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5F4F1E"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5F4F1E"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="005F4F1E"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5F4F1E"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964E00"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:rsidR="005F4F1E" w:rsidRPr="005B6A58" w:rsidRDefault="005F4F1E" w:rsidP="00121FA3">
            <w:pPr>
              <w:tabs>
                <w:tab w:val="clear" w:pos="227"/>
                <w:tab w:val="left" w:pos="101"/>
                <w:tab w:val="left" w:pos="19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964E00"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B6A58" w:rsidRPr="005B6A58" w:rsidTr="00964E00"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05461D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506,311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663CC0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05461D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506,311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663CC0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05461D" w:rsidP="00121FA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506,311</w:t>
            </w:r>
          </w:p>
        </w:tc>
      </w:tr>
      <w:tr w:rsidR="005B6A58" w:rsidRPr="005B6A58" w:rsidTr="00964E00">
        <w:tc>
          <w:tcPr>
            <w:tcW w:w="3330" w:type="dxa"/>
            <w:shd w:val="clear" w:color="auto" w:fill="auto"/>
            <w:vAlign w:val="bottom"/>
          </w:tcPr>
          <w:p w:rsidR="001C0C3E" w:rsidRPr="005B6A58" w:rsidRDefault="001C0C3E" w:rsidP="00121FA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1C0C3E" w:rsidRPr="005B6A58" w:rsidRDefault="001C0C3E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C0C3E" w:rsidRPr="005B6A58" w:rsidRDefault="001C0C3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C0C3E" w:rsidRPr="005B6A58" w:rsidRDefault="001C0C3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C0C3E" w:rsidRPr="005B6A58" w:rsidRDefault="001C0C3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1C0C3E" w:rsidRPr="005B6A58" w:rsidRDefault="001C0C3E" w:rsidP="00121F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C0C3E" w:rsidRPr="005B6A58" w:rsidRDefault="001C0C3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C0C3E" w:rsidRPr="005B6A58" w:rsidRDefault="001C0C3E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C0C3E" w:rsidRPr="005B6A58" w:rsidRDefault="001C0C3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1C0C3E" w:rsidRPr="005B6A58" w:rsidRDefault="001C0C3E" w:rsidP="00121FA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B6A58" w:rsidRPr="005B6A58" w:rsidTr="00964E00"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B6A58" w:rsidRPr="005B6A58" w:rsidTr="00964E00"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025989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2,330,286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A828A4" w:rsidP="00121FA3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2,330,286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96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025989" w:rsidP="0093424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025989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025989" w:rsidP="00121FA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2,330,286</w:t>
            </w:r>
          </w:p>
        </w:tc>
      </w:tr>
      <w:tr w:rsidR="005B6A58" w:rsidRPr="005B6A58" w:rsidTr="00964E00"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B4751C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245,630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663CC0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B4751C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245,630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663CC0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B4751C" w:rsidP="00121FA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245,630</w:t>
            </w:r>
          </w:p>
        </w:tc>
      </w:tr>
      <w:tr w:rsidR="005B6A58" w:rsidRPr="005B6A58" w:rsidTr="00964E00"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0C2275" w:rsidRPr="005B6A58" w:rsidRDefault="000C2275" w:rsidP="00121FA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:rsidR="000C2275" w:rsidRPr="005B6A58" w:rsidRDefault="000C2275" w:rsidP="00121FA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tabs>
                <w:tab w:val="clear" w:pos="765"/>
                <w:tab w:val="decimal" w:pos="61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0C2275" w:rsidRPr="005B6A58" w:rsidRDefault="000C2275" w:rsidP="00121FA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tabs>
                <w:tab w:val="clear" w:pos="765"/>
                <w:tab w:val="decimal" w:pos="61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0C2275" w:rsidRPr="005B6A58" w:rsidRDefault="000C2275" w:rsidP="00121FA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0C2275" w:rsidRPr="005B6A58" w:rsidRDefault="00964E00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B4751C"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859,480</w:t>
            </w: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2275" w:rsidRPr="005B6A58" w:rsidRDefault="00663CC0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0C2275" w:rsidRPr="005B6A58" w:rsidRDefault="00964E00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(859,480)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2275" w:rsidRPr="005B6A58" w:rsidRDefault="00663CC0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0C2275" w:rsidRPr="005B6A58" w:rsidRDefault="00964E00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(859,480)</w:t>
            </w: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601050" w:rsidRPr="005B6A58" w:rsidRDefault="00601050" w:rsidP="00121FA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601050" w:rsidRPr="005B6A58" w:rsidRDefault="00601050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01050" w:rsidRPr="005B6A58" w:rsidRDefault="00601050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01050" w:rsidRPr="005B6A58" w:rsidRDefault="00601050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01050" w:rsidRPr="005B6A58" w:rsidRDefault="00601050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601050" w:rsidRPr="005B6A58" w:rsidRDefault="00601050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01050" w:rsidRPr="005B6A58" w:rsidRDefault="00601050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01050" w:rsidRPr="005B6A58" w:rsidRDefault="00601050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01050" w:rsidRPr="005B6A58" w:rsidRDefault="00601050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601050" w:rsidRPr="005B6A58" w:rsidRDefault="00601050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3E1C2F" w:rsidRPr="005B6A58" w:rsidRDefault="003E1C2F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:rsidR="003E1C2F" w:rsidRPr="005B6A58" w:rsidRDefault="003E1C2F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ที่ไม่ได้วัดมูลค่าด้วยมูลค่ายุติธรรม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3E1C2F" w:rsidRPr="005B6A58" w:rsidRDefault="003E1C2F" w:rsidP="00121FA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E1C2F" w:rsidRPr="005B6A58" w:rsidRDefault="003E1C2F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E1C2F" w:rsidRPr="005B6A58" w:rsidRDefault="003E1C2F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E1C2F" w:rsidRPr="005B6A58" w:rsidRDefault="003E1C2F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3E1C2F" w:rsidRPr="005B6A58" w:rsidRDefault="003E1C2F" w:rsidP="00121F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E1C2F" w:rsidRPr="005B6A58" w:rsidRDefault="003E1C2F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E1C2F" w:rsidRPr="005B6A58" w:rsidRDefault="003E1C2F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E1C2F" w:rsidRPr="005B6A58" w:rsidRDefault="003E1C2F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3E1C2F" w:rsidRPr="005B6A58" w:rsidRDefault="003E1C2F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0C2275" w:rsidRPr="005B6A58" w:rsidRDefault="000C2275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0C2275" w:rsidRPr="005B6A58" w:rsidRDefault="000C2275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994C5D" w:rsidRPr="005B6A58" w:rsidRDefault="00994C5D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994C5D" w:rsidRPr="005B6A58" w:rsidRDefault="00994C5D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(768,608)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94C5D" w:rsidRPr="005B6A58" w:rsidRDefault="00994C5D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94C5D" w:rsidRPr="005B6A58" w:rsidRDefault="00563115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94C5D" w:rsidRPr="005B6A58" w:rsidRDefault="00994C5D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994C5D" w:rsidRPr="005B6A58" w:rsidRDefault="00994C5D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(768,608)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94C5D" w:rsidRPr="005B6A58" w:rsidRDefault="00994C5D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94C5D" w:rsidRPr="005B6A58" w:rsidRDefault="00563115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94C5D" w:rsidRPr="005B6A58" w:rsidRDefault="00994C5D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994C5D" w:rsidRPr="005B6A58" w:rsidRDefault="00994C5D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(768,608)</w:t>
            </w: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ส่วนของเงินกู้ยืมระยะยาวจากสถาบัน</w:t>
            </w:r>
          </w:p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การเงินที่ถึงกำหนดชำระภายในหนึ่งปี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964E00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025989"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930,542</w:t>
            </w: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025989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964E00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(930,542)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0D79B8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964E00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(930,542)</w:t>
            </w: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90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964E00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025989"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12,447,570</w:t>
            </w: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025989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964E00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(12,447,570)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025989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964E00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(12,447,570)</w:t>
            </w:r>
          </w:p>
        </w:tc>
      </w:tr>
      <w:tr w:rsidR="005B6A58" w:rsidRPr="005B6A58" w:rsidTr="00CF1A73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964E00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025989"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15,473,976</w:t>
            </w: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025989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964E00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EA5266"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16,777,113</w:t>
            </w: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025989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EA5266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(16,777,113)</w:t>
            </w: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964E00" w:rsidRPr="005B6A58" w:rsidRDefault="00964E00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964E00" w:rsidRPr="005B6A58" w:rsidRDefault="00964E00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A58" w:rsidRPr="005B6A58" w:rsidTr="00964E00"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964E00"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964E00"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B6A58" w:rsidRPr="005B6A58" w:rsidTr="00964E00"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500,202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500,202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500,202</w:t>
            </w:r>
          </w:p>
        </w:tc>
      </w:tr>
      <w:tr w:rsidR="005B6A58" w:rsidRPr="005B6A58" w:rsidTr="00964E00"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10,618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10,618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10,618</w:t>
            </w:r>
          </w:p>
        </w:tc>
      </w:tr>
      <w:tr w:rsidR="005B6A58" w:rsidRPr="005B6A58" w:rsidTr="00964E00">
        <w:tc>
          <w:tcPr>
            <w:tcW w:w="3330" w:type="dxa"/>
            <w:shd w:val="clear" w:color="auto" w:fill="auto"/>
            <w:vAlign w:val="bottom"/>
          </w:tcPr>
          <w:p w:rsidR="00EA02AB" w:rsidRPr="005B6A58" w:rsidRDefault="00EA02AB" w:rsidP="00121FA3">
            <w:pPr>
              <w:tabs>
                <w:tab w:val="clear" w:pos="227"/>
                <w:tab w:val="left" w:pos="90"/>
              </w:tabs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EA02AB" w:rsidRPr="005B6A58" w:rsidRDefault="00EA02AB" w:rsidP="00121FA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A02AB" w:rsidRPr="005B6A58" w:rsidRDefault="00EA02AB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A02AB" w:rsidRPr="005B6A58" w:rsidRDefault="00EA02AB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A02AB" w:rsidRPr="005B6A58" w:rsidRDefault="00EA02AB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A02AB" w:rsidRPr="005B6A58" w:rsidRDefault="00EA02AB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A02AB" w:rsidRPr="005B6A58" w:rsidRDefault="00EA02AB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A02AB" w:rsidRPr="005B6A58" w:rsidRDefault="00EA02AB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A02AB" w:rsidRPr="005B6A58" w:rsidRDefault="00EA02AB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A02AB" w:rsidRPr="005B6A58" w:rsidRDefault="00EA02AB" w:rsidP="00121FA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A58" w:rsidRPr="005B6A58" w:rsidTr="00964E00"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2,538,934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2,538,934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2,538,934</w:t>
            </w: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226,403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226,403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226,403</w:t>
            </w: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gree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:rsidR="005F4F1E" w:rsidRPr="005B6A58" w:rsidRDefault="005F4F1E" w:rsidP="00121FA3">
            <w:pPr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15,428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15,428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15,428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ED59D7" w:rsidRPr="005B6A58" w:rsidRDefault="00ED59D7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ED59D7" w:rsidRPr="005B6A58" w:rsidRDefault="00ED59D7" w:rsidP="00121FA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D59D7" w:rsidRPr="005B6A58" w:rsidRDefault="00ED59D7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D59D7" w:rsidRPr="005B6A58" w:rsidRDefault="00ED59D7" w:rsidP="00121FA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D59D7" w:rsidRPr="005B6A58" w:rsidRDefault="00ED59D7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D59D7" w:rsidRPr="005B6A58" w:rsidRDefault="00ED59D7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D59D7" w:rsidRPr="005B6A58" w:rsidRDefault="00ED59D7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green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D59D7" w:rsidRPr="005B6A58" w:rsidRDefault="00ED59D7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D59D7" w:rsidRPr="005B6A58" w:rsidRDefault="00ED59D7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D59D7" w:rsidRPr="005B6A58" w:rsidRDefault="00ED59D7" w:rsidP="00121FA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358,117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358,117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358,117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ที่ไม่ได้วัดมูลค่าด้วยมูลค่ายุติธรรม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ส่วนของเงินกู้ยืมระยะยาวจากสถาบัน</w:t>
            </w:r>
          </w:p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การเงินที่ถึงกำหนดชำระภายในหนึ่งปี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939,377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939,377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939,377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3,471,390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3,501,133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3,501,133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90" w:hanging="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964E00" w:rsidRPr="005B6A58" w:rsidRDefault="00964E00" w:rsidP="00121FA3">
            <w:pPr>
              <w:tabs>
                <w:tab w:val="clear" w:pos="227"/>
                <w:tab w:val="left" w:pos="90"/>
              </w:tabs>
              <w:ind w:left="90" w:hanging="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964E00" w:rsidRPr="005B6A58" w:rsidRDefault="00964E00" w:rsidP="00121FA3">
            <w:pPr>
              <w:tabs>
                <w:tab w:val="clear" w:pos="227"/>
                <w:tab w:val="left" w:pos="90"/>
              </w:tabs>
              <w:ind w:left="90" w:hanging="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964E00" w:rsidRPr="005B6A58" w:rsidRDefault="00964E00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964E00" w:rsidRPr="005B6A58" w:rsidRDefault="00964E00" w:rsidP="00964E00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:rsidR="00964E00" w:rsidRPr="005B6A58" w:rsidRDefault="00964E00" w:rsidP="00964E00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ที่ไม่ได้วัดมูลค่าด้วยมูลค่ายุติธรรม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964E00" w:rsidRPr="005B6A58" w:rsidRDefault="00964E00" w:rsidP="00121FA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B6A58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12,633,425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12,633,425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12,633,425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00D7D" w:rsidRPr="005B6A58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:rsidR="005F4F1E" w:rsidRPr="005B6A58" w:rsidRDefault="005F4F1E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16,107,245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17,079,688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F4F1E" w:rsidRPr="005B6A58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5F4F1E" w:rsidRPr="005B6A58" w:rsidRDefault="005F4F1E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17,079,688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:rsidR="00EA02AB" w:rsidRPr="005B6A58" w:rsidRDefault="00EA02AB" w:rsidP="00EA02A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pPr w:leftFromText="180" w:rightFromText="180" w:vertAnchor="text" w:horzAnchor="margin" w:tblpX="507" w:tblpY="2"/>
        <w:tblW w:w="97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9"/>
        <w:gridCol w:w="1271"/>
        <w:gridCol w:w="183"/>
        <w:gridCol w:w="1080"/>
        <w:gridCol w:w="180"/>
        <w:gridCol w:w="1080"/>
        <w:gridCol w:w="180"/>
        <w:gridCol w:w="1080"/>
        <w:gridCol w:w="180"/>
        <w:gridCol w:w="1170"/>
      </w:tblGrid>
      <w:tr w:rsidR="005B6A58" w:rsidRPr="005B6A58" w:rsidTr="009C33D2">
        <w:trPr>
          <w:trHeight w:val="364"/>
          <w:tblHeader/>
        </w:trPr>
        <w:tc>
          <w:tcPr>
            <w:tcW w:w="3319" w:type="dxa"/>
            <w:shd w:val="clear" w:color="auto" w:fill="auto"/>
            <w:vAlign w:val="bottom"/>
          </w:tcPr>
          <w:p w:rsidR="00EA5266" w:rsidRPr="005B6A58" w:rsidRDefault="00EA5266" w:rsidP="00E5346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404" w:type="dxa"/>
            <w:gridSpan w:val="9"/>
            <w:shd w:val="clear" w:color="auto" w:fill="auto"/>
            <w:vAlign w:val="bottom"/>
          </w:tcPr>
          <w:p w:rsidR="00EA5266" w:rsidRPr="005B6A58" w:rsidRDefault="00EA5266" w:rsidP="00E5346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B6A58" w:rsidRPr="005B6A58" w:rsidTr="00994C5D">
        <w:trPr>
          <w:trHeight w:val="364"/>
          <w:tblHeader/>
        </w:trPr>
        <w:tc>
          <w:tcPr>
            <w:tcW w:w="3319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B6A58" w:rsidRPr="005B6A58" w:rsidTr="00994C5D">
        <w:trPr>
          <w:trHeight w:val="364"/>
          <w:tblHeader/>
        </w:trPr>
        <w:tc>
          <w:tcPr>
            <w:tcW w:w="3319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B6A58" w:rsidRPr="005B6A58" w:rsidTr="00980DD4">
        <w:trPr>
          <w:trHeight w:val="364"/>
          <w:tblHeader/>
        </w:trPr>
        <w:tc>
          <w:tcPr>
            <w:tcW w:w="3319" w:type="dxa"/>
            <w:shd w:val="clear" w:color="auto" w:fill="auto"/>
            <w:vAlign w:val="bottom"/>
          </w:tcPr>
          <w:p w:rsidR="003B4A8C" w:rsidRPr="005B6A58" w:rsidRDefault="003B4A8C" w:rsidP="00E5346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404" w:type="dxa"/>
            <w:gridSpan w:val="9"/>
            <w:shd w:val="clear" w:color="auto" w:fill="auto"/>
            <w:vAlign w:val="bottom"/>
          </w:tcPr>
          <w:p w:rsidR="003B4A8C" w:rsidRPr="005B6A58" w:rsidRDefault="003B4A8C" w:rsidP="00E534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B6A58" w:rsidRPr="005B6A58" w:rsidTr="00994C5D">
        <w:trPr>
          <w:cantSplit/>
        </w:trPr>
        <w:tc>
          <w:tcPr>
            <w:tcW w:w="3319" w:type="dxa"/>
            <w:shd w:val="clear" w:color="auto" w:fill="auto"/>
            <w:vAlign w:val="bottom"/>
          </w:tcPr>
          <w:p w:rsidR="000C2275" w:rsidRPr="005B6A58" w:rsidRDefault="00121FA3" w:rsidP="00E5346C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E21AD7"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58" w:rsidRPr="005B6A58" w:rsidTr="00994C5D">
        <w:trPr>
          <w:cantSplit/>
        </w:trPr>
        <w:tc>
          <w:tcPr>
            <w:tcW w:w="3319" w:type="dxa"/>
            <w:shd w:val="clear" w:color="auto" w:fill="auto"/>
            <w:vAlign w:val="bottom"/>
          </w:tcPr>
          <w:p w:rsidR="000C2275" w:rsidRPr="005B6A58" w:rsidRDefault="000C2275" w:rsidP="00E5346C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:rsidR="000C2275" w:rsidRPr="005B6A58" w:rsidRDefault="000C2275" w:rsidP="00E5346C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B6A58" w:rsidRPr="005B6A58" w:rsidTr="00994C5D">
        <w:trPr>
          <w:cantSplit/>
        </w:trPr>
        <w:tc>
          <w:tcPr>
            <w:tcW w:w="3319" w:type="dxa"/>
            <w:shd w:val="clear" w:color="auto" w:fill="auto"/>
            <w:vAlign w:val="bottom"/>
          </w:tcPr>
          <w:p w:rsidR="000C2275" w:rsidRPr="005B6A58" w:rsidRDefault="000C2275" w:rsidP="00E5346C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B6A58" w:rsidRPr="005B6A58" w:rsidTr="00994C5D">
        <w:trPr>
          <w:cantSplit/>
        </w:trPr>
        <w:tc>
          <w:tcPr>
            <w:tcW w:w="3319" w:type="dxa"/>
            <w:shd w:val="clear" w:color="auto" w:fill="auto"/>
            <w:vAlign w:val="bottom"/>
          </w:tcPr>
          <w:p w:rsidR="000C2275" w:rsidRPr="005B6A58" w:rsidRDefault="000C2275" w:rsidP="00E5346C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0C2275" w:rsidRPr="005B6A58" w:rsidRDefault="000D79B8" w:rsidP="00E5346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473</w:t>
            </w:r>
            <w:r w:rsidR="00351621"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,626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2275" w:rsidRPr="005B6A58" w:rsidRDefault="00351621" w:rsidP="00E5346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2275" w:rsidRPr="005B6A58" w:rsidRDefault="000D79B8" w:rsidP="00E534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473</w:t>
            </w:r>
            <w:r w:rsidR="00351621"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,626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2275" w:rsidRPr="005B6A58" w:rsidRDefault="00351621" w:rsidP="00E5346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2275" w:rsidRPr="005B6A58" w:rsidRDefault="000D79B8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473</w:t>
            </w:r>
            <w:r w:rsidR="00351621"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,626</w:t>
            </w:r>
          </w:p>
        </w:tc>
      </w:tr>
      <w:tr w:rsidR="005B6A58" w:rsidRPr="005B6A58" w:rsidTr="00994C5D">
        <w:trPr>
          <w:cantSplit/>
        </w:trPr>
        <w:tc>
          <w:tcPr>
            <w:tcW w:w="3319" w:type="dxa"/>
            <w:shd w:val="clear" w:color="auto" w:fill="auto"/>
            <w:vAlign w:val="bottom"/>
          </w:tcPr>
          <w:p w:rsidR="000C2275" w:rsidRPr="005B6A58" w:rsidRDefault="000C2275" w:rsidP="00E5346C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C2275" w:rsidRPr="005B6A58" w:rsidRDefault="000C2275" w:rsidP="00E534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2275" w:rsidRPr="005B6A58" w:rsidRDefault="000C2275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A58" w:rsidRPr="005B6A58" w:rsidTr="00994C5D">
        <w:trPr>
          <w:cantSplit/>
        </w:trPr>
        <w:tc>
          <w:tcPr>
            <w:tcW w:w="3319" w:type="dxa"/>
            <w:shd w:val="clear" w:color="auto" w:fill="auto"/>
            <w:vAlign w:val="bottom"/>
          </w:tcPr>
          <w:p w:rsidR="00EA02AB" w:rsidRPr="005B6A58" w:rsidRDefault="00EA02AB" w:rsidP="00E5346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A02AB" w:rsidRPr="005B6A58" w:rsidRDefault="00EA02AB" w:rsidP="00994C5D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EA02AB" w:rsidRPr="005B6A58" w:rsidRDefault="00EA02AB" w:rsidP="00E534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A02AB" w:rsidRPr="005B6A58" w:rsidRDefault="00EA02AB" w:rsidP="00E534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A02AB" w:rsidRPr="005B6A58" w:rsidRDefault="00EA02AB" w:rsidP="00E534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A02AB" w:rsidRPr="005B6A58" w:rsidRDefault="00EA02AB" w:rsidP="00E534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A02AB" w:rsidRPr="005B6A58" w:rsidRDefault="00EA02AB" w:rsidP="00E534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A02AB" w:rsidRPr="005B6A58" w:rsidRDefault="00EA02AB" w:rsidP="00E534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A02AB" w:rsidRPr="005B6A58" w:rsidRDefault="00EA02AB" w:rsidP="00E534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A02AB" w:rsidRPr="005B6A58" w:rsidRDefault="00EA02AB" w:rsidP="00994C5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A58" w:rsidRPr="005B6A58" w:rsidTr="00994C5D">
        <w:trPr>
          <w:cantSplit/>
        </w:trPr>
        <w:tc>
          <w:tcPr>
            <w:tcW w:w="3319" w:type="dxa"/>
            <w:shd w:val="clear" w:color="auto" w:fill="auto"/>
            <w:vAlign w:val="bottom"/>
          </w:tcPr>
          <w:p w:rsidR="00EA02AB" w:rsidRPr="005B6A58" w:rsidRDefault="00EA02AB" w:rsidP="00E5346C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:rsidR="00EA02AB" w:rsidRPr="005B6A58" w:rsidRDefault="00EA02AB" w:rsidP="00E5346C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A02AB" w:rsidRPr="005B6A58" w:rsidRDefault="00EA02AB" w:rsidP="00994C5D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EA02AB" w:rsidRPr="005B6A58" w:rsidRDefault="00EA02AB" w:rsidP="00E534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A02AB" w:rsidRPr="005B6A58" w:rsidRDefault="00EA02AB" w:rsidP="00E534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A02AB" w:rsidRPr="005B6A58" w:rsidRDefault="00EA02AB" w:rsidP="00E534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A02AB" w:rsidRPr="005B6A58" w:rsidRDefault="00EA02AB" w:rsidP="00E534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A02AB" w:rsidRPr="005B6A58" w:rsidRDefault="00EA02AB" w:rsidP="00E534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A02AB" w:rsidRPr="005B6A58" w:rsidRDefault="00EA02AB" w:rsidP="00E534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A02AB" w:rsidRPr="005B6A58" w:rsidRDefault="00EA02AB" w:rsidP="00E534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A02AB" w:rsidRPr="005B6A58" w:rsidRDefault="00EA02AB" w:rsidP="00994C5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A58" w:rsidRPr="005B6A58" w:rsidTr="00994C5D">
        <w:trPr>
          <w:cantSplit/>
        </w:trPr>
        <w:tc>
          <w:tcPr>
            <w:tcW w:w="3319" w:type="dxa"/>
            <w:shd w:val="clear" w:color="auto" w:fill="auto"/>
            <w:vAlign w:val="bottom"/>
          </w:tcPr>
          <w:p w:rsidR="00EA02AB" w:rsidRPr="005B6A58" w:rsidRDefault="00EA02AB" w:rsidP="00E5346C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A02AB" w:rsidRPr="005B6A58" w:rsidRDefault="00EA02AB" w:rsidP="00994C5D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EA02AB" w:rsidRPr="005B6A58" w:rsidRDefault="00EA02AB" w:rsidP="00E534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A02AB" w:rsidRPr="005B6A58" w:rsidRDefault="00EA02AB" w:rsidP="00E534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A02AB" w:rsidRPr="005B6A58" w:rsidRDefault="00EA02AB" w:rsidP="00E534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A02AB" w:rsidRPr="005B6A58" w:rsidRDefault="00EA02AB" w:rsidP="00E534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A02AB" w:rsidRPr="005B6A58" w:rsidRDefault="00EA02AB" w:rsidP="00E534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A02AB" w:rsidRPr="005B6A58" w:rsidRDefault="00EA02AB" w:rsidP="00E534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A02AB" w:rsidRPr="005B6A58" w:rsidRDefault="00EA02AB" w:rsidP="00E534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A02AB" w:rsidRPr="005B6A58" w:rsidRDefault="00EA02AB" w:rsidP="00994C5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6A58" w:rsidRPr="005B6A58" w:rsidTr="00994C5D">
        <w:trPr>
          <w:cantSplit/>
        </w:trPr>
        <w:tc>
          <w:tcPr>
            <w:tcW w:w="3319" w:type="dxa"/>
            <w:shd w:val="clear" w:color="auto" w:fill="auto"/>
            <w:vAlign w:val="bottom"/>
          </w:tcPr>
          <w:p w:rsidR="00EA02AB" w:rsidRPr="005B6A58" w:rsidRDefault="00EA02AB" w:rsidP="00E5346C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A02AB" w:rsidRPr="005B6A58" w:rsidRDefault="00EA02AB" w:rsidP="00E5346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467,761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EA02AB" w:rsidRPr="005B6A58" w:rsidRDefault="00EA02AB" w:rsidP="00E5346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A02AB" w:rsidRPr="005B6A58" w:rsidRDefault="00EA02AB" w:rsidP="00994C5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A02AB" w:rsidRPr="005B6A58" w:rsidRDefault="00EA02AB" w:rsidP="00E5346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A02AB" w:rsidRPr="005B6A58" w:rsidRDefault="00EA02AB" w:rsidP="00E534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bidi="th-TH"/>
              </w:rPr>
              <w:t>467,761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A02AB" w:rsidRPr="005B6A58" w:rsidRDefault="00EA02AB" w:rsidP="00E534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A02AB" w:rsidRPr="005B6A58" w:rsidRDefault="00EA02AB" w:rsidP="00994C5D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A02AB" w:rsidRPr="005B6A58" w:rsidRDefault="00EA02AB" w:rsidP="00E5346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A02AB" w:rsidRPr="005B6A58" w:rsidRDefault="00EA02AB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467,761</w:t>
            </w:r>
          </w:p>
        </w:tc>
      </w:tr>
    </w:tbl>
    <w:p w:rsidR="00C14CF7" w:rsidRPr="005B6A58" w:rsidRDefault="00C14CF7" w:rsidP="00EA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94C5D" w:rsidRPr="005B6A58" w:rsidRDefault="00994C5D" w:rsidP="00C14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B6A58">
        <w:rPr>
          <w:rFonts w:ascii="Angsana New" w:hAnsi="Angsana New" w:hint="cs"/>
          <w:b/>
          <w:bCs/>
          <w:i/>
          <w:iCs/>
          <w:sz w:val="30"/>
          <w:szCs w:val="30"/>
          <w:cs/>
        </w:rPr>
        <w:br w:type="page"/>
      </w:r>
    </w:p>
    <w:p w:rsidR="000C2275" w:rsidRPr="005B6A58" w:rsidRDefault="000C2275" w:rsidP="00C14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B6A5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สัญญาแลกเปลี่ยนอัตราดอกเบี้ยและอัตราแลกเปลี่ยนสกุลเงิน</w:t>
      </w:r>
    </w:p>
    <w:p w:rsidR="000C2275" w:rsidRPr="005B6A58" w:rsidRDefault="000C2275" w:rsidP="000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9C25E0" w:rsidRPr="005B6A58" w:rsidRDefault="009C25E0" w:rsidP="009C25E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กลุ่มบริษัทได้ทำสัญญาแลกเปลี่ยนอัตราดอกเบี้ยและอัตราแลกเปลี่ยนสกุลเงินหลายสัญญากับสถาบันการเงิน               หลายแห่ง เพื่อใช้ในการจัดการความเสี่ยงที่เกิดจากความผันผวนของอัตราดอกเบี้ยและความเสี่ยงจากอัตราแลกเปลี่ยนเงินตราต่างประเทศที่เกิดจากเงินกู้ยืม มูลค่าของสัญญาแลกเปลี่ยนอัตราดอกเบี้ยและอัตราแลกเปลี่ยนสกุลเงิน ณ วันที่ </w:t>
      </w:r>
      <w:r w:rsidRPr="005B6A58">
        <w:rPr>
          <w:rFonts w:ascii="Angsana New" w:hAnsi="Angsana New" w:hint="cs"/>
          <w:sz w:val="30"/>
          <w:szCs w:val="30"/>
        </w:rPr>
        <w:t xml:space="preserve">30 </w:t>
      </w:r>
      <w:r w:rsidRPr="005B6A5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5B6A58">
        <w:rPr>
          <w:rFonts w:ascii="Angsana New" w:hAnsi="Angsana New" w:hint="cs"/>
          <w:sz w:val="30"/>
          <w:szCs w:val="30"/>
        </w:rPr>
        <w:t xml:space="preserve">2562 </w:t>
      </w:r>
      <w:r w:rsidRPr="005B6A58">
        <w:rPr>
          <w:rFonts w:ascii="Angsana New" w:hAnsi="Angsana New" w:hint="cs"/>
          <w:sz w:val="30"/>
          <w:szCs w:val="30"/>
          <w:cs/>
        </w:rPr>
        <w:t>ประกอบด้วยสกุลเงินบาทเป็นจำนวนเงินรวม</w:t>
      </w:r>
      <w:r w:rsidRPr="005B6A58">
        <w:rPr>
          <w:rFonts w:ascii="Angsana New" w:hAnsi="Angsana New" w:hint="cs"/>
          <w:sz w:val="30"/>
          <w:szCs w:val="30"/>
        </w:rPr>
        <w:t xml:space="preserve"> 1,000 </w:t>
      </w:r>
      <w:r w:rsidRPr="005B6A58">
        <w:rPr>
          <w:rFonts w:ascii="Angsana New" w:hAnsi="Angsana New" w:hint="cs"/>
          <w:sz w:val="30"/>
          <w:szCs w:val="30"/>
          <w:cs/>
        </w:rPr>
        <w:t>ล้านบาท</w:t>
      </w:r>
      <w:r w:rsidR="00F74F65" w:rsidRPr="005B6A58">
        <w:rPr>
          <w:rFonts w:ascii="Angsana New" w:hAnsi="Angsana New" w:hint="cs"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 xml:space="preserve">สกุลเงินเยนเป็นจำนวนเงินรวม </w:t>
      </w:r>
      <w:r w:rsidRPr="005B6A58">
        <w:rPr>
          <w:rFonts w:ascii="Angsana New" w:hAnsi="Angsana New" w:hint="cs"/>
          <w:sz w:val="30"/>
          <w:szCs w:val="30"/>
        </w:rPr>
        <w:t xml:space="preserve">15,000 </w:t>
      </w:r>
      <w:r w:rsidRPr="005B6A58">
        <w:rPr>
          <w:rFonts w:ascii="Angsana New" w:hAnsi="Angsana New" w:hint="cs"/>
          <w:sz w:val="30"/>
          <w:szCs w:val="30"/>
          <w:cs/>
        </w:rPr>
        <w:t>ล้านเย</w:t>
      </w:r>
      <w:r w:rsidR="006C26B2" w:rsidRPr="005B6A58">
        <w:rPr>
          <w:rFonts w:ascii="Angsana New" w:hAnsi="Angsana New" w:hint="cs"/>
          <w:sz w:val="30"/>
          <w:szCs w:val="30"/>
          <w:cs/>
        </w:rPr>
        <w:t xml:space="preserve">น </w:t>
      </w:r>
      <w:r w:rsidRPr="005B6A58">
        <w:rPr>
          <w:rFonts w:ascii="Angsana New" w:hAnsi="Angsana New" w:hint="cs"/>
          <w:sz w:val="30"/>
          <w:szCs w:val="30"/>
          <w:cs/>
        </w:rPr>
        <w:t xml:space="preserve">และสกุลเหรียญออสเตรเลียเป็นจำนวนเงินรวม </w:t>
      </w:r>
      <w:r w:rsidR="00A741B6" w:rsidRPr="005B6A58">
        <w:rPr>
          <w:rFonts w:ascii="Angsana New" w:hAnsi="Angsana New" w:hint="cs"/>
          <w:sz w:val="30"/>
          <w:szCs w:val="30"/>
        </w:rPr>
        <w:t>558.55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ล้านเหรียญออสเตรเลีย</w:t>
      </w:r>
      <w:r w:rsidR="006C26B2" w:rsidRPr="005B6A58">
        <w:rPr>
          <w:rFonts w:ascii="Angsana New" w:hAnsi="Angsana New" w:hint="cs"/>
          <w:sz w:val="30"/>
          <w:szCs w:val="30"/>
        </w:rPr>
        <w:t xml:space="preserve"> </w:t>
      </w:r>
      <w:r w:rsidR="00F74F65" w:rsidRPr="005B6A58">
        <w:rPr>
          <w:rFonts w:ascii="Angsana New" w:hAnsi="Angsana New" w:hint="cs"/>
          <w:sz w:val="30"/>
          <w:szCs w:val="30"/>
          <w:cs/>
        </w:rPr>
        <w:t xml:space="preserve">   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(31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2561: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สกุลเงินบาทเป็นจำนวนเงินรวม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 1,000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ล้านบาท สกุลเงินเหรียญสหรัฐอเมริกาเป็นจำนวนเงินรวม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 200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สกุลเงินเยนเป็นจำนวนเงินรวม 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15,000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ล้านเยน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และสกุลเหรียญออสเตรเลียเป็นจำนวนเงินรวม 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571.84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ล้านเหรียญออสเตรเลีย</w:t>
      </w:r>
      <w:r w:rsidRPr="005B6A58">
        <w:rPr>
          <w:rFonts w:ascii="Angsana New" w:hAnsi="Angsana New" w:hint="cs"/>
          <w:i/>
          <w:iCs/>
          <w:sz w:val="30"/>
          <w:szCs w:val="30"/>
        </w:rPr>
        <w:t>)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</w:t>
      </w:r>
    </w:p>
    <w:p w:rsidR="000C2275" w:rsidRPr="005B6A58" w:rsidRDefault="000C2275" w:rsidP="000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rtl/>
          <w:cs/>
        </w:rPr>
      </w:pPr>
    </w:p>
    <w:p w:rsidR="009C25E0" w:rsidRPr="005B6A58" w:rsidRDefault="009C25E0" w:rsidP="009C25E0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5B6A58">
        <w:rPr>
          <w:rFonts w:ascii="Angsana New" w:hAnsi="Angsana New" w:hint="cs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:rsidR="000C2275" w:rsidRPr="005B6A58" w:rsidRDefault="000C2275" w:rsidP="00964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64DD7" w:rsidRPr="005B6A58" w:rsidRDefault="00964DD7" w:rsidP="00964DD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:rsidR="00964DD7" w:rsidRPr="005B6A58" w:rsidRDefault="00964DD7" w:rsidP="00964DD7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</w:rPr>
      </w:pPr>
    </w:p>
    <w:p w:rsidR="00964DD7" w:rsidRPr="005B6A58" w:rsidRDefault="00964DD7" w:rsidP="00964DD7">
      <w:pPr>
        <w:pStyle w:val="BodyText"/>
        <w:numPr>
          <w:ilvl w:val="0"/>
          <w:numId w:val="23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ข้อมูลระดับ </w:t>
      </w:r>
      <w:r w:rsidRPr="005B6A58">
        <w:rPr>
          <w:rFonts w:ascii="Angsana New" w:hAnsi="Angsana New" w:hint="cs"/>
          <w:i/>
          <w:iCs/>
          <w:sz w:val="30"/>
          <w:szCs w:val="30"/>
        </w:rPr>
        <w:t>1</w:t>
      </w:r>
      <w:r w:rsidRPr="005B6A58">
        <w:rPr>
          <w:rFonts w:ascii="Angsana New" w:hAnsi="Angsana New" w:hint="cs"/>
          <w:sz w:val="30"/>
          <w:szCs w:val="30"/>
        </w:rPr>
        <w:t xml:space="preserve">  </w:t>
      </w:r>
      <w:r w:rsidRPr="005B6A58">
        <w:rPr>
          <w:rFonts w:ascii="Angsana New" w:hAnsi="Angsana New" w:hint="cs"/>
          <w:sz w:val="30"/>
          <w:szCs w:val="30"/>
          <w:cs/>
        </w:rPr>
        <w:t xml:space="preserve">เป็นราคาเสนอซื้อขาย </w:t>
      </w:r>
      <w:r w:rsidRPr="005B6A58">
        <w:rPr>
          <w:rFonts w:ascii="Angsana New" w:hAnsi="Angsana New" w:hint="cs"/>
          <w:sz w:val="30"/>
          <w:szCs w:val="30"/>
        </w:rPr>
        <w:t>(</w:t>
      </w:r>
      <w:r w:rsidRPr="005B6A58">
        <w:rPr>
          <w:rFonts w:ascii="Angsana New" w:hAnsi="Angsana New" w:hint="cs"/>
          <w:sz w:val="30"/>
          <w:szCs w:val="30"/>
          <w:cs/>
        </w:rPr>
        <w:t>ไม่ต้องปรับปรุง</w:t>
      </w:r>
      <w:r w:rsidRPr="005B6A58">
        <w:rPr>
          <w:rFonts w:ascii="Angsana New" w:hAnsi="Angsana New" w:hint="cs"/>
          <w:sz w:val="30"/>
          <w:szCs w:val="30"/>
        </w:rPr>
        <w:t xml:space="preserve">) </w:t>
      </w:r>
      <w:r w:rsidRPr="005B6A58">
        <w:rPr>
          <w:rFonts w:ascii="Angsana New" w:hAnsi="Angsana New" w:hint="cs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964DD7" w:rsidRPr="005B6A58" w:rsidRDefault="00964DD7" w:rsidP="00964DD7">
      <w:pPr>
        <w:pStyle w:val="BodyText"/>
        <w:numPr>
          <w:ilvl w:val="0"/>
          <w:numId w:val="23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i/>
          <w:iCs/>
          <w:sz w:val="30"/>
          <w:szCs w:val="30"/>
          <w:cs/>
        </w:rPr>
        <w:t>ข้อมูลระดับ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 2</w:t>
      </w:r>
      <w:r w:rsidRPr="005B6A58">
        <w:rPr>
          <w:rFonts w:ascii="Angsana New" w:hAnsi="Angsana New" w:hint="cs"/>
          <w:sz w:val="30"/>
          <w:szCs w:val="30"/>
        </w:rPr>
        <w:t xml:space="preserve">  </w:t>
      </w:r>
      <w:r w:rsidRPr="005B6A58">
        <w:rPr>
          <w:rFonts w:ascii="Angsana New" w:hAnsi="Angsana New" w:hint="cs"/>
          <w:sz w:val="30"/>
          <w:szCs w:val="30"/>
          <w:cs/>
        </w:rPr>
        <w:t xml:space="preserve">เป็นข้อมูลอื่นที่สังเกตได้โดยตรง </w:t>
      </w:r>
      <w:r w:rsidRPr="005B6A58">
        <w:rPr>
          <w:rFonts w:ascii="Angsana New" w:hAnsi="Angsana New" w:hint="cs"/>
          <w:sz w:val="30"/>
          <w:szCs w:val="30"/>
        </w:rPr>
        <w:t>(</w:t>
      </w:r>
      <w:r w:rsidRPr="005B6A58">
        <w:rPr>
          <w:rFonts w:ascii="Angsana New" w:hAnsi="Angsana New" w:hint="cs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B6A58">
        <w:rPr>
          <w:rFonts w:ascii="Angsana New" w:hAnsi="Angsana New" w:hint="cs"/>
          <w:sz w:val="30"/>
          <w:szCs w:val="30"/>
        </w:rPr>
        <w:t>1</w:t>
      </w:r>
    </w:p>
    <w:p w:rsidR="00964DD7" w:rsidRPr="005B6A58" w:rsidRDefault="00964DD7" w:rsidP="00964DD7">
      <w:pPr>
        <w:pStyle w:val="BodyText"/>
        <w:numPr>
          <w:ilvl w:val="0"/>
          <w:numId w:val="23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i/>
          <w:iCs/>
          <w:sz w:val="30"/>
          <w:szCs w:val="30"/>
          <w:cs/>
        </w:rPr>
        <w:t>ข้อมูลระดับ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 3</w:t>
      </w:r>
      <w:r w:rsidRPr="005B6A58">
        <w:rPr>
          <w:rFonts w:ascii="Angsana New" w:hAnsi="Angsana New" w:hint="cs"/>
          <w:sz w:val="30"/>
          <w:szCs w:val="30"/>
        </w:rPr>
        <w:t xml:space="preserve">  </w:t>
      </w:r>
      <w:r w:rsidRPr="005B6A58">
        <w:rPr>
          <w:rFonts w:ascii="Angsana New" w:hAnsi="Angsana New" w:hint="cs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964DD7" w:rsidRPr="005B6A58" w:rsidRDefault="00964DD7" w:rsidP="00964DD7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</w:rPr>
      </w:pPr>
    </w:p>
    <w:p w:rsidR="00964DD7" w:rsidRPr="005B6A58" w:rsidRDefault="00964DD7" w:rsidP="00964DD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9C25E0" w:rsidRPr="005B6A58" w:rsidRDefault="009C25E0" w:rsidP="000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477BE" w:rsidRPr="005B6A58" w:rsidRDefault="009477BE" w:rsidP="00E04E3D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</w:pPr>
      <w:r w:rsidRPr="005B6A58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br w:type="page"/>
      </w:r>
    </w:p>
    <w:p w:rsidR="00E04E3D" w:rsidRPr="005B6A58" w:rsidRDefault="00E04E3D" w:rsidP="00E04E3D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B6A58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</w:p>
    <w:p w:rsidR="00E04E3D" w:rsidRPr="005B6A58" w:rsidRDefault="00E04E3D" w:rsidP="00E04E3D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26"/>
          <w:szCs w:val="26"/>
          <w:lang w:bidi="th-TH"/>
        </w:rPr>
      </w:pPr>
    </w:p>
    <w:p w:rsidR="00E04E3D" w:rsidRPr="005B6A58" w:rsidRDefault="00E04E3D" w:rsidP="00E04E3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B6A58">
        <w:rPr>
          <w:rFonts w:ascii="Angsana New" w:hAnsi="Angsana New" w:hint="cs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5B6A58">
        <w:rPr>
          <w:rFonts w:ascii="Angsana New" w:hAnsi="Angsana New" w:hint="cs"/>
          <w:sz w:val="30"/>
          <w:szCs w:val="30"/>
          <w:lang w:val="en-US" w:bidi="th-TH"/>
        </w:rPr>
        <w:t>2</w:t>
      </w:r>
      <w:r w:rsidR="006C26B2" w:rsidRPr="005B6A58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  <w:lang w:val="en-US" w:bidi="th-TH"/>
        </w:rPr>
        <w:t>ของเครื่องมือทางการเงินที่วัดมูลค่าด้วยมูลค่ายุติธรรมในงบแสดงฐานะการเงิน</w:t>
      </w:r>
      <w:r w:rsidR="006C26B2" w:rsidRPr="005B6A58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  <w:lang w:val="en-US" w:bidi="th-TH"/>
        </w:rPr>
        <w:t xml:space="preserve">ณ วันที่ </w:t>
      </w:r>
      <w:r w:rsidR="006C26B2" w:rsidRPr="005B6A58">
        <w:rPr>
          <w:rFonts w:ascii="Angsana New" w:hAnsi="Angsana New" w:hint="cs"/>
          <w:sz w:val="30"/>
          <w:szCs w:val="30"/>
          <w:cs/>
          <w:lang w:val="en-US" w:bidi="th-TH"/>
        </w:rPr>
        <w:t xml:space="preserve">               </w:t>
      </w:r>
      <w:r w:rsidRPr="005B6A58">
        <w:rPr>
          <w:rFonts w:ascii="Angsana New" w:hAnsi="Angsana New" w:hint="cs"/>
          <w:sz w:val="30"/>
          <w:szCs w:val="30"/>
          <w:lang w:val="en-US" w:bidi="th-TH"/>
        </w:rPr>
        <w:t>30</w:t>
      </w:r>
      <w:r w:rsidRPr="005B6A58">
        <w:rPr>
          <w:rFonts w:ascii="Angsana New" w:hAnsi="Angsana New" w:hint="cs"/>
          <w:sz w:val="30"/>
          <w:szCs w:val="30"/>
          <w:cs/>
          <w:lang w:val="en-US" w:bidi="th-TH"/>
        </w:rPr>
        <w:t xml:space="preserve"> มิถุนายน </w:t>
      </w:r>
      <w:r w:rsidRPr="005B6A58">
        <w:rPr>
          <w:rFonts w:ascii="Angsana New" w:hAnsi="Angsana New" w:hint="cs"/>
          <w:sz w:val="30"/>
          <w:szCs w:val="30"/>
          <w:lang w:val="en-US" w:bidi="th-TH"/>
        </w:rPr>
        <w:t>2562</w:t>
      </w:r>
      <w:r w:rsidRPr="005B6A58"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และวันที่ </w:t>
      </w:r>
      <w:r w:rsidRPr="005B6A58">
        <w:rPr>
          <w:rFonts w:ascii="Angsana New" w:hAnsi="Angsana New" w:hint="cs"/>
          <w:sz w:val="30"/>
          <w:szCs w:val="30"/>
          <w:lang w:val="en-US" w:bidi="th-TH"/>
        </w:rPr>
        <w:t>31</w:t>
      </w:r>
      <w:r w:rsidRPr="005B6A58">
        <w:rPr>
          <w:rFonts w:ascii="Angsana New" w:hAnsi="Angsana New" w:hint="cs"/>
          <w:sz w:val="30"/>
          <w:szCs w:val="30"/>
          <w:cs/>
          <w:lang w:val="en-US" w:bidi="th-TH"/>
        </w:rPr>
        <w:t xml:space="preserve"> ธันวาคม </w:t>
      </w:r>
      <w:r w:rsidRPr="005B6A58">
        <w:rPr>
          <w:rFonts w:ascii="Angsana New" w:hAnsi="Angsana New" w:hint="cs"/>
          <w:sz w:val="30"/>
          <w:szCs w:val="30"/>
          <w:lang w:val="en-US" w:bidi="th-TH"/>
        </w:rPr>
        <w:t>2561</w:t>
      </w:r>
    </w:p>
    <w:p w:rsidR="00B72276" w:rsidRPr="005B6A58" w:rsidRDefault="00B72276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26"/>
          <w:szCs w:val="26"/>
          <w:cs/>
        </w:rPr>
      </w:pPr>
    </w:p>
    <w:p w:rsidR="000C2275" w:rsidRPr="005B6A58" w:rsidRDefault="00E04E3D" w:rsidP="000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B6A58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:rsidR="00E04E3D" w:rsidRPr="005B6A58" w:rsidRDefault="00E04E3D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26"/>
          <w:szCs w:val="26"/>
        </w:rPr>
      </w:pPr>
    </w:p>
    <w:tbl>
      <w:tblPr>
        <w:tblW w:w="93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20"/>
        <w:gridCol w:w="5940"/>
      </w:tblGrid>
      <w:tr w:rsidR="005B6A58" w:rsidRPr="005B6A58" w:rsidTr="00E5346C">
        <w:trPr>
          <w:tblHeader/>
        </w:trPr>
        <w:tc>
          <w:tcPr>
            <w:tcW w:w="3420" w:type="dxa"/>
            <w:shd w:val="clear" w:color="auto" w:fill="auto"/>
          </w:tcPr>
          <w:p w:rsidR="000C2275" w:rsidRPr="005B6A58" w:rsidRDefault="000C2275" w:rsidP="000C2275">
            <w:pPr>
              <w:pStyle w:val="block"/>
              <w:spacing w:after="0" w:line="240" w:lineRule="atLeast"/>
              <w:ind w:left="90" w:right="-108" w:hanging="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940" w:type="dxa"/>
            <w:shd w:val="clear" w:color="auto" w:fill="auto"/>
          </w:tcPr>
          <w:p w:rsidR="000C2275" w:rsidRPr="005B6A58" w:rsidRDefault="000C2275" w:rsidP="000C2275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B6A58" w:rsidRPr="005B6A58" w:rsidTr="00E5346C">
        <w:tc>
          <w:tcPr>
            <w:tcW w:w="3420" w:type="dxa"/>
            <w:shd w:val="clear" w:color="auto" w:fill="auto"/>
          </w:tcPr>
          <w:p w:rsidR="000C2275" w:rsidRPr="005B6A58" w:rsidRDefault="000C2275" w:rsidP="007D08C6">
            <w:pPr>
              <w:ind w:left="9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5940" w:type="dxa"/>
            <w:shd w:val="clear" w:color="auto" w:fill="auto"/>
          </w:tcPr>
          <w:p w:rsidR="000C2275" w:rsidRPr="005B6A58" w:rsidRDefault="000C2275" w:rsidP="000C227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pacing w:val="-5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i/>
                <w:iCs/>
                <w:spacing w:val="-5"/>
                <w:sz w:val="30"/>
                <w:szCs w:val="30"/>
                <w:cs/>
                <w:lang w:bidi="th-TH"/>
              </w:rPr>
              <w:t xml:space="preserve">เทคนิคการเปรียบเทียบราคาตลาด/การคิดลดกระแสเงินสด </w:t>
            </w:r>
            <w:r w:rsidRPr="005B6A58">
              <w:rPr>
                <w:rFonts w:ascii="Angsana New" w:hAnsi="Angsana New" w:hint="cs"/>
                <w:spacing w:val="-5"/>
                <w:sz w:val="30"/>
                <w:szCs w:val="30"/>
                <w:cs/>
                <w:lang w:bidi="th-TH"/>
              </w:rPr>
              <w:t>ประเมิน</w:t>
            </w:r>
            <w:r w:rsidRPr="005B6A58"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 w:bidi="th-TH"/>
              </w:rPr>
              <w:t xml:space="preserve">มูลค่ายุติธรรมโดยพิจารณาถึง </w:t>
            </w:r>
            <w:r w:rsidRPr="005B6A58">
              <w:rPr>
                <w:rFonts w:ascii="Angsana New" w:hAnsi="Angsana New" w:hint="cs"/>
                <w:spacing w:val="-5"/>
                <w:sz w:val="30"/>
                <w:szCs w:val="30"/>
                <w:lang w:val="en-US" w:bidi="th-TH"/>
              </w:rPr>
              <w:t xml:space="preserve">(1) </w:t>
            </w:r>
            <w:r w:rsidRPr="005B6A58"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 w:bidi="th-TH"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5B6A58">
              <w:rPr>
                <w:rFonts w:ascii="Angsana New" w:hAnsi="Angsana New" w:hint="cs"/>
                <w:spacing w:val="-5"/>
                <w:sz w:val="30"/>
                <w:szCs w:val="30"/>
                <w:lang w:val="en-US" w:bidi="th-TH"/>
              </w:rPr>
              <w:t xml:space="preserve">(2) </w:t>
            </w:r>
            <w:r w:rsidRPr="005B6A58"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 w:bidi="th-TH"/>
              </w:rPr>
              <w:t>มูลค่าปัจจุบันสุทธิที่คำนวณจากอัตราคิดลดที่อ้างอิงจาก</w:t>
            </w:r>
            <w:r w:rsidRPr="005B6A58">
              <w:rPr>
                <w:rFonts w:ascii="Angsana New" w:hAnsi="Angsana New" w:hint="cs"/>
                <w:spacing w:val="-5"/>
                <w:sz w:val="30"/>
                <w:szCs w:val="30"/>
                <w:cs/>
                <w:lang w:bidi="th-TH"/>
              </w:rPr>
              <w:t>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5B6A58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 </w:t>
            </w:r>
            <w:r w:rsidRPr="005B6A58">
              <w:rPr>
                <w:rFonts w:ascii="Angsana New" w:hAnsi="Angsana New" w:hint="cs"/>
                <w:spacing w:val="-5"/>
                <w:sz w:val="30"/>
                <w:szCs w:val="30"/>
                <w:lang w:bidi="th-TH"/>
              </w:rPr>
              <w:t>illiquidity factor</w:t>
            </w:r>
          </w:p>
        </w:tc>
      </w:tr>
      <w:tr w:rsidR="005B6A58" w:rsidRPr="005B6A58" w:rsidTr="00E5346C">
        <w:tc>
          <w:tcPr>
            <w:tcW w:w="3420" w:type="dxa"/>
            <w:shd w:val="clear" w:color="auto" w:fill="auto"/>
          </w:tcPr>
          <w:p w:rsidR="000C2275" w:rsidRPr="005B6A58" w:rsidRDefault="000C2275" w:rsidP="007D08C6">
            <w:pPr>
              <w:ind w:left="90" w:hanging="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940" w:type="dxa"/>
            <w:shd w:val="clear" w:color="auto" w:fill="auto"/>
          </w:tcPr>
          <w:p w:rsidR="000C2275" w:rsidRPr="005B6A58" w:rsidRDefault="000C2275" w:rsidP="000C227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pacing w:val="-5"/>
                <w:sz w:val="24"/>
                <w:szCs w:val="24"/>
                <w:cs/>
                <w:lang w:bidi="th-TH"/>
              </w:rPr>
            </w:pPr>
          </w:p>
        </w:tc>
      </w:tr>
      <w:tr w:rsidR="005B6A58" w:rsidRPr="005B6A58" w:rsidTr="00E5346C">
        <w:tc>
          <w:tcPr>
            <w:tcW w:w="3420" w:type="dxa"/>
            <w:shd w:val="clear" w:color="auto" w:fill="auto"/>
          </w:tcPr>
          <w:p w:rsidR="000C2275" w:rsidRPr="005B6A58" w:rsidRDefault="000C2275" w:rsidP="007D08C6">
            <w:pPr>
              <w:ind w:left="90" w:hanging="18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:rsidR="000C2275" w:rsidRPr="005B6A58" w:rsidDel="00FF6C39" w:rsidRDefault="000C2275" w:rsidP="007D08C6">
            <w:pPr>
              <w:ind w:left="9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5940" w:type="dxa"/>
            <w:shd w:val="clear" w:color="auto" w:fill="auto"/>
          </w:tcPr>
          <w:p w:rsidR="000C2275" w:rsidRPr="005B6A58" w:rsidDel="00FF6C39" w:rsidRDefault="000C2275" w:rsidP="000C227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pacing w:val="-5"/>
                <w:sz w:val="30"/>
                <w:szCs w:val="30"/>
                <w:cs/>
                <w:lang w:bidi="th-TH"/>
              </w:rPr>
            </w:pPr>
            <w:r w:rsidRPr="005B6A58">
              <w:rPr>
                <w:rFonts w:ascii="Angsana New" w:hAnsi="Angsana New" w:hint="cs"/>
                <w:i/>
                <w:iCs/>
                <w:spacing w:val="-5"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5B6A58">
              <w:rPr>
                <w:rFonts w:ascii="Angsana New" w:hAnsi="Angsana New" w:hint="cs"/>
                <w:spacing w:val="-5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5B6A58" w:rsidRPr="005B6A58" w:rsidTr="00E5346C">
        <w:tc>
          <w:tcPr>
            <w:tcW w:w="3420" w:type="dxa"/>
            <w:shd w:val="clear" w:color="auto" w:fill="auto"/>
          </w:tcPr>
          <w:p w:rsidR="00ED59D7" w:rsidRPr="005B6A58" w:rsidRDefault="00ED59D7" w:rsidP="007D08C6">
            <w:pPr>
              <w:ind w:left="90" w:hanging="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940" w:type="dxa"/>
            <w:shd w:val="clear" w:color="auto" w:fill="auto"/>
          </w:tcPr>
          <w:p w:rsidR="00ED59D7" w:rsidRPr="005B6A58" w:rsidRDefault="00ED59D7" w:rsidP="009477BE">
            <w:pPr>
              <w:ind w:left="90" w:hanging="1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B6A58" w:rsidRPr="005B6A58" w:rsidTr="00E5346C">
        <w:tc>
          <w:tcPr>
            <w:tcW w:w="3420" w:type="dxa"/>
            <w:shd w:val="clear" w:color="auto" w:fill="auto"/>
          </w:tcPr>
          <w:p w:rsidR="000C2275" w:rsidRPr="005B6A58" w:rsidDel="00FF6C39" w:rsidRDefault="000C2275" w:rsidP="007D08C6">
            <w:pPr>
              <w:ind w:left="9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5940" w:type="dxa"/>
            <w:shd w:val="clear" w:color="auto" w:fill="auto"/>
          </w:tcPr>
          <w:p w:rsidR="000C2275" w:rsidRPr="005B6A58" w:rsidDel="00FF6C39" w:rsidRDefault="000C2275" w:rsidP="000C227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Swap model</w:t>
            </w: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การประมาณการกระแสเงินสดในอนาคตที่มีอัตราดอกเบี้ยลอยตัวพิจารณาจากราคาซื้อขายสัญญาแลกเปลี่ยน ราคาในอนาคต และอัตราดอกเบี้ยเงินกู้ยืมระหว่างธนาคาร การประมาณการกระแสเงินสดคิดลดโดยใช้เส้นอัตราผลตอบแทนที่สร้างขึ้นจากแหล่งที่มาเดียวกัน ซึ่งสะท้อนอัตราดอกเบี้ยเงินกู้ยืมระหว่างธนาคารที่เกี่ยวข้องที่ผู้ร่วมตลาดใช้สำหรับวัตถุประสงค์ในการกำหนดราคาสัญญาแลกเปลี่ยนอัตราดอกเบี้ย มูลค่ายุติธรรมประมาณโดยขึ้นอยู่กับการปรับปรุงความเสี่ยงทางด้านสินเชื่อที่สะท้อนระดับความเสี่ยงของกลุ่มบริษัทและคู่สัญญา การคำนวณนี้ขึ้น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หรือราคาหุ้นกู้ในปัจจุบัน</w:t>
            </w:r>
          </w:p>
        </w:tc>
      </w:tr>
      <w:tr w:rsidR="00A00D7D" w:rsidRPr="005B6A58" w:rsidTr="00E5346C">
        <w:tc>
          <w:tcPr>
            <w:tcW w:w="3420" w:type="dxa"/>
            <w:shd w:val="clear" w:color="auto" w:fill="auto"/>
          </w:tcPr>
          <w:p w:rsidR="000C2275" w:rsidRPr="005B6A58" w:rsidRDefault="000C2275" w:rsidP="000C2275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สัญญาแลกเปลี่ยนอัตราแลกเปลี่ยน</w:t>
            </w:r>
          </w:p>
          <w:p w:rsidR="000C2275" w:rsidRPr="005B6A58" w:rsidRDefault="000C2275" w:rsidP="000C2275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   สกุลเงิน</w:t>
            </w:r>
          </w:p>
        </w:tc>
        <w:tc>
          <w:tcPr>
            <w:tcW w:w="5940" w:type="dxa"/>
            <w:shd w:val="clear" w:color="auto" w:fill="auto"/>
          </w:tcPr>
          <w:p w:rsidR="000C2275" w:rsidRPr="005B6A58" w:rsidRDefault="000C2275" w:rsidP="000C227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pacing w:val="-5"/>
                <w:sz w:val="30"/>
                <w:szCs w:val="30"/>
                <w:cs/>
                <w:lang w:bidi="th-TH"/>
              </w:rPr>
            </w:pPr>
            <w:r w:rsidRPr="005B6A58">
              <w:rPr>
                <w:rFonts w:ascii="Angsana New" w:hAnsi="Angsana New" w:hint="cs"/>
                <w:i/>
                <w:iCs/>
                <w:spacing w:val="-5"/>
                <w:sz w:val="30"/>
                <w:szCs w:val="30"/>
                <w:lang w:bidi="th-TH"/>
              </w:rPr>
              <w:t xml:space="preserve">Black-Scholes model/ </w:t>
            </w:r>
            <w:r w:rsidRPr="005B6A58">
              <w:rPr>
                <w:rFonts w:ascii="Angsana New" w:hAnsi="Angsana New" w:hint="cs"/>
                <w:i/>
                <w:iCs/>
                <w:spacing w:val="-5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:rsidR="00EC6A59" w:rsidRPr="005B6A58" w:rsidRDefault="00EC6A59" w:rsidP="00EA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0C2275" w:rsidRPr="005B6A58" w:rsidRDefault="000C2275" w:rsidP="000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B6A58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เครื่องมือทางการเงินที่ไม่ได้วัดมูลค่าด้วยมูลค่ายุติธรรม</w:t>
      </w:r>
    </w:p>
    <w:p w:rsidR="000C2275" w:rsidRPr="005B6A58" w:rsidRDefault="000C2275" w:rsidP="000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68" w:type="dxa"/>
        <w:tblLook w:val="04A0" w:firstRow="1" w:lastRow="0" w:firstColumn="1" w:lastColumn="0" w:noHBand="0" w:noVBand="1"/>
      </w:tblPr>
      <w:tblGrid>
        <w:gridCol w:w="3420"/>
        <w:gridCol w:w="5940"/>
      </w:tblGrid>
      <w:tr w:rsidR="005B6A58" w:rsidRPr="005B6A58" w:rsidTr="00E5346C">
        <w:trPr>
          <w:tblHeader/>
        </w:trPr>
        <w:tc>
          <w:tcPr>
            <w:tcW w:w="3420" w:type="dxa"/>
            <w:shd w:val="clear" w:color="auto" w:fill="auto"/>
          </w:tcPr>
          <w:p w:rsidR="000C2275" w:rsidRPr="005B6A58" w:rsidRDefault="000C2275" w:rsidP="000C2275">
            <w:pPr>
              <w:pStyle w:val="block"/>
              <w:spacing w:after="0" w:line="240" w:lineRule="atLeast"/>
              <w:ind w:left="-18" w:right="-108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940" w:type="dxa"/>
            <w:shd w:val="clear" w:color="auto" w:fill="auto"/>
          </w:tcPr>
          <w:p w:rsidR="000C2275" w:rsidRPr="005B6A58" w:rsidRDefault="000C2275" w:rsidP="000C2275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6A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00D7D" w:rsidRPr="005B6A58" w:rsidTr="00E5346C">
        <w:tc>
          <w:tcPr>
            <w:tcW w:w="3420" w:type="dxa"/>
            <w:shd w:val="clear" w:color="auto" w:fill="auto"/>
          </w:tcPr>
          <w:p w:rsidR="000C2275" w:rsidRPr="005B6A58" w:rsidRDefault="000C2275" w:rsidP="00E5346C">
            <w:pPr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5940" w:type="dxa"/>
            <w:shd w:val="clear" w:color="auto" w:fill="auto"/>
          </w:tcPr>
          <w:p w:rsidR="000C2275" w:rsidRPr="005B6A58" w:rsidRDefault="000C2275" w:rsidP="000C2275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A58">
              <w:rPr>
                <w:rFonts w:ascii="Angsana New" w:hAnsi="Angsana New" w:hint="cs"/>
                <w:i/>
                <w:iCs/>
                <w:spacing w:val="-5"/>
                <w:sz w:val="30"/>
                <w:szCs w:val="30"/>
                <w:cs/>
                <w:lang w:bidi="th-TH"/>
              </w:rPr>
              <w:t>การ</w:t>
            </w: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คิดลดกระแสเงินสด</w:t>
            </w:r>
            <w:r w:rsidRPr="005B6A58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5B6A5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รูปแบบการประเมินมูลค่าพิจารณาถึงมูลค่าปัจจุบันที่คาดว่าจะจ่ายในอนาคต คิดลดโดยใช้อัตราคิดลดที่ปรับค่าความเสี่ยงแล้ว</w:t>
            </w:r>
          </w:p>
        </w:tc>
      </w:tr>
    </w:tbl>
    <w:p w:rsidR="0077601E" w:rsidRPr="005B6A58" w:rsidRDefault="0077601E" w:rsidP="004058F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CE2AF3" w:rsidRPr="005B6A58" w:rsidRDefault="00520FD4" w:rsidP="00A5436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ภาระผูกพัน</w:t>
      </w:r>
      <w:r w:rsidR="00CE2AF3" w:rsidRPr="005B6A58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กับกิจการที่ไม่เกี่ยวข้องกัน</w:t>
      </w:r>
    </w:p>
    <w:p w:rsidR="00B525E3" w:rsidRPr="005B6A58" w:rsidRDefault="00B525E3" w:rsidP="007D7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E21AD7" w:rsidRPr="005B6A58" w:rsidRDefault="00E21AD7" w:rsidP="00E21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B6A5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สัญญาจัดหาและซ่อมอะไหล่โรงไฟฟ้า (Contractual Service Agreement)</w:t>
      </w:r>
    </w:p>
    <w:p w:rsidR="00E21AD7" w:rsidRPr="005B6A58" w:rsidRDefault="00E21AD7" w:rsidP="00E21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04E3D" w:rsidRPr="005B6A58" w:rsidRDefault="00E04E3D" w:rsidP="00E46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B6A58">
        <w:rPr>
          <w:rFonts w:ascii="Angsana New" w:hAnsi="Angsana New" w:hint="cs"/>
          <w:sz w:val="30"/>
          <w:szCs w:val="30"/>
        </w:rPr>
        <w:t>29</w:t>
      </w:r>
      <w:r w:rsidRPr="005B6A5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5B6A58">
        <w:rPr>
          <w:rFonts w:ascii="Angsana New" w:hAnsi="Angsana New" w:hint="cs"/>
          <w:sz w:val="30"/>
          <w:szCs w:val="30"/>
        </w:rPr>
        <w:t>2548</w:t>
      </w:r>
      <w:r w:rsidRPr="005B6A58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ได้ทำสัญญาจัดหาและซ่อมอะไหล่โรงไฟฟ้าพลังความร้อนร่วมกับคู่สัญญาร่วมค้า General Electric International Operations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Co</w:t>
      </w:r>
      <w:r w:rsidRPr="005B6A58">
        <w:rPr>
          <w:rFonts w:ascii="Angsana New" w:hAnsi="Angsana New" w:hint="cs"/>
          <w:sz w:val="30"/>
          <w:szCs w:val="30"/>
        </w:rPr>
        <w:t xml:space="preserve">mpany </w:t>
      </w:r>
      <w:r w:rsidRPr="005B6A58">
        <w:rPr>
          <w:rFonts w:ascii="Angsana New" w:hAnsi="Angsana New" w:hint="cs"/>
          <w:sz w:val="30"/>
          <w:szCs w:val="30"/>
          <w:cs/>
        </w:rPr>
        <w:t xml:space="preserve">Inc. และ GE Energy Parts, Inc. สัญญาดังกล่าวมีผลบังคับใช้ตั้งแต่วันที่ลงนามในสัญญาจนถึงวันสิ้นสุดการเดินเครื่องของอุปกรณ์กังหันแก๊สตามสัญญาซื้อขายไฟฟ้าในปี </w:t>
      </w:r>
      <w:r w:rsidRPr="005B6A58">
        <w:rPr>
          <w:rFonts w:ascii="Angsana New" w:hAnsi="Angsana New" w:hint="cs"/>
          <w:sz w:val="30"/>
          <w:szCs w:val="30"/>
        </w:rPr>
        <w:t xml:space="preserve">2570 </w:t>
      </w:r>
      <w:r w:rsidRPr="005B6A58">
        <w:rPr>
          <w:rFonts w:ascii="Angsana New" w:hAnsi="Angsana New" w:hint="cs"/>
          <w:sz w:val="30"/>
          <w:szCs w:val="30"/>
          <w:cs/>
        </w:rPr>
        <w:t xml:space="preserve">โดยมีมูลค่าตามสัญญาประมาณ </w:t>
      </w:r>
      <w:r w:rsidRPr="005B6A58">
        <w:rPr>
          <w:rFonts w:ascii="Angsana New" w:hAnsi="Angsana New" w:hint="cs"/>
          <w:sz w:val="30"/>
          <w:szCs w:val="30"/>
        </w:rPr>
        <w:t xml:space="preserve">428.60 </w:t>
      </w:r>
      <w:r w:rsidRPr="005B6A58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ต่อมาในปี </w:t>
      </w:r>
      <w:r w:rsidRPr="005B6A58">
        <w:rPr>
          <w:rFonts w:ascii="Angsana New" w:hAnsi="Angsana New" w:hint="cs"/>
          <w:sz w:val="30"/>
          <w:szCs w:val="30"/>
        </w:rPr>
        <w:t xml:space="preserve">2557 </w:t>
      </w:r>
      <w:r w:rsidRPr="005B6A58">
        <w:rPr>
          <w:rFonts w:ascii="Angsana New" w:hAnsi="Angsana New" w:hint="cs"/>
          <w:sz w:val="30"/>
          <w:szCs w:val="30"/>
          <w:cs/>
        </w:rPr>
        <w:t xml:space="preserve">คู่สัญญาทั้งสองฝ่ายตกลงปรับลดราคาและเปลี่ยนแปลงเงื่อนไขในสัญญาใหม่ โดยมีผลบังคับใช้ตั้งแต่เดือนกุมภาพันธ์ </w:t>
      </w:r>
      <w:r w:rsidRPr="005B6A58">
        <w:rPr>
          <w:rFonts w:ascii="Angsana New" w:hAnsi="Angsana New" w:hint="cs"/>
          <w:sz w:val="30"/>
          <w:szCs w:val="30"/>
        </w:rPr>
        <w:t xml:space="preserve">2557 </w:t>
      </w:r>
      <w:r w:rsidRPr="005B6A58">
        <w:rPr>
          <w:rFonts w:ascii="Angsana New" w:hAnsi="Angsana New" w:hint="cs"/>
          <w:sz w:val="30"/>
          <w:szCs w:val="30"/>
          <w:cs/>
        </w:rPr>
        <w:t xml:space="preserve">มีมูลค่าตามสัญญาเป็นจำนวนเงินประมาณ </w:t>
      </w:r>
      <w:r w:rsidRPr="005B6A58">
        <w:rPr>
          <w:rFonts w:ascii="Angsana New" w:hAnsi="Angsana New" w:hint="cs"/>
          <w:sz w:val="30"/>
          <w:szCs w:val="30"/>
        </w:rPr>
        <w:t>418.21</w:t>
      </w:r>
      <w:r w:rsidRPr="005B6A58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>ณ วันที่</w:t>
      </w:r>
      <w:r w:rsidRPr="005B6A58">
        <w:rPr>
          <w:rFonts w:ascii="Angsana New" w:hAnsi="Angsana New" w:hint="cs"/>
          <w:sz w:val="30"/>
          <w:szCs w:val="30"/>
        </w:rPr>
        <w:t xml:space="preserve"> 30 </w:t>
      </w:r>
      <w:r w:rsidRPr="005B6A5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5B6A58">
        <w:rPr>
          <w:rFonts w:ascii="Angsana New" w:hAnsi="Angsana New" w:hint="cs"/>
          <w:sz w:val="30"/>
          <w:szCs w:val="30"/>
        </w:rPr>
        <w:t xml:space="preserve">2562 </w:t>
      </w:r>
      <w:r w:rsidRPr="005B6A58">
        <w:rPr>
          <w:rFonts w:ascii="Angsana New" w:hAnsi="Angsana New" w:hint="cs"/>
          <w:sz w:val="30"/>
          <w:szCs w:val="30"/>
          <w:cs/>
        </w:rPr>
        <w:t>บริษัทย่อยดังกล่าวมีภาระผูกพันคงเหลือตามสัญญาเป็นจำนวนเงินประมาณ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="00E46747" w:rsidRPr="005B6A58">
        <w:rPr>
          <w:rFonts w:ascii="Angsana New" w:hAnsi="Angsana New" w:hint="cs"/>
          <w:sz w:val="30"/>
          <w:szCs w:val="30"/>
        </w:rPr>
        <w:t>128.85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B6A58">
        <w:rPr>
          <w:rFonts w:ascii="Angsana New" w:hAnsi="Angsana New" w:hint="cs"/>
          <w:i/>
          <w:iCs/>
          <w:sz w:val="30"/>
          <w:szCs w:val="30"/>
        </w:rPr>
        <w:t>2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5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61: 139.84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</w:t>
      </w:r>
      <w:r w:rsidRPr="005B6A58">
        <w:rPr>
          <w:rFonts w:ascii="Angsana New" w:hAnsi="Angsana New" w:hint="cs"/>
          <w:i/>
          <w:iCs/>
          <w:sz w:val="30"/>
          <w:szCs w:val="30"/>
        </w:rPr>
        <w:t>)</w:t>
      </w:r>
    </w:p>
    <w:p w:rsidR="00E04E3D" w:rsidRPr="005B6A58" w:rsidRDefault="00E04E3D" w:rsidP="00E04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E04E3D" w:rsidRPr="005B6A58" w:rsidRDefault="00E04E3D" w:rsidP="00E04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นอกจากนี้ สัญญาดังกล่าวระบุให้บริษัทย่อยดังกล่าวเปิดเล็ตเตอร์ออฟเครดิตจำนวน </w:t>
      </w:r>
      <w:r w:rsidRPr="005B6A58">
        <w:rPr>
          <w:rFonts w:ascii="Angsana New" w:hAnsi="Angsana New" w:hint="cs"/>
          <w:sz w:val="30"/>
          <w:szCs w:val="30"/>
        </w:rPr>
        <w:t xml:space="preserve">6 </w:t>
      </w:r>
      <w:r w:rsidRPr="005B6A58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5B6A58">
        <w:rPr>
          <w:rFonts w:ascii="Angsana New" w:hAnsi="Angsana New" w:hint="cs"/>
          <w:sz w:val="30"/>
          <w:szCs w:val="30"/>
          <w:cs/>
        </w:rPr>
        <w:br/>
        <w:t xml:space="preserve">ณ วันที่ </w:t>
      </w:r>
      <w:r w:rsidRPr="005B6A58">
        <w:rPr>
          <w:rFonts w:ascii="Angsana New" w:hAnsi="Angsana New" w:hint="cs"/>
          <w:sz w:val="30"/>
          <w:szCs w:val="30"/>
        </w:rPr>
        <w:t xml:space="preserve">30 </w:t>
      </w:r>
      <w:r w:rsidRPr="005B6A5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5B6A58">
        <w:rPr>
          <w:rFonts w:ascii="Angsana New" w:hAnsi="Angsana New" w:hint="cs"/>
          <w:sz w:val="30"/>
          <w:szCs w:val="30"/>
        </w:rPr>
        <w:t xml:space="preserve">2562 </w:t>
      </w:r>
      <w:r w:rsidRPr="005B6A58">
        <w:rPr>
          <w:rFonts w:ascii="Angsana New" w:hAnsi="Angsana New" w:hint="cs"/>
          <w:sz w:val="30"/>
          <w:szCs w:val="30"/>
          <w:cs/>
        </w:rPr>
        <w:t>บริษัทย่อยดังกล่าวมีเล็ตเตอร์ออฟเครดิต</w:t>
      </w:r>
      <w:r w:rsidR="00331D7B" w:rsidRPr="005B6A58">
        <w:rPr>
          <w:rFonts w:ascii="Angsana New" w:hAnsi="Angsana New" w:hint="cs"/>
          <w:sz w:val="30"/>
          <w:szCs w:val="30"/>
          <w:cs/>
        </w:rPr>
        <w:t>คงเหลือ</w:t>
      </w:r>
      <w:r w:rsidRPr="005B6A58">
        <w:rPr>
          <w:rFonts w:ascii="Angsana New" w:hAnsi="Angsana New" w:hint="cs"/>
          <w:sz w:val="30"/>
          <w:szCs w:val="30"/>
          <w:cs/>
        </w:rPr>
        <w:t xml:space="preserve">ที่ยังไม่ได้ใช้จำนวน </w:t>
      </w:r>
      <w:r w:rsidRPr="005B6A58">
        <w:rPr>
          <w:rFonts w:ascii="Angsana New" w:hAnsi="Angsana New" w:hint="cs"/>
          <w:sz w:val="30"/>
          <w:szCs w:val="30"/>
        </w:rPr>
        <w:t xml:space="preserve">6 </w:t>
      </w:r>
      <w:r w:rsidRPr="005B6A58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B6A58">
        <w:rPr>
          <w:rFonts w:ascii="Angsana New" w:hAnsi="Angsana New" w:hint="cs"/>
          <w:i/>
          <w:iCs/>
          <w:sz w:val="30"/>
          <w:szCs w:val="30"/>
        </w:rPr>
        <w:t xml:space="preserve">2561: 6 </w:t>
      </w:r>
      <w:r w:rsidRPr="005B6A58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:rsidR="00E21AD7" w:rsidRPr="005B6A58" w:rsidRDefault="00E21AD7" w:rsidP="00E21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:rsidR="00E3579E" w:rsidRPr="005B6A58" w:rsidRDefault="00E3579E" w:rsidP="00E21AD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6A58">
        <w:rPr>
          <w:rFonts w:ascii="Angsana New" w:hAnsi="Angsana New" w:hint="cs"/>
          <w:b/>
          <w:bCs/>
          <w:i/>
          <w:iCs/>
          <w:sz w:val="30"/>
          <w:szCs w:val="30"/>
        </w:rPr>
        <w:br w:type="page"/>
      </w:r>
    </w:p>
    <w:p w:rsidR="00E21AD7" w:rsidRPr="005B6A58" w:rsidRDefault="00E21AD7" w:rsidP="00E21AD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6A5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สัญญาเช่าเพลาแกนหมุนสำหรับโรงไฟฟ้า</w:t>
      </w:r>
      <w:r w:rsidRPr="005B6A58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 (Generator Rotor Lease Agreement)</w:t>
      </w:r>
    </w:p>
    <w:p w:rsidR="00E21AD7" w:rsidRPr="005B6A58" w:rsidRDefault="00E21AD7" w:rsidP="0037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:rsidR="00E04E3D" w:rsidRPr="005B6A58" w:rsidRDefault="00E04E3D" w:rsidP="00E04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</w:pP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เมื่อวันที่ 1 ธันวาคม 2558 บริษัท ผลิตไฟฟ้าราชบุรี จำกัด ซึ่งเป็นบริษัทย่อยทางตรง ได้ทำสัญญาเช่าเพลาแกนหมุนสำหรับโรงไฟฟ้าพลังความร้อนร่วมกับ General Electric International Operations Company Inc. สัญญาดังกล่าวมีผลบังคับใช้ตั้งแต่วันที่ลงนามในสัญญาจนถึงวันสิ้นสุดสัญญาในเดือนมิถุนายน 2563 โดยมีมูลค่าตามสัญญาเป็นจำนวนเงินประมาณ 2.10 ล้านเหรียญสหรัฐอเมริกา ทั้งนี้ บริษัทย่อยดังกล่าวได้จ่ายเงินล่วงหน้าภายใต้สัญญาดังกล่าวเป็นจำนวนเงิน 1.00 ล้านเหรียญสหรัฐอเมริกา ในระหว่างปี 2560 คู่สัญญาทั้งสองฝ่ายตกลงปรับลดราคาและเปลี่ยนแปลงเงื่อนไขในสัญญาใหม่ โดยมีผลบังคับใช้ตั้งแต่เดือนตุลาคม 2560 โดยมีมูลค่าตามสัญญาเป็นจำนวนเงินประมาณ 1.98 ล้านเหรียญสหรัฐอเมริกา ณ วันที่ 3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0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มิถุนายน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2562 บริษัทย่อยดังกล่าวมีภาระผูกพันคงเหลือตามสัญญาเป็นจำนวนเงินประมาณ </w:t>
      </w:r>
      <w:r w:rsidR="00E46747" w:rsidRPr="005B6A5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0.24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ล้านเหรียญสหรัฐอเมริกา </w:t>
      </w:r>
      <w:r w:rsidRPr="005B6A58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(31 ธันวาคม 2561: 0.37 ล้านเหรียญสหรัฐอเมริกา)</w:t>
      </w:r>
    </w:p>
    <w:p w:rsidR="00A76A0E" w:rsidRPr="005B6A58" w:rsidRDefault="00A76A0E" w:rsidP="00EA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E21AD7" w:rsidRPr="005B6A58" w:rsidRDefault="00E21AD7" w:rsidP="00E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5B6A58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หนังสือค้ำประกัน</w:t>
      </w:r>
    </w:p>
    <w:p w:rsidR="00E21AD7" w:rsidRPr="005B6A58" w:rsidRDefault="00E21AD7" w:rsidP="00E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:rsidR="00E04E3D" w:rsidRPr="005B6A58" w:rsidRDefault="00E04E3D" w:rsidP="00E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</w:pP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ณ วันที่ 3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0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มิถุนายน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2562 บริษัทและบริษัทย่อยมีภาระผูกพันจากการที่ธนาคารออกหนังสือค้ำประกันในนามของบริษัทและบริษัทย่อย เพื่อใช้เป็นหลักประกันในการปฏิบัติตามเงื่อนไขต่างๆ ในการดำเนินธุรกิจปกติจำนวน </w:t>
      </w:r>
      <w:r w:rsidR="002106EC" w:rsidRPr="005B6A5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794.41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="002106EC" w:rsidRPr="005B6A5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12.21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และ </w:t>
      </w:r>
      <w:r w:rsidR="002106EC" w:rsidRPr="005B6A5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19.90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ล้านเหรียญออสเตรเลีย </w:t>
      </w:r>
      <w:r w:rsidRPr="005B6A58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(31 ธันวาคม 2561: 94.41        ล้านบาท 11.50 ล้านเหรียญสหรัฐอเมริกา และ 15.24 ล้านเหรียญออสเตรเลีย)</w:t>
      </w:r>
    </w:p>
    <w:p w:rsidR="00E21AD7" w:rsidRPr="005B6A58" w:rsidRDefault="00E21AD7" w:rsidP="00E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:rsidR="00E21AD7" w:rsidRPr="005B6A58" w:rsidRDefault="00E21AD7" w:rsidP="00E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5B6A58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Standby Letter of Credit</w:t>
      </w:r>
    </w:p>
    <w:p w:rsidR="00E21AD7" w:rsidRPr="005B6A58" w:rsidRDefault="00E21AD7" w:rsidP="00E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:rsidR="00E04E3D" w:rsidRPr="005B6A58" w:rsidRDefault="00E04E3D" w:rsidP="00E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</w:pP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30 มิถุนายน 2562 บริษัทและบริษัทย่อยมีภาระผูกพันจากการที่ธนาคารออก Standby Letter of Credit </w:t>
      </w:r>
      <w:r w:rsidR="00E3579E"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   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เพื่อใช้ค้ำประกันเงินสำรองเพื่อการชำระหนี้ (Debt Service Reserve Guarantee) ของการร่วมค้าและค้ำประกัน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br/>
        <w:t>การเพิ่มทุนในการร่วมค้าจำนวน</w:t>
      </w:r>
      <w:r w:rsidR="002106EC"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2106EC" w:rsidRPr="005B6A5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1,600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ล้านบาท </w:t>
      </w:r>
      <w:r w:rsidR="002106EC" w:rsidRPr="005B6A5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24.50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</w:t>
      </w:r>
      <w:r w:rsidR="002106EC"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และ 145 ล้านเหรียญออสเตรเลีย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5B6A58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(31 ธันวาคม 2561: 1,600 ล้านบาท และ 24.50 ล้านเหรียญสหรัฐอเมริกา)</w:t>
      </w:r>
    </w:p>
    <w:p w:rsidR="00E21AD7" w:rsidRPr="005B6A58" w:rsidRDefault="00E21AD7" w:rsidP="0037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:rsidR="00E21AD7" w:rsidRPr="005B6A58" w:rsidRDefault="00E21AD7" w:rsidP="0037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5B6A58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รายจ่ายฝ่ายทุน</w:t>
      </w:r>
    </w:p>
    <w:p w:rsidR="00E04E3D" w:rsidRPr="005B6A58" w:rsidRDefault="00E04E3D" w:rsidP="00E04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:rsidR="00E04E3D" w:rsidRPr="005B6A58" w:rsidRDefault="00E04E3D" w:rsidP="00E04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</w:pP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30 มิถุนายน 2562 บริษัท ราช-ออสเตรเลีย คอร์ปอเรชั่น จำกัด และบริษัทย่อย ซึ่งเป็นบริษัทย่อยทางอ้อม                          มีภาระผูกพันเกี่ยวกับรายจ่ายฝ่ายทุนคงเหลือตามสัญญางานก่อสร้างโรงไฟฟ้าพลังงานลม และพลังงานแสงอาทิตย์ (Engineering Procurement &amp; Construction Contract) และสัญญาบริการอื่นๆ เป็นจำนวนเงิน </w:t>
      </w:r>
      <w:r w:rsidR="00681E14" w:rsidRPr="005B6A5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255.24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ล้านเหรียญออสเตรเลีย </w:t>
      </w:r>
      <w:r w:rsidRPr="005B6A58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(31 ธันวาคม 2561: 12.29 ล้านเหรียญออสเตรเลีย)</w:t>
      </w:r>
    </w:p>
    <w:p w:rsidR="00E21AD7" w:rsidRPr="005B6A58" w:rsidRDefault="00E21AD7" w:rsidP="0037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5B6A58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สัญญาการจำนำหุ้น</w:t>
      </w:r>
    </w:p>
    <w:p w:rsidR="00E21AD7" w:rsidRPr="005B6A58" w:rsidRDefault="00E21AD7" w:rsidP="0037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:rsidR="00E04E3D" w:rsidRPr="005B6A58" w:rsidRDefault="00E04E3D" w:rsidP="00E04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เฟิร์ส โคราช วินด์ จำกัด และบริษัท เค.อาร์.ทู จำกัด ซึ่งเป็นบริษัทร่วมทางตรง ไปเป็นหลักทรัพย์ค้ำประกันการกู้เงินให้แก่เจ้าหนี้เงินกู้ของบริษัทร่วมดังกล่าว</w:t>
      </w:r>
    </w:p>
    <w:p w:rsidR="00E04E3D" w:rsidRPr="005B6A58" w:rsidRDefault="00E04E3D" w:rsidP="00E04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:rsidR="00E04E3D" w:rsidRPr="005B6A58" w:rsidRDefault="00E04E3D" w:rsidP="00E04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กลุ่มบริษัทได้นำใบหุ้นทั้งหมดของบริษัท ไฟฟ้า เซเปียน-เซน้ำน้อย จำกัด บริษัท ราชบุรีเพาเวอร์ จำกัด                                 บริษัท ผลิตไฟฟ้า นวนคร จำกัด บริษัท ราชบุรีเวอลด์ โคเจนเนอเรชั่น จำกัด บริษัท โซลาร์ต้า จำกัด และบริษัท ไฟฟ้าหงสา จำกัด ซึ่งเป็นการร่วมค้า ไปเป็นหลักทรัพย์ค้ำประกันการกู้เงินให้แก่เจ้าหนี้เงินกู้ของการร่วมค้าดังกล่าว</w:t>
      </w:r>
    </w:p>
    <w:p w:rsidR="00E5346C" w:rsidRPr="005B6A58" w:rsidRDefault="00E5346C" w:rsidP="00E04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:rsidR="00E04E3D" w:rsidRPr="005B6A58" w:rsidRDefault="00E04E3D" w:rsidP="00E04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เซาท์อีสท์ เอเชีย เอนเนอร์จี จำกัด ซึ่งเป็นการร่วมค้าทางตรง และการร่วมค้าดังกล่าวได้นำใบหุ้นบางส่วนของบริษัท ไฟฟ้าน้ำงึม 2 จำกัด ซึ่งเป็นบริษัทย่อยของการร่วมค้าดังกล่าว ไปเป็นหลักทรัพย์ค้ำประกันการกู้เงินให้แก่เจ้าหนี้เงินกู้ของบริษัท ไฟฟ้าน้ำงึม 2 จำกัด</w:t>
      </w:r>
    </w:p>
    <w:p w:rsidR="00E5346C" w:rsidRPr="005B6A58" w:rsidRDefault="00E5346C" w:rsidP="00E04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:rsidR="00E04E3D" w:rsidRPr="005B6A58" w:rsidRDefault="00E04E3D" w:rsidP="00A54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Fareast Renewable Development Pte. Ltd. ซึ่งเป็นการร่วมค้าทางอ้อม ได้นำใบหุ้นบางส่วนของ PT Bajradaya Sentranusa ซึ่งเป็นบริษัทย่อยของการร่วมค้าดังกล่าวไปเป็นหลักทรัพย์ค้ำประกันการกู้เงินให้แก่เจ้าหนี้เงินกู้ของ </w:t>
      </w:r>
      <w:r w:rsidR="00A54363"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PT Bajradaya Sentranusa</w:t>
      </w:r>
    </w:p>
    <w:p w:rsidR="00E04E3D" w:rsidRPr="005B6A58" w:rsidRDefault="00E04E3D" w:rsidP="00A54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:rsidR="00E04E3D" w:rsidRPr="005B6A58" w:rsidRDefault="00E04E3D" w:rsidP="00E04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นอร์ทเทิร์น บางกอกโมโนเรล จำกัด และบริษัท อีสเทิร์น บางกอกโมโนเรล จำกัด ซึ่งเป็นเงินลงทุนในกิจการอื่น ไปเป็นหลักทรัพย์ค้ำประกันการกู้เงินให้แก่เจ้าหนี้เงินกู้ของบริษัทดังกล่าว</w:t>
      </w:r>
    </w:p>
    <w:p w:rsidR="00E21AD7" w:rsidRPr="005B6A58" w:rsidRDefault="00E21AD7" w:rsidP="0037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:rsidR="00E21AD7" w:rsidRPr="005B6A58" w:rsidRDefault="00E21AD7" w:rsidP="00E21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6A5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คดีความสำคัญ</w:t>
      </w:r>
    </w:p>
    <w:p w:rsidR="00E21AD7" w:rsidRPr="005B6A58" w:rsidRDefault="00E21AD7" w:rsidP="0037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:rsidR="00993E0A" w:rsidRPr="005B6A58" w:rsidRDefault="00E04E3D" w:rsidP="0037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ในปี 2557 บริษัทได้ถูกฟ้องร้อง โดยโจทก์กล่าวหาว่าบริษัทผิดข้อตกลงในการร่วมประกอบกิจการเพื่อเข้าร่วมประมูลโครงการโรงไฟฟ้าและเรียกร้องให้บริษัทจ่ายค่าเสียหาย ทั้งนี้ ผู้บริหารของบริษัทมั่นใจในการดำเนินการของบริษัทว่าไม่มีการกระทำใดตามข้อกล่าวหาดังที่โจทก์ฟ้องและมีความเชื่อมั่นอย่างสูงในข้อต่อสู้ที่ดีของบริษัท ดังนั้นบริษัทจึงไม่ได้บันทึกหนี้สินที่อาจจะเกิดขึ้น </w:t>
      </w:r>
      <w:r w:rsidR="00486196"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ทั้งนี้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เมื่อวันที่ 25 ตุลาคม 2561 ศาลชั้นต้นได้มีคำพิพากษายกฟ้องของโจทก์ในคดีดังกล่าว</w:t>
      </w:r>
      <w:r w:rsidR="000C6262" w:rsidRPr="005B6A5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="000C6262" w:rsidRPr="005B6A58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ต่อมาเมื่อวันที่ </w:t>
      </w:r>
      <w:r w:rsidR="00A54363" w:rsidRPr="005B6A5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25</w:t>
      </w:r>
      <w:r w:rsidR="00A54363" w:rsidRPr="005B6A58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เมษายน 2562 โจทก์ได้ยื่นอุทธรณ์ต่อศาล </w:t>
      </w:r>
      <w:r w:rsidR="00210A36" w:rsidRPr="005B6A58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ขณะนี้</w:t>
      </w:r>
      <w:r w:rsidR="00A54363" w:rsidRPr="005B6A58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บริษัทอยู่ระหว่างการขอขยายระยะเวลาในการยื่นแก้อุทธรณ์</w:t>
      </w:r>
    </w:p>
    <w:p w:rsidR="009E7F3E" w:rsidRPr="005B6A58" w:rsidRDefault="009E7F3E" w:rsidP="0037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r w:rsidRPr="005B6A5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br w:type="page"/>
      </w:r>
    </w:p>
    <w:p w:rsidR="0014612C" w:rsidRPr="005B6A58" w:rsidRDefault="006702DE" w:rsidP="00A5436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</w:t>
      </w:r>
      <w:r w:rsidR="004058F7" w:rsidRPr="005B6A58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รายงาน</w:t>
      </w:r>
    </w:p>
    <w:p w:rsidR="003458DC" w:rsidRPr="005B6A58" w:rsidRDefault="003458DC" w:rsidP="0037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bookmarkStart w:id="3" w:name="_Hlk15825884"/>
    </w:p>
    <w:p w:rsidR="00B62DA9" w:rsidRPr="005B6A58" w:rsidRDefault="00B62DA9" w:rsidP="00B62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</w:pP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4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กรกฎาคม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2562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บริษัท อาร์เอช อินเตอร์เนชั่นแนล (สิงคโปร์) คอร์ปอเรชั่น จำกัด ซึ่งเป็นบริษัทย่อยทางอ้อม ได้จ่ายชำระค่าหุ้นเพิ่มทุนให้แก่บริษัท ราช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-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ออสเตรเลีย คอร์ปอเรชั่น จำกัด ซึ่งเป็นบริษัทย่อยของบริษัทย่อยทางอ้อมดังกล่าว ตามสัดส่วนการลงทุนร้อยละ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100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เป็นจำนวนเงิน 56.10 ล้านเหรียญออสเตรเลีย หรือเทียบเท่า </w:t>
      </w:r>
      <w:r w:rsidR="00067906" w:rsidRPr="005B6A5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1,229.45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ล้านบาท</w:t>
      </w:r>
    </w:p>
    <w:p w:rsidR="00B62DA9" w:rsidRPr="005B6A58" w:rsidRDefault="00B62DA9" w:rsidP="0037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:rsidR="00D17637" w:rsidRPr="005B6A58" w:rsidRDefault="00D17637" w:rsidP="009E7F3E">
      <w:pPr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1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2 กรกฏาคม 2562 บริษัท หินกองเพาเวอร์ จำกัด </w:t>
      </w:r>
      <w:r w:rsidRPr="005B6A58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ซึ่งเป็นบริษัทย่อยทางอ้อม ได้ลงนามสัญญาซื้อขายไฟฟ้าสำหรับโครงการโรงไฟฟ้าหินกอง </w:t>
      </w:r>
      <w:r w:rsidR="00165BB2" w:rsidRPr="005B6A58">
        <w:rPr>
          <w:rFonts w:ascii="Angsana New" w:hAnsi="Angsana New" w:hint="cs"/>
          <w:sz w:val="30"/>
          <w:szCs w:val="30"/>
          <w:cs/>
        </w:rPr>
        <w:t xml:space="preserve">จังหวัดราชบุรี กับ กฟผ. โดยมีผลตั้งแต่วันที่ลงนามในสัญญาจนถึงวันครบกำหนด </w:t>
      </w:r>
      <w:r w:rsidR="00165BB2" w:rsidRPr="005B6A58">
        <w:rPr>
          <w:rFonts w:ascii="Angsana New" w:hAnsi="Angsana New" w:hint="cs"/>
          <w:sz w:val="30"/>
          <w:szCs w:val="30"/>
        </w:rPr>
        <w:t xml:space="preserve">25 </w:t>
      </w:r>
      <w:r w:rsidR="00165BB2" w:rsidRPr="005B6A58">
        <w:rPr>
          <w:rFonts w:ascii="Angsana New" w:hAnsi="Angsana New" w:hint="cs"/>
          <w:sz w:val="30"/>
          <w:szCs w:val="30"/>
          <w:cs/>
        </w:rPr>
        <w:t>ปี นับตั้งแต่วันที่เริ</w:t>
      </w:r>
      <w:r w:rsidR="003626EA" w:rsidRPr="005B6A58">
        <w:rPr>
          <w:rFonts w:ascii="Angsana New" w:hAnsi="Angsana New" w:hint="cs"/>
          <w:sz w:val="30"/>
          <w:szCs w:val="30"/>
          <w:cs/>
        </w:rPr>
        <w:t>่</w:t>
      </w:r>
      <w:r w:rsidR="00165BB2" w:rsidRPr="005B6A58">
        <w:rPr>
          <w:rFonts w:ascii="Angsana New" w:hAnsi="Angsana New" w:hint="cs"/>
          <w:sz w:val="30"/>
          <w:szCs w:val="30"/>
          <w:cs/>
        </w:rPr>
        <w:t>มเดินเครื่องเชิงพาณิชย์</w:t>
      </w:r>
      <w:r w:rsidR="00165BB2" w:rsidRPr="005B6A58">
        <w:rPr>
          <w:rFonts w:ascii="Angsana New" w:hAnsi="Angsana New" w:hint="cs"/>
          <w:sz w:val="30"/>
          <w:szCs w:val="30"/>
        </w:rPr>
        <w:t xml:space="preserve"> </w:t>
      </w:r>
      <w:r w:rsidR="00165BB2" w:rsidRPr="005B6A58">
        <w:rPr>
          <w:rFonts w:ascii="Angsana New" w:hAnsi="Angsana New" w:hint="cs"/>
          <w:sz w:val="30"/>
          <w:szCs w:val="30"/>
          <w:cs/>
        </w:rPr>
        <w:t xml:space="preserve">โครงการดังกล่าวเป็นโครงการโรงไฟฟ้าพลังความร้อนร่วม ขนาดกำลังการผลิตรวม </w:t>
      </w:r>
      <w:r w:rsidR="00165BB2" w:rsidRPr="005B6A58">
        <w:rPr>
          <w:rFonts w:ascii="Angsana New" w:hAnsi="Angsana New" w:hint="cs"/>
          <w:sz w:val="30"/>
          <w:szCs w:val="30"/>
        </w:rPr>
        <w:t xml:space="preserve">1,400 </w:t>
      </w:r>
      <w:r w:rsidR="00165BB2" w:rsidRPr="005B6A58">
        <w:rPr>
          <w:rFonts w:ascii="Angsana New" w:hAnsi="Angsana New" w:hint="cs"/>
          <w:sz w:val="30"/>
          <w:szCs w:val="30"/>
          <w:cs/>
        </w:rPr>
        <w:t xml:space="preserve">เมกะวัตต์ โดยมีกำหนดเดินเครื่องเชิงพาณิชย์ในปี </w:t>
      </w:r>
      <w:r w:rsidR="00165BB2" w:rsidRPr="005B6A58">
        <w:rPr>
          <w:rFonts w:ascii="Angsana New" w:hAnsi="Angsana New" w:hint="cs"/>
          <w:sz w:val="30"/>
          <w:szCs w:val="30"/>
        </w:rPr>
        <w:t xml:space="preserve">2567 </w:t>
      </w:r>
      <w:r w:rsidR="00165BB2" w:rsidRPr="005B6A58">
        <w:rPr>
          <w:rFonts w:ascii="Angsana New" w:hAnsi="Angsana New" w:hint="cs"/>
          <w:sz w:val="30"/>
          <w:szCs w:val="30"/>
          <w:cs/>
        </w:rPr>
        <w:t xml:space="preserve">และ </w:t>
      </w:r>
      <w:r w:rsidR="00165BB2" w:rsidRPr="005B6A58">
        <w:rPr>
          <w:rFonts w:ascii="Angsana New" w:hAnsi="Angsana New" w:hint="cs"/>
          <w:sz w:val="30"/>
          <w:szCs w:val="30"/>
        </w:rPr>
        <w:t>2568</w:t>
      </w:r>
    </w:p>
    <w:p w:rsidR="00D17637" w:rsidRPr="005B6A58" w:rsidRDefault="00D17637" w:rsidP="009E7F3E">
      <w:pPr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:rsidR="003D440B" w:rsidRPr="005B6A58" w:rsidRDefault="003D440B" w:rsidP="003D440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22 กรกฏาคม 2562 </w:t>
      </w:r>
      <w:r w:rsidRPr="005B6A58">
        <w:rPr>
          <w:rFonts w:ascii="Angsana New" w:hAnsi="Angsana New" w:hint="cs"/>
          <w:sz w:val="30"/>
          <w:szCs w:val="30"/>
          <w:cs/>
        </w:rPr>
        <w:t>บริษัทได้</w:t>
      </w:r>
      <w:r w:rsidRPr="005B6A5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ลงนามในสัญญาเงินกู้กับบริษัท หินกองเพาเวอร์ จำกัด ซึ่งเป็นบริษัทย่อยทางอ้อม โดยมีวงเงินกู้</w:t>
      </w:r>
      <w:r w:rsidR="000B16F0" w:rsidRPr="005B6A5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เป็นจำนวนเงิน</w:t>
      </w:r>
      <w:r w:rsidRPr="005B6A5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ไม่เกิน 25 ล้านบาท มีอัตราดอกเบี้ยร้อยละ 4.50 ต่อปี และมีกำหนดชำระคืนเงินต้นและดอกเบี้ยตามที่ระบุ</w:t>
      </w:r>
      <w:r w:rsidRPr="005B6A58">
        <w:rPr>
          <w:rFonts w:ascii="Angsana New" w:hAnsi="Angsana New" w:hint="cs"/>
          <w:sz w:val="30"/>
          <w:szCs w:val="30"/>
          <w:cs/>
        </w:rPr>
        <w:t>ไว้ในสัญญา</w:t>
      </w:r>
    </w:p>
    <w:p w:rsidR="00E5346C" w:rsidRPr="005B6A58" w:rsidRDefault="00E5346C" w:rsidP="00C749BE">
      <w:pPr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:rsidR="00A437B5" w:rsidRPr="005B6A58" w:rsidRDefault="00A437B5" w:rsidP="00A437B5">
      <w:pPr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เมื่อวันที่ 24 กรกฎาคม 2562 บริษัทได้ลงนามในสัญญาเงินกู้ผู้ถือหุ้นกับบริษัท ไฟฟ้า เซเปียน-เซน้ำน้อย จำกัด </w:t>
      </w:r>
      <w:r w:rsidR="003F6479"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   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ซึ่งเป็นการร่วมค้าทางตรง เพื่อให้การร่วมค้าดังกล่าวนำไปใช้สำหรับค่าใช้จ่ายส่วนเพิ่มในโครงการโรงไฟฟ้าพลังน้ำเซเปียน-เซน้ำน้อย โดยมีวงเงินกู้</w:t>
      </w:r>
      <w:r w:rsidR="004E227B"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ในส่วนของบริษัทเป็นจำนวนเงิน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ไม่เกิน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lang w:val="th-TH" w:eastAsia="th-TH"/>
        </w:rPr>
        <w:t xml:space="preserve">16.78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ล้านเหรียญสหรัฐอเมริกา มีอัตราดอกเบี้ยอ้างอิงจาก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lang w:val="th-TH" w:eastAsia="th-TH"/>
        </w:rPr>
        <w:t xml:space="preserve">London Interbank Offered Rate (LIBOR)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3 เดือน </w:t>
      </w:r>
      <w:r w:rsidR="003D70DD"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บวกด้วยอัตราร้อยละคงที่ต่อปี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และมีกำหนดชำระคืนเงินต้นและดอกเบี้ยตามที่ระบุไว้ในสัญญา ต่อมาเมื่อวันที่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lang w:val="th-TH" w:eastAsia="th-TH"/>
        </w:rPr>
        <w:t xml:space="preserve">25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กรกฎาคม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lang w:val="th-TH" w:eastAsia="th-TH"/>
        </w:rPr>
        <w:t xml:space="preserve">2562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การร่วมค้าดังกล่าวได้เบิกเงินกู้งวดแรกเป็นจำนวนเงิน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lang w:val="th-TH" w:eastAsia="th-TH"/>
        </w:rPr>
        <w:t xml:space="preserve">3.62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ล้านเหรียญสหรัฐอเมริกา หรือเทียบเท่า </w:t>
      </w:r>
      <w:r w:rsidR="00E833E6" w:rsidRPr="005B6A58">
        <w:rPr>
          <w:rFonts w:ascii="Angsana New" w:eastAsia="Cordia New" w:hAnsi="Angsana New" w:hint="cs"/>
          <w:snapToGrid w:val="0"/>
          <w:sz w:val="30"/>
          <w:szCs w:val="30"/>
          <w:lang w:val="th-TH" w:eastAsia="th-TH"/>
        </w:rPr>
        <w:t>110.89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Pr="005B6A58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ล้านบาท</w:t>
      </w:r>
    </w:p>
    <w:p w:rsidR="00A437B5" w:rsidRPr="005B6A58" w:rsidRDefault="00A437B5" w:rsidP="00C749BE">
      <w:pPr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highlight w:val="yellow"/>
          <w:lang w:val="th-TH" w:eastAsia="th-TH"/>
        </w:rPr>
      </w:pPr>
    </w:p>
    <w:p w:rsidR="008D1B1F" w:rsidRPr="005B6A58" w:rsidRDefault="008D1B1F" w:rsidP="008D1B1F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B6A58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เมื่อวันที่ 26 กรกฎาคม 2562 บริษัท ราช-ออสเตรเลีย คอร์ปอเรชั่น จำกัด ซึ่งเป็นบริษัทย่อยทางอ้อม ได้</w:t>
      </w:r>
      <w:r w:rsidR="00852577" w:rsidRPr="005B6A58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ลงนามในสัญญาซื้อขายหุ้นและหน่วยลงทุน</w:t>
      </w:r>
      <w:r w:rsidR="00452B20" w:rsidRPr="005B6A58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โ</w:t>
      </w:r>
      <w:r w:rsidRPr="005B6A58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ครงการโรงไฟฟ้าพลังงานลม </w:t>
      </w:r>
      <w:r w:rsidRPr="005B6A58">
        <w:rPr>
          <w:rFonts w:ascii="Angsana New" w:hAnsi="Angsana New" w:hint="cs"/>
          <w:snapToGrid w:val="0"/>
          <w:sz w:val="30"/>
          <w:szCs w:val="30"/>
          <w:lang w:val="th-TH" w:eastAsia="th-TH"/>
        </w:rPr>
        <w:t>Yandin</w:t>
      </w:r>
      <w:r w:rsidRPr="005B6A58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ขนาดกำลังการผลิต 214 เมกะวัตต์ ในประเทศออสเตรเลีย </w:t>
      </w:r>
      <w:r w:rsidR="00A877C4" w:rsidRPr="005B6A5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บริษัทย่อยดังกล่าวได้เข้าซื้อหุ้นสามัญใน </w:t>
      </w:r>
      <w:r w:rsidR="00A877C4" w:rsidRPr="005B6A58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Yandin WF Holding Pty Ltd </w:t>
      </w:r>
      <w:r w:rsidR="00A877C4" w:rsidRPr="005B6A5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และซื้อหน่วยลงทุนใน </w:t>
      </w:r>
      <w:r w:rsidR="00A877C4" w:rsidRPr="005B6A58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Yandin WF Holding Unit Trust </w:t>
      </w:r>
      <w:r w:rsidR="00A877C4" w:rsidRPr="005B6A5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ในสัดส่วนการลงทุนร้อยละ 70</w:t>
      </w:r>
      <w:r w:rsidRPr="005B6A58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จากบริษัทในประเทศออสเตรเลีย เป็นจำนวนเงิน 53.31 ล้านเหรียญออสเตรเลีย โครงการดังกล่าวมีกำหนดเดินเครื่องเชิงพาณิชย์ภายในเดือนกันยายน 2563 โดยมีสัญญาซื้อขายไฟฟ้าระยะยาว </w:t>
      </w:r>
      <w:r w:rsidRPr="005B6A58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15 </w:t>
      </w:r>
      <w:r w:rsidRPr="005B6A5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ปี กับบริษัทแห่งหนึ่งในประเทศออสเตรเลีย</w:t>
      </w:r>
    </w:p>
    <w:p w:rsidR="00067906" w:rsidRPr="005B6A58" w:rsidRDefault="008D1B1F" w:rsidP="008D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snapToGrid w:val="0"/>
          <w:sz w:val="30"/>
          <w:szCs w:val="30"/>
          <w:highlight w:val="yellow"/>
          <w:cs/>
          <w:lang w:eastAsia="th-TH"/>
        </w:rPr>
      </w:pPr>
      <w:r w:rsidRPr="005B6A58">
        <w:rPr>
          <w:rFonts w:ascii="Angsana New" w:eastAsia="Cordia New" w:hAnsi="Angsana New" w:hint="cs"/>
          <w:snapToGrid w:val="0"/>
          <w:sz w:val="30"/>
          <w:szCs w:val="30"/>
          <w:highlight w:val="yellow"/>
          <w:cs/>
          <w:lang w:eastAsia="th-TH"/>
        </w:rPr>
        <w:t xml:space="preserve"> </w:t>
      </w:r>
      <w:r w:rsidR="00067906" w:rsidRPr="005B6A58">
        <w:rPr>
          <w:rFonts w:ascii="Angsana New" w:eastAsia="Cordia New" w:hAnsi="Angsana New" w:hint="cs"/>
          <w:snapToGrid w:val="0"/>
          <w:sz w:val="30"/>
          <w:szCs w:val="30"/>
          <w:highlight w:val="yellow"/>
          <w:cs/>
          <w:lang w:eastAsia="th-TH"/>
        </w:rPr>
        <w:br w:type="page"/>
      </w:r>
    </w:p>
    <w:bookmarkEnd w:id="3"/>
    <w:p w:rsidR="003458DC" w:rsidRPr="005B6A58" w:rsidRDefault="003458DC" w:rsidP="00A5436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B6A58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มาตรฐานการรายงานทางการเงินที่ยังไม่ได้ใช้</w:t>
      </w:r>
    </w:p>
    <w:p w:rsidR="003458DC" w:rsidRPr="005B6A58" w:rsidRDefault="003458DC" w:rsidP="0037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:rsidR="005B4AB5" w:rsidRPr="005B6A58" w:rsidRDefault="005B4AB5" w:rsidP="00BF098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B6A58">
        <w:rPr>
          <w:rFonts w:ascii="Angsana New" w:hAnsi="Angsana New" w:hint="cs"/>
          <w:sz w:val="30"/>
          <w:szCs w:val="30"/>
          <w:cs/>
          <w:lang w:val="en-US" w:bidi="th-TH"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5B6A58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  <w:lang w:val="en-US" w:bidi="th-TH"/>
        </w:rPr>
        <w:t xml:space="preserve">             โดย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Pr="005B6A58">
        <w:rPr>
          <w:rFonts w:ascii="Angsana New" w:hAnsi="Angsana New" w:hint="cs"/>
          <w:sz w:val="30"/>
          <w:szCs w:val="30"/>
          <w:lang w:val="en-US" w:bidi="th-TH"/>
        </w:rPr>
        <w:t>1</w:t>
      </w:r>
      <w:r w:rsidRPr="005B6A58">
        <w:rPr>
          <w:rFonts w:ascii="Angsana New" w:hAnsi="Angsana New" w:hint="cs"/>
          <w:sz w:val="30"/>
          <w:szCs w:val="30"/>
          <w:cs/>
          <w:lang w:val="en-US" w:bidi="th-TH"/>
        </w:rPr>
        <w:t xml:space="preserve"> มกราคม </w:t>
      </w:r>
      <w:r w:rsidRPr="005B6A58">
        <w:rPr>
          <w:rFonts w:ascii="Angsana New" w:hAnsi="Angsana New" w:hint="cs"/>
          <w:sz w:val="30"/>
          <w:szCs w:val="30"/>
          <w:lang w:val="en-US" w:bidi="th-TH"/>
        </w:rPr>
        <w:t xml:space="preserve">2563 </w:t>
      </w:r>
      <w:r w:rsidRPr="005B6A58">
        <w:rPr>
          <w:rFonts w:ascii="Angsana New" w:hAnsi="Angsana New" w:hint="cs"/>
          <w:sz w:val="30"/>
          <w:szCs w:val="30"/>
          <w:cs/>
          <w:lang w:val="en-US" w:bidi="th-TH"/>
        </w:rPr>
        <w:t>มีดังต่อไปนี้</w:t>
      </w:r>
    </w:p>
    <w:p w:rsidR="003458DC" w:rsidRPr="005B6A58" w:rsidRDefault="003458DC" w:rsidP="005B4AB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5130"/>
      </w:tblGrid>
      <w:tr w:rsidR="005B6A58" w:rsidRPr="005B6A58" w:rsidTr="005B4AB5">
        <w:trPr>
          <w:tblHeader/>
        </w:trPr>
        <w:tc>
          <w:tcPr>
            <w:tcW w:w="4050" w:type="dxa"/>
            <w:vAlign w:val="bottom"/>
          </w:tcPr>
          <w:p w:rsidR="005B4AB5" w:rsidRPr="005B6A58" w:rsidRDefault="005B4AB5" w:rsidP="00E02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5B6A5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130" w:type="dxa"/>
            <w:vAlign w:val="bottom"/>
          </w:tcPr>
          <w:p w:rsidR="005B4AB5" w:rsidRPr="005B6A58" w:rsidRDefault="005B4AB5" w:rsidP="00E02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5B6A5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5B6A58" w:rsidRPr="005B6A58" w:rsidTr="005B4AB5">
        <w:tc>
          <w:tcPr>
            <w:tcW w:w="4050" w:type="dxa"/>
          </w:tcPr>
          <w:p w:rsidR="005B4AB5" w:rsidRPr="005B6A58" w:rsidRDefault="005B4AB5" w:rsidP="005B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5B6A5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B6A58">
              <w:rPr>
                <w:rFonts w:ascii="Angsana New" w:eastAsia="Calibri" w:hAnsi="Angsana New" w:hint="cs"/>
                <w:sz w:val="30"/>
                <w:szCs w:val="30"/>
              </w:rPr>
              <w:t>7*</w:t>
            </w:r>
          </w:p>
        </w:tc>
        <w:tc>
          <w:tcPr>
            <w:tcW w:w="5130" w:type="dxa"/>
          </w:tcPr>
          <w:p w:rsidR="005B4AB5" w:rsidRPr="005B6A58" w:rsidRDefault="005B4AB5" w:rsidP="005B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5B6A58" w:rsidRPr="005B6A58" w:rsidTr="005B4AB5">
        <w:tc>
          <w:tcPr>
            <w:tcW w:w="4050" w:type="dxa"/>
          </w:tcPr>
          <w:p w:rsidR="005B4AB5" w:rsidRPr="005B6A58" w:rsidRDefault="005B4AB5" w:rsidP="005B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9*</w:t>
            </w:r>
          </w:p>
        </w:tc>
        <w:tc>
          <w:tcPr>
            <w:tcW w:w="5130" w:type="dxa"/>
          </w:tcPr>
          <w:p w:rsidR="005B4AB5" w:rsidRPr="005B6A58" w:rsidRDefault="005B4AB5" w:rsidP="005B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B6A58" w:rsidRPr="005B6A58" w:rsidTr="005B4AB5">
        <w:tc>
          <w:tcPr>
            <w:tcW w:w="4050" w:type="dxa"/>
          </w:tcPr>
          <w:p w:rsidR="005B4AB5" w:rsidRPr="005B6A58" w:rsidRDefault="005B4AB5" w:rsidP="005B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5B6A5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B6A58">
              <w:rPr>
                <w:rFonts w:ascii="Angsana New" w:eastAsia="Calibri" w:hAnsi="Angsana New" w:hint="cs"/>
                <w:sz w:val="30"/>
                <w:szCs w:val="30"/>
              </w:rPr>
              <w:t>16</w:t>
            </w:r>
          </w:p>
        </w:tc>
        <w:tc>
          <w:tcPr>
            <w:tcW w:w="5130" w:type="dxa"/>
          </w:tcPr>
          <w:p w:rsidR="005B4AB5" w:rsidRPr="005B6A58" w:rsidRDefault="005B4AB5" w:rsidP="005B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B6A58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5B6A58">
              <w:rPr>
                <w:rFonts w:ascii="Angsana New" w:eastAsia="Calibri" w:hAnsi="Angsana New" w:hint="cs"/>
                <w:sz w:val="30"/>
                <w:szCs w:val="30"/>
              </w:rPr>
              <w:t xml:space="preserve"> </w:t>
            </w:r>
          </w:p>
        </w:tc>
      </w:tr>
      <w:tr w:rsidR="005B6A58" w:rsidRPr="005B6A58" w:rsidTr="005B4AB5">
        <w:tc>
          <w:tcPr>
            <w:tcW w:w="4050" w:type="dxa"/>
          </w:tcPr>
          <w:p w:rsidR="005B4AB5" w:rsidRPr="005B6A58" w:rsidRDefault="005B4AB5" w:rsidP="005B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32*</w:t>
            </w:r>
          </w:p>
        </w:tc>
        <w:tc>
          <w:tcPr>
            <w:tcW w:w="5130" w:type="dxa"/>
          </w:tcPr>
          <w:p w:rsidR="005B4AB5" w:rsidRPr="005B6A58" w:rsidRDefault="005B4AB5" w:rsidP="005B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5B6A58" w:rsidRPr="005B6A58" w:rsidTr="005B4AB5">
        <w:tc>
          <w:tcPr>
            <w:tcW w:w="4050" w:type="dxa"/>
          </w:tcPr>
          <w:p w:rsidR="005B4AB5" w:rsidRPr="005B6A58" w:rsidRDefault="005B4AB5" w:rsidP="005B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16*</w:t>
            </w:r>
          </w:p>
        </w:tc>
        <w:tc>
          <w:tcPr>
            <w:tcW w:w="5130" w:type="dxa"/>
          </w:tcPr>
          <w:p w:rsidR="005B4AB5" w:rsidRPr="005B6A58" w:rsidRDefault="005B4AB5" w:rsidP="005B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00D7D" w:rsidRPr="005B6A58" w:rsidTr="005B4AB5">
        <w:tc>
          <w:tcPr>
            <w:tcW w:w="4050" w:type="dxa"/>
          </w:tcPr>
          <w:p w:rsidR="005B4AB5" w:rsidRPr="005B6A58" w:rsidRDefault="005B4AB5" w:rsidP="005B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5B6A58">
              <w:rPr>
                <w:rFonts w:ascii="Angsana New" w:hAnsi="Angsana New" w:hint="cs"/>
                <w:sz w:val="30"/>
                <w:szCs w:val="30"/>
              </w:rPr>
              <w:t>19*</w:t>
            </w:r>
          </w:p>
        </w:tc>
        <w:tc>
          <w:tcPr>
            <w:tcW w:w="5130" w:type="dxa"/>
          </w:tcPr>
          <w:p w:rsidR="005B4AB5" w:rsidRPr="005B6A58" w:rsidRDefault="005B4AB5" w:rsidP="005B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A58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0321F9" w:rsidRPr="005B6A58" w:rsidRDefault="000321F9" w:rsidP="00345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766B7" w:rsidRPr="005B6A58" w:rsidRDefault="00D766B7" w:rsidP="00D7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B6A58">
        <w:rPr>
          <w:rFonts w:ascii="Angsana New" w:hAnsi="Angsana New" w:hint="cs"/>
          <w:i/>
          <w:iCs/>
          <w:sz w:val="30"/>
          <w:szCs w:val="30"/>
        </w:rPr>
        <w:t xml:space="preserve">* </w:t>
      </w:r>
      <w:r w:rsidR="005B4AB5" w:rsidRPr="005B6A58">
        <w:rPr>
          <w:rFonts w:ascii="Angsana New" w:hAnsi="Angsana New" w:hint="cs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BF0985" w:rsidRPr="005B6A58" w:rsidRDefault="00BF0985" w:rsidP="00345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B4AB5" w:rsidRPr="005B6A58" w:rsidRDefault="005B4AB5" w:rsidP="005B4AB5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6A5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430C69" w:rsidRPr="005B6A58" w:rsidRDefault="00430C69" w:rsidP="00430C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:rsidR="005B4AB5" w:rsidRPr="005B6A58" w:rsidRDefault="005B4AB5" w:rsidP="005B4A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4" w:name="_Hlk15580843"/>
      <w:bookmarkStart w:id="5" w:name="_Hlk15582546"/>
      <w:r w:rsidRPr="005B6A58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4"/>
      <w:r w:rsidRPr="005B6A58">
        <w:rPr>
          <w:rFonts w:ascii="Angsana New" w:hAnsi="Angsana New" w:hint="cs"/>
          <w:sz w:val="30"/>
          <w:szCs w:val="30"/>
          <w:cs/>
        </w:rPr>
        <w:t>มีผลบังคับใช้   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5"/>
    </w:p>
    <w:p w:rsidR="005B4AB5" w:rsidRPr="005B6A58" w:rsidRDefault="005B4AB5" w:rsidP="005B4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B4AB5" w:rsidRPr="005B6A58" w:rsidRDefault="005B4AB5" w:rsidP="005B4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B6A58">
        <w:rPr>
          <w:rFonts w:ascii="Angsana New" w:hAnsi="Angsana New" w:hint="cs"/>
          <w:sz w:val="30"/>
          <w:szCs w:val="30"/>
          <w:cs/>
        </w:rPr>
        <w:br w:type="page"/>
      </w:r>
    </w:p>
    <w:p w:rsidR="005B4AB5" w:rsidRPr="005B6A58" w:rsidRDefault="005B4AB5" w:rsidP="005B4AB5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B6A5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5B6A58">
        <w:rPr>
          <w:rFonts w:ascii="Angsana New" w:hAnsi="Angsana New" w:hint="cs"/>
          <w:b/>
          <w:bCs/>
          <w:i/>
          <w:iCs/>
          <w:sz w:val="30"/>
          <w:szCs w:val="30"/>
        </w:rPr>
        <w:t>16</w:t>
      </w:r>
      <w:r w:rsidRPr="005B6A5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เรื่อง สัญญาเช่า</w:t>
      </w:r>
    </w:p>
    <w:p w:rsidR="00A63F41" w:rsidRPr="005B6A58" w:rsidRDefault="00A63F41" w:rsidP="00A63F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:rsidR="005B4AB5" w:rsidRPr="005B6A58" w:rsidRDefault="005B4AB5" w:rsidP="005B4A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5B6A58">
        <w:rPr>
          <w:rFonts w:ascii="Angsana New" w:hAnsi="Angsana New" w:hint="cs"/>
          <w:sz w:val="30"/>
          <w:szCs w:val="30"/>
        </w:rPr>
        <w:t>16</w:t>
      </w:r>
      <w:r w:rsidRPr="005B6A58">
        <w:rPr>
          <w:rFonts w:ascii="Angsana New" w:hAnsi="Angsana New" w:hint="cs"/>
          <w:sz w:val="30"/>
          <w:szCs w:val="30"/>
          <w:cs/>
        </w:rPr>
        <w:t xml:space="preserve"> ได้นำเสนอวิธีการบัญชีเดียวสำหรับผู้เช่า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r w:rsidRPr="005B6A58">
        <w:rPr>
          <w:rFonts w:ascii="Angsana New" w:hAnsi="Angsana New" w:hint="cs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</w:t>
      </w:r>
      <w:r w:rsidRPr="005B6A58">
        <w:rPr>
          <w:rFonts w:ascii="Angsana New" w:hAnsi="Angsana New" w:hint="cs"/>
          <w:sz w:val="30"/>
          <w:szCs w:val="30"/>
        </w:rPr>
        <w:t xml:space="preserve"> </w:t>
      </w:r>
      <w:bookmarkStart w:id="6" w:name="_Hlk15581419"/>
      <w:bookmarkStart w:id="7" w:name="_Hlk15582558"/>
      <w:r w:rsidR="00BC4ED1" w:rsidRPr="005B6A58">
        <w:rPr>
          <w:rFonts w:ascii="Angsana New" w:hAnsi="Angsana New"/>
          <w:sz w:val="30"/>
          <w:szCs w:val="30"/>
        </w:rPr>
        <w:t xml:space="preserve">         </w:t>
      </w:r>
      <w:r w:rsidRPr="005B6A58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6"/>
      <w:r w:rsidRPr="005B6A58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7"/>
    </w:p>
    <w:p w:rsidR="005B4AB5" w:rsidRPr="005B6A58" w:rsidRDefault="005B4AB5" w:rsidP="005B4A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:rsidR="005B4AB5" w:rsidRPr="005B6A58" w:rsidRDefault="005B4AB5" w:rsidP="005B4A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6A58"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sectPr w:rsidR="005B4AB5" w:rsidRPr="005B6A58" w:rsidSect="00881097"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694C" w:rsidRDefault="0070694C" w:rsidP="004956B4">
      <w:r>
        <w:separator/>
      </w:r>
    </w:p>
  </w:endnote>
  <w:endnote w:type="continuationSeparator" w:id="0">
    <w:p w:rsidR="0070694C" w:rsidRDefault="0070694C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57378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C50FC2" w:rsidRDefault="00C50FC2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E0625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625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625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38</w:t>
        </w:r>
        <w:r w:rsidRPr="00E0625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259969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:rsidR="00C50FC2" w:rsidRPr="00E236D6" w:rsidRDefault="00C50FC2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E236D6">
          <w:rPr>
            <w:rFonts w:ascii="Angsana New" w:hAnsi="Angsana New"/>
            <w:sz w:val="30"/>
            <w:szCs w:val="30"/>
          </w:rPr>
          <w:fldChar w:fldCharType="begin"/>
        </w:r>
        <w:r w:rsidRPr="00E236D6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236D6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47</w:t>
        </w:r>
        <w:r w:rsidRPr="00E236D6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FC2" w:rsidRPr="00702A20" w:rsidRDefault="00C50FC2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59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C50FC2" w:rsidRPr="00E04E3D" w:rsidRDefault="00C50FC2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694C" w:rsidRDefault="0070694C" w:rsidP="004956B4">
      <w:r>
        <w:separator/>
      </w:r>
    </w:p>
  </w:footnote>
  <w:footnote w:type="continuationSeparator" w:id="0">
    <w:p w:rsidR="0070694C" w:rsidRDefault="0070694C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FC2" w:rsidRPr="0023512F" w:rsidRDefault="00C50FC2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b/>
        <w:bCs/>
        <w:sz w:val="32"/>
        <w:szCs w:val="32"/>
      </w:rPr>
    </w:pPr>
    <w:r w:rsidRPr="0023512F">
      <w:rPr>
        <w:rFonts w:asciiTheme="majorBidi" w:hAnsiTheme="majorBidi" w:cstheme="majorBidi"/>
        <w:b/>
        <w:bCs/>
        <w:sz w:val="32"/>
        <w:szCs w:val="32"/>
        <w:cs/>
      </w:rPr>
      <w:t>บริษัท ราช</w:t>
    </w:r>
    <w:r w:rsidRPr="0023512F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3512F">
      <w:rPr>
        <w:rFonts w:asciiTheme="majorBidi" w:hAnsiTheme="majorBidi" w:cstheme="majorBidi" w:hint="cs"/>
        <w:b/>
        <w:bCs/>
        <w:sz w:val="32"/>
        <w:szCs w:val="32"/>
        <w:cs/>
      </w:rPr>
      <w:t>กรุ๊ป</w:t>
    </w:r>
    <w:r w:rsidRPr="0023512F">
      <w:rPr>
        <w:rFonts w:asciiTheme="majorBidi" w:hAnsiTheme="majorBidi" w:cstheme="majorBidi"/>
        <w:b/>
        <w:bCs/>
        <w:sz w:val="32"/>
        <w:szCs w:val="32"/>
        <w:cs/>
        <w:lang w:val="th-TH"/>
      </w:rPr>
      <w:t xml:space="preserve"> จำกัด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  <w:lang w:val="th-TH"/>
      </w:rPr>
      <w:t>มหาชน</w:t>
    </w:r>
    <w:r w:rsidRPr="0023512F">
      <w:rPr>
        <w:rFonts w:asciiTheme="majorBidi" w:hAnsiTheme="majorBidi" w:cstheme="majorBidi"/>
        <w:b/>
        <w:bCs/>
        <w:sz w:val="32"/>
        <w:szCs w:val="32"/>
      </w:rPr>
      <w:t xml:space="preserve">) 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  <w:r w:rsidRPr="0023512F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3512F">
      <w:rPr>
        <w:rFonts w:asciiTheme="majorBidi" w:hAnsiTheme="majorBidi" w:cstheme="majorBidi"/>
        <w:b/>
        <w:bCs/>
        <w:i/>
        <w:iCs/>
        <w:sz w:val="32"/>
        <w:szCs w:val="32"/>
      </w:rPr>
      <w:t>(</w:t>
    </w:r>
    <w:r w:rsidRPr="0023512F">
      <w:rPr>
        <w:rFonts w:asciiTheme="majorBidi" w:hAnsiTheme="majorBidi" w:cstheme="majorBidi" w:hint="cs"/>
        <w:b/>
        <w:bCs/>
        <w:i/>
        <w:iCs/>
        <w:sz w:val="32"/>
        <w:szCs w:val="32"/>
        <w:cs/>
      </w:rPr>
      <w:t>เดิมชื่อ</w:t>
    </w:r>
    <w:r w:rsidRPr="0023512F">
      <w:rPr>
        <w:rFonts w:asciiTheme="majorBidi" w:hAnsiTheme="majorBidi" w:cstheme="majorBidi"/>
        <w:b/>
        <w:bCs/>
        <w:i/>
        <w:iCs/>
        <w:sz w:val="32"/>
        <w:szCs w:val="32"/>
      </w:rPr>
      <w:t xml:space="preserve"> </w:t>
    </w:r>
    <w:r w:rsidRPr="0023512F">
      <w:rPr>
        <w:rFonts w:asciiTheme="majorBidi" w:hAnsiTheme="majorBidi" w:cstheme="majorBidi" w:hint="cs"/>
        <w:b/>
        <w:bCs/>
        <w:i/>
        <w:iCs/>
        <w:sz w:val="32"/>
        <w:szCs w:val="32"/>
        <w:cs/>
      </w:rPr>
      <w:t>“</w:t>
    </w:r>
    <w:r w:rsidRPr="0023512F">
      <w:rPr>
        <w:rFonts w:asciiTheme="majorBidi" w:hAnsiTheme="majorBidi" w:cstheme="majorBidi"/>
        <w:b/>
        <w:bCs/>
        <w:i/>
        <w:iCs/>
        <w:sz w:val="32"/>
        <w:szCs w:val="32"/>
        <w:cs/>
      </w:rPr>
      <w:t>บริษัท ผลิตไฟฟ้าราชบุรีโฮลดิ้ง</w:t>
    </w:r>
    <w:r w:rsidRPr="0023512F">
      <w:rPr>
        <w:rFonts w:asciiTheme="majorBidi" w:hAnsiTheme="majorBidi" w:cstheme="majorBidi"/>
        <w:b/>
        <w:bCs/>
        <w:i/>
        <w:iCs/>
        <w:sz w:val="32"/>
        <w:szCs w:val="32"/>
        <w:cs/>
        <w:lang w:val="th-TH"/>
      </w:rPr>
      <w:t xml:space="preserve"> จำกัด </w:t>
    </w:r>
    <w:r w:rsidRPr="0023512F">
      <w:rPr>
        <w:rFonts w:asciiTheme="majorBidi" w:hAnsiTheme="majorBidi" w:cstheme="majorBidi"/>
        <w:b/>
        <w:bCs/>
        <w:i/>
        <w:i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i/>
        <w:iCs/>
        <w:sz w:val="32"/>
        <w:szCs w:val="32"/>
        <w:cs/>
        <w:lang w:val="th-TH"/>
      </w:rPr>
      <w:t>มหาชน</w:t>
    </w:r>
    <w:r w:rsidRPr="0023512F">
      <w:rPr>
        <w:rFonts w:asciiTheme="majorBidi" w:hAnsiTheme="majorBidi" w:cstheme="majorBidi"/>
        <w:b/>
        <w:bCs/>
        <w:i/>
        <w:iCs/>
        <w:sz w:val="32"/>
        <w:szCs w:val="32"/>
      </w:rPr>
      <w:t>)</w:t>
    </w:r>
    <w:r w:rsidRPr="0023512F">
      <w:rPr>
        <w:rFonts w:asciiTheme="majorBidi" w:hAnsiTheme="majorBidi" w:cstheme="majorBidi" w:hint="cs"/>
        <w:b/>
        <w:bCs/>
        <w:i/>
        <w:iCs/>
        <w:sz w:val="32"/>
        <w:szCs w:val="32"/>
        <w:cs/>
      </w:rPr>
      <w:t>”</w:t>
    </w:r>
    <w:r w:rsidRPr="0023512F">
      <w:rPr>
        <w:rFonts w:asciiTheme="majorBidi" w:hAnsiTheme="majorBidi" w:cstheme="majorBidi"/>
        <w:b/>
        <w:bCs/>
        <w:i/>
        <w:iCs/>
        <w:sz w:val="32"/>
        <w:szCs w:val="32"/>
      </w:rPr>
      <w:t>)</w:t>
    </w:r>
  </w:p>
  <w:p w:rsidR="00C50FC2" w:rsidRPr="0023512F" w:rsidRDefault="00C50FC2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23512F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:rsidR="00C50FC2" w:rsidRPr="0023512F" w:rsidRDefault="00C50FC2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256</w:t>
    </w:r>
    <w:r w:rsidRPr="0023512F">
      <w:rPr>
        <w:rFonts w:asciiTheme="majorBidi" w:hAnsiTheme="majorBidi" w:cstheme="majorBidi" w:hint="cs"/>
        <w:b/>
        <w:bCs/>
        <w:sz w:val="32"/>
        <w:szCs w:val="32"/>
        <w:cs/>
      </w:rPr>
      <w:t>2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:rsidR="00C50FC2" w:rsidRPr="004E58EC" w:rsidRDefault="00C50FC2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FC2" w:rsidRPr="00272ED0" w:rsidRDefault="00C50FC2" w:rsidP="00727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i/>
        <w:iCs/>
        <w:sz w:val="32"/>
        <w:szCs w:val="32"/>
      </w:rPr>
    </w:pPr>
    <w:r w:rsidRPr="00272ED0">
      <w:rPr>
        <w:rFonts w:asciiTheme="majorBidi" w:hAnsiTheme="majorBidi" w:cstheme="majorBidi"/>
        <w:b/>
        <w:bCs/>
        <w:sz w:val="32"/>
        <w:szCs w:val="32"/>
        <w:cs/>
      </w:rPr>
      <w:t>บริษัท ราช</w:t>
    </w:r>
    <w:r w:rsidRPr="00272ED0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72ED0">
      <w:rPr>
        <w:rFonts w:asciiTheme="majorBidi" w:hAnsiTheme="majorBidi" w:cstheme="majorBidi" w:hint="cs"/>
        <w:b/>
        <w:bCs/>
        <w:sz w:val="32"/>
        <w:szCs w:val="32"/>
        <w:cs/>
      </w:rPr>
      <w:t>กรุ๊ป</w:t>
    </w:r>
    <w:r w:rsidRPr="00272ED0">
      <w:rPr>
        <w:rFonts w:asciiTheme="majorBidi" w:hAnsiTheme="majorBidi" w:cstheme="majorBidi"/>
        <w:b/>
        <w:bCs/>
        <w:sz w:val="32"/>
        <w:szCs w:val="32"/>
        <w:cs/>
        <w:lang w:val="th-TH"/>
      </w:rPr>
      <w:t xml:space="preserve"> จำกัด </w:t>
    </w:r>
    <w:r w:rsidRPr="00272ED0">
      <w:rPr>
        <w:rFonts w:asciiTheme="majorBidi" w:hAnsiTheme="majorBidi" w:cstheme="majorBidi"/>
        <w:b/>
        <w:bCs/>
        <w:sz w:val="32"/>
        <w:szCs w:val="32"/>
      </w:rPr>
      <w:t>(</w:t>
    </w:r>
    <w:r w:rsidRPr="00272ED0">
      <w:rPr>
        <w:rFonts w:asciiTheme="majorBidi" w:hAnsiTheme="majorBidi" w:cstheme="majorBidi"/>
        <w:b/>
        <w:bCs/>
        <w:sz w:val="32"/>
        <w:szCs w:val="32"/>
        <w:cs/>
        <w:lang w:val="th-TH"/>
      </w:rPr>
      <w:t>มหาชน</w:t>
    </w:r>
    <w:r w:rsidRPr="00272ED0">
      <w:rPr>
        <w:rFonts w:asciiTheme="majorBidi" w:hAnsiTheme="majorBidi" w:cstheme="majorBidi"/>
        <w:b/>
        <w:bCs/>
        <w:sz w:val="32"/>
        <w:szCs w:val="32"/>
      </w:rPr>
      <w:t xml:space="preserve">) </w:t>
    </w:r>
    <w:r w:rsidRPr="00272ED0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  <w:r w:rsidRPr="00272ED0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72ED0">
      <w:rPr>
        <w:rFonts w:asciiTheme="majorBidi" w:hAnsiTheme="majorBidi" w:cstheme="majorBidi"/>
        <w:b/>
        <w:bCs/>
        <w:i/>
        <w:iCs/>
        <w:sz w:val="32"/>
        <w:szCs w:val="32"/>
      </w:rPr>
      <w:t>(</w:t>
    </w:r>
    <w:r w:rsidRPr="00272ED0">
      <w:rPr>
        <w:rFonts w:asciiTheme="majorBidi" w:hAnsiTheme="majorBidi" w:cstheme="majorBidi" w:hint="cs"/>
        <w:b/>
        <w:bCs/>
        <w:i/>
        <w:iCs/>
        <w:sz w:val="32"/>
        <w:szCs w:val="32"/>
        <w:cs/>
      </w:rPr>
      <w:t>เดิมชื่อ</w:t>
    </w:r>
    <w:r w:rsidRPr="00272ED0">
      <w:rPr>
        <w:rFonts w:asciiTheme="majorBidi" w:hAnsiTheme="majorBidi" w:cstheme="majorBidi"/>
        <w:b/>
        <w:bCs/>
        <w:i/>
        <w:iCs/>
        <w:sz w:val="32"/>
        <w:szCs w:val="32"/>
      </w:rPr>
      <w:t xml:space="preserve"> </w:t>
    </w:r>
    <w:r w:rsidRPr="00272ED0">
      <w:rPr>
        <w:rFonts w:asciiTheme="majorBidi" w:hAnsiTheme="majorBidi" w:cstheme="majorBidi" w:hint="cs"/>
        <w:b/>
        <w:bCs/>
        <w:i/>
        <w:iCs/>
        <w:sz w:val="32"/>
        <w:szCs w:val="32"/>
        <w:cs/>
      </w:rPr>
      <w:t>“</w:t>
    </w:r>
    <w:r w:rsidRPr="00272ED0">
      <w:rPr>
        <w:rFonts w:asciiTheme="majorBidi" w:hAnsiTheme="majorBidi" w:cstheme="majorBidi"/>
        <w:b/>
        <w:bCs/>
        <w:i/>
        <w:iCs/>
        <w:sz w:val="32"/>
        <w:szCs w:val="32"/>
        <w:cs/>
      </w:rPr>
      <w:t>บริษัท ผลิตไฟฟ้าราชบุรีโฮลดิ้ง</w:t>
    </w:r>
    <w:r w:rsidRPr="00272ED0">
      <w:rPr>
        <w:rFonts w:asciiTheme="majorBidi" w:hAnsiTheme="majorBidi" w:cstheme="majorBidi"/>
        <w:b/>
        <w:bCs/>
        <w:i/>
        <w:iCs/>
        <w:sz w:val="32"/>
        <w:szCs w:val="32"/>
        <w:cs/>
        <w:lang w:val="th-TH"/>
      </w:rPr>
      <w:t xml:space="preserve"> จำกัด </w:t>
    </w:r>
    <w:r w:rsidRPr="00272ED0">
      <w:rPr>
        <w:rFonts w:asciiTheme="majorBidi" w:hAnsiTheme="majorBidi" w:cstheme="majorBidi"/>
        <w:b/>
        <w:bCs/>
        <w:i/>
        <w:iCs/>
        <w:sz w:val="32"/>
        <w:szCs w:val="32"/>
      </w:rPr>
      <w:t>(</w:t>
    </w:r>
    <w:r w:rsidRPr="00272ED0">
      <w:rPr>
        <w:rFonts w:asciiTheme="majorBidi" w:hAnsiTheme="majorBidi" w:cstheme="majorBidi"/>
        <w:b/>
        <w:bCs/>
        <w:i/>
        <w:iCs/>
        <w:sz w:val="32"/>
        <w:szCs w:val="32"/>
        <w:cs/>
        <w:lang w:val="th-TH"/>
      </w:rPr>
      <w:t>มหาชน</w:t>
    </w:r>
    <w:r w:rsidRPr="00272ED0">
      <w:rPr>
        <w:rFonts w:asciiTheme="majorBidi" w:hAnsiTheme="majorBidi" w:cstheme="majorBidi"/>
        <w:b/>
        <w:bCs/>
        <w:i/>
        <w:iCs/>
        <w:sz w:val="32"/>
        <w:szCs w:val="32"/>
      </w:rPr>
      <w:t>)</w:t>
    </w:r>
    <w:r w:rsidRPr="00272ED0">
      <w:rPr>
        <w:rFonts w:asciiTheme="majorBidi" w:hAnsiTheme="majorBidi" w:cstheme="majorBidi" w:hint="cs"/>
        <w:b/>
        <w:bCs/>
        <w:i/>
        <w:iCs/>
        <w:sz w:val="32"/>
        <w:szCs w:val="32"/>
        <w:cs/>
      </w:rPr>
      <w:t>”</w:t>
    </w:r>
    <w:r w:rsidRPr="00272ED0">
      <w:rPr>
        <w:rFonts w:asciiTheme="majorBidi" w:hAnsiTheme="majorBidi" w:cstheme="majorBidi"/>
        <w:b/>
        <w:bCs/>
        <w:i/>
        <w:iCs/>
        <w:sz w:val="32"/>
        <w:szCs w:val="32"/>
      </w:rPr>
      <w:t>)</w:t>
    </w:r>
  </w:p>
  <w:p w:rsidR="00C50FC2" w:rsidRPr="00272ED0" w:rsidRDefault="00C50FC2" w:rsidP="00727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272ED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:rsidR="00C50FC2" w:rsidRPr="00272ED0" w:rsidRDefault="00C50FC2" w:rsidP="00727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272ED0">
      <w:rPr>
        <w:rFonts w:asciiTheme="majorBidi" w:hAnsiTheme="majorBidi" w:cstheme="majorBidi"/>
        <w:b/>
        <w:bCs/>
        <w:sz w:val="32"/>
        <w:szCs w:val="32"/>
      </w:rPr>
      <w:t>256</w:t>
    </w:r>
    <w:r w:rsidRPr="00272ED0">
      <w:rPr>
        <w:rFonts w:asciiTheme="majorBidi" w:hAnsiTheme="majorBidi" w:cstheme="majorBidi" w:hint="cs"/>
        <w:b/>
        <w:bCs/>
        <w:sz w:val="32"/>
        <w:szCs w:val="32"/>
        <w:cs/>
      </w:rPr>
      <w:t>2</w:t>
    </w:r>
    <w:r w:rsidRPr="00272ED0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72ED0">
      <w:rPr>
        <w:rFonts w:asciiTheme="majorBidi" w:hAnsiTheme="majorBidi" w:cstheme="majorBidi"/>
        <w:b/>
        <w:bCs/>
        <w:sz w:val="32"/>
        <w:szCs w:val="32"/>
      </w:rPr>
      <w:t>(</w:t>
    </w:r>
    <w:r w:rsidRPr="00272ED0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72ED0">
      <w:rPr>
        <w:rFonts w:asciiTheme="majorBidi" w:hAnsiTheme="majorBidi" w:cstheme="majorBidi"/>
        <w:b/>
        <w:bCs/>
        <w:sz w:val="32"/>
        <w:szCs w:val="32"/>
      </w:rPr>
      <w:t>)</w:t>
    </w:r>
  </w:p>
  <w:p w:rsidR="00C50FC2" w:rsidRPr="004E58EC" w:rsidRDefault="00C50FC2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FC2" w:rsidRDefault="00C50FC2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 xml:space="preserve">บริษัท ราช กรุ๊ป จำกัด (มหาชน) และบริษัทย่อย </w:t>
    </w:r>
    <w:r w:rsidRPr="009E21D6">
      <w:rPr>
        <w:rFonts w:ascii="Angsana New" w:hAnsi="Angsana New"/>
        <w:b/>
        <w:bCs/>
        <w:i/>
        <w:iCs/>
        <w:sz w:val="32"/>
        <w:szCs w:val="32"/>
        <w:cs/>
      </w:rPr>
      <w:t>(เดิมชื่อ “บริษัท ผลิตไฟฟ้าราชบุรีโฮลดิ้ง จำกัด (มหาชน)”)</w:t>
    </w:r>
  </w:p>
  <w:p w:rsidR="00C50FC2" w:rsidRPr="004F0871" w:rsidRDefault="00C50FC2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C50FC2" w:rsidRPr="004F0871" w:rsidRDefault="00C50FC2" w:rsidP="004F0871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4F0871">
      <w:rPr>
        <w:rFonts w:ascii="Angsana New" w:hAnsi="Angsana New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bidi="th-TH"/>
      </w:rPr>
      <w:t>และหกเดือนสิ้นสุดวันที่ 30 มิถุนายน 2562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4F0871">
      <w:rPr>
        <w:rFonts w:ascii="Angsana New" w:hAnsi="Angsana New"/>
        <w:bCs/>
        <w:sz w:val="32"/>
        <w:szCs w:val="32"/>
        <w:lang w:bidi="th-TH"/>
      </w:rPr>
      <w:t>(</w:t>
    </w:r>
    <w:r w:rsidRPr="004F0871">
      <w:rPr>
        <w:rFonts w:ascii="Angsana New" w:hAnsi="Angsana New"/>
        <w:bCs/>
        <w:sz w:val="32"/>
        <w:szCs w:val="32"/>
        <w:cs/>
        <w:lang w:bidi="th-TH"/>
      </w:rPr>
      <w:t>ไม่ได้ตรวจสอบ</w:t>
    </w:r>
    <w:r w:rsidRPr="004F0871">
      <w:rPr>
        <w:rFonts w:ascii="Angsana New" w:hAnsi="Angsana New"/>
        <w:bCs/>
        <w:sz w:val="32"/>
        <w:szCs w:val="32"/>
        <w:lang w:val="en-US" w:bidi="th-TH"/>
      </w:rPr>
      <w:t>)</w:t>
    </w:r>
  </w:p>
  <w:p w:rsidR="00C50FC2" w:rsidRPr="009873F3" w:rsidRDefault="00C50FC2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21"/>
  </w:num>
  <w:num w:numId="14">
    <w:abstractNumId w:val="15"/>
  </w:num>
  <w:num w:numId="15">
    <w:abstractNumId w:val="17"/>
  </w:num>
  <w:num w:numId="16">
    <w:abstractNumId w:val="22"/>
  </w:num>
  <w:num w:numId="17">
    <w:abstractNumId w:val="23"/>
  </w:num>
  <w:num w:numId="18">
    <w:abstractNumId w:val="18"/>
  </w:num>
  <w:num w:numId="19">
    <w:abstractNumId w:val="12"/>
  </w:num>
  <w:num w:numId="20">
    <w:abstractNumId w:val="10"/>
  </w:num>
  <w:num w:numId="21">
    <w:abstractNumId w:val="11"/>
  </w:num>
  <w:num w:numId="22">
    <w:abstractNumId w:val="20"/>
  </w:num>
  <w:num w:numId="23">
    <w:abstractNumId w:val="19"/>
  </w:num>
  <w:num w:numId="24">
    <w:abstractNumId w:val="13"/>
  </w:num>
  <w:num w:numId="25">
    <w:abstractNumId w:val="24"/>
  </w:num>
  <w:num w:numId="26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354"/>
    <w:rsid w:val="0000240E"/>
    <w:rsid w:val="00002AF0"/>
    <w:rsid w:val="00002BC6"/>
    <w:rsid w:val="000031D3"/>
    <w:rsid w:val="000036B5"/>
    <w:rsid w:val="0000384E"/>
    <w:rsid w:val="00003A9F"/>
    <w:rsid w:val="00003ACC"/>
    <w:rsid w:val="00003C49"/>
    <w:rsid w:val="00003CF4"/>
    <w:rsid w:val="00003E88"/>
    <w:rsid w:val="00004D38"/>
    <w:rsid w:val="00004EE5"/>
    <w:rsid w:val="000052FD"/>
    <w:rsid w:val="00005436"/>
    <w:rsid w:val="0000544C"/>
    <w:rsid w:val="000055DD"/>
    <w:rsid w:val="000059D5"/>
    <w:rsid w:val="00005EFE"/>
    <w:rsid w:val="000060ED"/>
    <w:rsid w:val="000063D8"/>
    <w:rsid w:val="000063E0"/>
    <w:rsid w:val="00006671"/>
    <w:rsid w:val="00006792"/>
    <w:rsid w:val="00006A56"/>
    <w:rsid w:val="00006AA8"/>
    <w:rsid w:val="00006C45"/>
    <w:rsid w:val="00006EDD"/>
    <w:rsid w:val="000075CB"/>
    <w:rsid w:val="00007766"/>
    <w:rsid w:val="00007770"/>
    <w:rsid w:val="00007DC7"/>
    <w:rsid w:val="00007F9B"/>
    <w:rsid w:val="00010549"/>
    <w:rsid w:val="00010665"/>
    <w:rsid w:val="0001071E"/>
    <w:rsid w:val="000107E1"/>
    <w:rsid w:val="00010D91"/>
    <w:rsid w:val="00010E08"/>
    <w:rsid w:val="00010F72"/>
    <w:rsid w:val="0001194A"/>
    <w:rsid w:val="00011A6B"/>
    <w:rsid w:val="00011E5D"/>
    <w:rsid w:val="00012064"/>
    <w:rsid w:val="00012358"/>
    <w:rsid w:val="00012397"/>
    <w:rsid w:val="00012528"/>
    <w:rsid w:val="00012B85"/>
    <w:rsid w:val="00012BA4"/>
    <w:rsid w:val="000132EA"/>
    <w:rsid w:val="0001342C"/>
    <w:rsid w:val="00013616"/>
    <w:rsid w:val="000136AF"/>
    <w:rsid w:val="00013704"/>
    <w:rsid w:val="00013A54"/>
    <w:rsid w:val="00013BD8"/>
    <w:rsid w:val="000142B5"/>
    <w:rsid w:val="000143E8"/>
    <w:rsid w:val="0001449E"/>
    <w:rsid w:val="00014B96"/>
    <w:rsid w:val="00014BBD"/>
    <w:rsid w:val="00014CD6"/>
    <w:rsid w:val="00014E5B"/>
    <w:rsid w:val="0001501E"/>
    <w:rsid w:val="00015077"/>
    <w:rsid w:val="000150C9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4"/>
    <w:rsid w:val="000169F6"/>
    <w:rsid w:val="00016DE4"/>
    <w:rsid w:val="0001700D"/>
    <w:rsid w:val="00017844"/>
    <w:rsid w:val="00017C07"/>
    <w:rsid w:val="0002016E"/>
    <w:rsid w:val="00020295"/>
    <w:rsid w:val="0002058D"/>
    <w:rsid w:val="000208C6"/>
    <w:rsid w:val="00020955"/>
    <w:rsid w:val="00020C6D"/>
    <w:rsid w:val="000212D4"/>
    <w:rsid w:val="000213E2"/>
    <w:rsid w:val="00021442"/>
    <w:rsid w:val="00021566"/>
    <w:rsid w:val="00021CC7"/>
    <w:rsid w:val="00021D6B"/>
    <w:rsid w:val="00021E28"/>
    <w:rsid w:val="00021F91"/>
    <w:rsid w:val="0002277D"/>
    <w:rsid w:val="00022861"/>
    <w:rsid w:val="00022944"/>
    <w:rsid w:val="00022B7B"/>
    <w:rsid w:val="00022E65"/>
    <w:rsid w:val="00022F48"/>
    <w:rsid w:val="0002318D"/>
    <w:rsid w:val="0002369A"/>
    <w:rsid w:val="00023813"/>
    <w:rsid w:val="00023A7E"/>
    <w:rsid w:val="00023E11"/>
    <w:rsid w:val="00023E63"/>
    <w:rsid w:val="00023ED3"/>
    <w:rsid w:val="00023FEB"/>
    <w:rsid w:val="00024234"/>
    <w:rsid w:val="0002426A"/>
    <w:rsid w:val="0002428B"/>
    <w:rsid w:val="000242C9"/>
    <w:rsid w:val="000242F0"/>
    <w:rsid w:val="0002455A"/>
    <w:rsid w:val="000246F2"/>
    <w:rsid w:val="00024960"/>
    <w:rsid w:val="00024B70"/>
    <w:rsid w:val="00024C24"/>
    <w:rsid w:val="00024E83"/>
    <w:rsid w:val="00025093"/>
    <w:rsid w:val="000250BF"/>
    <w:rsid w:val="0002566A"/>
    <w:rsid w:val="00025989"/>
    <w:rsid w:val="00026143"/>
    <w:rsid w:val="00026923"/>
    <w:rsid w:val="000269A7"/>
    <w:rsid w:val="00026B06"/>
    <w:rsid w:val="00026B8B"/>
    <w:rsid w:val="00026C27"/>
    <w:rsid w:val="00026CA3"/>
    <w:rsid w:val="00026D2A"/>
    <w:rsid w:val="00026D5E"/>
    <w:rsid w:val="00026E0D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8C"/>
    <w:rsid w:val="000301A8"/>
    <w:rsid w:val="000301F2"/>
    <w:rsid w:val="00030551"/>
    <w:rsid w:val="000308D0"/>
    <w:rsid w:val="000309F0"/>
    <w:rsid w:val="0003102B"/>
    <w:rsid w:val="00031110"/>
    <w:rsid w:val="00031A1E"/>
    <w:rsid w:val="00031B7A"/>
    <w:rsid w:val="00031DFB"/>
    <w:rsid w:val="00031F31"/>
    <w:rsid w:val="000320CD"/>
    <w:rsid w:val="000321F9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46A2"/>
    <w:rsid w:val="0003483C"/>
    <w:rsid w:val="000348C9"/>
    <w:rsid w:val="00034A55"/>
    <w:rsid w:val="00034BEA"/>
    <w:rsid w:val="00034DFD"/>
    <w:rsid w:val="00034F3E"/>
    <w:rsid w:val="00035149"/>
    <w:rsid w:val="00035AA5"/>
    <w:rsid w:val="00035C3E"/>
    <w:rsid w:val="00035D98"/>
    <w:rsid w:val="00036529"/>
    <w:rsid w:val="000369D6"/>
    <w:rsid w:val="00036C19"/>
    <w:rsid w:val="00036CA0"/>
    <w:rsid w:val="00036E08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81C"/>
    <w:rsid w:val="00040B4A"/>
    <w:rsid w:val="00040BCC"/>
    <w:rsid w:val="00041159"/>
    <w:rsid w:val="0004129F"/>
    <w:rsid w:val="00041576"/>
    <w:rsid w:val="0004162C"/>
    <w:rsid w:val="00042059"/>
    <w:rsid w:val="0004263F"/>
    <w:rsid w:val="00042E2F"/>
    <w:rsid w:val="00042FE9"/>
    <w:rsid w:val="000431BB"/>
    <w:rsid w:val="00043297"/>
    <w:rsid w:val="000437D4"/>
    <w:rsid w:val="00043B82"/>
    <w:rsid w:val="00043F2F"/>
    <w:rsid w:val="00044312"/>
    <w:rsid w:val="000448C5"/>
    <w:rsid w:val="000458DE"/>
    <w:rsid w:val="00045F1F"/>
    <w:rsid w:val="00045F78"/>
    <w:rsid w:val="000466C6"/>
    <w:rsid w:val="00046CB3"/>
    <w:rsid w:val="00046D0B"/>
    <w:rsid w:val="0004702B"/>
    <w:rsid w:val="0004709F"/>
    <w:rsid w:val="000476B3"/>
    <w:rsid w:val="0004778F"/>
    <w:rsid w:val="000477EA"/>
    <w:rsid w:val="000479BE"/>
    <w:rsid w:val="00047C6D"/>
    <w:rsid w:val="0005037F"/>
    <w:rsid w:val="00050AFE"/>
    <w:rsid w:val="00050BAB"/>
    <w:rsid w:val="00050BE6"/>
    <w:rsid w:val="00050DF0"/>
    <w:rsid w:val="000512F9"/>
    <w:rsid w:val="00051307"/>
    <w:rsid w:val="0005163C"/>
    <w:rsid w:val="000516EB"/>
    <w:rsid w:val="00051A69"/>
    <w:rsid w:val="000520A3"/>
    <w:rsid w:val="00052408"/>
    <w:rsid w:val="000525DD"/>
    <w:rsid w:val="000527C0"/>
    <w:rsid w:val="00052808"/>
    <w:rsid w:val="00052D76"/>
    <w:rsid w:val="00053262"/>
    <w:rsid w:val="0005326C"/>
    <w:rsid w:val="00053331"/>
    <w:rsid w:val="000533EE"/>
    <w:rsid w:val="000534E7"/>
    <w:rsid w:val="00053C55"/>
    <w:rsid w:val="00053E19"/>
    <w:rsid w:val="00053ED5"/>
    <w:rsid w:val="00054401"/>
    <w:rsid w:val="0005461D"/>
    <w:rsid w:val="000546EE"/>
    <w:rsid w:val="00054892"/>
    <w:rsid w:val="00055234"/>
    <w:rsid w:val="00055468"/>
    <w:rsid w:val="00055482"/>
    <w:rsid w:val="00055528"/>
    <w:rsid w:val="00055546"/>
    <w:rsid w:val="00055960"/>
    <w:rsid w:val="00055D63"/>
    <w:rsid w:val="00055F8C"/>
    <w:rsid w:val="00056416"/>
    <w:rsid w:val="000568F0"/>
    <w:rsid w:val="00056906"/>
    <w:rsid w:val="00056E66"/>
    <w:rsid w:val="00056EAC"/>
    <w:rsid w:val="000571CF"/>
    <w:rsid w:val="000574DA"/>
    <w:rsid w:val="0005790E"/>
    <w:rsid w:val="00057C6E"/>
    <w:rsid w:val="000603B8"/>
    <w:rsid w:val="00060457"/>
    <w:rsid w:val="000606D5"/>
    <w:rsid w:val="00060877"/>
    <w:rsid w:val="000609F1"/>
    <w:rsid w:val="00060C4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F6B"/>
    <w:rsid w:val="0006354B"/>
    <w:rsid w:val="00063C92"/>
    <w:rsid w:val="00063FDE"/>
    <w:rsid w:val="000640A0"/>
    <w:rsid w:val="00064500"/>
    <w:rsid w:val="0006456E"/>
    <w:rsid w:val="000646A7"/>
    <w:rsid w:val="0006500F"/>
    <w:rsid w:val="0006526D"/>
    <w:rsid w:val="0006549F"/>
    <w:rsid w:val="000656D4"/>
    <w:rsid w:val="000656E1"/>
    <w:rsid w:val="0006573E"/>
    <w:rsid w:val="000658B2"/>
    <w:rsid w:val="00065ADE"/>
    <w:rsid w:val="00065C28"/>
    <w:rsid w:val="00065C80"/>
    <w:rsid w:val="00065EE4"/>
    <w:rsid w:val="00066403"/>
    <w:rsid w:val="0006640C"/>
    <w:rsid w:val="00066538"/>
    <w:rsid w:val="00066730"/>
    <w:rsid w:val="000668DF"/>
    <w:rsid w:val="00066A24"/>
    <w:rsid w:val="00066D24"/>
    <w:rsid w:val="00067412"/>
    <w:rsid w:val="00067554"/>
    <w:rsid w:val="00067906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4FA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9B"/>
    <w:rsid w:val="00076366"/>
    <w:rsid w:val="000763A9"/>
    <w:rsid w:val="00076495"/>
    <w:rsid w:val="000766A2"/>
    <w:rsid w:val="0007679B"/>
    <w:rsid w:val="00076B13"/>
    <w:rsid w:val="00076FBF"/>
    <w:rsid w:val="0007725A"/>
    <w:rsid w:val="000772F4"/>
    <w:rsid w:val="000779C7"/>
    <w:rsid w:val="00077D53"/>
    <w:rsid w:val="000802BD"/>
    <w:rsid w:val="00080715"/>
    <w:rsid w:val="000808F4"/>
    <w:rsid w:val="00080972"/>
    <w:rsid w:val="0008138F"/>
    <w:rsid w:val="00081BD6"/>
    <w:rsid w:val="00081FD7"/>
    <w:rsid w:val="00082523"/>
    <w:rsid w:val="00082576"/>
    <w:rsid w:val="00082BA6"/>
    <w:rsid w:val="00082F02"/>
    <w:rsid w:val="0008356D"/>
    <w:rsid w:val="000838F4"/>
    <w:rsid w:val="00083D69"/>
    <w:rsid w:val="00083F7F"/>
    <w:rsid w:val="0008445F"/>
    <w:rsid w:val="00084539"/>
    <w:rsid w:val="00084563"/>
    <w:rsid w:val="00084CB7"/>
    <w:rsid w:val="000851AB"/>
    <w:rsid w:val="00085373"/>
    <w:rsid w:val="0008537C"/>
    <w:rsid w:val="00085548"/>
    <w:rsid w:val="00085726"/>
    <w:rsid w:val="00086280"/>
    <w:rsid w:val="0008635F"/>
    <w:rsid w:val="00086A5B"/>
    <w:rsid w:val="00087576"/>
    <w:rsid w:val="000877F1"/>
    <w:rsid w:val="00087BCE"/>
    <w:rsid w:val="00087C6D"/>
    <w:rsid w:val="00087C9A"/>
    <w:rsid w:val="00087D46"/>
    <w:rsid w:val="0009004B"/>
    <w:rsid w:val="000903F5"/>
    <w:rsid w:val="000905B0"/>
    <w:rsid w:val="00090C74"/>
    <w:rsid w:val="00090EA4"/>
    <w:rsid w:val="0009103D"/>
    <w:rsid w:val="0009119A"/>
    <w:rsid w:val="000915D5"/>
    <w:rsid w:val="0009173D"/>
    <w:rsid w:val="0009182F"/>
    <w:rsid w:val="00091943"/>
    <w:rsid w:val="00091D45"/>
    <w:rsid w:val="00091F31"/>
    <w:rsid w:val="00092641"/>
    <w:rsid w:val="000926C1"/>
    <w:rsid w:val="0009279D"/>
    <w:rsid w:val="00092820"/>
    <w:rsid w:val="00092CF8"/>
    <w:rsid w:val="00092E52"/>
    <w:rsid w:val="00093258"/>
    <w:rsid w:val="000935F0"/>
    <w:rsid w:val="000936D5"/>
    <w:rsid w:val="00093A25"/>
    <w:rsid w:val="00093DFB"/>
    <w:rsid w:val="000940EC"/>
    <w:rsid w:val="00094460"/>
    <w:rsid w:val="0009458D"/>
    <w:rsid w:val="00094891"/>
    <w:rsid w:val="00094A02"/>
    <w:rsid w:val="00094C20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B55"/>
    <w:rsid w:val="00097BFD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1623"/>
    <w:rsid w:val="000A1719"/>
    <w:rsid w:val="000A18F8"/>
    <w:rsid w:val="000A192A"/>
    <w:rsid w:val="000A1C51"/>
    <w:rsid w:val="000A2079"/>
    <w:rsid w:val="000A23CD"/>
    <w:rsid w:val="000A249C"/>
    <w:rsid w:val="000A259D"/>
    <w:rsid w:val="000A2659"/>
    <w:rsid w:val="000A2B4E"/>
    <w:rsid w:val="000A2CB6"/>
    <w:rsid w:val="000A2F6E"/>
    <w:rsid w:val="000A34F9"/>
    <w:rsid w:val="000A363B"/>
    <w:rsid w:val="000A38C4"/>
    <w:rsid w:val="000A3B93"/>
    <w:rsid w:val="000A3BDE"/>
    <w:rsid w:val="000A3F22"/>
    <w:rsid w:val="000A3FBE"/>
    <w:rsid w:val="000A43D0"/>
    <w:rsid w:val="000A4A06"/>
    <w:rsid w:val="000A4C89"/>
    <w:rsid w:val="000A4EFE"/>
    <w:rsid w:val="000A50CC"/>
    <w:rsid w:val="000A54F5"/>
    <w:rsid w:val="000A5583"/>
    <w:rsid w:val="000A5694"/>
    <w:rsid w:val="000A57C8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C35"/>
    <w:rsid w:val="000A6D38"/>
    <w:rsid w:val="000A6FC3"/>
    <w:rsid w:val="000A71EC"/>
    <w:rsid w:val="000A71FF"/>
    <w:rsid w:val="000A7206"/>
    <w:rsid w:val="000A75BF"/>
    <w:rsid w:val="000A7CDE"/>
    <w:rsid w:val="000A7D06"/>
    <w:rsid w:val="000A7E53"/>
    <w:rsid w:val="000B018B"/>
    <w:rsid w:val="000B0720"/>
    <w:rsid w:val="000B0BE6"/>
    <w:rsid w:val="000B0E74"/>
    <w:rsid w:val="000B13CC"/>
    <w:rsid w:val="000B1511"/>
    <w:rsid w:val="000B16F0"/>
    <w:rsid w:val="000B184F"/>
    <w:rsid w:val="000B1B44"/>
    <w:rsid w:val="000B21DC"/>
    <w:rsid w:val="000B21FA"/>
    <w:rsid w:val="000B23AC"/>
    <w:rsid w:val="000B27A1"/>
    <w:rsid w:val="000B2A85"/>
    <w:rsid w:val="000B2E70"/>
    <w:rsid w:val="000B2FCB"/>
    <w:rsid w:val="000B3193"/>
    <w:rsid w:val="000B34DA"/>
    <w:rsid w:val="000B36B2"/>
    <w:rsid w:val="000B3AAD"/>
    <w:rsid w:val="000B3B58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E23"/>
    <w:rsid w:val="000B5088"/>
    <w:rsid w:val="000B5708"/>
    <w:rsid w:val="000B6837"/>
    <w:rsid w:val="000B695E"/>
    <w:rsid w:val="000B6998"/>
    <w:rsid w:val="000B6AF9"/>
    <w:rsid w:val="000B6AFD"/>
    <w:rsid w:val="000B6BDA"/>
    <w:rsid w:val="000B6E22"/>
    <w:rsid w:val="000B777C"/>
    <w:rsid w:val="000B78AD"/>
    <w:rsid w:val="000B7A60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E27"/>
    <w:rsid w:val="000C4178"/>
    <w:rsid w:val="000C4231"/>
    <w:rsid w:val="000C4D02"/>
    <w:rsid w:val="000C4F26"/>
    <w:rsid w:val="000C4F69"/>
    <w:rsid w:val="000C5453"/>
    <w:rsid w:val="000C55D7"/>
    <w:rsid w:val="000C56FF"/>
    <w:rsid w:val="000C5898"/>
    <w:rsid w:val="000C5B66"/>
    <w:rsid w:val="000C5DC6"/>
    <w:rsid w:val="000C5F42"/>
    <w:rsid w:val="000C61C9"/>
    <w:rsid w:val="000C6262"/>
    <w:rsid w:val="000C66D7"/>
    <w:rsid w:val="000C693A"/>
    <w:rsid w:val="000C6B43"/>
    <w:rsid w:val="000C6D34"/>
    <w:rsid w:val="000C6E5B"/>
    <w:rsid w:val="000C6F1B"/>
    <w:rsid w:val="000C74A7"/>
    <w:rsid w:val="000C75BD"/>
    <w:rsid w:val="000C7A7D"/>
    <w:rsid w:val="000C7C75"/>
    <w:rsid w:val="000C7D2E"/>
    <w:rsid w:val="000D03D6"/>
    <w:rsid w:val="000D05B1"/>
    <w:rsid w:val="000D0913"/>
    <w:rsid w:val="000D0AC3"/>
    <w:rsid w:val="000D0B08"/>
    <w:rsid w:val="000D0DE0"/>
    <w:rsid w:val="000D104A"/>
    <w:rsid w:val="000D1453"/>
    <w:rsid w:val="000D15F7"/>
    <w:rsid w:val="000D1636"/>
    <w:rsid w:val="000D191D"/>
    <w:rsid w:val="000D1AB9"/>
    <w:rsid w:val="000D1CA0"/>
    <w:rsid w:val="000D1D16"/>
    <w:rsid w:val="000D1D38"/>
    <w:rsid w:val="000D1F19"/>
    <w:rsid w:val="000D1F87"/>
    <w:rsid w:val="000D2210"/>
    <w:rsid w:val="000D2357"/>
    <w:rsid w:val="000D29FC"/>
    <w:rsid w:val="000D2A64"/>
    <w:rsid w:val="000D2A68"/>
    <w:rsid w:val="000D2C08"/>
    <w:rsid w:val="000D2DF1"/>
    <w:rsid w:val="000D3186"/>
    <w:rsid w:val="000D33B4"/>
    <w:rsid w:val="000D3ED5"/>
    <w:rsid w:val="000D41FB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DB"/>
    <w:rsid w:val="000D6056"/>
    <w:rsid w:val="000D6157"/>
    <w:rsid w:val="000D6266"/>
    <w:rsid w:val="000D63C1"/>
    <w:rsid w:val="000D65FE"/>
    <w:rsid w:val="000D7143"/>
    <w:rsid w:val="000D79B8"/>
    <w:rsid w:val="000D79DC"/>
    <w:rsid w:val="000D7B69"/>
    <w:rsid w:val="000D7B7A"/>
    <w:rsid w:val="000D7CB7"/>
    <w:rsid w:val="000D7E2D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25F5"/>
    <w:rsid w:val="000E2A26"/>
    <w:rsid w:val="000E2B53"/>
    <w:rsid w:val="000E2CF3"/>
    <w:rsid w:val="000E2E18"/>
    <w:rsid w:val="000E2F73"/>
    <w:rsid w:val="000E302C"/>
    <w:rsid w:val="000E33BB"/>
    <w:rsid w:val="000E38A8"/>
    <w:rsid w:val="000E38D5"/>
    <w:rsid w:val="000E3AD4"/>
    <w:rsid w:val="000E3E5A"/>
    <w:rsid w:val="000E3F37"/>
    <w:rsid w:val="000E4629"/>
    <w:rsid w:val="000E49CB"/>
    <w:rsid w:val="000E511E"/>
    <w:rsid w:val="000E5549"/>
    <w:rsid w:val="000E57F4"/>
    <w:rsid w:val="000E5EB1"/>
    <w:rsid w:val="000E5F8F"/>
    <w:rsid w:val="000E61CC"/>
    <w:rsid w:val="000E640C"/>
    <w:rsid w:val="000E652E"/>
    <w:rsid w:val="000E6A6E"/>
    <w:rsid w:val="000E6CEA"/>
    <w:rsid w:val="000E6FD0"/>
    <w:rsid w:val="000E7073"/>
    <w:rsid w:val="000E72D9"/>
    <w:rsid w:val="000E74E0"/>
    <w:rsid w:val="000E7583"/>
    <w:rsid w:val="000E7BDB"/>
    <w:rsid w:val="000E7D00"/>
    <w:rsid w:val="000E7E13"/>
    <w:rsid w:val="000F0A9B"/>
    <w:rsid w:val="000F0F72"/>
    <w:rsid w:val="000F101E"/>
    <w:rsid w:val="000F11B6"/>
    <w:rsid w:val="000F1580"/>
    <w:rsid w:val="000F17F0"/>
    <w:rsid w:val="000F1B01"/>
    <w:rsid w:val="000F1B1B"/>
    <w:rsid w:val="000F1CA9"/>
    <w:rsid w:val="000F2767"/>
    <w:rsid w:val="000F2CBC"/>
    <w:rsid w:val="000F2E5D"/>
    <w:rsid w:val="000F2E6E"/>
    <w:rsid w:val="000F3319"/>
    <w:rsid w:val="000F3365"/>
    <w:rsid w:val="000F3401"/>
    <w:rsid w:val="000F3899"/>
    <w:rsid w:val="000F3E52"/>
    <w:rsid w:val="000F480A"/>
    <w:rsid w:val="000F4C7A"/>
    <w:rsid w:val="000F4D1A"/>
    <w:rsid w:val="000F4FDD"/>
    <w:rsid w:val="000F52B1"/>
    <w:rsid w:val="000F52CD"/>
    <w:rsid w:val="000F5851"/>
    <w:rsid w:val="000F5897"/>
    <w:rsid w:val="000F5E98"/>
    <w:rsid w:val="000F5F15"/>
    <w:rsid w:val="000F607B"/>
    <w:rsid w:val="000F6126"/>
    <w:rsid w:val="000F6235"/>
    <w:rsid w:val="000F6375"/>
    <w:rsid w:val="000F639B"/>
    <w:rsid w:val="000F64DA"/>
    <w:rsid w:val="000F6CFE"/>
    <w:rsid w:val="000F72B3"/>
    <w:rsid w:val="000F7393"/>
    <w:rsid w:val="000F7503"/>
    <w:rsid w:val="000F7920"/>
    <w:rsid w:val="000F7B42"/>
    <w:rsid w:val="000F7CD6"/>
    <w:rsid w:val="000F7E9A"/>
    <w:rsid w:val="000F7F49"/>
    <w:rsid w:val="00100573"/>
    <w:rsid w:val="00100666"/>
    <w:rsid w:val="00100C2F"/>
    <w:rsid w:val="00100FD0"/>
    <w:rsid w:val="00100FFF"/>
    <w:rsid w:val="001014D0"/>
    <w:rsid w:val="00101600"/>
    <w:rsid w:val="00101B3F"/>
    <w:rsid w:val="00101B62"/>
    <w:rsid w:val="00101BC9"/>
    <w:rsid w:val="00101E70"/>
    <w:rsid w:val="0010205F"/>
    <w:rsid w:val="001022EB"/>
    <w:rsid w:val="001023A6"/>
    <w:rsid w:val="00102960"/>
    <w:rsid w:val="001029A7"/>
    <w:rsid w:val="00102CD6"/>
    <w:rsid w:val="00102D69"/>
    <w:rsid w:val="001031E6"/>
    <w:rsid w:val="00103521"/>
    <w:rsid w:val="0010352B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71D1"/>
    <w:rsid w:val="00107594"/>
    <w:rsid w:val="001077C4"/>
    <w:rsid w:val="00107886"/>
    <w:rsid w:val="00107B27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37C"/>
    <w:rsid w:val="00111B77"/>
    <w:rsid w:val="0011228A"/>
    <w:rsid w:val="0011248E"/>
    <w:rsid w:val="001125BB"/>
    <w:rsid w:val="00112819"/>
    <w:rsid w:val="0011283C"/>
    <w:rsid w:val="00112DFD"/>
    <w:rsid w:val="00112EC0"/>
    <w:rsid w:val="0011354A"/>
    <w:rsid w:val="0011378F"/>
    <w:rsid w:val="00113E1F"/>
    <w:rsid w:val="00113F6C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4B9"/>
    <w:rsid w:val="001164C2"/>
    <w:rsid w:val="00116574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70E"/>
    <w:rsid w:val="001208BB"/>
    <w:rsid w:val="00120C22"/>
    <w:rsid w:val="00121317"/>
    <w:rsid w:val="001214D5"/>
    <w:rsid w:val="001219E3"/>
    <w:rsid w:val="00121AD0"/>
    <w:rsid w:val="00121D45"/>
    <w:rsid w:val="00121FA3"/>
    <w:rsid w:val="00122AB7"/>
    <w:rsid w:val="00122B8F"/>
    <w:rsid w:val="00122E79"/>
    <w:rsid w:val="00122E9F"/>
    <w:rsid w:val="001231CC"/>
    <w:rsid w:val="001231D5"/>
    <w:rsid w:val="00123336"/>
    <w:rsid w:val="001234A3"/>
    <w:rsid w:val="001236F5"/>
    <w:rsid w:val="00123737"/>
    <w:rsid w:val="00123AC4"/>
    <w:rsid w:val="00123DF2"/>
    <w:rsid w:val="0012447F"/>
    <w:rsid w:val="001245F1"/>
    <w:rsid w:val="00124623"/>
    <w:rsid w:val="00124B92"/>
    <w:rsid w:val="00124BFC"/>
    <w:rsid w:val="00125885"/>
    <w:rsid w:val="001258DE"/>
    <w:rsid w:val="00125939"/>
    <w:rsid w:val="00125980"/>
    <w:rsid w:val="001259A1"/>
    <w:rsid w:val="00125C02"/>
    <w:rsid w:val="0012668E"/>
    <w:rsid w:val="0012675B"/>
    <w:rsid w:val="0012683E"/>
    <w:rsid w:val="00126A30"/>
    <w:rsid w:val="00126C10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AF4"/>
    <w:rsid w:val="00130B26"/>
    <w:rsid w:val="00130BE7"/>
    <w:rsid w:val="00130D37"/>
    <w:rsid w:val="00130DBC"/>
    <w:rsid w:val="0013123A"/>
    <w:rsid w:val="00131345"/>
    <w:rsid w:val="00131392"/>
    <w:rsid w:val="0013142A"/>
    <w:rsid w:val="001314C0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6471"/>
    <w:rsid w:val="00136657"/>
    <w:rsid w:val="00136A81"/>
    <w:rsid w:val="001372E4"/>
    <w:rsid w:val="00137413"/>
    <w:rsid w:val="00137742"/>
    <w:rsid w:val="00137780"/>
    <w:rsid w:val="00137CFC"/>
    <w:rsid w:val="00137D57"/>
    <w:rsid w:val="001400ED"/>
    <w:rsid w:val="0014058B"/>
    <w:rsid w:val="001407B8"/>
    <w:rsid w:val="00140C7C"/>
    <w:rsid w:val="00140FB7"/>
    <w:rsid w:val="00141127"/>
    <w:rsid w:val="0014137F"/>
    <w:rsid w:val="001419B7"/>
    <w:rsid w:val="00141CFC"/>
    <w:rsid w:val="00141E3E"/>
    <w:rsid w:val="001423D0"/>
    <w:rsid w:val="001427E2"/>
    <w:rsid w:val="00142925"/>
    <w:rsid w:val="0014298D"/>
    <w:rsid w:val="00143430"/>
    <w:rsid w:val="001434A2"/>
    <w:rsid w:val="0014359A"/>
    <w:rsid w:val="001439E9"/>
    <w:rsid w:val="00143C41"/>
    <w:rsid w:val="00143D1F"/>
    <w:rsid w:val="00144425"/>
    <w:rsid w:val="00144E19"/>
    <w:rsid w:val="00144EFC"/>
    <w:rsid w:val="001453F2"/>
    <w:rsid w:val="001457B1"/>
    <w:rsid w:val="00145AB6"/>
    <w:rsid w:val="00145D94"/>
    <w:rsid w:val="0014612C"/>
    <w:rsid w:val="00146505"/>
    <w:rsid w:val="001465D3"/>
    <w:rsid w:val="00146600"/>
    <w:rsid w:val="00146856"/>
    <w:rsid w:val="00146857"/>
    <w:rsid w:val="00146971"/>
    <w:rsid w:val="00146E02"/>
    <w:rsid w:val="00146E63"/>
    <w:rsid w:val="00146E97"/>
    <w:rsid w:val="001471BB"/>
    <w:rsid w:val="001472BD"/>
    <w:rsid w:val="00147412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FD7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BED"/>
    <w:rsid w:val="00153C41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8D9"/>
    <w:rsid w:val="001559F5"/>
    <w:rsid w:val="0015645F"/>
    <w:rsid w:val="001569D0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D3"/>
    <w:rsid w:val="00160214"/>
    <w:rsid w:val="0016028C"/>
    <w:rsid w:val="0016056B"/>
    <w:rsid w:val="0016091A"/>
    <w:rsid w:val="00160B21"/>
    <w:rsid w:val="00160B28"/>
    <w:rsid w:val="00160FCF"/>
    <w:rsid w:val="0016110C"/>
    <w:rsid w:val="001618C8"/>
    <w:rsid w:val="00161DBE"/>
    <w:rsid w:val="001620C9"/>
    <w:rsid w:val="001621DA"/>
    <w:rsid w:val="00162AE3"/>
    <w:rsid w:val="00162AE9"/>
    <w:rsid w:val="0016339C"/>
    <w:rsid w:val="0016383F"/>
    <w:rsid w:val="00163F0F"/>
    <w:rsid w:val="00164109"/>
    <w:rsid w:val="0016429C"/>
    <w:rsid w:val="0016432D"/>
    <w:rsid w:val="00164603"/>
    <w:rsid w:val="00164E9D"/>
    <w:rsid w:val="00165237"/>
    <w:rsid w:val="0016555B"/>
    <w:rsid w:val="00165BB2"/>
    <w:rsid w:val="001667AB"/>
    <w:rsid w:val="0016711F"/>
    <w:rsid w:val="00167225"/>
    <w:rsid w:val="00167293"/>
    <w:rsid w:val="00167955"/>
    <w:rsid w:val="00167AC3"/>
    <w:rsid w:val="00167EE1"/>
    <w:rsid w:val="00167FF2"/>
    <w:rsid w:val="0017007F"/>
    <w:rsid w:val="001708ED"/>
    <w:rsid w:val="00170913"/>
    <w:rsid w:val="00170E05"/>
    <w:rsid w:val="00171079"/>
    <w:rsid w:val="00171478"/>
    <w:rsid w:val="001715C8"/>
    <w:rsid w:val="0017192F"/>
    <w:rsid w:val="00171D05"/>
    <w:rsid w:val="00171E67"/>
    <w:rsid w:val="00171F4F"/>
    <w:rsid w:val="00172046"/>
    <w:rsid w:val="001721C3"/>
    <w:rsid w:val="00172914"/>
    <w:rsid w:val="00172F9F"/>
    <w:rsid w:val="001730B7"/>
    <w:rsid w:val="00173342"/>
    <w:rsid w:val="00173C0F"/>
    <w:rsid w:val="00174171"/>
    <w:rsid w:val="00174217"/>
    <w:rsid w:val="00174254"/>
    <w:rsid w:val="0017429F"/>
    <w:rsid w:val="001748A6"/>
    <w:rsid w:val="001748BB"/>
    <w:rsid w:val="00174BBF"/>
    <w:rsid w:val="00174E60"/>
    <w:rsid w:val="00174EAD"/>
    <w:rsid w:val="0017522D"/>
    <w:rsid w:val="00175552"/>
    <w:rsid w:val="00175561"/>
    <w:rsid w:val="0017561B"/>
    <w:rsid w:val="00175B2F"/>
    <w:rsid w:val="00175C3F"/>
    <w:rsid w:val="00175C59"/>
    <w:rsid w:val="00175EE8"/>
    <w:rsid w:val="001762AD"/>
    <w:rsid w:val="001762F1"/>
    <w:rsid w:val="001766D8"/>
    <w:rsid w:val="00176AE7"/>
    <w:rsid w:val="001771F9"/>
    <w:rsid w:val="001779F4"/>
    <w:rsid w:val="00177A73"/>
    <w:rsid w:val="00177A91"/>
    <w:rsid w:val="00177C93"/>
    <w:rsid w:val="00180187"/>
    <w:rsid w:val="0018055F"/>
    <w:rsid w:val="00180863"/>
    <w:rsid w:val="00180865"/>
    <w:rsid w:val="001808BE"/>
    <w:rsid w:val="001808C6"/>
    <w:rsid w:val="00180A97"/>
    <w:rsid w:val="00180DBE"/>
    <w:rsid w:val="00180FF1"/>
    <w:rsid w:val="00181182"/>
    <w:rsid w:val="0018159A"/>
    <w:rsid w:val="00181691"/>
    <w:rsid w:val="001819F8"/>
    <w:rsid w:val="00181A9D"/>
    <w:rsid w:val="00181B71"/>
    <w:rsid w:val="00181C4B"/>
    <w:rsid w:val="00182605"/>
    <w:rsid w:val="001829C5"/>
    <w:rsid w:val="00182A2A"/>
    <w:rsid w:val="00182DC4"/>
    <w:rsid w:val="00182F4C"/>
    <w:rsid w:val="00182FD4"/>
    <w:rsid w:val="001833FE"/>
    <w:rsid w:val="00183941"/>
    <w:rsid w:val="00183DD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AA"/>
    <w:rsid w:val="0018524F"/>
    <w:rsid w:val="001853F3"/>
    <w:rsid w:val="001859C7"/>
    <w:rsid w:val="001859E7"/>
    <w:rsid w:val="00185E1F"/>
    <w:rsid w:val="00185EF5"/>
    <w:rsid w:val="001861F1"/>
    <w:rsid w:val="00186283"/>
    <w:rsid w:val="00186379"/>
    <w:rsid w:val="001868AA"/>
    <w:rsid w:val="00186EA6"/>
    <w:rsid w:val="00186F12"/>
    <w:rsid w:val="001874C6"/>
    <w:rsid w:val="0018775F"/>
    <w:rsid w:val="00187A66"/>
    <w:rsid w:val="00187CFC"/>
    <w:rsid w:val="00187DD6"/>
    <w:rsid w:val="00187ED0"/>
    <w:rsid w:val="00190055"/>
    <w:rsid w:val="0019009C"/>
    <w:rsid w:val="001904CA"/>
    <w:rsid w:val="00190953"/>
    <w:rsid w:val="001909D4"/>
    <w:rsid w:val="00190B60"/>
    <w:rsid w:val="00190FE5"/>
    <w:rsid w:val="001910CB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F68"/>
    <w:rsid w:val="00192018"/>
    <w:rsid w:val="0019233E"/>
    <w:rsid w:val="001924FB"/>
    <w:rsid w:val="00192CD5"/>
    <w:rsid w:val="00192E65"/>
    <w:rsid w:val="00192FA5"/>
    <w:rsid w:val="001938B6"/>
    <w:rsid w:val="00193BD8"/>
    <w:rsid w:val="00193D18"/>
    <w:rsid w:val="00193F8D"/>
    <w:rsid w:val="0019442F"/>
    <w:rsid w:val="001947C3"/>
    <w:rsid w:val="0019498E"/>
    <w:rsid w:val="001949E8"/>
    <w:rsid w:val="00194AC9"/>
    <w:rsid w:val="00194BD3"/>
    <w:rsid w:val="00194F4C"/>
    <w:rsid w:val="00195071"/>
    <w:rsid w:val="001950B0"/>
    <w:rsid w:val="001950BC"/>
    <w:rsid w:val="001953AE"/>
    <w:rsid w:val="001953D9"/>
    <w:rsid w:val="001955B6"/>
    <w:rsid w:val="00195D3D"/>
    <w:rsid w:val="00195E5F"/>
    <w:rsid w:val="00196041"/>
    <w:rsid w:val="001961AA"/>
    <w:rsid w:val="001967D1"/>
    <w:rsid w:val="00196C58"/>
    <w:rsid w:val="00196FBB"/>
    <w:rsid w:val="001971E4"/>
    <w:rsid w:val="001971F6"/>
    <w:rsid w:val="0019727B"/>
    <w:rsid w:val="001973CF"/>
    <w:rsid w:val="00197517"/>
    <w:rsid w:val="00197967"/>
    <w:rsid w:val="00197A64"/>
    <w:rsid w:val="00197B50"/>
    <w:rsid w:val="00197BA8"/>
    <w:rsid w:val="00197EC9"/>
    <w:rsid w:val="001A0369"/>
    <w:rsid w:val="001A0487"/>
    <w:rsid w:val="001A0C6F"/>
    <w:rsid w:val="001A0CB9"/>
    <w:rsid w:val="001A116F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50F"/>
    <w:rsid w:val="001A3A74"/>
    <w:rsid w:val="001A3B52"/>
    <w:rsid w:val="001A3D0A"/>
    <w:rsid w:val="001A3DF2"/>
    <w:rsid w:val="001A4530"/>
    <w:rsid w:val="001A462E"/>
    <w:rsid w:val="001A4684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D27"/>
    <w:rsid w:val="001A5F25"/>
    <w:rsid w:val="001A6405"/>
    <w:rsid w:val="001A65C2"/>
    <w:rsid w:val="001A67F1"/>
    <w:rsid w:val="001A6961"/>
    <w:rsid w:val="001A6A4A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920"/>
    <w:rsid w:val="001B09D4"/>
    <w:rsid w:val="001B0B13"/>
    <w:rsid w:val="001B0E7A"/>
    <w:rsid w:val="001B101F"/>
    <w:rsid w:val="001B103E"/>
    <w:rsid w:val="001B1600"/>
    <w:rsid w:val="001B1AB3"/>
    <w:rsid w:val="001B1C98"/>
    <w:rsid w:val="001B1C9D"/>
    <w:rsid w:val="001B1CC1"/>
    <w:rsid w:val="001B2355"/>
    <w:rsid w:val="001B27D6"/>
    <w:rsid w:val="001B28D7"/>
    <w:rsid w:val="001B3638"/>
    <w:rsid w:val="001B3CF9"/>
    <w:rsid w:val="001B461D"/>
    <w:rsid w:val="001B474A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F63"/>
    <w:rsid w:val="001B6335"/>
    <w:rsid w:val="001B646D"/>
    <w:rsid w:val="001B68CF"/>
    <w:rsid w:val="001B6A80"/>
    <w:rsid w:val="001B6A8C"/>
    <w:rsid w:val="001B6B58"/>
    <w:rsid w:val="001B6EC9"/>
    <w:rsid w:val="001B6F0F"/>
    <w:rsid w:val="001B768B"/>
    <w:rsid w:val="001B76D1"/>
    <w:rsid w:val="001B7988"/>
    <w:rsid w:val="001B7EDE"/>
    <w:rsid w:val="001B7EDF"/>
    <w:rsid w:val="001C017F"/>
    <w:rsid w:val="001C01A2"/>
    <w:rsid w:val="001C054D"/>
    <w:rsid w:val="001C058A"/>
    <w:rsid w:val="001C075D"/>
    <w:rsid w:val="001C0764"/>
    <w:rsid w:val="001C07F6"/>
    <w:rsid w:val="001C0C3E"/>
    <w:rsid w:val="001C1078"/>
    <w:rsid w:val="001C15FF"/>
    <w:rsid w:val="001C16DA"/>
    <w:rsid w:val="001C1747"/>
    <w:rsid w:val="001C1810"/>
    <w:rsid w:val="001C1F60"/>
    <w:rsid w:val="001C23D6"/>
    <w:rsid w:val="001C2A20"/>
    <w:rsid w:val="001C2A75"/>
    <w:rsid w:val="001C2CE5"/>
    <w:rsid w:val="001C2D3A"/>
    <w:rsid w:val="001C2EB2"/>
    <w:rsid w:val="001C2FE9"/>
    <w:rsid w:val="001C377C"/>
    <w:rsid w:val="001C3CBD"/>
    <w:rsid w:val="001C3DB6"/>
    <w:rsid w:val="001C3F3F"/>
    <w:rsid w:val="001C47EB"/>
    <w:rsid w:val="001C4BFB"/>
    <w:rsid w:val="001C4DB6"/>
    <w:rsid w:val="001C5078"/>
    <w:rsid w:val="001C5172"/>
    <w:rsid w:val="001C52DE"/>
    <w:rsid w:val="001C5394"/>
    <w:rsid w:val="001C5501"/>
    <w:rsid w:val="001C5A5D"/>
    <w:rsid w:val="001C5CF6"/>
    <w:rsid w:val="001C5DD2"/>
    <w:rsid w:val="001C5EAE"/>
    <w:rsid w:val="001C6523"/>
    <w:rsid w:val="001C6BCF"/>
    <w:rsid w:val="001C6DCF"/>
    <w:rsid w:val="001C6F37"/>
    <w:rsid w:val="001C72AB"/>
    <w:rsid w:val="001C74F9"/>
    <w:rsid w:val="001C790F"/>
    <w:rsid w:val="001C7C95"/>
    <w:rsid w:val="001C7D0D"/>
    <w:rsid w:val="001C7E14"/>
    <w:rsid w:val="001C7EC1"/>
    <w:rsid w:val="001D02D0"/>
    <w:rsid w:val="001D0A04"/>
    <w:rsid w:val="001D0AC6"/>
    <w:rsid w:val="001D0B59"/>
    <w:rsid w:val="001D116D"/>
    <w:rsid w:val="001D1694"/>
    <w:rsid w:val="001D17CC"/>
    <w:rsid w:val="001D17D2"/>
    <w:rsid w:val="001D1A0B"/>
    <w:rsid w:val="001D1B85"/>
    <w:rsid w:val="001D1BE7"/>
    <w:rsid w:val="001D1C2A"/>
    <w:rsid w:val="001D1DAD"/>
    <w:rsid w:val="001D274D"/>
    <w:rsid w:val="001D2791"/>
    <w:rsid w:val="001D2BE1"/>
    <w:rsid w:val="001D2DF9"/>
    <w:rsid w:val="001D2EB6"/>
    <w:rsid w:val="001D2F18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D81"/>
    <w:rsid w:val="001D5312"/>
    <w:rsid w:val="001D576E"/>
    <w:rsid w:val="001D61A6"/>
    <w:rsid w:val="001D6667"/>
    <w:rsid w:val="001D6801"/>
    <w:rsid w:val="001D6BEA"/>
    <w:rsid w:val="001D6EAE"/>
    <w:rsid w:val="001D70CD"/>
    <w:rsid w:val="001D7275"/>
    <w:rsid w:val="001D7310"/>
    <w:rsid w:val="001D74BD"/>
    <w:rsid w:val="001D7692"/>
    <w:rsid w:val="001D7728"/>
    <w:rsid w:val="001D7B15"/>
    <w:rsid w:val="001D7C23"/>
    <w:rsid w:val="001D7FCB"/>
    <w:rsid w:val="001E0251"/>
    <w:rsid w:val="001E03F6"/>
    <w:rsid w:val="001E0DC1"/>
    <w:rsid w:val="001E0E8D"/>
    <w:rsid w:val="001E14B2"/>
    <w:rsid w:val="001E1AC3"/>
    <w:rsid w:val="001E1BFE"/>
    <w:rsid w:val="001E1C75"/>
    <w:rsid w:val="001E2824"/>
    <w:rsid w:val="001E288A"/>
    <w:rsid w:val="001E28DE"/>
    <w:rsid w:val="001E2A4F"/>
    <w:rsid w:val="001E329B"/>
    <w:rsid w:val="001E35A0"/>
    <w:rsid w:val="001E36AA"/>
    <w:rsid w:val="001E3CAB"/>
    <w:rsid w:val="001E3D8B"/>
    <w:rsid w:val="001E3DD2"/>
    <w:rsid w:val="001E400A"/>
    <w:rsid w:val="001E40D9"/>
    <w:rsid w:val="001E415A"/>
    <w:rsid w:val="001E43A8"/>
    <w:rsid w:val="001E465A"/>
    <w:rsid w:val="001E4D76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9C"/>
    <w:rsid w:val="001E7CA5"/>
    <w:rsid w:val="001E7E16"/>
    <w:rsid w:val="001F00C1"/>
    <w:rsid w:val="001F05AF"/>
    <w:rsid w:val="001F0B05"/>
    <w:rsid w:val="001F0D57"/>
    <w:rsid w:val="001F0F18"/>
    <w:rsid w:val="001F1549"/>
    <w:rsid w:val="001F1676"/>
    <w:rsid w:val="001F226F"/>
    <w:rsid w:val="001F22FE"/>
    <w:rsid w:val="001F2349"/>
    <w:rsid w:val="001F257F"/>
    <w:rsid w:val="001F2618"/>
    <w:rsid w:val="001F26DB"/>
    <w:rsid w:val="001F27A5"/>
    <w:rsid w:val="001F2B5D"/>
    <w:rsid w:val="001F2C59"/>
    <w:rsid w:val="001F33D6"/>
    <w:rsid w:val="001F3544"/>
    <w:rsid w:val="001F3857"/>
    <w:rsid w:val="001F397C"/>
    <w:rsid w:val="001F3986"/>
    <w:rsid w:val="001F3E12"/>
    <w:rsid w:val="001F41EF"/>
    <w:rsid w:val="001F493D"/>
    <w:rsid w:val="001F499D"/>
    <w:rsid w:val="001F4DDD"/>
    <w:rsid w:val="001F4ED8"/>
    <w:rsid w:val="001F4FEA"/>
    <w:rsid w:val="001F50FD"/>
    <w:rsid w:val="001F5492"/>
    <w:rsid w:val="001F55B6"/>
    <w:rsid w:val="001F56B3"/>
    <w:rsid w:val="001F56BE"/>
    <w:rsid w:val="001F5B9C"/>
    <w:rsid w:val="001F5C62"/>
    <w:rsid w:val="001F5D92"/>
    <w:rsid w:val="001F600D"/>
    <w:rsid w:val="001F6015"/>
    <w:rsid w:val="001F65C1"/>
    <w:rsid w:val="001F67A8"/>
    <w:rsid w:val="001F746F"/>
    <w:rsid w:val="001F74F5"/>
    <w:rsid w:val="001F75FA"/>
    <w:rsid w:val="001F7667"/>
    <w:rsid w:val="001F79F9"/>
    <w:rsid w:val="001F7B2A"/>
    <w:rsid w:val="00200093"/>
    <w:rsid w:val="002002CE"/>
    <w:rsid w:val="00200408"/>
    <w:rsid w:val="002004FB"/>
    <w:rsid w:val="002006A9"/>
    <w:rsid w:val="00201504"/>
    <w:rsid w:val="0020178D"/>
    <w:rsid w:val="002019E5"/>
    <w:rsid w:val="00202292"/>
    <w:rsid w:val="00202860"/>
    <w:rsid w:val="00202AEC"/>
    <w:rsid w:val="00202D63"/>
    <w:rsid w:val="002035DE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79D"/>
    <w:rsid w:val="00206CBD"/>
    <w:rsid w:val="00206EFC"/>
    <w:rsid w:val="002071DC"/>
    <w:rsid w:val="00207724"/>
    <w:rsid w:val="00207AEC"/>
    <w:rsid w:val="00207C15"/>
    <w:rsid w:val="00207C55"/>
    <w:rsid w:val="00207CD4"/>
    <w:rsid w:val="00207EDA"/>
    <w:rsid w:val="002101BC"/>
    <w:rsid w:val="0021056F"/>
    <w:rsid w:val="00210605"/>
    <w:rsid w:val="002106EC"/>
    <w:rsid w:val="00210791"/>
    <w:rsid w:val="00210822"/>
    <w:rsid w:val="00210900"/>
    <w:rsid w:val="00210A36"/>
    <w:rsid w:val="00210B6C"/>
    <w:rsid w:val="00210DE1"/>
    <w:rsid w:val="002112FB"/>
    <w:rsid w:val="00211394"/>
    <w:rsid w:val="00211981"/>
    <w:rsid w:val="00211CD0"/>
    <w:rsid w:val="00212112"/>
    <w:rsid w:val="00212115"/>
    <w:rsid w:val="0021308C"/>
    <w:rsid w:val="00213435"/>
    <w:rsid w:val="002134D3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07"/>
    <w:rsid w:val="00214AD9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D05"/>
    <w:rsid w:val="00215E40"/>
    <w:rsid w:val="0021634C"/>
    <w:rsid w:val="0021671D"/>
    <w:rsid w:val="00216822"/>
    <w:rsid w:val="00216824"/>
    <w:rsid w:val="00216C6B"/>
    <w:rsid w:val="00216D05"/>
    <w:rsid w:val="00217088"/>
    <w:rsid w:val="0021719C"/>
    <w:rsid w:val="00217CAA"/>
    <w:rsid w:val="00217E88"/>
    <w:rsid w:val="00217FE8"/>
    <w:rsid w:val="00220154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240"/>
    <w:rsid w:val="002224A5"/>
    <w:rsid w:val="0022349F"/>
    <w:rsid w:val="0022370C"/>
    <w:rsid w:val="002242B3"/>
    <w:rsid w:val="002243CB"/>
    <w:rsid w:val="00224795"/>
    <w:rsid w:val="002248FE"/>
    <w:rsid w:val="00224B3A"/>
    <w:rsid w:val="00224C4D"/>
    <w:rsid w:val="0022516B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94E"/>
    <w:rsid w:val="00231E9A"/>
    <w:rsid w:val="002321E8"/>
    <w:rsid w:val="00232294"/>
    <w:rsid w:val="0023232F"/>
    <w:rsid w:val="00232755"/>
    <w:rsid w:val="00232760"/>
    <w:rsid w:val="002327D7"/>
    <w:rsid w:val="00232B73"/>
    <w:rsid w:val="00232E1B"/>
    <w:rsid w:val="002331D7"/>
    <w:rsid w:val="002331F4"/>
    <w:rsid w:val="00233318"/>
    <w:rsid w:val="002338E8"/>
    <w:rsid w:val="002338FA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4CB"/>
    <w:rsid w:val="00235CB8"/>
    <w:rsid w:val="00236017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5E3"/>
    <w:rsid w:val="00241682"/>
    <w:rsid w:val="002417F3"/>
    <w:rsid w:val="00241AF8"/>
    <w:rsid w:val="00241C75"/>
    <w:rsid w:val="00241CB4"/>
    <w:rsid w:val="00241D33"/>
    <w:rsid w:val="00242298"/>
    <w:rsid w:val="00242B14"/>
    <w:rsid w:val="00242FC0"/>
    <w:rsid w:val="00243250"/>
    <w:rsid w:val="00243318"/>
    <w:rsid w:val="0024333B"/>
    <w:rsid w:val="0024348E"/>
    <w:rsid w:val="0024377A"/>
    <w:rsid w:val="002438DD"/>
    <w:rsid w:val="002439CB"/>
    <w:rsid w:val="00243D71"/>
    <w:rsid w:val="00243D8D"/>
    <w:rsid w:val="00243EBF"/>
    <w:rsid w:val="00243FAE"/>
    <w:rsid w:val="00244127"/>
    <w:rsid w:val="0024430A"/>
    <w:rsid w:val="0024449E"/>
    <w:rsid w:val="002446B0"/>
    <w:rsid w:val="002447E0"/>
    <w:rsid w:val="00244919"/>
    <w:rsid w:val="00244CAE"/>
    <w:rsid w:val="00244F4E"/>
    <w:rsid w:val="002450F9"/>
    <w:rsid w:val="0024524F"/>
    <w:rsid w:val="00245CA1"/>
    <w:rsid w:val="00246025"/>
    <w:rsid w:val="002460B1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50164"/>
    <w:rsid w:val="00250205"/>
    <w:rsid w:val="002507CE"/>
    <w:rsid w:val="00250D82"/>
    <w:rsid w:val="00250FAB"/>
    <w:rsid w:val="002510A2"/>
    <w:rsid w:val="00251274"/>
    <w:rsid w:val="00251690"/>
    <w:rsid w:val="00251AD9"/>
    <w:rsid w:val="00251BEF"/>
    <w:rsid w:val="00251C6C"/>
    <w:rsid w:val="00251D0F"/>
    <w:rsid w:val="002527F3"/>
    <w:rsid w:val="002529DB"/>
    <w:rsid w:val="00252A1C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B1C"/>
    <w:rsid w:val="00255FE7"/>
    <w:rsid w:val="00256055"/>
    <w:rsid w:val="002560D5"/>
    <w:rsid w:val="00256163"/>
    <w:rsid w:val="002564C9"/>
    <w:rsid w:val="0025655E"/>
    <w:rsid w:val="002565CA"/>
    <w:rsid w:val="002565EE"/>
    <w:rsid w:val="002565FE"/>
    <w:rsid w:val="002566A6"/>
    <w:rsid w:val="00256701"/>
    <w:rsid w:val="00256A9C"/>
    <w:rsid w:val="00256DE8"/>
    <w:rsid w:val="0025723D"/>
    <w:rsid w:val="0025733D"/>
    <w:rsid w:val="00257BF5"/>
    <w:rsid w:val="00257C82"/>
    <w:rsid w:val="00257C99"/>
    <w:rsid w:val="00257E2F"/>
    <w:rsid w:val="002604EB"/>
    <w:rsid w:val="00260B1B"/>
    <w:rsid w:val="00260CCF"/>
    <w:rsid w:val="00261F1B"/>
    <w:rsid w:val="002620AE"/>
    <w:rsid w:val="00262205"/>
    <w:rsid w:val="002622DA"/>
    <w:rsid w:val="002625A6"/>
    <w:rsid w:val="00262D7A"/>
    <w:rsid w:val="00262EFE"/>
    <w:rsid w:val="00263365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BE8"/>
    <w:rsid w:val="00264D7D"/>
    <w:rsid w:val="002651BE"/>
    <w:rsid w:val="0026533D"/>
    <w:rsid w:val="002655D6"/>
    <w:rsid w:val="00265A63"/>
    <w:rsid w:val="00265DE1"/>
    <w:rsid w:val="00265F4B"/>
    <w:rsid w:val="00265FD6"/>
    <w:rsid w:val="00265FFB"/>
    <w:rsid w:val="002666D0"/>
    <w:rsid w:val="00266A3D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1E85"/>
    <w:rsid w:val="002721A5"/>
    <w:rsid w:val="0027240A"/>
    <w:rsid w:val="0027271B"/>
    <w:rsid w:val="00272B15"/>
    <w:rsid w:val="00272BD6"/>
    <w:rsid w:val="00272DBF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78F"/>
    <w:rsid w:val="0027480F"/>
    <w:rsid w:val="00274E70"/>
    <w:rsid w:val="00274F1F"/>
    <w:rsid w:val="00275011"/>
    <w:rsid w:val="002750B7"/>
    <w:rsid w:val="00275713"/>
    <w:rsid w:val="00275C99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BD"/>
    <w:rsid w:val="00276D51"/>
    <w:rsid w:val="002770D5"/>
    <w:rsid w:val="00277394"/>
    <w:rsid w:val="00277402"/>
    <w:rsid w:val="00277962"/>
    <w:rsid w:val="00277AA4"/>
    <w:rsid w:val="00277AD8"/>
    <w:rsid w:val="00277C63"/>
    <w:rsid w:val="00277CB8"/>
    <w:rsid w:val="00277D10"/>
    <w:rsid w:val="00277D46"/>
    <w:rsid w:val="00277EF7"/>
    <w:rsid w:val="002802EC"/>
    <w:rsid w:val="002804F6"/>
    <w:rsid w:val="002806E8"/>
    <w:rsid w:val="002807A5"/>
    <w:rsid w:val="00280B65"/>
    <w:rsid w:val="002810A3"/>
    <w:rsid w:val="002810DB"/>
    <w:rsid w:val="00281237"/>
    <w:rsid w:val="0028127E"/>
    <w:rsid w:val="00281F6D"/>
    <w:rsid w:val="00282243"/>
    <w:rsid w:val="002823FE"/>
    <w:rsid w:val="00282570"/>
    <w:rsid w:val="002828E5"/>
    <w:rsid w:val="00282A55"/>
    <w:rsid w:val="00283109"/>
    <w:rsid w:val="00283373"/>
    <w:rsid w:val="00283549"/>
    <w:rsid w:val="00283608"/>
    <w:rsid w:val="00283640"/>
    <w:rsid w:val="00283668"/>
    <w:rsid w:val="00283BA5"/>
    <w:rsid w:val="00283EA2"/>
    <w:rsid w:val="00283EEF"/>
    <w:rsid w:val="002840F0"/>
    <w:rsid w:val="00284582"/>
    <w:rsid w:val="00284692"/>
    <w:rsid w:val="002848A4"/>
    <w:rsid w:val="002853D9"/>
    <w:rsid w:val="00285885"/>
    <w:rsid w:val="002859D6"/>
    <w:rsid w:val="00285D52"/>
    <w:rsid w:val="00285F0D"/>
    <w:rsid w:val="00286003"/>
    <w:rsid w:val="002860D0"/>
    <w:rsid w:val="00286513"/>
    <w:rsid w:val="002869EF"/>
    <w:rsid w:val="00286C09"/>
    <w:rsid w:val="00286F09"/>
    <w:rsid w:val="0028771E"/>
    <w:rsid w:val="00287924"/>
    <w:rsid w:val="00287C9A"/>
    <w:rsid w:val="00287CB7"/>
    <w:rsid w:val="00287EE4"/>
    <w:rsid w:val="00287F8A"/>
    <w:rsid w:val="00290074"/>
    <w:rsid w:val="002901F6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DCF"/>
    <w:rsid w:val="00291F7D"/>
    <w:rsid w:val="00292441"/>
    <w:rsid w:val="0029248F"/>
    <w:rsid w:val="002924DC"/>
    <w:rsid w:val="00292740"/>
    <w:rsid w:val="00292D26"/>
    <w:rsid w:val="00292D57"/>
    <w:rsid w:val="00292DF4"/>
    <w:rsid w:val="00293708"/>
    <w:rsid w:val="00293792"/>
    <w:rsid w:val="00293991"/>
    <w:rsid w:val="00293B83"/>
    <w:rsid w:val="00293CE1"/>
    <w:rsid w:val="00293FBB"/>
    <w:rsid w:val="0029401A"/>
    <w:rsid w:val="002942A6"/>
    <w:rsid w:val="002944D6"/>
    <w:rsid w:val="00294BB1"/>
    <w:rsid w:val="00294C78"/>
    <w:rsid w:val="00294CD3"/>
    <w:rsid w:val="00294F1D"/>
    <w:rsid w:val="00295B46"/>
    <w:rsid w:val="00295F30"/>
    <w:rsid w:val="00296019"/>
    <w:rsid w:val="00296391"/>
    <w:rsid w:val="002963BC"/>
    <w:rsid w:val="00296552"/>
    <w:rsid w:val="00296EA0"/>
    <w:rsid w:val="002972E4"/>
    <w:rsid w:val="0029740E"/>
    <w:rsid w:val="0029752E"/>
    <w:rsid w:val="002976EE"/>
    <w:rsid w:val="002979EE"/>
    <w:rsid w:val="002A03E7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B15"/>
    <w:rsid w:val="002A1CEC"/>
    <w:rsid w:val="002A1DF4"/>
    <w:rsid w:val="002A26BE"/>
    <w:rsid w:val="002A2796"/>
    <w:rsid w:val="002A2C74"/>
    <w:rsid w:val="002A2CFE"/>
    <w:rsid w:val="002A2DBC"/>
    <w:rsid w:val="002A3117"/>
    <w:rsid w:val="002A3335"/>
    <w:rsid w:val="002A33D2"/>
    <w:rsid w:val="002A3845"/>
    <w:rsid w:val="002A3848"/>
    <w:rsid w:val="002A3BB0"/>
    <w:rsid w:val="002A3CE8"/>
    <w:rsid w:val="002A41B0"/>
    <w:rsid w:val="002A443F"/>
    <w:rsid w:val="002A44C6"/>
    <w:rsid w:val="002A4A19"/>
    <w:rsid w:val="002A4D48"/>
    <w:rsid w:val="002A4D8B"/>
    <w:rsid w:val="002A4F72"/>
    <w:rsid w:val="002A5303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9F8"/>
    <w:rsid w:val="002A7CC9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73D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57A"/>
    <w:rsid w:val="002B76BF"/>
    <w:rsid w:val="002B7802"/>
    <w:rsid w:val="002B7855"/>
    <w:rsid w:val="002B799A"/>
    <w:rsid w:val="002C039A"/>
    <w:rsid w:val="002C03E0"/>
    <w:rsid w:val="002C042C"/>
    <w:rsid w:val="002C0476"/>
    <w:rsid w:val="002C06CF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96"/>
    <w:rsid w:val="002C1F0D"/>
    <w:rsid w:val="002C201E"/>
    <w:rsid w:val="002C21B0"/>
    <w:rsid w:val="002C2511"/>
    <w:rsid w:val="002C26B3"/>
    <w:rsid w:val="002C28EF"/>
    <w:rsid w:val="002C2977"/>
    <w:rsid w:val="002C2A75"/>
    <w:rsid w:val="002C2C4D"/>
    <w:rsid w:val="002C2CD0"/>
    <w:rsid w:val="002C3133"/>
    <w:rsid w:val="002C358B"/>
    <w:rsid w:val="002C368C"/>
    <w:rsid w:val="002C3D36"/>
    <w:rsid w:val="002C3E41"/>
    <w:rsid w:val="002C40ED"/>
    <w:rsid w:val="002C420D"/>
    <w:rsid w:val="002C452B"/>
    <w:rsid w:val="002C4A3D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9BB"/>
    <w:rsid w:val="002D0A49"/>
    <w:rsid w:val="002D0BFB"/>
    <w:rsid w:val="002D16F2"/>
    <w:rsid w:val="002D1927"/>
    <w:rsid w:val="002D1A6F"/>
    <w:rsid w:val="002D1DF8"/>
    <w:rsid w:val="002D23D2"/>
    <w:rsid w:val="002D24C5"/>
    <w:rsid w:val="002D2511"/>
    <w:rsid w:val="002D27D7"/>
    <w:rsid w:val="002D296A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88F"/>
    <w:rsid w:val="002D51C9"/>
    <w:rsid w:val="002D5229"/>
    <w:rsid w:val="002D526E"/>
    <w:rsid w:val="002D599F"/>
    <w:rsid w:val="002D5B0A"/>
    <w:rsid w:val="002D5F76"/>
    <w:rsid w:val="002D6119"/>
    <w:rsid w:val="002D612A"/>
    <w:rsid w:val="002D62EE"/>
    <w:rsid w:val="002D642B"/>
    <w:rsid w:val="002D66EF"/>
    <w:rsid w:val="002D68ED"/>
    <w:rsid w:val="002D6AD6"/>
    <w:rsid w:val="002D706F"/>
    <w:rsid w:val="002D751D"/>
    <w:rsid w:val="002D7817"/>
    <w:rsid w:val="002D7F6A"/>
    <w:rsid w:val="002E03AF"/>
    <w:rsid w:val="002E0630"/>
    <w:rsid w:val="002E0631"/>
    <w:rsid w:val="002E0821"/>
    <w:rsid w:val="002E0C7B"/>
    <w:rsid w:val="002E0F92"/>
    <w:rsid w:val="002E10D2"/>
    <w:rsid w:val="002E1326"/>
    <w:rsid w:val="002E188D"/>
    <w:rsid w:val="002E1D7D"/>
    <w:rsid w:val="002E1EFF"/>
    <w:rsid w:val="002E1F1D"/>
    <w:rsid w:val="002E2301"/>
    <w:rsid w:val="002E2783"/>
    <w:rsid w:val="002E2A9E"/>
    <w:rsid w:val="002E2AD3"/>
    <w:rsid w:val="002E2CFD"/>
    <w:rsid w:val="002E2D36"/>
    <w:rsid w:val="002E30E6"/>
    <w:rsid w:val="002E3A45"/>
    <w:rsid w:val="002E4090"/>
    <w:rsid w:val="002E4350"/>
    <w:rsid w:val="002E4D5E"/>
    <w:rsid w:val="002E50AA"/>
    <w:rsid w:val="002E57BD"/>
    <w:rsid w:val="002E595B"/>
    <w:rsid w:val="002E5CEE"/>
    <w:rsid w:val="002E5D1B"/>
    <w:rsid w:val="002E5E13"/>
    <w:rsid w:val="002E6094"/>
    <w:rsid w:val="002E61E4"/>
    <w:rsid w:val="002E6346"/>
    <w:rsid w:val="002E64CC"/>
    <w:rsid w:val="002E65A3"/>
    <w:rsid w:val="002E6781"/>
    <w:rsid w:val="002E6B5E"/>
    <w:rsid w:val="002E6BA6"/>
    <w:rsid w:val="002E6EA4"/>
    <w:rsid w:val="002E6FD9"/>
    <w:rsid w:val="002E7490"/>
    <w:rsid w:val="002E765B"/>
    <w:rsid w:val="002E77DB"/>
    <w:rsid w:val="002E7983"/>
    <w:rsid w:val="002E7F6C"/>
    <w:rsid w:val="002E7FE3"/>
    <w:rsid w:val="002F0015"/>
    <w:rsid w:val="002F0133"/>
    <w:rsid w:val="002F01AC"/>
    <w:rsid w:val="002F0425"/>
    <w:rsid w:val="002F0529"/>
    <w:rsid w:val="002F0572"/>
    <w:rsid w:val="002F06C8"/>
    <w:rsid w:val="002F06D6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D1"/>
    <w:rsid w:val="002F1CF0"/>
    <w:rsid w:val="002F1CFF"/>
    <w:rsid w:val="002F1F99"/>
    <w:rsid w:val="002F20BA"/>
    <w:rsid w:val="002F25CF"/>
    <w:rsid w:val="002F2638"/>
    <w:rsid w:val="002F29E0"/>
    <w:rsid w:val="002F2A8D"/>
    <w:rsid w:val="002F2C7D"/>
    <w:rsid w:val="002F2E59"/>
    <w:rsid w:val="002F2EB3"/>
    <w:rsid w:val="002F2EBD"/>
    <w:rsid w:val="002F33B5"/>
    <w:rsid w:val="002F3D01"/>
    <w:rsid w:val="002F414D"/>
    <w:rsid w:val="002F4602"/>
    <w:rsid w:val="002F4DE8"/>
    <w:rsid w:val="002F4DFF"/>
    <w:rsid w:val="002F53BB"/>
    <w:rsid w:val="002F549B"/>
    <w:rsid w:val="002F556A"/>
    <w:rsid w:val="002F5D32"/>
    <w:rsid w:val="002F60B1"/>
    <w:rsid w:val="002F62A0"/>
    <w:rsid w:val="002F649C"/>
    <w:rsid w:val="002F6EC0"/>
    <w:rsid w:val="002F7412"/>
    <w:rsid w:val="002F7529"/>
    <w:rsid w:val="002F7861"/>
    <w:rsid w:val="002F7943"/>
    <w:rsid w:val="002F7AB4"/>
    <w:rsid w:val="00300069"/>
    <w:rsid w:val="003000CD"/>
    <w:rsid w:val="00300121"/>
    <w:rsid w:val="0030012F"/>
    <w:rsid w:val="003002E3"/>
    <w:rsid w:val="003004E1"/>
    <w:rsid w:val="003007FC"/>
    <w:rsid w:val="00300EB9"/>
    <w:rsid w:val="00301497"/>
    <w:rsid w:val="00301B7C"/>
    <w:rsid w:val="00301C19"/>
    <w:rsid w:val="00302038"/>
    <w:rsid w:val="0030208F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D6B"/>
    <w:rsid w:val="00303F09"/>
    <w:rsid w:val="00304AE3"/>
    <w:rsid w:val="00304D26"/>
    <w:rsid w:val="00304DB5"/>
    <w:rsid w:val="00305033"/>
    <w:rsid w:val="00305228"/>
    <w:rsid w:val="003057D6"/>
    <w:rsid w:val="00305961"/>
    <w:rsid w:val="00305AA6"/>
    <w:rsid w:val="00305E08"/>
    <w:rsid w:val="0030612B"/>
    <w:rsid w:val="003063CE"/>
    <w:rsid w:val="00306591"/>
    <w:rsid w:val="003066A6"/>
    <w:rsid w:val="00306750"/>
    <w:rsid w:val="00306A6E"/>
    <w:rsid w:val="00306BF9"/>
    <w:rsid w:val="00306CFA"/>
    <w:rsid w:val="00307114"/>
    <w:rsid w:val="0030724E"/>
    <w:rsid w:val="0030728F"/>
    <w:rsid w:val="003073D1"/>
    <w:rsid w:val="00307994"/>
    <w:rsid w:val="00307D09"/>
    <w:rsid w:val="00307DCA"/>
    <w:rsid w:val="00307E02"/>
    <w:rsid w:val="003102B5"/>
    <w:rsid w:val="00310731"/>
    <w:rsid w:val="003107B6"/>
    <w:rsid w:val="00310D5A"/>
    <w:rsid w:val="003110C8"/>
    <w:rsid w:val="0031141D"/>
    <w:rsid w:val="00311790"/>
    <w:rsid w:val="00311E87"/>
    <w:rsid w:val="003120B4"/>
    <w:rsid w:val="00312162"/>
    <w:rsid w:val="00312239"/>
    <w:rsid w:val="003126D3"/>
    <w:rsid w:val="0031296F"/>
    <w:rsid w:val="00312AC5"/>
    <w:rsid w:val="00312B77"/>
    <w:rsid w:val="00312BD1"/>
    <w:rsid w:val="00312F1F"/>
    <w:rsid w:val="00313076"/>
    <w:rsid w:val="003130D3"/>
    <w:rsid w:val="0031360E"/>
    <w:rsid w:val="00313651"/>
    <w:rsid w:val="00313ACB"/>
    <w:rsid w:val="00313C10"/>
    <w:rsid w:val="0031404D"/>
    <w:rsid w:val="00314390"/>
    <w:rsid w:val="00314781"/>
    <w:rsid w:val="003148D5"/>
    <w:rsid w:val="00314BDD"/>
    <w:rsid w:val="00314E14"/>
    <w:rsid w:val="00314F79"/>
    <w:rsid w:val="00314FD3"/>
    <w:rsid w:val="00315674"/>
    <w:rsid w:val="00315999"/>
    <w:rsid w:val="00315CEE"/>
    <w:rsid w:val="00315EB0"/>
    <w:rsid w:val="00316054"/>
    <w:rsid w:val="003162A2"/>
    <w:rsid w:val="003167AD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EF"/>
    <w:rsid w:val="00317BFF"/>
    <w:rsid w:val="00317D60"/>
    <w:rsid w:val="00317F97"/>
    <w:rsid w:val="00317FE7"/>
    <w:rsid w:val="003208CB"/>
    <w:rsid w:val="0032095A"/>
    <w:rsid w:val="00320BA5"/>
    <w:rsid w:val="00320C5B"/>
    <w:rsid w:val="00320EA3"/>
    <w:rsid w:val="0032120F"/>
    <w:rsid w:val="003214BD"/>
    <w:rsid w:val="00321A25"/>
    <w:rsid w:val="00321ADE"/>
    <w:rsid w:val="00321CA9"/>
    <w:rsid w:val="00322851"/>
    <w:rsid w:val="00322BFF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7120"/>
    <w:rsid w:val="00327177"/>
    <w:rsid w:val="003271AC"/>
    <w:rsid w:val="003271F2"/>
    <w:rsid w:val="003274BB"/>
    <w:rsid w:val="003274E3"/>
    <w:rsid w:val="00327870"/>
    <w:rsid w:val="00327AE6"/>
    <w:rsid w:val="00327CE9"/>
    <w:rsid w:val="00327F6A"/>
    <w:rsid w:val="00327FFA"/>
    <w:rsid w:val="00330227"/>
    <w:rsid w:val="003308BC"/>
    <w:rsid w:val="00330940"/>
    <w:rsid w:val="00330DD0"/>
    <w:rsid w:val="00330F7A"/>
    <w:rsid w:val="00331274"/>
    <w:rsid w:val="00331301"/>
    <w:rsid w:val="00331A74"/>
    <w:rsid w:val="00331BFC"/>
    <w:rsid w:val="00331D7B"/>
    <w:rsid w:val="00331DBB"/>
    <w:rsid w:val="003324FE"/>
    <w:rsid w:val="00332A36"/>
    <w:rsid w:val="00332B77"/>
    <w:rsid w:val="00332BF6"/>
    <w:rsid w:val="00332D2F"/>
    <w:rsid w:val="00332D55"/>
    <w:rsid w:val="00332E43"/>
    <w:rsid w:val="00333273"/>
    <w:rsid w:val="003333AA"/>
    <w:rsid w:val="00333C8C"/>
    <w:rsid w:val="00333D31"/>
    <w:rsid w:val="003342B7"/>
    <w:rsid w:val="003345A9"/>
    <w:rsid w:val="003346BE"/>
    <w:rsid w:val="003349F2"/>
    <w:rsid w:val="00334ED6"/>
    <w:rsid w:val="00334F46"/>
    <w:rsid w:val="003355C0"/>
    <w:rsid w:val="003357B1"/>
    <w:rsid w:val="0033593F"/>
    <w:rsid w:val="00335980"/>
    <w:rsid w:val="00335E13"/>
    <w:rsid w:val="00336218"/>
    <w:rsid w:val="00336265"/>
    <w:rsid w:val="003368FD"/>
    <w:rsid w:val="00336915"/>
    <w:rsid w:val="003369C6"/>
    <w:rsid w:val="00336F91"/>
    <w:rsid w:val="003371DD"/>
    <w:rsid w:val="00337586"/>
    <w:rsid w:val="003377B5"/>
    <w:rsid w:val="0034034F"/>
    <w:rsid w:val="00340642"/>
    <w:rsid w:val="003407E9"/>
    <w:rsid w:val="00340AC2"/>
    <w:rsid w:val="003413AF"/>
    <w:rsid w:val="0034172B"/>
    <w:rsid w:val="00341745"/>
    <w:rsid w:val="0034204B"/>
    <w:rsid w:val="00342270"/>
    <w:rsid w:val="00342274"/>
    <w:rsid w:val="003424D2"/>
    <w:rsid w:val="00342649"/>
    <w:rsid w:val="00342B13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735"/>
    <w:rsid w:val="003447CA"/>
    <w:rsid w:val="003449FE"/>
    <w:rsid w:val="00344E34"/>
    <w:rsid w:val="003452E9"/>
    <w:rsid w:val="003452F2"/>
    <w:rsid w:val="00345709"/>
    <w:rsid w:val="003458DC"/>
    <w:rsid w:val="00345A4A"/>
    <w:rsid w:val="00345C4A"/>
    <w:rsid w:val="00345CBA"/>
    <w:rsid w:val="00345FD0"/>
    <w:rsid w:val="00346308"/>
    <w:rsid w:val="00346317"/>
    <w:rsid w:val="0034634A"/>
    <w:rsid w:val="00346616"/>
    <w:rsid w:val="00346E00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266D"/>
    <w:rsid w:val="0035270E"/>
    <w:rsid w:val="00352CF6"/>
    <w:rsid w:val="00352D9F"/>
    <w:rsid w:val="0035348C"/>
    <w:rsid w:val="003534CE"/>
    <w:rsid w:val="003535C4"/>
    <w:rsid w:val="00353789"/>
    <w:rsid w:val="003539F8"/>
    <w:rsid w:val="00354CD9"/>
    <w:rsid w:val="00354CED"/>
    <w:rsid w:val="00354D6D"/>
    <w:rsid w:val="00354E9F"/>
    <w:rsid w:val="00354F31"/>
    <w:rsid w:val="00355252"/>
    <w:rsid w:val="003552B8"/>
    <w:rsid w:val="00355603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BEC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CF"/>
    <w:rsid w:val="00360958"/>
    <w:rsid w:val="00361440"/>
    <w:rsid w:val="00361980"/>
    <w:rsid w:val="00361B92"/>
    <w:rsid w:val="0036255A"/>
    <w:rsid w:val="003625CB"/>
    <w:rsid w:val="003626EA"/>
    <w:rsid w:val="00362892"/>
    <w:rsid w:val="00363080"/>
    <w:rsid w:val="003632F5"/>
    <w:rsid w:val="00363367"/>
    <w:rsid w:val="00363693"/>
    <w:rsid w:val="003640F4"/>
    <w:rsid w:val="00364123"/>
    <w:rsid w:val="0036422D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4F2"/>
    <w:rsid w:val="00366CFE"/>
    <w:rsid w:val="003679F1"/>
    <w:rsid w:val="003679FD"/>
    <w:rsid w:val="00367BDA"/>
    <w:rsid w:val="00367D11"/>
    <w:rsid w:val="00367E27"/>
    <w:rsid w:val="00367E6E"/>
    <w:rsid w:val="00370007"/>
    <w:rsid w:val="00370341"/>
    <w:rsid w:val="003703EC"/>
    <w:rsid w:val="00370641"/>
    <w:rsid w:val="00370742"/>
    <w:rsid w:val="00370E95"/>
    <w:rsid w:val="003714B6"/>
    <w:rsid w:val="003715A0"/>
    <w:rsid w:val="0037173F"/>
    <w:rsid w:val="00371890"/>
    <w:rsid w:val="00371904"/>
    <w:rsid w:val="0037198E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C02"/>
    <w:rsid w:val="00372EE0"/>
    <w:rsid w:val="00372FAB"/>
    <w:rsid w:val="0037389C"/>
    <w:rsid w:val="00373A47"/>
    <w:rsid w:val="00373B1B"/>
    <w:rsid w:val="00373CDE"/>
    <w:rsid w:val="00373DCC"/>
    <w:rsid w:val="00373DD8"/>
    <w:rsid w:val="00373DF0"/>
    <w:rsid w:val="003745A1"/>
    <w:rsid w:val="003745E9"/>
    <w:rsid w:val="0037466F"/>
    <w:rsid w:val="00374A94"/>
    <w:rsid w:val="00374A96"/>
    <w:rsid w:val="00374AFA"/>
    <w:rsid w:val="00374B7C"/>
    <w:rsid w:val="00375300"/>
    <w:rsid w:val="00375334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80078"/>
    <w:rsid w:val="0038030A"/>
    <w:rsid w:val="00380A0E"/>
    <w:rsid w:val="00380B1E"/>
    <w:rsid w:val="00380B83"/>
    <w:rsid w:val="00380EF3"/>
    <w:rsid w:val="00381154"/>
    <w:rsid w:val="00381226"/>
    <w:rsid w:val="003812E8"/>
    <w:rsid w:val="00381513"/>
    <w:rsid w:val="0038156F"/>
    <w:rsid w:val="00381ABB"/>
    <w:rsid w:val="00382141"/>
    <w:rsid w:val="003821BA"/>
    <w:rsid w:val="0038239F"/>
    <w:rsid w:val="003825B9"/>
    <w:rsid w:val="003825C5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484"/>
    <w:rsid w:val="00387848"/>
    <w:rsid w:val="00387B04"/>
    <w:rsid w:val="00387BD2"/>
    <w:rsid w:val="00387C18"/>
    <w:rsid w:val="00387CA6"/>
    <w:rsid w:val="00387E3D"/>
    <w:rsid w:val="003900F6"/>
    <w:rsid w:val="003902C4"/>
    <w:rsid w:val="00390613"/>
    <w:rsid w:val="00390A92"/>
    <w:rsid w:val="00390CAD"/>
    <w:rsid w:val="00390CB0"/>
    <w:rsid w:val="0039114B"/>
    <w:rsid w:val="003912B7"/>
    <w:rsid w:val="00391580"/>
    <w:rsid w:val="003916E9"/>
    <w:rsid w:val="0039178C"/>
    <w:rsid w:val="00391D76"/>
    <w:rsid w:val="00391F85"/>
    <w:rsid w:val="00391FA3"/>
    <w:rsid w:val="00391FB7"/>
    <w:rsid w:val="00392038"/>
    <w:rsid w:val="003921F5"/>
    <w:rsid w:val="00392381"/>
    <w:rsid w:val="00392B4D"/>
    <w:rsid w:val="00392B8B"/>
    <w:rsid w:val="00392F8B"/>
    <w:rsid w:val="0039323E"/>
    <w:rsid w:val="003933A2"/>
    <w:rsid w:val="00393736"/>
    <w:rsid w:val="00394BBB"/>
    <w:rsid w:val="00394C32"/>
    <w:rsid w:val="00394F33"/>
    <w:rsid w:val="003950DC"/>
    <w:rsid w:val="003950FD"/>
    <w:rsid w:val="003951CA"/>
    <w:rsid w:val="003952CA"/>
    <w:rsid w:val="003953FE"/>
    <w:rsid w:val="00395558"/>
    <w:rsid w:val="00395A41"/>
    <w:rsid w:val="00395A62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E1C"/>
    <w:rsid w:val="003974D1"/>
    <w:rsid w:val="00397B54"/>
    <w:rsid w:val="00397B61"/>
    <w:rsid w:val="00397D8F"/>
    <w:rsid w:val="00397F91"/>
    <w:rsid w:val="003A0184"/>
    <w:rsid w:val="003A04D5"/>
    <w:rsid w:val="003A0A5C"/>
    <w:rsid w:val="003A0C7D"/>
    <w:rsid w:val="003A0C8E"/>
    <w:rsid w:val="003A131C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C9A"/>
    <w:rsid w:val="003A3E24"/>
    <w:rsid w:val="003A3F23"/>
    <w:rsid w:val="003A40FA"/>
    <w:rsid w:val="003A42A5"/>
    <w:rsid w:val="003A442E"/>
    <w:rsid w:val="003A46C1"/>
    <w:rsid w:val="003A4D5D"/>
    <w:rsid w:val="003A4FD8"/>
    <w:rsid w:val="003A51AC"/>
    <w:rsid w:val="003A529B"/>
    <w:rsid w:val="003A57EA"/>
    <w:rsid w:val="003A58DE"/>
    <w:rsid w:val="003A5992"/>
    <w:rsid w:val="003A5EC9"/>
    <w:rsid w:val="003A5FD1"/>
    <w:rsid w:val="003A6367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B69"/>
    <w:rsid w:val="003A7BE9"/>
    <w:rsid w:val="003A7E0B"/>
    <w:rsid w:val="003B01CD"/>
    <w:rsid w:val="003B048E"/>
    <w:rsid w:val="003B05ED"/>
    <w:rsid w:val="003B0644"/>
    <w:rsid w:val="003B07E1"/>
    <w:rsid w:val="003B09E5"/>
    <w:rsid w:val="003B0A65"/>
    <w:rsid w:val="003B102F"/>
    <w:rsid w:val="003B107C"/>
    <w:rsid w:val="003B14DE"/>
    <w:rsid w:val="003B1805"/>
    <w:rsid w:val="003B1CE1"/>
    <w:rsid w:val="003B2059"/>
    <w:rsid w:val="003B225D"/>
    <w:rsid w:val="003B22FF"/>
    <w:rsid w:val="003B2342"/>
    <w:rsid w:val="003B2530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F"/>
    <w:rsid w:val="003B4736"/>
    <w:rsid w:val="003B4A8C"/>
    <w:rsid w:val="003B4CB7"/>
    <w:rsid w:val="003B4D02"/>
    <w:rsid w:val="003B4E8C"/>
    <w:rsid w:val="003B4ED9"/>
    <w:rsid w:val="003B507C"/>
    <w:rsid w:val="003B515F"/>
    <w:rsid w:val="003B5588"/>
    <w:rsid w:val="003B572F"/>
    <w:rsid w:val="003B59E8"/>
    <w:rsid w:val="003B5BAC"/>
    <w:rsid w:val="003B5F50"/>
    <w:rsid w:val="003B601A"/>
    <w:rsid w:val="003B609D"/>
    <w:rsid w:val="003B610E"/>
    <w:rsid w:val="003B61FC"/>
    <w:rsid w:val="003B6D1F"/>
    <w:rsid w:val="003B6D2E"/>
    <w:rsid w:val="003B6D63"/>
    <w:rsid w:val="003B6E78"/>
    <w:rsid w:val="003B6FCC"/>
    <w:rsid w:val="003B728F"/>
    <w:rsid w:val="003B7514"/>
    <w:rsid w:val="003B79EF"/>
    <w:rsid w:val="003B7B67"/>
    <w:rsid w:val="003B7C12"/>
    <w:rsid w:val="003C001C"/>
    <w:rsid w:val="003C01C4"/>
    <w:rsid w:val="003C037C"/>
    <w:rsid w:val="003C043E"/>
    <w:rsid w:val="003C0662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300"/>
    <w:rsid w:val="003C27BB"/>
    <w:rsid w:val="003C294E"/>
    <w:rsid w:val="003C2C34"/>
    <w:rsid w:val="003C2C66"/>
    <w:rsid w:val="003C2D2E"/>
    <w:rsid w:val="003C3759"/>
    <w:rsid w:val="003C380E"/>
    <w:rsid w:val="003C3A28"/>
    <w:rsid w:val="003C3DBF"/>
    <w:rsid w:val="003C3EFF"/>
    <w:rsid w:val="003C3FE8"/>
    <w:rsid w:val="003C4076"/>
    <w:rsid w:val="003C4093"/>
    <w:rsid w:val="003C40A6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6034"/>
    <w:rsid w:val="003C60D1"/>
    <w:rsid w:val="003C641C"/>
    <w:rsid w:val="003C6696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9AD"/>
    <w:rsid w:val="003C7AF0"/>
    <w:rsid w:val="003C7B4C"/>
    <w:rsid w:val="003C7B93"/>
    <w:rsid w:val="003C7E66"/>
    <w:rsid w:val="003D0745"/>
    <w:rsid w:val="003D08CC"/>
    <w:rsid w:val="003D0DA9"/>
    <w:rsid w:val="003D117B"/>
    <w:rsid w:val="003D139B"/>
    <w:rsid w:val="003D19AB"/>
    <w:rsid w:val="003D1FA7"/>
    <w:rsid w:val="003D20CF"/>
    <w:rsid w:val="003D2369"/>
    <w:rsid w:val="003D247B"/>
    <w:rsid w:val="003D263B"/>
    <w:rsid w:val="003D3251"/>
    <w:rsid w:val="003D325C"/>
    <w:rsid w:val="003D33A9"/>
    <w:rsid w:val="003D33EE"/>
    <w:rsid w:val="003D393B"/>
    <w:rsid w:val="003D440B"/>
    <w:rsid w:val="003D4659"/>
    <w:rsid w:val="003D4879"/>
    <w:rsid w:val="003D4A18"/>
    <w:rsid w:val="003D4CC7"/>
    <w:rsid w:val="003D55C3"/>
    <w:rsid w:val="003D5740"/>
    <w:rsid w:val="003D5D44"/>
    <w:rsid w:val="003D6504"/>
    <w:rsid w:val="003D6630"/>
    <w:rsid w:val="003D6A17"/>
    <w:rsid w:val="003D6CDC"/>
    <w:rsid w:val="003D70DD"/>
    <w:rsid w:val="003D73B1"/>
    <w:rsid w:val="003D7596"/>
    <w:rsid w:val="003D76EC"/>
    <w:rsid w:val="003D77EA"/>
    <w:rsid w:val="003D7865"/>
    <w:rsid w:val="003D7B52"/>
    <w:rsid w:val="003D7BAF"/>
    <w:rsid w:val="003D7D4A"/>
    <w:rsid w:val="003E0706"/>
    <w:rsid w:val="003E082C"/>
    <w:rsid w:val="003E0B8C"/>
    <w:rsid w:val="003E0C0F"/>
    <w:rsid w:val="003E14C0"/>
    <w:rsid w:val="003E171F"/>
    <w:rsid w:val="003E1949"/>
    <w:rsid w:val="003E1A75"/>
    <w:rsid w:val="003E1C2F"/>
    <w:rsid w:val="003E1C96"/>
    <w:rsid w:val="003E1E8E"/>
    <w:rsid w:val="003E1EA4"/>
    <w:rsid w:val="003E2000"/>
    <w:rsid w:val="003E2202"/>
    <w:rsid w:val="003E2473"/>
    <w:rsid w:val="003E24FE"/>
    <w:rsid w:val="003E2931"/>
    <w:rsid w:val="003E30B4"/>
    <w:rsid w:val="003E3501"/>
    <w:rsid w:val="003E3A08"/>
    <w:rsid w:val="003E3B48"/>
    <w:rsid w:val="003E40B0"/>
    <w:rsid w:val="003E422C"/>
    <w:rsid w:val="003E433A"/>
    <w:rsid w:val="003E44AA"/>
    <w:rsid w:val="003E49A4"/>
    <w:rsid w:val="003E4E2A"/>
    <w:rsid w:val="003E5033"/>
    <w:rsid w:val="003E525B"/>
    <w:rsid w:val="003E5336"/>
    <w:rsid w:val="003E5429"/>
    <w:rsid w:val="003E5597"/>
    <w:rsid w:val="003E5E2F"/>
    <w:rsid w:val="003E5E55"/>
    <w:rsid w:val="003E5EA5"/>
    <w:rsid w:val="003E60BA"/>
    <w:rsid w:val="003E61D4"/>
    <w:rsid w:val="003E6AEB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E70"/>
    <w:rsid w:val="003E7F58"/>
    <w:rsid w:val="003F0525"/>
    <w:rsid w:val="003F0685"/>
    <w:rsid w:val="003F07A1"/>
    <w:rsid w:val="003F0852"/>
    <w:rsid w:val="003F0B40"/>
    <w:rsid w:val="003F0E8E"/>
    <w:rsid w:val="003F15C2"/>
    <w:rsid w:val="003F1704"/>
    <w:rsid w:val="003F19AA"/>
    <w:rsid w:val="003F1C8C"/>
    <w:rsid w:val="003F1C99"/>
    <w:rsid w:val="003F1D17"/>
    <w:rsid w:val="003F1DCE"/>
    <w:rsid w:val="003F1F20"/>
    <w:rsid w:val="003F1FAD"/>
    <w:rsid w:val="003F210B"/>
    <w:rsid w:val="003F2371"/>
    <w:rsid w:val="003F273E"/>
    <w:rsid w:val="003F27F9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5D1"/>
    <w:rsid w:val="003F4B72"/>
    <w:rsid w:val="003F4DE3"/>
    <w:rsid w:val="003F4E91"/>
    <w:rsid w:val="003F4F02"/>
    <w:rsid w:val="003F5076"/>
    <w:rsid w:val="003F5777"/>
    <w:rsid w:val="003F579D"/>
    <w:rsid w:val="003F5B54"/>
    <w:rsid w:val="003F5BAA"/>
    <w:rsid w:val="003F6020"/>
    <w:rsid w:val="003F6479"/>
    <w:rsid w:val="003F6685"/>
    <w:rsid w:val="003F6795"/>
    <w:rsid w:val="003F67FD"/>
    <w:rsid w:val="003F6E8D"/>
    <w:rsid w:val="003F6FF0"/>
    <w:rsid w:val="003F70A9"/>
    <w:rsid w:val="003F7293"/>
    <w:rsid w:val="003F747D"/>
    <w:rsid w:val="003F7853"/>
    <w:rsid w:val="00400285"/>
    <w:rsid w:val="004002F2"/>
    <w:rsid w:val="004009D2"/>
    <w:rsid w:val="00400A65"/>
    <w:rsid w:val="00400BE2"/>
    <w:rsid w:val="0040122A"/>
    <w:rsid w:val="00401363"/>
    <w:rsid w:val="004015D9"/>
    <w:rsid w:val="00401741"/>
    <w:rsid w:val="00401872"/>
    <w:rsid w:val="00401C4E"/>
    <w:rsid w:val="00401EE8"/>
    <w:rsid w:val="0040209A"/>
    <w:rsid w:val="004023B1"/>
    <w:rsid w:val="0040318F"/>
    <w:rsid w:val="0040329B"/>
    <w:rsid w:val="0040353F"/>
    <w:rsid w:val="00403980"/>
    <w:rsid w:val="00403AEB"/>
    <w:rsid w:val="00403B3C"/>
    <w:rsid w:val="00403CBF"/>
    <w:rsid w:val="00403CFE"/>
    <w:rsid w:val="00403E00"/>
    <w:rsid w:val="004041DB"/>
    <w:rsid w:val="00404431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BE4"/>
    <w:rsid w:val="00412F4A"/>
    <w:rsid w:val="0041300E"/>
    <w:rsid w:val="0041305F"/>
    <w:rsid w:val="004130C9"/>
    <w:rsid w:val="004132B9"/>
    <w:rsid w:val="0041361C"/>
    <w:rsid w:val="0041364C"/>
    <w:rsid w:val="00413C85"/>
    <w:rsid w:val="00414066"/>
    <w:rsid w:val="004141FB"/>
    <w:rsid w:val="00414249"/>
    <w:rsid w:val="004142B0"/>
    <w:rsid w:val="004145CE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30A"/>
    <w:rsid w:val="00416832"/>
    <w:rsid w:val="00416A8C"/>
    <w:rsid w:val="00416C19"/>
    <w:rsid w:val="00416CB6"/>
    <w:rsid w:val="0041755E"/>
    <w:rsid w:val="0041774A"/>
    <w:rsid w:val="00417BC9"/>
    <w:rsid w:val="00417EB8"/>
    <w:rsid w:val="004201BE"/>
    <w:rsid w:val="00420321"/>
    <w:rsid w:val="004204E8"/>
    <w:rsid w:val="004205F3"/>
    <w:rsid w:val="004206CD"/>
    <w:rsid w:val="00420741"/>
    <w:rsid w:val="00420F63"/>
    <w:rsid w:val="00420FAE"/>
    <w:rsid w:val="00420FBF"/>
    <w:rsid w:val="004212D5"/>
    <w:rsid w:val="004214EE"/>
    <w:rsid w:val="00421934"/>
    <w:rsid w:val="00422147"/>
    <w:rsid w:val="004223B0"/>
    <w:rsid w:val="0042253F"/>
    <w:rsid w:val="004227A8"/>
    <w:rsid w:val="00422BD3"/>
    <w:rsid w:val="00423290"/>
    <w:rsid w:val="004233A2"/>
    <w:rsid w:val="0042343D"/>
    <w:rsid w:val="0042348F"/>
    <w:rsid w:val="00423490"/>
    <w:rsid w:val="00423661"/>
    <w:rsid w:val="00424203"/>
    <w:rsid w:val="00424359"/>
    <w:rsid w:val="004249D5"/>
    <w:rsid w:val="00424EA3"/>
    <w:rsid w:val="00425227"/>
    <w:rsid w:val="00425A17"/>
    <w:rsid w:val="00425CC4"/>
    <w:rsid w:val="00425D60"/>
    <w:rsid w:val="00425EB0"/>
    <w:rsid w:val="00425F74"/>
    <w:rsid w:val="00426181"/>
    <w:rsid w:val="00426540"/>
    <w:rsid w:val="004268E6"/>
    <w:rsid w:val="00426983"/>
    <w:rsid w:val="00426F43"/>
    <w:rsid w:val="00427184"/>
    <w:rsid w:val="0042745F"/>
    <w:rsid w:val="004276A0"/>
    <w:rsid w:val="00427AF8"/>
    <w:rsid w:val="00427C16"/>
    <w:rsid w:val="00427D0A"/>
    <w:rsid w:val="00427EEA"/>
    <w:rsid w:val="004303B9"/>
    <w:rsid w:val="00430A4D"/>
    <w:rsid w:val="00430BC2"/>
    <w:rsid w:val="00430C69"/>
    <w:rsid w:val="00430CD0"/>
    <w:rsid w:val="00430CEC"/>
    <w:rsid w:val="00430DCA"/>
    <w:rsid w:val="00430E22"/>
    <w:rsid w:val="00430E48"/>
    <w:rsid w:val="0043117C"/>
    <w:rsid w:val="00431224"/>
    <w:rsid w:val="004312AD"/>
    <w:rsid w:val="004317A7"/>
    <w:rsid w:val="004319C8"/>
    <w:rsid w:val="00432173"/>
    <w:rsid w:val="004322FA"/>
    <w:rsid w:val="00432539"/>
    <w:rsid w:val="00432974"/>
    <w:rsid w:val="00432C74"/>
    <w:rsid w:val="00432F95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582"/>
    <w:rsid w:val="00434670"/>
    <w:rsid w:val="00434C0D"/>
    <w:rsid w:val="00434D35"/>
    <w:rsid w:val="0043503F"/>
    <w:rsid w:val="0043505E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929"/>
    <w:rsid w:val="00437B65"/>
    <w:rsid w:val="00440244"/>
    <w:rsid w:val="0044032D"/>
    <w:rsid w:val="004403A8"/>
    <w:rsid w:val="0044056B"/>
    <w:rsid w:val="004407D8"/>
    <w:rsid w:val="0044081C"/>
    <w:rsid w:val="00440873"/>
    <w:rsid w:val="004408CC"/>
    <w:rsid w:val="00440AEF"/>
    <w:rsid w:val="00440CE4"/>
    <w:rsid w:val="00440CE6"/>
    <w:rsid w:val="00441659"/>
    <w:rsid w:val="0044169B"/>
    <w:rsid w:val="0044184A"/>
    <w:rsid w:val="00441D15"/>
    <w:rsid w:val="00441FDD"/>
    <w:rsid w:val="00442187"/>
    <w:rsid w:val="004425EB"/>
    <w:rsid w:val="0044276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C9C"/>
    <w:rsid w:val="00446ED4"/>
    <w:rsid w:val="00446FAC"/>
    <w:rsid w:val="004470C4"/>
    <w:rsid w:val="00447163"/>
    <w:rsid w:val="004474AC"/>
    <w:rsid w:val="00447725"/>
    <w:rsid w:val="00447A5A"/>
    <w:rsid w:val="00447B89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CA"/>
    <w:rsid w:val="00453249"/>
    <w:rsid w:val="004535C9"/>
    <w:rsid w:val="00453AB7"/>
    <w:rsid w:val="00453C70"/>
    <w:rsid w:val="00453FDC"/>
    <w:rsid w:val="004541EC"/>
    <w:rsid w:val="00454255"/>
    <w:rsid w:val="00454339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8BF"/>
    <w:rsid w:val="004558EE"/>
    <w:rsid w:val="00455B03"/>
    <w:rsid w:val="00455CF3"/>
    <w:rsid w:val="00455D54"/>
    <w:rsid w:val="00455E26"/>
    <w:rsid w:val="00456146"/>
    <w:rsid w:val="00456A9F"/>
    <w:rsid w:val="00456D9C"/>
    <w:rsid w:val="00456E25"/>
    <w:rsid w:val="00457120"/>
    <w:rsid w:val="004575C8"/>
    <w:rsid w:val="004576D7"/>
    <w:rsid w:val="004576F3"/>
    <w:rsid w:val="00457F9F"/>
    <w:rsid w:val="00457FD1"/>
    <w:rsid w:val="004600CF"/>
    <w:rsid w:val="0046082C"/>
    <w:rsid w:val="00460F76"/>
    <w:rsid w:val="0046104F"/>
    <w:rsid w:val="00461375"/>
    <w:rsid w:val="0046143E"/>
    <w:rsid w:val="0046190A"/>
    <w:rsid w:val="00461A72"/>
    <w:rsid w:val="0046213D"/>
    <w:rsid w:val="00462282"/>
    <w:rsid w:val="004625A1"/>
    <w:rsid w:val="00462A68"/>
    <w:rsid w:val="004635DA"/>
    <w:rsid w:val="00463899"/>
    <w:rsid w:val="00463E50"/>
    <w:rsid w:val="004642F9"/>
    <w:rsid w:val="004644B5"/>
    <w:rsid w:val="0046469E"/>
    <w:rsid w:val="0046486F"/>
    <w:rsid w:val="00464A14"/>
    <w:rsid w:val="00464FAE"/>
    <w:rsid w:val="00465258"/>
    <w:rsid w:val="0046539B"/>
    <w:rsid w:val="00465617"/>
    <w:rsid w:val="00465C8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124D"/>
    <w:rsid w:val="00471691"/>
    <w:rsid w:val="00471E01"/>
    <w:rsid w:val="004723C9"/>
    <w:rsid w:val="004725B8"/>
    <w:rsid w:val="004727CB"/>
    <w:rsid w:val="00472939"/>
    <w:rsid w:val="004733BA"/>
    <w:rsid w:val="00473665"/>
    <w:rsid w:val="004736A8"/>
    <w:rsid w:val="00473707"/>
    <w:rsid w:val="004738DB"/>
    <w:rsid w:val="00473961"/>
    <w:rsid w:val="00473C63"/>
    <w:rsid w:val="004742A3"/>
    <w:rsid w:val="00474AC8"/>
    <w:rsid w:val="00474B36"/>
    <w:rsid w:val="0047539A"/>
    <w:rsid w:val="00475C84"/>
    <w:rsid w:val="00475D5F"/>
    <w:rsid w:val="00476067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14F"/>
    <w:rsid w:val="0047722F"/>
    <w:rsid w:val="0047726D"/>
    <w:rsid w:val="00477742"/>
    <w:rsid w:val="00477783"/>
    <w:rsid w:val="00477AB0"/>
    <w:rsid w:val="00477B20"/>
    <w:rsid w:val="00477C32"/>
    <w:rsid w:val="00477CAD"/>
    <w:rsid w:val="00480011"/>
    <w:rsid w:val="00480015"/>
    <w:rsid w:val="004801DB"/>
    <w:rsid w:val="00480507"/>
    <w:rsid w:val="00480665"/>
    <w:rsid w:val="004809A6"/>
    <w:rsid w:val="00480E17"/>
    <w:rsid w:val="00480E51"/>
    <w:rsid w:val="00481BCD"/>
    <w:rsid w:val="00481C2A"/>
    <w:rsid w:val="00482075"/>
    <w:rsid w:val="004820DA"/>
    <w:rsid w:val="00482574"/>
    <w:rsid w:val="004827C1"/>
    <w:rsid w:val="00482D28"/>
    <w:rsid w:val="004833F3"/>
    <w:rsid w:val="0048399E"/>
    <w:rsid w:val="00483DF4"/>
    <w:rsid w:val="004846C8"/>
    <w:rsid w:val="00484841"/>
    <w:rsid w:val="00484D0B"/>
    <w:rsid w:val="00484F68"/>
    <w:rsid w:val="00486196"/>
    <w:rsid w:val="00486357"/>
    <w:rsid w:val="004864AE"/>
    <w:rsid w:val="00486564"/>
    <w:rsid w:val="004867EF"/>
    <w:rsid w:val="00486CCF"/>
    <w:rsid w:val="00486EF1"/>
    <w:rsid w:val="00487035"/>
    <w:rsid w:val="0048707F"/>
    <w:rsid w:val="0048757D"/>
    <w:rsid w:val="0049021F"/>
    <w:rsid w:val="004903B5"/>
    <w:rsid w:val="004903EA"/>
    <w:rsid w:val="004906F0"/>
    <w:rsid w:val="00490ECE"/>
    <w:rsid w:val="004912CE"/>
    <w:rsid w:val="00491777"/>
    <w:rsid w:val="00491943"/>
    <w:rsid w:val="00491965"/>
    <w:rsid w:val="00491F5E"/>
    <w:rsid w:val="00492174"/>
    <w:rsid w:val="0049223D"/>
    <w:rsid w:val="004924C0"/>
    <w:rsid w:val="004925FD"/>
    <w:rsid w:val="0049281E"/>
    <w:rsid w:val="00492BF1"/>
    <w:rsid w:val="00492CC2"/>
    <w:rsid w:val="00493129"/>
    <w:rsid w:val="00493261"/>
    <w:rsid w:val="0049342E"/>
    <w:rsid w:val="004939B2"/>
    <w:rsid w:val="004939FA"/>
    <w:rsid w:val="00493BBB"/>
    <w:rsid w:val="00493E23"/>
    <w:rsid w:val="00493EEC"/>
    <w:rsid w:val="00494003"/>
    <w:rsid w:val="00494180"/>
    <w:rsid w:val="004945FD"/>
    <w:rsid w:val="0049471E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B07"/>
    <w:rsid w:val="00495B7B"/>
    <w:rsid w:val="00495CC1"/>
    <w:rsid w:val="0049602C"/>
    <w:rsid w:val="004966E1"/>
    <w:rsid w:val="0049684E"/>
    <w:rsid w:val="00496876"/>
    <w:rsid w:val="00496B31"/>
    <w:rsid w:val="00497007"/>
    <w:rsid w:val="00497146"/>
    <w:rsid w:val="00497265"/>
    <w:rsid w:val="00497510"/>
    <w:rsid w:val="00497517"/>
    <w:rsid w:val="0049766C"/>
    <w:rsid w:val="004A010F"/>
    <w:rsid w:val="004A052C"/>
    <w:rsid w:val="004A0576"/>
    <w:rsid w:val="004A0619"/>
    <w:rsid w:val="004A07A7"/>
    <w:rsid w:val="004A0859"/>
    <w:rsid w:val="004A0B01"/>
    <w:rsid w:val="004A0B56"/>
    <w:rsid w:val="004A0C6B"/>
    <w:rsid w:val="004A11D9"/>
    <w:rsid w:val="004A13F9"/>
    <w:rsid w:val="004A15B3"/>
    <w:rsid w:val="004A192C"/>
    <w:rsid w:val="004A19AE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451B"/>
    <w:rsid w:val="004A4701"/>
    <w:rsid w:val="004A472D"/>
    <w:rsid w:val="004A4878"/>
    <w:rsid w:val="004A4BF2"/>
    <w:rsid w:val="004A4C70"/>
    <w:rsid w:val="004A4ED5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CC2"/>
    <w:rsid w:val="004A7FFA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2C0"/>
    <w:rsid w:val="004B137D"/>
    <w:rsid w:val="004B206E"/>
    <w:rsid w:val="004B2159"/>
    <w:rsid w:val="004B2648"/>
    <w:rsid w:val="004B2FF5"/>
    <w:rsid w:val="004B3069"/>
    <w:rsid w:val="004B31A6"/>
    <w:rsid w:val="004B3BD9"/>
    <w:rsid w:val="004B439F"/>
    <w:rsid w:val="004B499E"/>
    <w:rsid w:val="004B4E64"/>
    <w:rsid w:val="004B4FA2"/>
    <w:rsid w:val="004B5009"/>
    <w:rsid w:val="004B502F"/>
    <w:rsid w:val="004B567B"/>
    <w:rsid w:val="004B5682"/>
    <w:rsid w:val="004B591B"/>
    <w:rsid w:val="004B5BEC"/>
    <w:rsid w:val="004B5C93"/>
    <w:rsid w:val="004B5D84"/>
    <w:rsid w:val="004B6A50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31AC"/>
    <w:rsid w:val="004C3378"/>
    <w:rsid w:val="004C338A"/>
    <w:rsid w:val="004C33FD"/>
    <w:rsid w:val="004C36A9"/>
    <w:rsid w:val="004C3D79"/>
    <w:rsid w:val="004C3EE2"/>
    <w:rsid w:val="004C3FE9"/>
    <w:rsid w:val="004C41E0"/>
    <w:rsid w:val="004C4236"/>
    <w:rsid w:val="004C4249"/>
    <w:rsid w:val="004C444E"/>
    <w:rsid w:val="004C4644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F1D"/>
    <w:rsid w:val="004C677F"/>
    <w:rsid w:val="004C67F2"/>
    <w:rsid w:val="004C689E"/>
    <w:rsid w:val="004C68A5"/>
    <w:rsid w:val="004C6A2C"/>
    <w:rsid w:val="004C6BB0"/>
    <w:rsid w:val="004C6F0A"/>
    <w:rsid w:val="004C776C"/>
    <w:rsid w:val="004C779A"/>
    <w:rsid w:val="004C77C2"/>
    <w:rsid w:val="004D0024"/>
    <w:rsid w:val="004D037F"/>
    <w:rsid w:val="004D03B6"/>
    <w:rsid w:val="004D0526"/>
    <w:rsid w:val="004D0815"/>
    <w:rsid w:val="004D0996"/>
    <w:rsid w:val="004D0FF0"/>
    <w:rsid w:val="004D11F3"/>
    <w:rsid w:val="004D143E"/>
    <w:rsid w:val="004D1856"/>
    <w:rsid w:val="004D19CC"/>
    <w:rsid w:val="004D1F05"/>
    <w:rsid w:val="004D1F4E"/>
    <w:rsid w:val="004D2097"/>
    <w:rsid w:val="004D22CB"/>
    <w:rsid w:val="004D2405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6E0"/>
    <w:rsid w:val="004D48C8"/>
    <w:rsid w:val="004D4B67"/>
    <w:rsid w:val="004D4BE3"/>
    <w:rsid w:val="004D4D25"/>
    <w:rsid w:val="004D4EC7"/>
    <w:rsid w:val="004D4F01"/>
    <w:rsid w:val="004D5169"/>
    <w:rsid w:val="004D5298"/>
    <w:rsid w:val="004D5482"/>
    <w:rsid w:val="004D54D0"/>
    <w:rsid w:val="004D563A"/>
    <w:rsid w:val="004D5848"/>
    <w:rsid w:val="004D5A9A"/>
    <w:rsid w:val="004D5D40"/>
    <w:rsid w:val="004D5E6D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A7"/>
    <w:rsid w:val="004D79FB"/>
    <w:rsid w:val="004D7D04"/>
    <w:rsid w:val="004D7D55"/>
    <w:rsid w:val="004D7EE3"/>
    <w:rsid w:val="004D7F51"/>
    <w:rsid w:val="004E03A0"/>
    <w:rsid w:val="004E03DC"/>
    <w:rsid w:val="004E0527"/>
    <w:rsid w:val="004E0AC7"/>
    <w:rsid w:val="004E0B8A"/>
    <w:rsid w:val="004E0E27"/>
    <w:rsid w:val="004E0F89"/>
    <w:rsid w:val="004E1191"/>
    <w:rsid w:val="004E1209"/>
    <w:rsid w:val="004E13D8"/>
    <w:rsid w:val="004E14D4"/>
    <w:rsid w:val="004E1685"/>
    <w:rsid w:val="004E16B7"/>
    <w:rsid w:val="004E16F1"/>
    <w:rsid w:val="004E176F"/>
    <w:rsid w:val="004E1EE7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55B"/>
    <w:rsid w:val="004E58EC"/>
    <w:rsid w:val="004E593B"/>
    <w:rsid w:val="004E5950"/>
    <w:rsid w:val="004E5AE2"/>
    <w:rsid w:val="004E5E67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E2D"/>
    <w:rsid w:val="004F104F"/>
    <w:rsid w:val="004F16AC"/>
    <w:rsid w:val="004F21A5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603"/>
    <w:rsid w:val="004F56E0"/>
    <w:rsid w:val="004F590F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706A"/>
    <w:rsid w:val="004F7404"/>
    <w:rsid w:val="004F744C"/>
    <w:rsid w:val="004F778F"/>
    <w:rsid w:val="004F78CA"/>
    <w:rsid w:val="004F79F3"/>
    <w:rsid w:val="004F7CF1"/>
    <w:rsid w:val="004F7E49"/>
    <w:rsid w:val="004F7E84"/>
    <w:rsid w:val="00500415"/>
    <w:rsid w:val="00500AA3"/>
    <w:rsid w:val="00500BB5"/>
    <w:rsid w:val="00500DB2"/>
    <w:rsid w:val="00500E66"/>
    <w:rsid w:val="00500E67"/>
    <w:rsid w:val="00501D8E"/>
    <w:rsid w:val="005021E6"/>
    <w:rsid w:val="0050237F"/>
    <w:rsid w:val="00502605"/>
    <w:rsid w:val="00502751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440C"/>
    <w:rsid w:val="0050442A"/>
    <w:rsid w:val="00504435"/>
    <w:rsid w:val="005044FA"/>
    <w:rsid w:val="00504A08"/>
    <w:rsid w:val="00504D8E"/>
    <w:rsid w:val="005050C7"/>
    <w:rsid w:val="0050561D"/>
    <w:rsid w:val="00505938"/>
    <w:rsid w:val="00506035"/>
    <w:rsid w:val="0050615E"/>
    <w:rsid w:val="005062B3"/>
    <w:rsid w:val="00506349"/>
    <w:rsid w:val="00506699"/>
    <w:rsid w:val="00506B19"/>
    <w:rsid w:val="00506B47"/>
    <w:rsid w:val="00506CA7"/>
    <w:rsid w:val="00506D0C"/>
    <w:rsid w:val="00506D67"/>
    <w:rsid w:val="00506E7B"/>
    <w:rsid w:val="00506EF5"/>
    <w:rsid w:val="005074B2"/>
    <w:rsid w:val="005075B3"/>
    <w:rsid w:val="00507677"/>
    <w:rsid w:val="005079CE"/>
    <w:rsid w:val="005104B5"/>
    <w:rsid w:val="005112EC"/>
    <w:rsid w:val="005116F8"/>
    <w:rsid w:val="0051184D"/>
    <w:rsid w:val="00511F77"/>
    <w:rsid w:val="00512163"/>
    <w:rsid w:val="0051225C"/>
    <w:rsid w:val="005122C9"/>
    <w:rsid w:val="00512946"/>
    <w:rsid w:val="00512F35"/>
    <w:rsid w:val="00513529"/>
    <w:rsid w:val="00513AA3"/>
    <w:rsid w:val="00513B2D"/>
    <w:rsid w:val="00513EE9"/>
    <w:rsid w:val="00514106"/>
    <w:rsid w:val="00514776"/>
    <w:rsid w:val="0051486C"/>
    <w:rsid w:val="00514C0B"/>
    <w:rsid w:val="00514EFC"/>
    <w:rsid w:val="00515604"/>
    <w:rsid w:val="00515745"/>
    <w:rsid w:val="00515797"/>
    <w:rsid w:val="00515D1D"/>
    <w:rsid w:val="00515DBD"/>
    <w:rsid w:val="00515E1F"/>
    <w:rsid w:val="005161CE"/>
    <w:rsid w:val="00516C9E"/>
    <w:rsid w:val="00516F5D"/>
    <w:rsid w:val="00517100"/>
    <w:rsid w:val="005173FF"/>
    <w:rsid w:val="00517408"/>
    <w:rsid w:val="00517521"/>
    <w:rsid w:val="00520153"/>
    <w:rsid w:val="005201B2"/>
    <w:rsid w:val="00520466"/>
    <w:rsid w:val="0052063C"/>
    <w:rsid w:val="00520819"/>
    <w:rsid w:val="005209AF"/>
    <w:rsid w:val="00520EA0"/>
    <w:rsid w:val="00520F7E"/>
    <w:rsid w:val="00520FBE"/>
    <w:rsid w:val="00520FD4"/>
    <w:rsid w:val="0052129D"/>
    <w:rsid w:val="0052172D"/>
    <w:rsid w:val="00521874"/>
    <w:rsid w:val="00521D45"/>
    <w:rsid w:val="00521FF2"/>
    <w:rsid w:val="005221E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FA6"/>
    <w:rsid w:val="00524220"/>
    <w:rsid w:val="005242EB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B8C"/>
    <w:rsid w:val="00527D50"/>
    <w:rsid w:val="00527E63"/>
    <w:rsid w:val="00530010"/>
    <w:rsid w:val="00530127"/>
    <w:rsid w:val="005304CD"/>
    <w:rsid w:val="00530547"/>
    <w:rsid w:val="00530852"/>
    <w:rsid w:val="00530ADB"/>
    <w:rsid w:val="00530ADE"/>
    <w:rsid w:val="00530D8B"/>
    <w:rsid w:val="00530FA9"/>
    <w:rsid w:val="00531F39"/>
    <w:rsid w:val="00532393"/>
    <w:rsid w:val="005323F9"/>
    <w:rsid w:val="005329C5"/>
    <w:rsid w:val="005339EA"/>
    <w:rsid w:val="00533A13"/>
    <w:rsid w:val="00533E05"/>
    <w:rsid w:val="00533E28"/>
    <w:rsid w:val="005340F2"/>
    <w:rsid w:val="005347C5"/>
    <w:rsid w:val="00534871"/>
    <w:rsid w:val="00534E8C"/>
    <w:rsid w:val="00534F27"/>
    <w:rsid w:val="005350A3"/>
    <w:rsid w:val="005351E5"/>
    <w:rsid w:val="00535296"/>
    <w:rsid w:val="005353B1"/>
    <w:rsid w:val="00535561"/>
    <w:rsid w:val="005357E9"/>
    <w:rsid w:val="00535A9D"/>
    <w:rsid w:val="00535AA2"/>
    <w:rsid w:val="005362A9"/>
    <w:rsid w:val="0053640B"/>
    <w:rsid w:val="00536437"/>
    <w:rsid w:val="0053673E"/>
    <w:rsid w:val="005367DA"/>
    <w:rsid w:val="005369C9"/>
    <w:rsid w:val="00536CA3"/>
    <w:rsid w:val="00536D35"/>
    <w:rsid w:val="00537720"/>
    <w:rsid w:val="00537BEC"/>
    <w:rsid w:val="00537DAF"/>
    <w:rsid w:val="00537F5F"/>
    <w:rsid w:val="00540443"/>
    <w:rsid w:val="00540ADB"/>
    <w:rsid w:val="00540E32"/>
    <w:rsid w:val="0054143F"/>
    <w:rsid w:val="005414B5"/>
    <w:rsid w:val="0054189E"/>
    <w:rsid w:val="00541A4C"/>
    <w:rsid w:val="00541F9A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485"/>
    <w:rsid w:val="00543870"/>
    <w:rsid w:val="00543B6D"/>
    <w:rsid w:val="00544373"/>
    <w:rsid w:val="00544460"/>
    <w:rsid w:val="005446FB"/>
    <w:rsid w:val="00544909"/>
    <w:rsid w:val="00544D47"/>
    <w:rsid w:val="00544DC9"/>
    <w:rsid w:val="0054522C"/>
    <w:rsid w:val="0054577F"/>
    <w:rsid w:val="00545783"/>
    <w:rsid w:val="005459B7"/>
    <w:rsid w:val="00545B5F"/>
    <w:rsid w:val="00545B9E"/>
    <w:rsid w:val="00545BB8"/>
    <w:rsid w:val="00545DBC"/>
    <w:rsid w:val="00545E37"/>
    <w:rsid w:val="00546079"/>
    <w:rsid w:val="0054607E"/>
    <w:rsid w:val="0054609E"/>
    <w:rsid w:val="005460FB"/>
    <w:rsid w:val="005461B2"/>
    <w:rsid w:val="0054642E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F3"/>
    <w:rsid w:val="00550F30"/>
    <w:rsid w:val="00551026"/>
    <w:rsid w:val="005510DA"/>
    <w:rsid w:val="005515BA"/>
    <w:rsid w:val="005516AA"/>
    <w:rsid w:val="0055174D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0C"/>
    <w:rsid w:val="00553C95"/>
    <w:rsid w:val="00553D54"/>
    <w:rsid w:val="00553DEA"/>
    <w:rsid w:val="00553E01"/>
    <w:rsid w:val="00554500"/>
    <w:rsid w:val="005546C0"/>
    <w:rsid w:val="005549A0"/>
    <w:rsid w:val="00554A42"/>
    <w:rsid w:val="00554C4F"/>
    <w:rsid w:val="00554E05"/>
    <w:rsid w:val="00554F04"/>
    <w:rsid w:val="0055505A"/>
    <w:rsid w:val="005555A8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6ECB"/>
    <w:rsid w:val="00557086"/>
    <w:rsid w:val="00557975"/>
    <w:rsid w:val="00557B22"/>
    <w:rsid w:val="00557CD9"/>
    <w:rsid w:val="005604FC"/>
    <w:rsid w:val="00560559"/>
    <w:rsid w:val="00560726"/>
    <w:rsid w:val="00560BAB"/>
    <w:rsid w:val="00560C17"/>
    <w:rsid w:val="00560DD0"/>
    <w:rsid w:val="005619FA"/>
    <w:rsid w:val="00561BC4"/>
    <w:rsid w:val="00561EAD"/>
    <w:rsid w:val="00561F51"/>
    <w:rsid w:val="00562161"/>
    <w:rsid w:val="0056219D"/>
    <w:rsid w:val="005622D0"/>
    <w:rsid w:val="00562377"/>
    <w:rsid w:val="005623E6"/>
    <w:rsid w:val="0056243F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7E5"/>
    <w:rsid w:val="0056392D"/>
    <w:rsid w:val="00563DFD"/>
    <w:rsid w:val="005647EE"/>
    <w:rsid w:val="00564B0A"/>
    <w:rsid w:val="00564C83"/>
    <w:rsid w:val="005650D8"/>
    <w:rsid w:val="00565399"/>
    <w:rsid w:val="005657E8"/>
    <w:rsid w:val="005658C9"/>
    <w:rsid w:val="00565C1D"/>
    <w:rsid w:val="005663B1"/>
    <w:rsid w:val="005667B7"/>
    <w:rsid w:val="00566898"/>
    <w:rsid w:val="00566909"/>
    <w:rsid w:val="00566922"/>
    <w:rsid w:val="00566D2A"/>
    <w:rsid w:val="005670D6"/>
    <w:rsid w:val="00567108"/>
    <w:rsid w:val="00567286"/>
    <w:rsid w:val="0056728E"/>
    <w:rsid w:val="00567567"/>
    <w:rsid w:val="00567590"/>
    <w:rsid w:val="00567610"/>
    <w:rsid w:val="00567A66"/>
    <w:rsid w:val="00567BDC"/>
    <w:rsid w:val="00567C66"/>
    <w:rsid w:val="00570013"/>
    <w:rsid w:val="0057029F"/>
    <w:rsid w:val="005705AD"/>
    <w:rsid w:val="00570741"/>
    <w:rsid w:val="0057080A"/>
    <w:rsid w:val="00570A39"/>
    <w:rsid w:val="00570AB5"/>
    <w:rsid w:val="00570E2E"/>
    <w:rsid w:val="00570ED2"/>
    <w:rsid w:val="00570FE8"/>
    <w:rsid w:val="00571095"/>
    <w:rsid w:val="0057117B"/>
    <w:rsid w:val="00571570"/>
    <w:rsid w:val="00571BD0"/>
    <w:rsid w:val="00571DB0"/>
    <w:rsid w:val="00572035"/>
    <w:rsid w:val="00572062"/>
    <w:rsid w:val="0057212A"/>
    <w:rsid w:val="00572B0D"/>
    <w:rsid w:val="00572BA3"/>
    <w:rsid w:val="00572E95"/>
    <w:rsid w:val="005733F9"/>
    <w:rsid w:val="00573641"/>
    <w:rsid w:val="00573841"/>
    <w:rsid w:val="00573BAC"/>
    <w:rsid w:val="00573BBF"/>
    <w:rsid w:val="00573D67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E53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979"/>
    <w:rsid w:val="00580A3A"/>
    <w:rsid w:val="00580F65"/>
    <w:rsid w:val="00581024"/>
    <w:rsid w:val="00581A06"/>
    <w:rsid w:val="00581BA5"/>
    <w:rsid w:val="005821C2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40D4"/>
    <w:rsid w:val="00584938"/>
    <w:rsid w:val="00584C12"/>
    <w:rsid w:val="00584D9B"/>
    <w:rsid w:val="00585412"/>
    <w:rsid w:val="00585889"/>
    <w:rsid w:val="00585938"/>
    <w:rsid w:val="0058598F"/>
    <w:rsid w:val="00585B63"/>
    <w:rsid w:val="00586762"/>
    <w:rsid w:val="00586D75"/>
    <w:rsid w:val="00586E03"/>
    <w:rsid w:val="00586E7D"/>
    <w:rsid w:val="00587310"/>
    <w:rsid w:val="00587419"/>
    <w:rsid w:val="00587F64"/>
    <w:rsid w:val="00590718"/>
    <w:rsid w:val="0059084D"/>
    <w:rsid w:val="00591359"/>
    <w:rsid w:val="005914AF"/>
    <w:rsid w:val="00591B55"/>
    <w:rsid w:val="00591BCC"/>
    <w:rsid w:val="00591D0F"/>
    <w:rsid w:val="00591D13"/>
    <w:rsid w:val="005923AE"/>
    <w:rsid w:val="005925D9"/>
    <w:rsid w:val="00592B06"/>
    <w:rsid w:val="00592BAC"/>
    <w:rsid w:val="0059339A"/>
    <w:rsid w:val="0059347F"/>
    <w:rsid w:val="005935DA"/>
    <w:rsid w:val="0059362D"/>
    <w:rsid w:val="005936A1"/>
    <w:rsid w:val="005936AF"/>
    <w:rsid w:val="00593788"/>
    <w:rsid w:val="00593BB7"/>
    <w:rsid w:val="00593E64"/>
    <w:rsid w:val="00593EFA"/>
    <w:rsid w:val="0059428F"/>
    <w:rsid w:val="005948C1"/>
    <w:rsid w:val="005948C4"/>
    <w:rsid w:val="00594D5B"/>
    <w:rsid w:val="00595501"/>
    <w:rsid w:val="00595A16"/>
    <w:rsid w:val="005962EE"/>
    <w:rsid w:val="0059653B"/>
    <w:rsid w:val="00596845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FEF"/>
    <w:rsid w:val="005A00BD"/>
    <w:rsid w:val="005A0184"/>
    <w:rsid w:val="005A05F4"/>
    <w:rsid w:val="005A093C"/>
    <w:rsid w:val="005A0965"/>
    <w:rsid w:val="005A0CE1"/>
    <w:rsid w:val="005A0D81"/>
    <w:rsid w:val="005A0D83"/>
    <w:rsid w:val="005A0EB3"/>
    <w:rsid w:val="005A105B"/>
    <w:rsid w:val="005A1C58"/>
    <w:rsid w:val="005A201E"/>
    <w:rsid w:val="005A211D"/>
    <w:rsid w:val="005A2628"/>
    <w:rsid w:val="005A2963"/>
    <w:rsid w:val="005A29D0"/>
    <w:rsid w:val="005A2AC6"/>
    <w:rsid w:val="005A2D07"/>
    <w:rsid w:val="005A2DB4"/>
    <w:rsid w:val="005A2E49"/>
    <w:rsid w:val="005A30CD"/>
    <w:rsid w:val="005A3612"/>
    <w:rsid w:val="005A3642"/>
    <w:rsid w:val="005A394F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A5B"/>
    <w:rsid w:val="005A4D61"/>
    <w:rsid w:val="005A4D9C"/>
    <w:rsid w:val="005A5289"/>
    <w:rsid w:val="005A53F4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4FF"/>
    <w:rsid w:val="005B07D0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CB7"/>
    <w:rsid w:val="005B2D05"/>
    <w:rsid w:val="005B3401"/>
    <w:rsid w:val="005B3634"/>
    <w:rsid w:val="005B3D16"/>
    <w:rsid w:val="005B43C2"/>
    <w:rsid w:val="005B47DF"/>
    <w:rsid w:val="005B4AB5"/>
    <w:rsid w:val="005B4D4C"/>
    <w:rsid w:val="005B4E99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A58"/>
    <w:rsid w:val="005B6B05"/>
    <w:rsid w:val="005B6B0A"/>
    <w:rsid w:val="005B6CF8"/>
    <w:rsid w:val="005B6E7F"/>
    <w:rsid w:val="005B71E2"/>
    <w:rsid w:val="005B7A08"/>
    <w:rsid w:val="005B7BB7"/>
    <w:rsid w:val="005B7C07"/>
    <w:rsid w:val="005C06ED"/>
    <w:rsid w:val="005C0747"/>
    <w:rsid w:val="005C0A5A"/>
    <w:rsid w:val="005C0CCF"/>
    <w:rsid w:val="005C1258"/>
    <w:rsid w:val="005C15DE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F04"/>
    <w:rsid w:val="005C31B6"/>
    <w:rsid w:val="005C31FB"/>
    <w:rsid w:val="005C337B"/>
    <w:rsid w:val="005C34A4"/>
    <w:rsid w:val="005C34E6"/>
    <w:rsid w:val="005C3747"/>
    <w:rsid w:val="005C37FB"/>
    <w:rsid w:val="005C3D43"/>
    <w:rsid w:val="005C3D4E"/>
    <w:rsid w:val="005C3E25"/>
    <w:rsid w:val="005C3F80"/>
    <w:rsid w:val="005C405E"/>
    <w:rsid w:val="005C42FA"/>
    <w:rsid w:val="005C46AA"/>
    <w:rsid w:val="005C46E4"/>
    <w:rsid w:val="005C471F"/>
    <w:rsid w:val="005C47B4"/>
    <w:rsid w:val="005C4A89"/>
    <w:rsid w:val="005C4BC7"/>
    <w:rsid w:val="005C4BE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635"/>
    <w:rsid w:val="005C7687"/>
    <w:rsid w:val="005C777E"/>
    <w:rsid w:val="005C7803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B7D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91F"/>
    <w:rsid w:val="005D4BF8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B9"/>
    <w:rsid w:val="005D7625"/>
    <w:rsid w:val="005D794B"/>
    <w:rsid w:val="005D79B8"/>
    <w:rsid w:val="005D7CE2"/>
    <w:rsid w:val="005E01F8"/>
    <w:rsid w:val="005E05B4"/>
    <w:rsid w:val="005E0850"/>
    <w:rsid w:val="005E08E3"/>
    <w:rsid w:val="005E0C07"/>
    <w:rsid w:val="005E0CB5"/>
    <w:rsid w:val="005E105A"/>
    <w:rsid w:val="005E10C0"/>
    <w:rsid w:val="005E12A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0FD"/>
    <w:rsid w:val="005E329B"/>
    <w:rsid w:val="005E3750"/>
    <w:rsid w:val="005E378D"/>
    <w:rsid w:val="005E3881"/>
    <w:rsid w:val="005E38CC"/>
    <w:rsid w:val="005E3A37"/>
    <w:rsid w:val="005E3F8D"/>
    <w:rsid w:val="005E40A1"/>
    <w:rsid w:val="005E40CB"/>
    <w:rsid w:val="005E44C6"/>
    <w:rsid w:val="005E45DC"/>
    <w:rsid w:val="005E4ADB"/>
    <w:rsid w:val="005E4B0D"/>
    <w:rsid w:val="005E4E8A"/>
    <w:rsid w:val="005E5289"/>
    <w:rsid w:val="005E52D7"/>
    <w:rsid w:val="005E5792"/>
    <w:rsid w:val="005E5ACE"/>
    <w:rsid w:val="005E5C03"/>
    <w:rsid w:val="005E5DD2"/>
    <w:rsid w:val="005E633A"/>
    <w:rsid w:val="005E6406"/>
    <w:rsid w:val="005E64AD"/>
    <w:rsid w:val="005E6775"/>
    <w:rsid w:val="005E6855"/>
    <w:rsid w:val="005E711F"/>
    <w:rsid w:val="005E7724"/>
    <w:rsid w:val="005E7C1D"/>
    <w:rsid w:val="005E7C6B"/>
    <w:rsid w:val="005F025E"/>
    <w:rsid w:val="005F0433"/>
    <w:rsid w:val="005F08FA"/>
    <w:rsid w:val="005F0D9C"/>
    <w:rsid w:val="005F0E9E"/>
    <w:rsid w:val="005F0EBD"/>
    <w:rsid w:val="005F1580"/>
    <w:rsid w:val="005F1C33"/>
    <w:rsid w:val="005F1C85"/>
    <w:rsid w:val="005F22D0"/>
    <w:rsid w:val="005F2812"/>
    <w:rsid w:val="005F2B55"/>
    <w:rsid w:val="005F2C7A"/>
    <w:rsid w:val="005F2FFF"/>
    <w:rsid w:val="005F300E"/>
    <w:rsid w:val="005F3032"/>
    <w:rsid w:val="005F3207"/>
    <w:rsid w:val="005F3818"/>
    <w:rsid w:val="005F3A8A"/>
    <w:rsid w:val="005F3AFE"/>
    <w:rsid w:val="005F3B1F"/>
    <w:rsid w:val="005F3E54"/>
    <w:rsid w:val="005F448E"/>
    <w:rsid w:val="005F45CB"/>
    <w:rsid w:val="005F4751"/>
    <w:rsid w:val="005F4B3B"/>
    <w:rsid w:val="005F4CF0"/>
    <w:rsid w:val="005F4D09"/>
    <w:rsid w:val="005F4EB9"/>
    <w:rsid w:val="005F4F1E"/>
    <w:rsid w:val="005F4F9D"/>
    <w:rsid w:val="005F52B8"/>
    <w:rsid w:val="005F5657"/>
    <w:rsid w:val="005F58BA"/>
    <w:rsid w:val="005F5CE7"/>
    <w:rsid w:val="005F5FF8"/>
    <w:rsid w:val="005F6382"/>
    <w:rsid w:val="005F6445"/>
    <w:rsid w:val="005F6554"/>
    <w:rsid w:val="005F6707"/>
    <w:rsid w:val="005F673A"/>
    <w:rsid w:val="005F702A"/>
    <w:rsid w:val="005F77E5"/>
    <w:rsid w:val="005F78FD"/>
    <w:rsid w:val="005F791A"/>
    <w:rsid w:val="005F7EBC"/>
    <w:rsid w:val="0060017B"/>
    <w:rsid w:val="00600225"/>
    <w:rsid w:val="00600387"/>
    <w:rsid w:val="006004D7"/>
    <w:rsid w:val="006005EB"/>
    <w:rsid w:val="00600864"/>
    <w:rsid w:val="00600B13"/>
    <w:rsid w:val="00600C54"/>
    <w:rsid w:val="00600E67"/>
    <w:rsid w:val="00600F9F"/>
    <w:rsid w:val="00600FCE"/>
    <w:rsid w:val="00601050"/>
    <w:rsid w:val="006010E9"/>
    <w:rsid w:val="0060142C"/>
    <w:rsid w:val="006014A4"/>
    <w:rsid w:val="006014F8"/>
    <w:rsid w:val="00601613"/>
    <w:rsid w:val="00601A5A"/>
    <w:rsid w:val="00601A8A"/>
    <w:rsid w:val="00601B7A"/>
    <w:rsid w:val="00601BB4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8B5"/>
    <w:rsid w:val="00603BAC"/>
    <w:rsid w:val="00603BDE"/>
    <w:rsid w:val="00603E0A"/>
    <w:rsid w:val="00604088"/>
    <w:rsid w:val="00604120"/>
    <w:rsid w:val="0060433A"/>
    <w:rsid w:val="006043E3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DBC"/>
    <w:rsid w:val="006064A0"/>
    <w:rsid w:val="00606987"/>
    <w:rsid w:val="00606AF6"/>
    <w:rsid w:val="00606CFB"/>
    <w:rsid w:val="00606F2F"/>
    <w:rsid w:val="0060740F"/>
    <w:rsid w:val="0060745A"/>
    <w:rsid w:val="00607688"/>
    <w:rsid w:val="00607A6C"/>
    <w:rsid w:val="00607BB2"/>
    <w:rsid w:val="00607E82"/>
    <w:rsid w:val="00610654"/>
    <w:rsid w:val="006106AC"/>
    <w:rsid w:val="00610B8B"/>
    <w:rsid w:val="00610C74"/>
    <w:rsid w:val="00610D74"/>
    <w:rsid w:val="00610E1C"/>
    <w:rsid w:val="006111FE"/>
    <w:rsid w:val="00611262"/>
    <w:rsid w:val="00611500"/>
    <w:rsid w:val="006117CF"/>
    <w:rsid w:val="006118E4"/>
    <w:rsid w:val="00611DE1"/>
    <w:rsid w:val="0061222C"/>
    <w:rsid w:val="006125CD"/>
    <w:rsid w:val="0061269A"/>
    <w:rsid w:val="0061276E"/>
    <w:rsid w:val="00612A3C"/>
    <w:rsid w:val="00612DFE"/>
    <w:rsid w:val="00612EE2"/>
    <w:rsid w:val="00612F25"/>
    <w:rsid w:val="00613A30"/>
    <w:rsid w:val="00613B8F"/>
    <w:rsid w:val="00613DA6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A10"/>
    <w:rsid w:val="00615B8A"/>
    <w:rsid w:val="00615FE0"/>
    <w:rsid w:val="006160B7"/>
    <w:rsid w:val="00616649"/>
    <w:rsid w:val="00616A47"/>
    <w:rsid w:val="00617045"/>
    <w:rsid w:val="006175D8"/>
    <w:rsid w:val="006175DE"/>
    <w:rsid w:val="00617728"/>
    <w:rsid w:val="0061799C"/>
    <w:rsid w:val="00617CAB"/>
    <w:rsid w:val="00617F9F"/>
    <w:rsid w:val="00620080"/>
    <w:rsid w:val="00620195"/>
    <w:rsid w:val="0062030F"/>
    <w:rsid w:val="00620510"/>
    <w:rsid w:val="00620A41"/>
    <w:rsid w:val="00620AA0"/>
    <w:rsid w:val="00621174"/>
    <w:rsid w:val="0062159F"/>
    <w:rsid w:val="006216FA"/>
    <w:rsid w:val="0062188A"/>
    <w:rsid w:val="00621955"/>
    <w:rsid w:val="0062197A"/>
    <w:rsid w:val="0062229E"/>
    <w:rsid w:val="0062244F"/>
    <w:rsid w:val="006227A2"/>
    <w:rsid w:val="0062314F"/>
    <w:rsid w:val="006233F9"/>
    <w:rsid w:val="006233FD"/>
    <w:rsid w:val="006234DD"/>
    <w:rsid w:val="00623A3B"/>
    <w:rsid w:val="006244AB"/>
    <w:rsid w:val="0062466A"/>
    <w:rsid w:val="00624CB3"/>
    <w:rsid w:val="00624EA0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57B"/>
    <w:rsid w:val="006278EE"/>
    <w:rsid w:val="00627B2D"/>
    <w:rsid w:val="00627BFC"/>
    <w:rsid w:val="00627E75"/>
    <w:rsid w:val="00630157"/>
    <w:rsid w:val="0063060A"/>
    <w:rsid w:val="006306E3"/>
    <w:rsid w:val="006307E6"/>
    <w:rsid w:val="0063082B"/>
    <w:rsid w:val="00630DD4"/>
    <w:rsid w:val="00631089"/>
    <w:rsid w:val="0063143F"/>
    <w:rsid w:val="006317AF"/>
    <w:rsid w:val="00631998"/>
    <w:rsid w:val="00631E7B"/>
    <w:rsid w:val="00631FEE"/>
    <w:rsid w:val="00632100"/>
    <w:rsid w:val="00632331"/>
    <w:rsid w:val="0063249E"/>
    <w:rsid w:val="00632725"/>
    <w:rsid w:val="00632C17"/>
    <w:rsid w:val="00632D46"/>
    <w:rsid w:val="00632F30"/>
    <w:rsid w:val="006334A3"/>
    <w:rsid w:val="00633538"/>
    <w:rsid w:val="006338A3"/>
    <w:rsid w:val="00633AB0"/>
    <w:rsid w:val="00633ADF"/>
    <w:rsid w:val="00633E1D"/>
    <w:rsid w:val="00633EEA"/>
    <w:rsid w:val="006348BF"/>
    <w:rsid w:val="00634AB0"/>
    <w:rsid w:val="0063572F"/>
    <w:rsid w:val="00635ACB"/>
    <w:rsid w:val="00635B5A"/>
    <w:rsid w:val="00635E61"/>
    <w:rsid w:val="00635F68"/>
    <w:rsid w:val="006361A7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30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2A5"/>
    <w:rsid w:val="00642851"/>
    <w:rsid w:val="00642A7B"/>
    <w:rsid w:val="00642D8A"/>
    <w:rsid w:val="00642EC6"/>
    <w:rsid w:val="006430AA"/>
    <w:rsid w:val="0064318D"/>
    <w:rsid w:val="006431EA"/>
    <w:rsid w:val="0064333F"/>
    <w:rsid w:val="00643AD1"/>
    <w:rsid w:val="00643ADA"/>
    <w:rsid w:val="00643B92"/>
    <w:rsid w:val="00643FB4"/>
    <w:rsid w:val="006441DC"/>
    <w:rsid w:val="006445E0"/>
    <w:rsid w:val="00644753"/>
    <w:rsid w:val="00644D26"/>
    <w:rsid w:val="00644F38"/>
    <w:rsid w:val="00644FF3"/>
    <w:rsid w:val="006453C6"/>
    <w:rsid w:val="0064540E"/>
    <w:rsid w:val="006456C9"/>
    <w:rsid w:val="006456F1"/>
    <w:rsid w:val="006458AC"/>
    <w:rsid w:val="00645E03"/>
    <w:rsid w:val="00645F7F"/>
    <w:rsid w:val="00645F8F"/>
    <w:rsid w:val="00646011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D26"/>
    <w:rsid w:val="00650004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AD0"/>
    <w:rsid w:val="00652B53"/>
    <w:rsid w:val="00652C5A"/>
    <w:rsid w:val="00652C88"/>
    <w:rsid w:val="00653435"/>
    <w:rsid w:val="0065346C"/>
    <w:rsid w:val="006538BD"/>
    <w:rsid w:val="00653AF6"/>
    <w:rsid w:val="0065407E"/>
    <w:rsid w:val="00654762"/>
    <w:rsid w:val="00654816"/>
    <w:rsid w:val="00654AE6"/>
    <w:rsid w:val="00654B76"/>
    <w:rsid w:val="00654BE3"/>
    <w:rsid w:val="00654C3C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62A"/>
    <w:rsid w:val="006569C7"/>
    <w:rsid w:val="00656D30"/>
    <w:rsid w:val="00656F16"/>
    <w:rsid w:val="00657298"/>
    <w:rsid w:val="006573B1"/>
    <w:rsid w:val="006573DA"/>
    <w:rsid w:val="00657780"/>
    <w:rsid w:val="00657982"/>
    <w:rsid w:val="00657F16"/>
    <w:rsid w:val="00660696"/>
    <w:rsid w:val="00660870"/>
    <w:rsid w:val="00660AF9"/>
    <w:rsid w:val="00660E8C"/>
    <w:rsid w:val="00661097"/>
    <w:rsid w:val="0066116B"/>
    <w:rsid w:val="00661256"/>
    <w:rsid w:val="00661474"/>
    <w:rsid w:val="00661567"/>
    <w:rsid w:val="006617B5"/>
    <w:rsid w:val="0066188B"/>
    <w:rsid w:val="006618F7"/>
    <w:rsid w:val="00661D50"/>
    <w:rsid w:val="00661F24"/>
    <w:rsid w:val="006625C7"/>
    <w:rsid w:val="0066292C"/>
    <w:rsid w:val="006629D4"/>
    <w:rsid w:val="00662AA1"/>
    <w:rsid w:val="00662C0C"/>
    <w:rsid w:val="00662E28"/>
    <w:rsid w:val="006631D6"/>
    <w:rsid w:val="006632BC"/>
    <w:rsid w:val="006633CE"/>
    <w:rsid w:val="006634C7"/>
    <w:rsid w:val="0066389F"/>
    <w:rsid w:val="00663AE1"/>
    <w:rsid w:val="00663CC0"/>
    <w:rsid w:val="00663F2A"/>
    <w:rsid w:val="006642B7"/>
    <w:rsid w:val="006647AC"/>
    <w:rsid w:val="006647FC"/>
    <w:rsid w:val="00664889"/>
    <w:rsid w:val="00664999"/>
    <w:rsid w:val="00664A4E"/>
    <w:rsid w:val="00664DBE"/>
    <w:rsid w:val="0066508F"/>
    <w:rsid w:val="006650F5"/>
    <w:rsid w:val="006651A8"/>
    <w:rsid w:val="0066533A"/>
    <w:rsid w:val="00665E6E"/>
    <w:rsid w:val="006662E2"/>
    <w:rsid w:val="00666479"/>
    <w:rsid w:val="00666534"/>
    <w:rsid w:val="00666848"/>
    <w:rsid w:val="00666BDA"/>
    <w:rsid w:val="00666D6B"/>
    <w:rsid w:val="006670FC"/>
    <w:rsid w:val="00667339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C57"/>
    <w:rsid w:val="00671066"/>
    <w:rsid w:val="0067150F"/>
    <w:rsid w:val="006716B8"/>
    <w:rsid w:val="00671878"/>
    <w:rsid w:val="00671D06"/>
    <w:rsid w:val="00671DF7"/>
    <w:rsid w:val="00671E7D"/>
    <w:rsid w:val="00672A4D"/>
    <w:rsid w:val="00672A7B"/>
    <w:rsid w:val="006730B7"/>
    <w:rsid w:val="0067374C"/>
    <w:rsid w:val="0067375B"/>
    <w:rsid w:val="00673A50"/>
    <w:rsid w:val="00673C86"/>
    <w:rsid w:val="00674932"/>
    <w:rsid w:val="00674E8B"/>
    <w:rsid w:val="00674F7E"/>
    <w:rsid w:val="00675231"/>
    <w:rsid w:val="00675538"/>
    <w:rsid w:val="00675DEA"/>
    <w:rsid w:val="0067635E"/>
    <w:rsid w:val="00676523"/>
    <w:rsid w:val="006768DD"/>
    <w:rsid w:val="00676B55"/>
    <w:rsid w:val="00676D9D"/>
    <w:rsid w:val="00677112"/>
    <w:rsid w:val="006771FB"/>
    <w:rsid w:val="0067763B"/>
    <w:rsid w:val="00677FA6"/>
    <w:rsid w:val="00677FD1"/>
    <w:rsid w:val="0068003D"/>
    <w:rsid w:val="00680202"/>
    <w:rsid w:val="006804F6"/>
    <w:rsid w:val="00680627"/>
    <w:rsid w:val="00680629"/>
    <w:rsid w:val="00680826"/>
    <w:rsid w:val="00680831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1E14"/>
    <w:rsid w:val="006820B7"/>
    <w:rsid w:val="00682645"/>
    <w:rsid w:val="006826BF"/>
    <w:rsid w:val="00682796"/>
    <w:rsid w:val="00682938"/>
    <w:rsid w:val="00682CDF"/>
    <w:rsid w:val="00683058"/>
    <w:rsid w:val="00683416"/>
    <w:rsid w:val="006836CC"/>
    <w:rsid w:val="0068370D"/>
    <w:rsid w:val="006837B2"/>
    <w:rsid w:val="00683818"/>
    <w:rsid w:val="00683E00"/>
    <w:rsid w:val="00683E28"/>
    <w:rsid w:val="00683EF4"/>
    <w:rsid w:val="0068405F"/>
    <w:rsid w:val="006844C1"/>
    <w:rsid w:val="00684561"/>
    <w:rsid w:val="00684C84"/>
    <w:rsid w:val="00684C9C"/>
    <w:rsid w:val="00684CF6"/>
    <w:rsid w:val="00684F23"/>
    <w:rsid w:val="0068526B"/>
    <w:rsid w:val="00685426"/>
    <w:rsid w:val="00685444"/>
    <w:rsid w:val="00685589"/>
    <w:rsid w:val="00685638"/>
    <w:rsid w:val="006857A4"/>
    <w:rsid w:val="006858F9"/>
    <w:rsid w:val="00686005"/>
    <w:rsid w:val="0068602A"/>
    <w:rsid w:val="00686249"/>
    <w:rsid w:val="00686289"/>
    <w:rsid w:val="00686A7A"/>
    <w:rsid w:val="00686FB7"/>
    <w:rsid w:val="006871A6"/>
    <w:rsid w:val="006872A5"/>
    <w:rsid w:val="006872CC"/>
    <w:rsid w:val="006877A0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46"/>
    <w:rsid w:val="00691892"/>
    <w:rsid w:val="006918FA"/>
    <w:rsid w:val="006919C0"/>
    <w:rsid w:val="006919FE"/>
    <w:rsid w:val="00691AAE"/>
    <w:rsid w:val="00691E6D"/>
    <w:rsid w:val="006926DC"/>
    <w:rsid w:val="00692A13"/>
    <w:rsid w:val="00692B6A"/>
    <w:rsid w:val="00692C73"/>
    <w:rsid w:val="00692CB7"/>
    <w:rsid w:val="00692D27"/>
    <w:rsid w:val="00692EAB"/>
    <w:rsid w:val="00692EEF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93E"/>
    <w:rsid w:val="00695B9B"/>
    <w:rsid w:val="00695C32"/>
    <w:rsid w:val="00696034"/>
    <w:rsid w:val="00696264"/>
    <w:rsid w:val="0069626A"/>
    <w:rsid w:val="00696412"/>
    <w:rsid w:val="00696896"/>
    <w:rsid w:val="00696EDA"/>
    <w:rsid w:val="0069767E"/>
    <w:rsid w:val="006976D9"/>
    <w:rsid w:val="00697E72"/>
    <w:rsid w:val="006A0626"/>
    <w:rsid w:val="006A076C"/>
    <w:rsid w:val="006A07CA"/>
    <w:rsid w:val="006A09A9"/>
    <w:rsid w:val="006A09B4"/>
    <w:rsid w:val="006A0AC0"/>
    <w:rsid w:val="006A0DDA"/>
    <w:rsid w:val="006A0F26"/>
    <w:rsid w:val="006A0F6C"/>
    <w:rsid w:val="006A102F"/>
    <w:rsid w:val="006A11BA"/>
    <w:rsid w:val="006A1839"/>
    <w:rsid w:val="006A1907"/>
    <w:rsid w:val="006A1A14"/>
    <w:rsid w:val="006A1AD4"/>
    <w:rsid w:val="006A1DBB"/>
    <w:rsid w:val="006A2009"/>
    <w:rsid w:val="006A21C2"/>
    <w:rsid w:val="006A23D5"/>
    <w:rsid w:val="006A24D5"/>
    <w:rsid w:val="006A27C0"/>
    <w:rsid w:val="006A27C3"/>
    <w:rsid w:val="006A2BD6"/>
    <w:rsid w:val="006A2CF7"/>
    <w:rsid w:val="006A2E7C"/>
    <w:rsid w:val="006A3033"/>
    <w:rsid w:val="006A3267"/>
    <w:rsid w:val="006A36E0"/>
    <w:rsid w:val="006A38A7"/>
    <w:rsid w:val="006A3935"/>
    <w:rsid w:val="006A3A81"/>
    <w:rsid w:val="006A3BFF"/>
    <w:rsid w:val="006A4010"/>
    <w:rsid w:val="006A40CF"/>
    <w:rsid w:val="006A449E"/>
    <w:rsid w:val="006A4B1A"/>
    <w:rsid w:val="006A5B76"/>
    <w:rsid w:val="006A6276"/>
    <w:rsid w:val="006A6581"/>
    <w:rsid w:val="006A66B6"/>
    <w:rsid w:val="006A673B"/>
    <w:rsid w:val="006A6C05"/>
    <w:rsid w:val="006A6D16"/>
    <w:rsid w:val="006A70DB"/>
    <w:rsid w:val="006A721C"/>
    <w:rsid w:val="006A747C"/>
    <w:rsid w:val="006A75B8"/>
    <w:rsid w:val="006A7AB9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581"/>
    <w:rsid w:val="006B2A60"/>
    <w:rsid w:val="006B2B83"/>
    <w:rsid w:val="006B3489"/>
    <w:rsid w:val="006B357E"/>
    <w:rsid w:val="006B3DBD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E84"/>
    <w:rsid w:val="006B6118"/>
    <w:rsid w:val="006B61E2"/>
    <w:rsid w:val="006B646D"/>
    <w:rsid w:val="006B6576"/>
    <w:rsid w:val="006B694F"/>
    <w:rsid w:val="006B6AC1"/>
    <w:rsid w:val="006B6B43"/>
    <w:rsid w:val="006B6C55"/>
    <w:rsid w:val="006B6E0B"/>
    <w:rsid w:val="006B6F5E"/>
    <w:rsid w:val="006B7203"/>
    <w:rsid w:val="006B7395"/>
    <w:rsid w:val="006B7675"/>
    <w:rsid w:val="006B78C7"/>
    <w:rsid w:val="006B79BE"/>
    <w:rsid w:val="006B7C24"/>
    <w:rsid w:val="006B7D1F"/>
    <w:rsid w:val="006B7D86"/>
    <w:rsid w:val="006B7E6F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058"/>
    <w:rsid w:val="006C221E"/>
    <w:rsid w:val="006C2314"/>
    <w:rsid w:val="006C23E1"/>
    <w:rsid w:val="006C2440"/>
    <w:rsid w:val="006C24D9"/>
    <w:rsid w:val="006C24FD"/>
    <w:rsid w:val="006C2562"/>
    <w:rsid w:val="006C26B2"/>
    <w:rsid w:val="006C2CBC"/>
    <w:rsid w:val="006C30D8"/>
    <w:rsid w:val="006C30F8"/>
    <w:rsid w:val="006C3295"/>
    <w:rsid w:val="006C38CC"/>
    <w:rsid w:val="006C3E60"/>
    <w:rsid w:val="006C4012"/>
    <w:rsid w:val="006C4047"/>
    <w:rsid w:val="006C478D"/>
    <w:rsid w:val="006C4850"/>
    <w:rsid w:val="006C4902"/>
    <w:rsid w:val="006C4B30"/>
    <w:rsid w:val="006C4B9F"/>
    <w:rsid w:val="006C4BE6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66CB"/>
    <w:rsid w:val="006C67DA"/>
    <w:rsid w:val="006C6AD7"/>
    <w:rsid w:val="006C6C6D"/>
    <w:rsid w:val="006C6F4E"/>
    <w:rsid w:val="006C761C"/>
    <w:rsid w:val="006C7945"/>
    <w:rsid w:val="006C7A3A"/>
    <w:rsid w:val="006C7C45"/>
    <w:rsid w:val="006D020D"/>
    <w:rsid w:val="006D03E2"/>
    <w:rsid w:val="006D04ED"/>
    <w:rsid w:val="006D05B8"/>
    <w:rsid w:val="006D0691"/>
    <w:rsid w:val="006D0733"/>
    <w:rsid w:val="006D07E1"/>
    <w:rsid w:val="006D0C83"/>
    <w:rsid w:val="006D0D65"/>
    <w:rsid w:val="006D10CE"/>
    <w:rsid w:val="006D1564"/>
    <w:rsid w:val="006D1DF9"/>
    <w:rsid w:val="006D22DC"/>
    <w:rsid w:val="006D248A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D91"/>
    <w:rsid w:val="006D424F"/>
    <w:rsid w:val="006D4310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5F5"/>
    <w:rsid w:val="006D68B1"/>
    <w:rsid w:val="006D6B14"/>
    <w:rsid w:val="006D6B2A"/>
    <w:rsid w:val="006D6CB7"/>
    <w:rsid w:val="006D6D16"/>
    <w:rsid w:val="006D6E4B"/>
    <w:rsid w:val="006D6ECF"/>
    <w:rsid w:val="006D702B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806"/>
    <w:rsid w:val="006E0862"/>
    <w:rsid w:val="006E09E1"/>
    <w:rsid w:val="006E0F60"/>
    <w:rsid w:val="006E1216"/>
    <w:rsid w:val="006E170B"/>
    <w:rsid w:val="006E1A7A"/>
    <w:rsid w:val="006E1B7F"/>
    <w:rsid w:val="006E25B8"/>
    <w:rsid w:val="006E283C"/>
    <w:rsid w:val="006E29BC"/>
    <w:rsid w:val="006E2A6A"/>
    <w:rsid w:val="006E2BB9"/>
    <w:rsid w:val="006E2FC4"/>
    <w:rsid w:val="006E340F"/>
    <w:rsid w:val="006E350F"/>
    <w:rsid w:val="006E3917"/>
    <w:rsid w:val="006E3ABB"/>
    <w:rsid w:val="006E3CEE"/>
    <w:rsid w:val="006E3E30"/>
    <w:rsid w:val="006E413B"/>
    <w:rsid w:val="006E4496"/>
    <w:rsid w:val="006E47DB"/>
    <w:rsid w:val="006E4814"/>
    <w:rsid w:val="006E4CE3"/>
    <w:rsid w:val="006E4D2B"/>
    <w:rsid w:val="006E4E2E"/>
    <w:rsid w:val="006E4FE6"/>
    <w:rsid w:val="006E53EE"/>
    <w:rsid w:val="006E5901"/>
    <w:rsid w:val="006E6070"/>
    <w:rsid w:val="006E6528"/>
    <w:rsid w:val="006E68B6"/>
    <w:rsid w:val="006E6A5F"/>
    <w:rsid w:val="006E6ABC"/>
    <w:rsid w:val="006E6C89"/>
    <w:rsid w:val="006E6F8A"/>
    <w:rsid w:val="006E715F"/>
    <w:rsid w:val="006E736D"/>
    <w:rsid w:val="006E7785"/>
    <w:rsid w:val="006E79C7"/>
    <w:rsid w:val="006E7D34"/>
    <w:rsid w:val="006E7F37"/>
    <w:rsid w:val="006F0248"/>
    <w:rsid w:val="006F0271"/>
    <w:rsid w:val="006F0607"/>
    <w:rsid w:val="006F0758"/>
    <w:rsid w:val="006F09B3"/>
    <w:rsid w:val="006F0C34"/>
    <w:rsid w:val="006F0F01"/>
    <w:rsid w:val="006F0FE9"/>
    <w:rsid w:val="006F102F"/>
    <w:rsid w:val="006F1507"/>
    <w:rsid w:val="006F1561"/>
    <w:rsid w:val="006F16DE"/>
    <w:rsid w:val="006F1938"/>
    <w:rsid w:val="006F19C6"/>
    <w:rsid w:val="006F1D8A"/>
    <w:rsid w:val="006F20A5"/>
    <w:rsid w:val="006F20AF"/>
    <w:rsid w:val="006F2385"/>
    <w:rsid w:val="006F295A"/>
    <w:rsid w:val="006F2BB5"/>
    <w:rsid w:val="006F3278"/>
    <w:rsid w:val="006F3288"/>
    <w:rsid w:val="006F3458"/>
    <w:rsid w:val="006F352D"/>
    <w:rsid w:val="006F3A24"/>
    <w:rsid w:val="006F3AD7"/>
    <w:rsid w:val="006F3B4A"/>
    <w:rsid w:val="006F3C16"/>
    <w:rsid w:val="006F427A"/>
    <w:rsid w:val="006F441A"/>
    <w:rsid w:val="006F4550"/>
    <w:rsid w:val="006F46C1"/>
    <w:rsid w:val="006F4794"/>
    <w:rsid w:val="006F484B"/>
    <w:rsid w:val="006F489E"/>
    <w:rsid w:val="006F4E86"/>
    <w:rsid w:val="006F4F5F"/>
    <w:rsid w:val="006F4FA5"/>
    <w:rsid w:val="006F5176"/>
    <w:rsid w:val="006F52D0"/>
    <w:rsid w:val="006F569D"/>
    <w:rsid w:val="006F56AF"/>
    <w:rsid w:val="006F56E9"/>
    <w:rsid w:val="006F57A5"/>
    <w:rsid w:val="006F5CB1"/>
    <w:rsid w:val="006F5F48"/>
    <w:rsid w:val="006F613C"/>
    <w:rsid w:val="006F62B3"/>
    <w:rsid w:val="006F67F0"/>
    <w:rsid w:val="006F6885"/>
    <w:rsid w:val="006F6B4F"/>
    <w:rsid w:val="006F6BEE"/>
    <w:rsid w:val="006F6E36"/>
    <w:rsid w:val="006F6EEB"/>
    <w:rsid w:val="006F7336"/>
    <w:rsid w:val="006F7528"/>
    <w:rsid w:val="006F7B62"/>
    <w:rsid w:val="006F7D8C"/>
    <w:rsid w:val="006F7DC0"/>
    <w:rsid w:val="00700009"/>
    <w:rsid w:val="00700253"/>
    <w:rsid w:val="0070073E"/>
    <w:rsid w:val="00700CB4"/>
    <w:rsid w:val="00700E36"/>
    <w:rsid w:val="00700EA7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8CE"/>
    <w:rsid w:val="00702A20"/>
    <w:rsid w:val="00702C40"/>
    <w:rsid w:val="007030E6"/>
    <w:rsid w:val="0070328B"/>
    <w:rsid w:val="00703366"/>
    <w:rsid w:val="00703583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549A"/>
    <w:rsid w:val="0070562B"/>
    <w:rsid w:val="00705CC1"/>
    <w:rsid w:val="00705EDA"/>
    <w:rsid w:val="0070604A"/>
    <w:rsid w:val="00706261"/>
    <w:rsid w:val="00706858"/>
    <w:rsid w:val="0070694C"/>
    <w:rsid w:val="00706C39"/>
    <w:rsid w:val="00707698"/>
    <w:rsid w:val="00707D68"/>
    <w:rsid w:val="00707EA0"/>
    <w:rsid w:val="00707F53"/>
    <w:rsid w:val="00707FAB"/>
    <w:rsid w:val="007105E4"/>
    <w:rsid w:val="007109AD"/>
    <w:rsid w:val="00710EAC"/>
    <w:rsid w:val="007116D0"/>
    <w:rsid w:val="00711993"/>
    <w:rsid w:val="00711F23"/>
    <w:rsid w:val="00712008"/>
    <w:rsid w:val="0071205B"/>
    <w:rsid w:val="0071229A"/>
    <w:rsid w:val="00712662"/>
    <w:rsid w:val="007126F5"/>
    <w:rsid w:val="00712910"/>
    <w:rsid w:val="00712AA0"/>
    <w:rsid w:val="00712F28"/>
    <w:rsid w:val="00712F2B"/>
    <w:rsid w:val="00713430"/>
    <w:rsid w:val="00713A70"/>
    <w:rsid w:val="00713C0C"/>
    <w:rsid w:val="00713FF7"/>
    <w:rsid w:val="007142C7"/>
    <w:rsid w:val="007144A3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947"/>
    <w:rsid w:val="00716983"/>
    <w:rsid w:val="00716C9B"/>
    <w:rsid w:val="00716CBF"/>
    <w:rsid w:val="00716D52"/>
    <w:rsid w:val="00717295"/>
    <w:rsid w:val="00717878"/>
    <w:rsid w:val="00717BD1"/>
    <w:rsid w:val="00717D3A"/>
    <w:rsid w:val="00717E58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4CF"/>
    <w:rsid w:val="00721589"/>
    <w:rsid w:val="007215C0"/>
    <w:rsid w:val="00721B83"/>
    <w:rsid w:val="00721C91"/>
    <w:rsid w:val="00721EF3"/>
    <w:rsid w:val="00721FF8"/>
    <w:rsid w:val="00722073"/>
    <w:rsid w:val="00722A5C"/>
    <w:rsid w:val="007231B6"/>
    <w:rsid w:val="00723524"/>
    <w:rsid w:val="00723C92"/>
    <w:rsid w:val="00723CDD"/>
    <w:rsid w:val="00723D5C"/>
    <w:rsid w:val="007240F5"/>
    <w:rsid w:val="007241E0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6146"/>
    <w:rsid w:val="00726190"/>
    <w:rsid w:val="0072652B"/>
    <w:rsid w:val="0072678D"/>
    <w:rsid w:val="00726847"/>
    <w:rsid w:val="00726EAA"/>
    <w:rsid w:val="00726F81"/>
    <w:rsid w:val="00727132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4CE"/>
    <w:rsid w:val="00730838"/>
    <w:rsid w:val="00730B67"/>
    <w:rsid w:val="00730DC2"/>
    <w:rsid w:val="00731180"/>
    <w:rsid w:val="007315D3"/>
    <w:rsid w:val="007318D3"/>
    <w:rsid w:val="00731954"/>
    <w:rsid w:val="00731D02"/>
    <w:rsid w:val="00732093"/>
    <w:rsid w:val="007328AB"/>
    <w:rsid w:val="0073345A"/>
    <w:rsid w:val="00733CA3"/>
    <w:rsid w:val="00733E7B"/>
    <w:rsid w:val="00733F4C"/>
    <w:rsid w:val="0073451B"/>
    <w:rsid w:val="0073456B"/>
    <w:rsid w:val="00734A10"/>
    <w:rsid w:val="00734F25"/>
    <w:rsid w:val="0073506D"/>
    <w:rsid w:val="00735424"/>
    <w:rsid w:val="007354CE"/>
    <w:rsid w:val="0073562C"/>
    <w:rsid w:val="00735875"/>
    <w:rsid w:val="00735987"/>
    <w:rsid w:val="007359AD"/>
    <w:rsid w:val="00735A79"/>
    <w:rsid w:val="00735A7F"/>
    <w:rsid w:val="00735B08"/>
    <w:rsid w:val="00735B4B"/>
    <w:rsid w:val="00735C37"/>
    <w:rsid w:val="007362B2"/>
    <w:rsid w:val="0073659F"/>
    <w:rsid w:val="00736628"/>
    <w:rsid w:val="00736850"/>
    <w:rsid w:val="00736EC4"/>
    <w:rsid w:val="00736EF1"/>
    <w:rsid w:val="00736FFA"/>
    <w:rsid w:val="0073719D"/>
    <w:rsid w:val="00737941"/>
    <w:rsid w:val="00737AE1"/>
    <w:rsid w:val="00737CE0"/>
    <w:rsid w:val="007401BB"/>
    <w:rsid w:val="00740268"/>
    <w:rsid w:val="00740565"/>
    <w:rsid w:val="00740BF1"/>
    <w:rsid w:val="00740DC6"/>
    <w:rsid w:val="007411FD"/>
    <w:rsid w:val="0074136C"/>
    <w:rsid w:val="0074140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89C"/>
    <w:rsid w:val="007439FD"/>
    <w:rsid w:val="00743E7F"/>
    <w:rsid w:val="0074411F"/>
    <w:rsid w:val="0074457F"/>
    <w:rsid w:val="007445A6"/>
    <w:rsid w:val="00744679"/>
    <w:rsid w:val="00744A01"/>
    <w:rsid w:val="007454B5"/>
    <w:rsid w:val="00745654"/>
    <w:rsid w:val="00745965"/>
    <w:rsid w:val="00745C03"/>
    <w:rsid w:val="00745D39"/>
    <w:rsid w:val="007463EE"/>
    <w:rsid w:val="00746779"/>
    <w:rsid w:val="007468D6"/>
    <w:rsid w:val="007468D7"/>
    <w:rsid w:val="00746BC3"/>
    <w:rsid w:val="0074733C"/>
    <w:rsid w:val="007473D9"/>
    <w:rsid w:val="007476D7"/>
    <w:rsid w:val="00747791"/>
    <w:rsid w:val="00747C7F"/>
    <w:rsid w:val="00747FFD"/>
    <w:rsid w:val="00750201"/>
    <w:rsid w:val="00750453"/>
    <w:rsid w:val="00750C8D"/>
    <w:rsid w:val="00750F5A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40FB"/>
    <w:rsid w:val="0075442E"/>
    <w:rsid w:val="00754691"/>
    <w:rsid w:val="00754EA5"/>
    <w:rsid w:val="00754FC7"/>
    <w:rsid w:val="0075532F"/>
    <w:rsid w:val="00755482"/>
    <w:rsid w:val="007554EE"/>
    <w:rsid w:val="0075553F"/>
    <w:rsid w:val="00755A0F"/>
    <w:rsid w:val="00755E4C"/>
    <w:rsid w:val="00756311"/>
    <w:rsid w:val="007563F9"/>
    <w:rsid w:val="007564BF"/>
    <w:rsid w:val="00756622"/>
    <w:rsid w:val="00756665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2F3"/>
    <w:rsid w:val="007614FB"/>
    <w:rsid w:val="0076186B"/>
    <w:rsid w:val="00761A57"/>
    <w:rsid w:val="00761AE4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82"/>
    <w:rsid w:val="0076376E"/>
    <w:rsid w:val="00763935"/>
    <w:rsid w:val="0076404C"/>
    <w:rsid w:val="0076437B"/>
    <w:rsid w:val="00764BFF"/>
    <w:rsid w:val="00764F71"/>
    <w:rsid w:val="007650C7"/>
    <w:rsid w:val="00765507"/>
    <w:rsid w:val="00765A30"/>
    <w:rsid w:val="00765B34"/>
    <w:rsid w:val="00765CF2"/>
    <w:rsid w:val="00765F06"/>
    <w:rsid w:val="00765F36"/>
    <w:rsid w:val="0076606A"/>
    <w:rsid w:val="007660BB"/>
    <w:rsid w:val="007664B1"/>
    <w:rsid w:val="00766D26"/>
    <w:rsid w:val="0076700F"/>
    <w:rsid w:val="007673D7"/>
    <w:rsid w:val="007675B5"/>
    <w:rsid w:val="00767838"/>
    <w:rsid w:val="00767B88"/>
    <w:rsid w:val="00767E44"/>
    <w:rsid w:val="007703AA"/>
    <w:rsid w:val="00770422"/>
    <w:rsid w:val="00770545"/>
    <w:rsid w:val="00770566"/>
    <w:rsid w:val="00770B08"/>
    <w:rsid w:val="00770CF9"/>
    <w:rsid w:val="00770D66"/>
    <w:rsid w:val="00770DE5"/>
    <w:rsid w:val="00771048"/>
    <w:rsid w:val="0077127E"/>
    <w:rsid w:val="007712E1"/>
    <w:rsid w:val="007718D0"/>
    <w:rsid w:val="00771C2E"/>
    <w:rsid w:val="00771FD9"/>
    <w:rsid w:val="007722B0"/>
    <w:rsid w:val="007725BF"/>
    <w:rsid w:val="007726DC"/>
    <w:rsid w:val="00772827"/>
    <w:rsid w:val="00772BD9"/>
    <w:rsid w:val="00772F13"/>
    <w:rsid w:val="00772F68"/>
    <w:rsid w:val="00773114"/>
    <w:rsid w:val="0077374B"/>
    <w:rsid w:val="007737F9"/>
    <w:rsid w:val="00773D1E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9F"/>
    <w:rsid w:val="00776EB3"/>
    <w:rsid w:val="00776FB4"/>
    <w:rsid w:val="007770DF"/>
    <w:rsid w:val="007775FF"/>
    <w:rsid w:val="0077770B"/>
    <w:rsid w:val="007777E0"/>
    <w:rsid w:val="00777A69"/>
    <w:rsid w:val="00777D0D"/>
    <w:rsid w:val="00777E8E"/>
    <w:rsid w:val="00780142"/>
    <w:rsid w:val="00780227"/>
    <w:rsid w:val="007802F6"/>
    <w:rsid w:val="0078092C"/>
    <w:rsid w:val="0078095E"/>
    <w:rsid w:val="00780A92"/>
    <w:rsid w:val="00780DE8"/>
    <w:rsid w:val="00780F23"/>
    <w:rsid w:val="00781FEA"/>
    <w:rsid w:val="00782346"/>
    <w:rsid w:val="00782616"/>
    <w:rsid w:val="00782669"/>
    <w:rsid w:val="007828DE"/>
    <w:rsid w:val="00782AD9"/>
    <w:rsid w:val="00783567"/>
    <w:rsid w:val="00783752"/>
    <w:rsid w:val="00783763"/>
    <w:rsid w:val="007839DD"/>
    <w:rsid w:val="00783B1E"/>
    <w:rsid w:val="00783F90"/>
    <w:rsid w:val="00783F97"/>
    <w:rsid w:val="007841B7"/>
    <w:rsid w:val="007842E0"/>
    <w:rsid w:val="0078493D"/>
    <w:rsid w:val="00785368"/>
    <w:rsid w:val="007853C3"/>
    <w:rsid w:val="00785474"/>
    <w:rsid w:val="00785A90"/>
    <w:rsid w:val="00785FDE"/>
    <w:rsid w:val="0078620C"/>
    <w:rsid w:val="00786545"/>
    <w:rsid w:val="00786BC0"/>
    <w:rsid w:val="007871F7"/>
    <w:rsid w:val="00787390"/>
    <w:rsid w:val="007873A3"/>
    <w:rsid w:val="00787477"/>
    <w:rsid w:val="00787579"/>
    <w:rsid w:val="00787617"/>
    <w:rsid w:val="00787683"/>
    <w:rsid w:val="007877F7"/>
    <w:rsid w:val="00787B56"/>
    <w:rsid w:val="00787B65"/>
    <w:rsid w:val="0079053F"/>
    <w:rsid w:val="0079066F"/>
    <w:rsid w:val="007907AB"/>
    <w:rsid w:val="00790C3F"/>
    <w:rsid w:val="00790DBF"/>
    <w:rsid w:val="0079107F"/>
    <w:rsid w:val="0079111F"/>
    <w:rsid w:val="0079129C"/>
    <w:rsid w:val="007914D1"/>
    <w:rsid w:val="007915C9"/>
    <w:rsid w:val="00791B11"/>
    <w:rsid w:val="00791BBA"/>
    <w:rsid w:val="00791C77"/>
    <w:rsid w:val="00791D70"/>
    <w:rsid w:val="00791DD7"/>
    <w:rsid w:val="00791E8C"/>
    <w:rsid w:val="007925AD"/>
    <w:rsid w:val="007925B8"/>
    <w:rsid w:val="00792662"/>
    <w:rsid w:val="007928E7"/>
    <w:rsid w:val="007930BA"/>
    <w:rsid w:val="00793200"/>
    <w:rsid w:val="00793293"/>
    <w:rsid w:val="00793463"/>
    <w:rsid w:val="007937CD"/>
    <w:rsid w:val="00793902"/>
    <w:rsid w:val="0079394E"/>
    <w:rsid w:val="00793C1D"/>
    <w:rsid w:val="00793CD7"/>
    <w:rsid w:val="00793D9F"/>
    <w:rsid w:val="00793DF3"/>
    <w:rsid w:val="00793FE2"/>
    <w:rsid w:val="00794025"/>
    <w:rsid w:val="0079415A"/>
    <w:rsid w:val="0079438D"/>
    <w:rsid w:val="0079444A"/>
    <w:rsid w:val="0079463E"/>
    <w:rsid w:val="007948AF"/>
    <w:rsid w:val="0079533E"/>
    <w:rsid w:val="0079561B"/>
    <w:rsid w:val="00795810"/>
    <w:rsid w:val="00795920"/>
    <w:rsid w:val="00795BCF"/>
    <w:rsid w:val="00796042"/>
    <w:rsid w:val="0079643C"/>
    <w:rsid w:val="00796898"/>
    <w:rsid w:val="007969A2"/>
    <w:rsid w:val="00796C1E"/>
    <w:rsid w:val="00796D5D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79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90"/>
    <w:rsid w:val="007A49F5"/>
    <w:rsid w:val="007A4B77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593"/>
    <w:rsid w:val="007A6941"/>
    <w:rsid w:val="007A6AE2"/>
    <w:rsid w:val="007A6CBF"/>
    <w:rsid w:val="007A71DD"/>
    <w:rsid w:val="007A7452"/>
    <w:rsid w:val="007A7562"/>
    <w:rsid w:val="007A7737"/>
    <w:rsid w:val="007A7895"/>
    <w:rsid w:val="007A7980"/>
    <w:rsid w:val="007A7CA8"/>
    <w:rsid w:val="007B0009"/>
    <w:rsid w:val="007B0928"/>
    <w:rsid w:val="007B09EE"/>
    <w:rsid w:val="007B0AC0"/>
    <w:rsid w:val="007B0CCD"/>
    <w:rsid w:val="007B0D48"/>
    <w:rsid w:val="007B100A"/>
    <w:rsid w:val="007B1271"/>
    <w:rsid w:val="007B13CB"/>
    <w:rsid w:val="007B1693"/>
    <w:rsid w:val="007B1B32"/>
    <w:rsid w:val="007B1BBE"/>
    <w:rsid w:val="007B2389"/>
    <w:rsid w:val="007B23E6"/>
    <w:rsid w:val="007B29C9"/>
    <w:rsid w:val="007B2EEA"/>
    <w:rsid w:val="007B34C7"/>
    <w:rsid w:val="007B3D56"/>
    <w:rsid w:val="007B3FF4"/>
    <w:rsid w:val="007B40EA"/>
    <w:rsid w:val="007B449B"/>
    <w:rsid w:val="007B46AF"/>
    <w:rsid w:val="007B48AA"/>
    <w:rsid w:val="007B4B8D"/>
    <w:rsid w:val="007B4CB2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E4D"/>
    <w:rsid w:val="007B7506"/>
    <w:rsid w:val="007B760D"/>
    <w:rsid w:val="007B7628"/>
    <w:rsid w:val="007B7749"/>
    <w:rsid w:val="007B7A9A"/>
    <w:rsid w:val="007B7D49"/>
    <w:rsid w:val="007C01E2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B51"/>
    <w:rsid w:val="007C4C62"/>
    <w:rsid w:val="007C4C8B"/>
    <w:rsid w:val="007C511C"/>
    <w:rsid w:val="007C536A"/>
    <w:rsid w:val="007C543F"/>
    <w:rsid w:val="007C57CD"/>
    <w:rsid w:val="007C5B0E"/>
    <w:rsid w:val="007C5CD0"/>
    <w:rsid w:val="007C5F38"/>
    <w:rsid w:val="007C5FBD"/>
    <w:rsid w:val="007C60A2"/>
    <w:rsid w:val="007C64E8"/>
    <w:rsid w:val="007C6956"/>
    <w:rsid w:val="007C6C0F"/>
    <w:rsid w:val="007C6D5F"/>
    <w:rsid w:val="007C70B7"/>
    <w:rsid w:val="007C72E8"/>
    <w:rsid w:val="007C7680"/>
    <w:rsid w:val="007C774E"/>
    <w:rsid w:val="007C7B50"/>
    <w:rsid w:val="007C7C66"/>
    <w:rsid w:val="007D0023"/>
    <w:rsid w:val="007D042C"/>
    <w:rsid w:val="007D048F"/>
    <w:rsid w:val="007D0518"/>
    <w:rsid w:val="007D0527"/>
    <w:rsid w:val="007D0668"/>
    <w:rsid w:val="007D0799"/>
    <w:rsid w:val="007D08C6"/>
    <w:rsid w:val="007D0A93"/>
    <w:rsid w:val="007D0CFA"/>
    <w:rsid w:val="007D0F5F"/>
    <w:rsid w:val="007D0FAF"/>
    <w:rsid w:val="007D0FE2"/>
    <w:rsid w:val="007D112B"/>
    <w:rsid w:val="007D166B"/>
    <w:rsid w:val="007D1807"/>
    <w:rsid w:val="007D1FDB"/>
    <w:rsid w:val="007D23FA"/>
    <w:rsid w:val="007D2404"/>
    <w:rsid w:val="007D2415"/>
    <w:rsid w:val="007D2653"/>
    <w:rsid w:val="007D26F1"/>
    <w:rsid w:val="007D2E96"/>
    <w:rsid w:val="007D2FAD"/>
    <w:rsid w:val="007D3287"/>
    <w:rsid w:val="007D337C"/>
    <w:rsid w:val="007D34B9"/>
    <w:rsid w:val="007D39D1"/>
    <w:rsid w:val="007D3B09"/>
    <w:rsid w:val="007D3E25"/>
    <w:rsid w:val="007D4636"/>
    <w:rsid w:val="007D4985"/>
    <w:rsid w:val="007D4B2E"/>
    <w:rsid w:val="007D52AE"/>
    <w:rsid w:val="007D5694"/>
    <w:rsid w:val="007D5925"/>
    <w:rsid w:val="007D5B68"/>
    <w:rsid w:val="007D5DD4"/>
    <w:rsid w:val="007D5E00"/>
    <w:rsid w:val="007D628D"/>
    <w:rsid w:val="007D6428"/>
    <w:rsid w:val="007D6447"/>
    <w:rsid w:val="007D6551"/>
    <w:rsid w:val="007D67B2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C69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1BD"/>
    <w:rsid w:val="007E3616"/>
    <w:rsid w:val="007E3628"/>
    <w:rsid w:val="007E3A85"/>
    <w:rsid w:val="007E3F03"/>
    <w:rsid w:val="007E4357"/>
    <w:rsid w:val="007E4398"/>
    <w:rsid w:val="007E4C8A"/>
    <w:rsid w:val="007E4D11"/>
    <w:rsid w:val="007E5226"/>
    <w:rsid w:val="007E58BF"/>
    <w:rsid w:val="007E5E57"/>
    <w:rsid w:val="007E64C8"/>
    <w:rsid w:val="007E6571"/>
    <w:rsid w:val="007E6744"/>
    <w:rsid w:val="007E67F2"/>
    <w:rsid w:val="007E683B"/>
    <w:rsid w:val="007E6A1F"/>
    <w:rsid w:val="007E6D01"/>
    <w:rsid w:val="007E6E05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4D7"/>
    <w:rsid w:val="007F18A6"/>
    <w:rsid w:val="007F1912"/>
    <w:rsid w:val="007F1D1C"/>
    <w:rsid w:val="007F1EFC"/>
    <w:rsid w:val="007F217C"/>
    <w:rsid w:val="007F2271"/>
    <w:rsid w:val="007F2470"/>
    <w:rsid w:val="007F32D5"/>
    <w:rsid w:val="007F3377"/>
    <w:rsid w:val="007F3615"/>
    <w:rsid w:val="007F3DA3"/>
    <w:rsid w:val="007F3DBE"/>
    <w:rsid w:val="007F3F72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351"/>
    <w:rsid w:val="007F5364"/>
    <w:rsid w:val="007F5642"/>
    <w:rsid w:val="007F5AFB"/>
    <w:rsid w:val="007F5BA5"/>
    <w:rsid w:val="007F5BF5"/>
    <w:rsid w:val="007F5CD3"/>
    <w:rsid w:val="007F60AD"/>
    <w:rsid w:val="007F63D7"/>
    <w:rsid w:val="007F6582"/>
    <w:rsid w:val="007F674A"/>
    <w:rsid w:val="007F6796"/>
    <w:rsid w:val="007F6938"/>
    <w:rsid w:val="007F7A49"/>
    <w:rsid w:val="007F7B97"/>
    <w:rsid w:val="007F7E79"/>
    <w:rsid w:val="008001AE"/>
    <w:rsid w:val="0080026A"/>
    <w:rsid w:val="008005B6"/>
    <w:rsid w:val="00800608"/>
    <w:rsid w:val="00800A5D"/>
    <w:rsid w:val="00801180"/>
    <w:rsid w:val="008012F8"/>
    <w:rsid w:val="00801398"/>
    <w:rsid w:val="008015B4"/>
    <w:rsid w:val="00801672"/>
    <w:rsid w:val="00801CC6"/>
    <w:rsid w:val="00801CC9"/>
    <w:rsid w:val="00801D4B"/>
    <w:rsid w:val="00801F90"/>
    <w:rsid w:val="00802614"/>
    <w:rsid w:val="00802956"/>
    <w:rsid w:val="00802A03"/>
    <w:rsid w:val="0080314E"/>
    <w:rsid w:val="00803744"/>
    <w:rsid w:val="00803807"/>
    <w:rsid w:val="0080398A"/>
    <w:rsid w:val="00803B91"/>
    <w:rsid w:val="00803C10"/>
    <w:rsid w:val="00803C45"/>
    <w:rsid w:val="00804249"/>
    <w:rsid w:val="0080437D"/>
    <w:rsid w:val="008043B1"/>
    <w:rsid w:val="0080453D"/>
    <w:rsid w:val="00804886"/>
    <w:rsid w:val="00804AE5"/>
    <w:rsid w:val="00804B1C"/>
    <w:rsid w:val="00804BB7"/>
    <w:rsid w:val="00804F53"/>
    <w:rsid w:val="00805093"/>
    <w:rsid w:val="0080522B"/>
    <w:rsid w:val="00805484"/>
    <w:rsid w:val="00805589"/>
    <w:rsid w:val="00805C91"/>
    <w:rsid w:val="00805E6A"/>
    <w:rsid w:val="00805E6E"/>
    <w:rsid w:val="008062CB"/>
    <w:rsid w:val="008064F1"/>
    <w:rsid w:val="008067CF"/>
    <w:rsid w:val="00806A92"/>
    <w:rsid w:val="00806AD9"/>
    <w:rsid w:val="00806F27"/>
    <w:rsid w:val="008071D4"/>
    <w:rsid w:val="008074CC"/>
    <w:rsid w:val="00807853"/>
    <w:rsid w:val="008078E8"/>
    <w:rsid w:val="00807D3F"/>
    <w:rsid w:val="00807E49"/>
    <w:rsid w:val="00807FC0"/>
    <w:rsid w:val="0081030D"/>
    <w:rsid w:val="00810374"/>
    <w:rsid w:val="008103C1"/>
    <w:rsid w:val="0081099C"/>
    <w:rsid w:val="008109C3"/>
    <w:rsid w:val="00810A38"/>
    <w:rsid w:val="008114B8"/>
    <w:rsid w:val="00811A54"/>
    <w:rsid w:val="00811AEE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640"/>
    <w:rsid w:val="0081369D"/>
    <w:rsid w:val="0081378C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E95"/>
    <w:rsid w:val="008151C9"/>
    <w:rsid w:val="0081531F"/>
    <w:rsid w:val="0081534A"/>
    <w:rsid w:val="0081534E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9A7"/>
    <w:rsid w:val="00817A8F"/>
    <w:rsid w:val="00817F6B"/>
    <w:rsid w:val="00820007"/>
    <w:rsid w:val="00820360"/>
    <w:rsid w:val="00820505"/>
    <w:rsid w:val="0082059D"/>
    <w:rsid w:val="00820A65"/>
    <w:rsid w:val="008210F6"/>
    <w:rsid w:val="008210FD"/>
    <w:rsid w:val="008212F0"/>
    <w:rsid w:val="008218EA"/>
    <w:rsid w:val="00821C70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64B"/>
    <w:rsid w:val="00822870"/>
    <w:rsid w:val="00822A01"/>
    <w:rsid w:val="00822D4E"/>
    <w:rsid w:val="00822F28"/>
    <w:rsid w:val="00823033"/>
    <w:rsid w:val="00823108"/>
    <w:rsid w:val="00823136"/>
    <w:rsid w:val="00823142"/>
    <w:rsid w:val="00823220"/>
    <w:rsid w:val="008232C7"/>
    <w:rsid w:val="008235E9"/>
    <w:rsid w:val="00823D3D"/>
    <w:rsid w:val="00823FA9"/>
    <w:rsid w:val="008244CC"/>
    <w:rsid w:val="0082450A"/>
    <w:rsid w:val="008245E9"/>
    <w:rsid w:val="00824A5F"/>
    <w:rsid w:val="008254B1"/>
    <w:rsid w:val="00825AF8"/>
    <w:rsid w:val="00825CD2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300A4"/>
    <w:rsid w:val="00830A34"/>
    <w:rsid w:val="00830BAB"/>
    <w:rsid w:val="00830CB0"/>
    <w:rsid w:val="00831089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976"/>
    <w:rsid w:val="00832A18"/>
    <w:rsid w:val="008330B7"/>
    <w:rsid w:val="0083325D"/>
    <w:rsid w:val="00833358"/>
    <w:rsid w:val="0083365C"/>
    <w:rsid w:val="00833A94"/>
    <w:rsid w:val="00833C38"/>
    <w:rsid w:val="00833E43"/>
    <w:rsid w:val="00834205"/>
    <w:rsid w:val="00834260"/>
    <w:rsid w:val="008342BA"/>
    <w:rsid w:val="0083452A"/>
    <w:rsid w:val="00834532"/>
    <w:rsid w:val="0083461B"/>
    <w:rsid w:val="008349E8"/>
    <w:rsid w:val="00834B2D"/>
    <w:rsid w:val="00834F23"/>
    <w:rsid w:val="00834F52"/>
    <w:rsid w:val="008356FC"/>
    <w:rsid w:val="0083572A"/>
    <w:rsid w:val="00835ACB"/>
    <w:rsid w:val="0083610F"/>
    <w:rsid w:val="0083635A"/>
    <w:rsid w:val="00836544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34F"/>
    <w:rsid w:val="00842793"/>
    <w:rsid w:val="00842CFF"/>
    <w:rsid w:val="008431A5"/>
    <w:rsid w:val="00843264"/>
    <w:rsid w:val="008432EB"/>
    <w:rsid w:val="00843314"/>
    <w:rsid w:val="00843724"/>
    <w:rsid w:val="00843885"/>
    <w:rsid w:val="00843C45"/>
    <w:rsid w:val="008445D4"/>
    <w:rsid w:val="0084483B"/>
    <w:rsid w:val="008449EB"/>
    <w:rsid w:val="00844FEC"/>
    <w:rsid w:val="008451F9"/>
    <w:rsid w:val="008455E8"/>
    <w:rsid w:val="008456A5"/>
    <w:rsid w:val="0084583D"/>
    <w:rsid w:val="008459E0"/>
    <w:rsid w:val="0084616D"/>
    <w:rsid w:val="00846351"/>
    <w:rsid w:val="00846B4D"/>
    <w:rsid w:val="00846F14"/>
    <w:rsid w:val="008473D3"/>
    <w:rsid w:val="008473F2"/>
    <w:rsid w:val="0084743F"/>
    <w:rsid w:val="0084773D"/>
    <w:rsid w:val="008479BD"/>
    <w:rsid w:val="00847A6F"/>
    <w:rsid w:val="00847BA9"/>
    <w:rsid w:val="008501D2"/>
    <w:rsid w:val="0085070C"/>
    <w:rsid w:val="00850CC8"/>
    <w:rsid w:val="00850E65"/>
    <w:rsid w:val="008514BC"/>
    <w:rsid w:val="00851807"/>
    <w:rsid w:val="00851A2B"/>
    <w:rsid w:val="00851E55"/>
    <w:rsid w:val="00852577"/>
    <w:rsid w:val="008527EA"/>
    <w:rsid w:val="00852E4E"/>
    <w:rsid w:val="0085354A"/>
    <w:rsid w:val="008539F8"/>
    <w:rsid w:val="00853A0A"/>
    <w:rsid w:val="00853DB6"/>
    <w:rsid w:val="00853EEE"/>
    <w:rsid w:val="00854543"/>
    <w:rsid w:val="0085460D"/>
    <w:rsid w:val="00854CC9"/>
    <w:rsid w:val="00855172"/>
    <w:rsid w:val="008551F8"/>
    <w:rsid w:val="00855459"/>
    <w:rsid w:val="008554A0"/>
    <w:rsid w:val="0085567F"/>
    <w:rsid w:val="00855D54"/>
    <w:rsid w:val="00855FF5"/>
    <w:rsid w:val="00856151"/>
    <w:rsid w:val="00856272"/>
    <w:rsid w:val="0085633E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E55"/>
    <w:rsid w:val="00857EDF"/>
    <w:rsid w:val="00860098"/>
    <w:rsid w:val="008608C4"/>
    <w:rsid w:val="008608E9"/>
    <w:rsid w:val="00860C37"/>
    <w:rsid w:val="00860C4A"/>
    <w:rsid w:val="00860F75"/>
    <w:rsid w:val="00861171"/>
    <w:rsid w:val="0086148E"/>
    <w:rsid w:val="008614F2"/>
    <w:rsid w:val="00861553"/>
    <w:rsid w:val="00861B85"/>
    <w:rsid w:val="00861C3A"/>
    <w:rsid w:val="00861DD4"/>
    <w:rsid w:val="00861E15"/>
    <w:rsid w:val="00861E8D"/>
    <w:rsid w:val="00861F24"/>
    <w:rsid w:val="00861FEC"/>
    <w:rsid w:val="008624E5"/>
    <w:rsid w:val="0086270E"/>
    <w:rsid w:val="00862840"/>
    <w:rsid w:val="00862972"/>
    <w:rsid w:val="00862A90"/>
    <w:rsid w:val="00862A97"/>
    <w:rsid w:val="00862C18"/>
    <w:rsid w:val="00862C5F"/>
    <w:rsid w:val="00862D32"/>
    <w:rsid w:val="00862F86"/>
    <w:rsid w:val="00863179"/>
    <w:rsid w:val="008632CE"/>
    <w:rsid w:val="00863353"/>
    <w:rsid w:val="0086379E"/>
    <w:rsid w:val="008637D4"/>
    <w:rsid w:val="00863901"/>
    <w:rsid w:val="00863CF8"/>
    <w:rsid w:val="00864130"/>
    <w:rsid w:val="008643D2"/>
    <w:rsid w:val="00864C7B"/>
    <w:rsid w:val="00864CEC"/>
    <w:rsid w:val="00864E7E"/>
    <w:rsid w:val="00865280"/>
    <w:rsid w:val="0086551B"/>
    <w:rsid w:val="00865554"/>
    <w:rsid w:val="00865DF8"/>
    <w:rsid w:val="008664EA"/>
    <w:rsid w:val="0086675D"/>
    <w:rsid w:val="00866A00"/>
    <w:rsid w:val="00866AB8"/>
    <w:rsid w:val="00866C2F"/>
    <w:rsid w:val="00866EF8"/>
    <w:rsid w:val="00866F7E"/>
    <w:rsid w:val="00867423"/>
    <w:rsid w:val="00867D96"/>
    <w:rsid w:val="00870485"/>
    <w:rsid w:val="00870523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B0A"/>
    <w:rsid w:val="00873D92"/>
    <w:rsid w:val="008744F1"/>
    <w:rsid w:val="00874963"/>
    <w:rsid w:val="00874D3B"/>
    <w:rsid w:val="00874DC1"/>
    <w:rsid w:val="00875229"/>
    <w:rsid w:val="008753E8"/>
    <w:rsid w:val="008756CE"/>
    <w:rsid w:val="00875876"/>
    <w:rsid w:val="00875B60"/>
    <w:rsid w:val="00875D99"/>
    <w:rsid w:val="00876121"/>
    <w:rsid w:val="0087634E"/>
    <w:rsid w:val="00876426"/>
    <w:rsid w:val="008766C2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BE0"/>
    <w:rsid w:val="0088104F"/>
    <w:rsid w:val="00881097"/>
    <w:rsid w:val="00881361"/>
    <w:rsid w:val="0088136D"/>
    <w:rsid w:val="00881401"/>
    <w:rsid w:val="0088186F"/>
    <w:rsid w:val="00881923"/>
    <w:rsid w:val="00881BF0"/>
    <w:rsid w:val="00881D09"/>
    <w:rsid w:val="00881D0C"/>
    <w:rsid w:val="00881D3F"/>
    <w:rsid w:val="00881E27"/>
    <w:rsid w:val="008827C3"/>
    <w:rsid w:val="0088287D"/>
    <w:rsid w:val="00882DE4"/>
    <w:rsid w:val="00882FB4"/>
    <w:rsid w:val="0088349D"/>
    <w:rsid w:val="00883BB2"/>
    <w:rsid w:val="00883EB0"/>
    <w:rsid w:val="00883F38"/>
    <w:rsid w:val="0088439D"/>
    <w:rsid w:val="00884759"/>
    <w:rsid w:val="008848D4"/>
    <w:rsid w:val="00884A5C"/>
    <w:rsid w:val="00884A68"/>
    <w:rsid w:val="00884B39"/>
    <w:rsid w:val="0088564B"/>
    <w:rsid w:val="008859FF"/>
    <w:rsid w:val="008862F9"/>
    <w:rsid w:val="008867FC"/>
    <w:rsid w:val="00886E0B"/>
    <w:rsid w:val="00886EC3"/>
    <w:rsid w:val="00887508"/>
    <w:rsid w:val="00887729"/>
    <w:rsid w:val="00887AFD"/>
    <w:rsid w:val="00887FE0"/>
    <w:rsid w:val="00890077"/>
    <w:rsid w:val="008905BA"/>
    <w:rsid w:val="008905E7"/>
    <w:rsid w:val="008907E6"/>
    <w:rsid w:val="008909E6"/>
    <w:rsid w:val="00890FA6"/>
    <w:rsid w:val="00891136"/>
    <w:rsid w:val="00891276"/>
    <w:rsid w:val="0089129A"/>
    <w:rsid w:val="00891426"/>
    <w:rsid w:val="00891758"/>
    <w:rsid w:val="008918FD"/>
    <w:rsid w:val="00891947"/>
    <w:rsid w:val="00891E92"/>
    <w:rsid w:val="0089281A"/>
    <w:rsid w:val="00892844"/>
    <w:rsid w:val="00892A7F"/>
    <w:rsid w:val="00892A8F"/>
    <w:rsid w:val="00892D35"/>
    <w:rsid w:val="00892E2A"/>
    <w:rsid w:val="00892FF9"/>
    <w:rsid w:val="00893067"/>
    <w:rsid w:val="0089312C"/>
    <w:rsid w:val="008938A4"/>
    <w:rsid w:val="008940EF"/>
    <w:rsid w:val="008942AE"/>
    <w:rsid w:val="00894516"/>
    <w:rsid w:val="00894526"/>
    <w:rsid w:val="0089459F"/>
    <w:rsid w:val="0089480C"/>
    <w:rsid w:val="00894C9E"/>
    <w:rsid w:val="00895418"/>
    <w:rsid w:val="0089566F"/>
    <w:rsid w:val="008956F4"/>
    <w:rsid w:val="00895715"/>
    <w:rsid w:val="008958D4"/>
    <w:rsid w:val="00895B38"/>
    <w:rsid w:val="00895DBA"/>
    <w:rsid w:val="00895E31"/>
    <w:rsid w:val="00895FE1"/>
    <w:rsid w:val="00896072"/>
    <w:rsid w:val="00896379"/>
    <w:rsid w:val="008965EA"/>
    <w:rsid w:val="00896BC9"/>
    <w:rsid w:val="00896C73"/>
    <w:rsid w:val="00896CE4"/>
    <w:rsid w:val="008970AB"/>
    <w:rsid w:val="008970E0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C6"/>
    <w:rsid w:val="008A093C"/>
    <w:rsid w:val="008A0E1A"/>
    <w:rsid w:val="008A1277"/>
    <w:rsid w:val="008A134A"/>
    <w:rsid w:val="008A1635"/>
    <w:rsid w:val="008A1881"/>
    <w:rsid w:val="008A1A2D"/>
    <w:rsid w:val="008A1B02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320C"/>
    <w:rsid w:val="008A3B8D"/>
    <w:rsid w:val="008A4D8F"/>
    <w:rsid w:val="008A4D97"/>
    <w:rsid w:val="008A51AA"/>
    <w:rsid w:val="008A51B7"/>
    <w:rsid w:val="008A55C5"/>
    <w:rsid w:val="008A5A8D"/>
    <w:rsid w:val="008A5E12"/>
    <w:rsid w:val="008A5F3E"/>
    <w:rsid w:val="008A5F7F"/>
    <w:rsid w:val="008A62CD"/>
    <w:rsid w:val="008A67DA"/>
    <w:rsid w:val="008A6E07"/>
    <w:rsid w:val="008A74F0"/>
    <w:rsid w:val="008A7A84"/>
    <w:rsid w:val="008A7B68"/>
    <w:rsid w:val="008A7B71"/>
    <w:rsid w:val="008A7CFF"/>
    <w:rsid w:val="008A7E1F"/>
    <w:rsid w:val="008B08B6"/>
    <w:rsid w:val="008B0AB1"/>
    <w:rsid w:val="008B0C30"/>
    <w:rsid w:val="008B0DF7"/>
    <w:rsid w:val="008B1740"/>
    <w:rsid w:val="008B1A65"/>
    <w:rsid w:val="008B1EB2"/>
    <w:rsid w:val="008B2049"/>
    <w:rsid w:val="008B2134"/>
    <w:rsid w:val="008B233C"/>
    <w:rsid w:val="008B2E11"/>
    <w:rsid w:val="008B2F64"/>
    <w:rsid w:val="008B2FC9"/>
    <w:rsid w:val="008B2FDA"/>
    <w:rsid w:val="008B33A9"/>
    <w:rsid w:val="008B3584"/>
    <w:rsid w:val="008B3746"/>
    <w:rsid w:val="008B3C3B"/>
    <w:rsid w:val="008B3C8A"/>
    <w:rsid w:val="008B3D84"/>
    <w:rsid w:val="008B3F46"/>
    <w:rsid w:val="008B3F6C"/>
    <w:rsid w:val="008B4279"/>
    <w:rsid w:val="008B4590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6C7"/>
    <w:rsid w:val="008B59AC"/>
    <w:rsid w:val="008B5D8D"/>
    <w:rsid w:val="008B61AD"/>
    <w:rsid w:val="008B6872"/>
    <w:rsid w:val="008B6916"/>
    <w:rsid w:val="008B6E95"/>
    <w:rsid w:val="008B6E98"/>
    <w:rsid w:val="008B6EF5"/>
    <w:rsid w:val="008B7509"/>
    <w:rsid w:val="008B7598"/>
    <w:rsid w:val="008B7C65"/>
    <w:rsid w:val="008C0280"/>
    <w:rsid w:val="008C0553"/>
    <w:rsid w:val="008C05DD"/>
    <w:rsid w:val="008C062D"/>
    <w:rsid w:val="008C0E72"/>
    <w:rsid w:val="008C0F1B"/>
    <w:rsid w:val="008C18E9"/>
    <w:rsid w:val="008C19C1"/>
    <w:rsid w:val="008C1A65"/>
    <w:rsid w:val="008C1C6A"/>
    <w:rsid w:val="008C1FA8"/>
    <w:rsid w:val="008C24D4"/>
    <w:rsid w:val="008C2507"/>
    <w:rsid w:val="008C2847"/>
    <w:rsid w:val="008C2A30"/>
    <w:rsid w:val="008C309A"/>
    <w:rsid w:val="008C30EE"/>
    <w:rsid w:val="008C34E7"/>
    <w:rsid w:val="008C355A"/>
    <w:rsid w:val="008C35AA"/>
    <w:rsid w:val="008C368F"/>
    <w:rsid w:val="008C3B43"/>
    <w:rsid w:val="008C3DED"/>
    <w:rsid w:val="008C428A"/>
    <w:rsid w:val="008C45BC"/>
    <w:rsid w:val="008C4818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65"/>
    <w:rsid w:val="008C68C2"/>
    <w:rsid w:val="008C69C0"/>
    <w:rsid w:val="008C69D2"/>
    <w:rsid w:val="008C6DDD"/>
    <w:rsid w:val="008C6E9D"/>
    <w:rsid w:val="008C700D"/>
    <w:rsid w:val="008C707D"/>
    <w:rsid w:val="008C71E8"/>
    <w:rsid w:val="008C7269"/>
    <w:rsid w:val="008C742F"/>
    <w:rsid w:val="008C7560"/>
    <w:rsid w:val="008C7669"/>
    <w:rsid w:val="008C7911"/>
    <w:rsid w:val="008C7B3F"/>
    <w:rsid w:val="008C7B6D"/>
    <w:rsid w:val="008C7B83"/>
    <w:rsid w:val="008D009E"/>
    <w:rsid w:val="008D0209"/>
    <w:rsid w:val="008D029C"/>
    <w:rsid w:val="008D039A"/>
    <w:rsid w:val="008D0425"/>
    <w:rsid w:val="008D0759"/>
    <w:rsid w:val="008D07A3"/>
    <w:rsid w:val="008D08EF"/>
    <w:rsid w:val="008D0DA9"/>
    <w:rsid w:val="008D0E93"/>
    <w:rsid w:val="008D117D"/>
    <w:rsid w:val="008D1187"/>
    <w:rsid w:val="008D1242"/>
    <w:rsid w:val="008D13AB"/>
    <w:rsid w:val="008D1710"/>
    <w:rsid w:val="008D1B1F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A4"/>
    <w:rsid w:val="008D4066"/>
    <w:rsid w:val="008D53D9"/>
    <w:rsid w:val="008D55B0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C7E"/>
    <w:rsid w:val="008D6EC9"/>
    <w:rsid w:val="008D708E"/>
    <w:rsid w:val="008D71DB"/>
    <w:rsid w:val="008D723D"/>
    <w:rsid w:val="008D76F3"/>
    <w:rsid w:val="008D7BC9"/>
    <w:rsid w:val="008D7DCC"/>
    <w:rsid w:val="008D7FDE"/>
    <w:rsid w:val="008E0115"/>
    <w:rsid w:val="008E0214"/>
    <w:rsid w:val="008E08C5"/>
    <w:rsid w:val="008E0A85"/>
    <w:rsid w:val="008E1296"/>
    <w:rsid w:val="008E1781"/>
    <w:rsid w:val="008E19C5"/>
    <w:rsid w:val="008E1D3C"/>
    <w:rsid w:val="008E1F60"/>
    <w:rsid w:val="008E1F86"/>
    <w:rsid w:val="008E234C"/>
    <w:rsid w:val="008E2650"/>
    <w:rsid w:val="008E2846"/>
    <w:rsid w:val="008E2C8B"/>
    <w:rsid w:val="008E2D4E"/>
    <w:rsid w:val="008E2F2C"/>
    <w:rsid w:val="008E31F1"/>
    <w:rsid w:val="008E3491"/>
    <w:rsid w:val="008E3669"/>
    <w:rsid w:val="008E3932"/>
    <w:rsid w:val="008E3B36"/>
    <w:rsid w:val="008E3D64"/>
    <w:rsid w:val="008E3E7D"/>
    <w:rsid w:val="008E404F"/>
    <w:rsid w:val="008E40EF"/>
    <w:rsid w:val="008E457D"/>
    <w:rsid w:val="008E46B1"/>
    <w:rsid w:val="008E49A7"/>
    <w:rsid w:val="008E49D4"/>
    <w:rsid w:val="008E5005"/>
    <w:rsid w:val="008E5107"/>
    <w:rsid w:val="008E5556"/>
    <w:rsid w:val="008E5558"/>
    <w:rsid w:val="008E5CD4"/>
    <w:rsid w:val="008E6001"/>
    <w:rsid w:val="008E616E"/>
    <w:rsid w:val="008E6218"/>
    <w:rsid w:val="008E62C5"/>
    <w:rsid w:val="008E6F17"/>
    <w:rsid w:val="008E6FAE"/>
    <w:rsid w:val="008E757D"/>
    <w:rsid w:val="008E7659"/>
    <w:rsid w:val="008E7666"/>
    <w:rsid w:val="008E77B4"/>
    <w:rsid w:val="008E7BC5"/>
    <w:rsid w:val="008E7BF7"/>
    <w:rsid w:val="008E7DE5"/>
    <w:rsid w:val="008F0314"/>
    <w:rsid w:val="008F07A2"/>
    <w:rsid w:val="008F0A06"/>
    <w:rsid w:val="008F0BAB"/>
    <w:rsid w:val="008F0C3F"/>
    <w:rsid w:val="008F105B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3AA"/>
    <w:rsid w:val="008F25D3"/>
    <w:rsid w:val="008F2DDB"/>
    <w:rsid w:val="008F2E3E"/>
    <w:rsid w:val="008F2FE3"/>
    <w:rsid w:val="008F3192"/>
    <w:rsid w:val="008F31C8"/>
    <w:rsid w:val="008F3335"/>
    <w:rsid w:val="008F3423"/>
    <w:rsid w:val="008F367B"/>
    <w:rsid w:val="008F3CD4"/>
    <w:rsid w:val="008F3E29"/>
    <w:rsid w:val="008F3FF4"/>
    <w:rsid w:val="008F4098"/>
    <w:rsid w:val="008F409A"/>
    <w:rsid w:val="008F4147"/>
    <w:rsid w:val="008F4274"/>
    <w:rsid w:val="008F446F"/>
    <w:rsid w:val="008F45A2"/>
    <w:rsid w:val="008F46FC"/>
    <w:rsid w:val="008F50E2"/>
    <w:rsid w:val="008F53A5"/>
    <w:rsid w:val="008F5826"/>
    <w:rsid w:val="008F5B86"/>
    <w:rsid w:val="008F5E93"/>
    <w:rsid w:val="008F5F3E"/>
    <w:rsid w:val="008F5F44"/>
    <w:rsid w:val="008F60E3"/>
    <w:rsid w:val="008F616A"/>
    <w:rsid w:val="008F6286"/>
    <w:rsid w:val="008F63C9"/>
    <w:rsid w:val="008F6562"/>
    <w:rsid w:val="008F6647"/>
    <w:rsid w:val="008F69ED"/>
    <w:rsid w:val="008F6C5D"/>
    <w:rsid w:val="008F705C"/>
    <w:rsid w:val="008F7147"/>
    <w:rsid w:val="008F71D2"/>
    <w:rsid w:val="008F731A"/>
    <w:rsid w:val="008F749E"/>
    <w:rsid w:val="008F75A7"/>
    <w:rsid w:val="008F769E"/>
    <w:rsid w:val="008F7B11"/>
    <w:rsid w:val="008F7C18"/>
    <w:rsid w:val="008F7E55"/>
    <w:rsid w:val="00900232"/>
    <w:rsid w:val="00900613"/>
    <w:rsid w:val="009006E7"/>
    <w:rsid w:val="009007C9"/>
    <w:rsid w:val="00900ADA"/>
    <w:rsid w:val="00900C15"/>
    <w:rsid w:val="00900E8C"/>
    <w:rsid w:val="00900F3B"/>
    <w:rsid w:val="00901409"/>
    <w:rsid w:val="00901449"/>
    <w:rsid w:val="0090168F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998"/>
    <w:rsid w:val="009079C6"/>
    <w:rsid w:val="00907D79"/>
    <w:rsid w:val="009100A0"/>
    <w:rsid w:val="009100F6"/>
    <w:rsid w:val="009100F8"/>
    <w:rsid w:val="00910113"/>
    <w:rsid w:val="00910BAA"/>
    <w:rsid w:val="00911270"/>
    <w:rsid w:val="0091127C"/>
    <w:rsid w:val="009112C7"/>
    <w:rsid w:val="0091155A"/>
    <w:rsid w:val="00911950"/>
    <w:rsid w:val="009119E8"/>
    <w:rsid w:val="00912170"/>
    <w:rsid w:val="00912650"/>
    <w:rsid w:val="009127FF"/>
    <w:rsid w:val="00912D11"/>
    <w:rsid w:val="00912E66"/>
    <w:rsid w:val="00913867"/>
    <w:rsid w:val="009139C2"/>
    <w:rsid w:val="00913A74"/>
    <w:rsid w:val="00913D69"/>
    <w:rsid w:val="00914265"/>
    <w:rsid w:val="00914607"/>
    <w:rsid w:val="0091464F"/>
    <w:rsid w:val="0091475A"/>
    <w:rsid w:val="009147D9"/>
    <w:rsid w:val="00914819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2FD"/>
    <w:rsid w:val="00916A1D"/>
    <w:rsid w:val="00916AA3"/>
    <w:rsid w:val="00916B75"/>
    <w:rsid w:val="0091741D"/>
    <w:rsid w:val="00917BD2"/>
    <w:rsid w:val="00917CE3"/>
    <w:rsid w:val="00920767"/>
    <w:rsid w:val="00920A08"/>
    <w:rsid w:val="00920DD9"/>
    <w:rsid w:val="00920EC8"/>
    <w:rsid w:val="00920F45"/>
    <w:rsid w:val="00921341"/>
    <w:rsid w:val="00921539"/>
    <w:rsid w:val="00921FD3"/>
    <w:rsid w:val="00922328"/>
    <w:rsid w:val="00922338"/>
    <w:rsid w:val="009223D9"/>
    <w:rsid w:val="0092243B"/>
    <w:rsid w:val="00922FCB"/>
    <w:rsid w:val="00923452"/>
    <w:rsid w:val="00923552"/>
    <w:rsid w:val="0092359E"/>
    <w:rsid w:val="00923B91"/>
    <w:rsid w:val="00923D8D"/>
    <w:rsid w:val="00923E5A"/>
    <w:rsid w:val="009244EF"/>
    <w:rsid w:val="009248EE"/>
    <w:rsid w:val="009249AB"/>
    <w:rsid w:val="009249C0"/>
    <w:rsid w:val="00924A65"/>
    <w:rsid w:val="00924AC4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5A5"/>
    <w:rsid w:val="00926724"/>
    <w:rsid w:val="0092689C"/>
    <w:rsid w:val="00926B72"/>
    <w:rsid w:val="00926D0F"/>
    <w:rsid w:val="00926F56"/>
    <w:rsid w:val="009270E0"/>
    <w:rsid w:val="0092721B"/>
    <w:rsid w:val="0092748E"/>
    <w:rsid w:val="0092777E"/>
    <w:rsid w:val="00927D29"/>
    <w:rsid w:val="00927D67"/>
    <w:rsid w:val="0093012D"/>
    <w:rsid w:val="009301ED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33D1"/>
    <w:rsid w:val="00933407"/>
    <w:rsid w:val="00933661"/>
    <w:rsid w:val="009337C8"/>
    <w:rsid w:val="00933D43"/>
    <w:rsid w:val="00933EF7"/>
    <w:rsid w:val="0093409B"/>
    <w:rsid w:val="009340D7"/>
    <w:rsid w:val="00934244"/>
    <w:rsid w:val="0093425F"/>
    <w:rsid w:val="009343B7"/>
    <w:rsid w:val="00934B10"/>
    <w:rsid w:val="00934C32"/>
    <w:rsid w:val="00935145"/>
    <w:rsid w:val="0093519D"/>
    <w:rsid w:val="009352C5"/>
    <w:rsid w:val="0093545B"/>
    <w:rsid w:val="0093554F"/>
    <w:rsid w:val="009355CA"/>
    <w:rsid w:val="0093569F"/>
    <w:rsid w:val="0093607D"/>
    <w:rsid w:val="0093639F"/>
    <w:rsid w:val="009365D3"/>
    <w:rsid w:val="009368AA"/>
    <w:rsid w:val="00936D9E"/>
    <w:rsid w:val="009370E1"/>
    <w:rsid w:val="0093745A"/>
    <w:rsid w:val="00937E16"/>
    <w:rsid w:val="009400B3"/>
    <w:rsid w:val="00940207"/>
    <w:rsid w:val="009403A9"/>
    <w:rsid w:val="0094066F"/>
    <w:rsid w:val="00940698"/>
    <w:rsid w:val="00940E53"/>
    <w:rsid w:val="009411BE"/>
    <w:rsid w:val="00941ACC"/>
    <w:rsid w:val="00941BEA"/>
    <w:rsid w:val="00941C26"/>
    <w:rsid w:val="009420E9"/>
    <w:rsid w:val="00942320"/>
    <w:rsid w:val="009423A1"/>
    <w:rsid w:val="00942587"/>
    <w:rsid w:val="00942973"/>
    <w:rsid w:val="009429F6"/>
    <w:rsid w:val="00942ABC"/>
    <w:rsid w:val="00942DC2"/>
    <w:rsid w:val="00942EF2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13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986"/>
    <w:rsid w:val="00945C99"/>
    <w:rsid w:val="009460EE"/>
    <w:rsid w:val="00946175"/>
    <w:rsid w:val="00946233"/>
    <w:rsid w:val="00946686"/>
    <w:rsid w:val="009466D1"/>
    <w:rsid w:val="00946A98"/>
    <w:rsid w:val="009471CF"/>
    <w:rsid w:val="009472D2"/>
    <w:rsid w:val="0094776C"/>
    <w:rsid w:val="00947775"/>
    <w:rsid w:val="009477BE"/>
    <w:rsid w:val="0094795C"/>
    <w:rsid w:val="00947EC8"/>
    <w:rsid w:val="00950276"/>
    <w:rsid w:val="0095036E"/>
    <w:rsid w:val="009509B5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933"/>
    <w:rsid w:val="009529F1"/>
    <w:rsid w:val="0095302C"/>
    <w:rsid w:val="0095350F"/>
    <w:rsid w:val="00953791"/>
    <w:rsid w:val="00953DFE"/>
    <w:rsid w:val="00953E21"/>
    <w:rsid w:val="009540AC"/>
    <w:rsid w:val="009540FD"/>
    <w:rsid w:val="00954381"/>
    <w:rsid w:val="0095497B"/>
    <w:rsid w:val="00954AB5"/>
    <w:rsid w:val="00954CC4"/>
    <w:rsid w:val="009553B3"/>
    <w:rsid w:val="009559D4"/>
    <w:rsid w:val="00955C3C"/>
    <w:rsid w:val="00955C3D"/>
    <w:rsid w:val="00955C88"/>
    <w:rsid w:val="00955D7B"/>
    <w:rsid w:val="00955E66"/>
    <w:rsid w:val="00955FA7"/>
    <w:rsid w:val="00956000"/>
    <w:rsid w:val="009562A5"/>
    <w:rsid w:val="00956361"/>
    <w:rsid w:val="00956543"/>
    <w:rsid w:val="009566AD"/>
    <w:rsid w:val="009566FC"/>
    <w:rsid w:val="00956760"/>
    <w:rsid w:val="009570D7"/>
    <w:rsid w:val="00957308"/>
    <w:rsid w:val="0095739F"/>
    <w:rsid w:val="009573A8"/>
    <w:rsid w:val="009573AB"/>
    <w:rsid w:val="009578F3"/>
    <w:rsid w:val="00957BAC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BB8"/>
    <w:rsid w:val="00961CC0"/>
    <w:rsid w:val="00961CE0"/>
    <w:rsid w:val="00961D52"/>
    <w:rsid w:val="00961E25"/>
    <w:rsid w:val="00962649"/>
    <w:rsid w:val="00962833"/>
    <w:rsid w:val="0096283A"/>
    <w:rsid w:val="00962DC7"/>
    <w:rsid w:val="00962E56"/>
    <w:rsid w:val="00962ECF"/>
    <w:rsid w:val="0096304D"/>
    <w:rsid w:val="0096344A"/>
    <w:rsid w:val="009635C5"/>
    <w:rsid w:val="0096370C"/>
    <w:rsid w:val="0096383B"/>
    <w:rsid w:val="009638E4"/>
    <w:rsid w:val="0096393B"/>
    <w:rsid w:val="00963C9F"/>
    <w:rsid w:val="00963CF1"/>
    <w:rsid w:val="009640E3"/>
    <w:rsid w:val="00964390"/>
    <w:rsid w:val="00964441"/>
    <w:rsid w:val="00964A02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6746"/>
    <w:rsid w:val="00966988"/>
    <w:rsid w:val="00966BC4"/>
    <w:rsid w:val="00966FF5"/>
    <w:rsid w:val="00967048"/>
    <w:rsid w:val="009675C9"/>
    <w:rsid w:val="009677C2"/>
    <w:rsid w:val="0096783D"/>
    <w:rsid w:val="009678D7"/>
    <w:rsid w:val="00967B16"/>
    <w:rsid w:val="00967B35"/>
    <w:rsid w:val="00967D47"/>
    <w:rsid w:val="00967DF3"/>
    <w:rsid w:val="009702ED"/>
    <w:rsid w:val="0097047E"/>
    <w:rsid w:val="00970637"/>
    <w:rsid w:val="00970711"/>
    <w:rsid w:val="009709DB"/>
    <w:rsid w:val="00970B0A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1D9"/>
    <w:rsid w:val="00973401"/>
    <w:rsid w:val="00973DBA"/>
    <w:rsid w:val="00974020"/>
    <w:rsid w:val="00974515"/>
    <w:rsid w:val="0097458D"/>
    <w:rsid w:val="009748D4"/>
    <w:rsid w:val="00974A17"/>
    <w:rsid w:val="00974AEA"/>
    <w:rsid w:val="00974E4A"/>
    <w:rsid w:val="00974FC5"/>
    <w:rsid w:val="009750C7"/>
    <w:rsid w:val="00975827"/>
    <w:rsid w:val="00975C3B"/>
    <w:rsid w:val="00975C9A"/>
    <w:rsid w:val="00975ECB"/>
    <w:rsid w:val="00976098"/>
    <w:rsid w:val="009765CF"/>
    <w:rsid w:val="00976781"/>
    <w:rsid w:val="00976A1C"/>
    <w:rsid w:val="00976B86"/>
    <w:rsid w:val="00976F32"/>
    <w:rsid w:val="00976F5C"/>
    <w:rsid w:val="00976F68"/>
    <w:rsid w:val="00976FE8"/>
    <w:rsid w:val="00977875"/>
    <w:rsid w:val="009778D3"/>
    <w:rsid w:val="009779F7"/>
    <w:rsid w:val="0098038D"/>
    <w:rsid w:val="00980737"/>
    <w:rsid w:val="00980CD0"/>
    <w:rsid w:val="00980DD4"/>
    <w:rsid w:val="00980DFB"/>
    <w:rsid w:val="00980E8A"/>
    <w:rsid w:val="00980ED5"/>
    <w:rsid w:val="00980F20"/>
    <w:rsid w:val="009813DB"/>
    <w:rsid w:val="009813F2"/>
    <w:rsid w:val="0098178C"/>
    <w:rsid w:val="00981852"/>
    <w:rsid w:val="00981883"/>
    <w:rsid w:val="00981B12"/>
    <w:rsid w:val="009820A9"/>
    <w:rsid w:val="00982404"/>
    <w:rsid w:val="00982517"/>
    <w:rsid w:val="0098260C"/>
    <w:rsid w:val="00982E15"/>
    <w:rsid w:val="00982F6F"/>
    <w:rsid w:val="00982FB5"/>
    <w:rsid w:val="009831CC"/>
    <w:rsid w:val="009832CD"/>
    <w:rsid w:val="009832D0"/>
    <w:rsid w:val="00983479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AEF"/>
    <w:rsid w:val="00984C61"/>
    <w:rsid w:val="00984EDC"/>
    <w:rsid w:val="0098557A"/>
    <w:rsid w:val="0098571E"/>
    <w:rsid w:val="00985CD8"/>
    <w:rsid w:val="009862BD"/>
    <w:rsid w:val="009868FA"/>
    <w:rsid w:val="00986BBF"/>
    <w:rsid w:val="00986D71"/>
    <w:rsid w:val="00986E10"/>
    <w:rsid w:val="00986F54"/>
    <w:rsid w:val="009873F3"/>
    <w:rsid w:val="00987412"/>
    <w:rsid w:val="00987468"/>
    <w:rsid w:val="00987AF3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BE5"/>
    <w:rsid w:val="00991D9E"/>
    <w:rsid w:val="0099207C"/>
    <w:rsid w:val="00992866"/>
    <w:rsid w:val="00993800"/>
    <w:rsid w:val="00993A03"/>
    <w:rsid w:val="00993E0A"/>
    <w:rsid w:val="00993E24"/>
    <w:rsid w:val="00994075"/>
    <w:rsid w:val="009940FF"/>
    <w:rsid w:val="009941CC"/>
    <w:rsid w:val="00994B83"/>
    <w:rsid w:val="00994C5D"/>
    <w:rsid w:val="00994CAC"/>
    <w:rsid w:val="009951FD"/>
    <w:rsid w:val="00995456"/>
    <w:rsid w:val="0099553C"/>
    <w:rsid w:val="0099554C"/>
    <w:rsid w:val="009956F9"/>
    <w:rsid w:val="00995718"/>
    <w:rsid w:val="00995995"/>
    <w:rsid w:val="0099599A"/>
    <w:rsid w:val="009960FB"/>
    <w:rsid w:val="0099665F"/>
    <w:rsid w:val="009968F3"/>
    <w:rsid w:val="009969B2"/>
    <w:rsid w:val="00996A36"/>
    <w:rsid w:val="00996C5B"/>
    <w:rsid w:val="00996D52"/>
    <w:rsid w:val="00996F68"/>
    <w:rsid w:val="00997148"/>
    <w:rsid w:val="00997280"/>
    <w:rsid w:val="0099737A"/>
    <w:rsid w:val="00997666"/>
    <w:rsid w:val="009A00D8"/>
    <w:rsid w:val="009A011B"/>
    <w:rsid w:val="009A02EA"/>
    <w:rsid w:val="009A0355"/>
    <w:rsid w:val="009A036E"/>
    <w:rsid w:val="009A0646"/>
    <w:rsid w:val="009A07A7"/>
    <w:rsid w:val="009A0EB6"/>
    <w:rsid w:val="009A10A7"/>
    <w:rsid w:val="009A10FA"/>
    <w:rsid w:val="009A114D"/>
    <w:rsid w:val="009A17FE"/>
    <w:rsid w:val="009A1AA2"/>
    <w:rsid w:val="009A1ED0"/>
    <w:rsid w:val="009A1F34"/>
    <w:rsid w:val="009A1F98"/>
    <w:rsid w:val="009A1FC2"/>
    <w:rsid w:val="009A2169"/>
    <w:rsid w:val="009A2879"/>
    <w:rsid w:val="009A2A6C"/>
    <w:rsid w:val="009A2B02"/>
    <w:rsid w:val="009A2B93"/>
    <w:rsid w:val="009A3386"/>
    <w:rsid w:val="009A3455"/>
    <w:rsid w:val="009A3463"/>
    <w:rsid w:val="009A35CD"/>
    <w:rsid w:val="009A3642"/>
    <w:rsid w:val="009A3AFE"/>
    <w:rsid w:val="009A3BB3"/>
    <w:rsid w:val="009A3C00"/>
    <w:rsid w:val="009A3CB8"/>
    <w:rsid w:val="009A4005"/>
    <w:rsid w:val="009A40DD"/>
    <w:rsid w:val="009A426B"/>
    <w:rsid w:val="009A4306"/>
    <w:rsid w:val="009A4360"/>
    <w:rsid w:val="009A4385"/>
    <w:rsid w:val="009A46CA"/>
    <w:rsid w:val="009A4835"/>
    <w:rsid w:val="009A4B48"/>
    <w:rsid w:val="009A4D72"/>
    <w:rsid w:val="009A5179"/>
    <w:rsid w:val="009A5229"/>
    <w:rsid w:val="009A5281"/>
    <w:rsid w:val="009A534C"/>
    <w:rsid w:val="009A5393"/>
    <w:rsid w:val="009A5432"/>
    <w:rsid w:val="009A5495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018"/>
    <w:rsid w:val="009B171C"/>
    <w:rsid w:val="009B18F3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DB8"/>
    <w:rsid w:val="009B2E6F"/>
    <w:rsid w:val="009B2F03"/>
    <w:rsid w:val="009B3195"/>
    <w:rsid w:val="009B335E"/>
    <w:rsid w:val="009B3670"/>
    <w:rsid w:val="009B438C"/>
    <w:rsid w:val="009B44FF"/>
    <w:rsid w:val="009B4546"/>
    <w:rsid w:val="009B468F"/>
    <w:rsid w:val="009B471B"/>
    <w:rsid w:val="009B4D48"/>
    <w:rsid w:val="009B51ED"/>
    <w:rsid w:val="009B5396"/>
    <w:rsid w:val="009B5E6A"/>
    <w:rsid w:val="009B5F40"/>
    <w:rsid w:val="009B60E3"/>
    <w:rsid w:val="009B65C8"/>
    <w:rsid w:val="009B65D6"/>
    <w:rsid w:val="009B6E9C"/>
    <w:rsid w:val="009B6F2C"/>
    <w:rsid w:val="009B7183"/>
    <w:rsid w:val="009B72D7"/>
    <w:rsid w:val="009B7681"/>
    <w:rsid w:val="009B7967"/>
    <w:rsid w:val="009B7A47"/>
    <w:rsid w:val="009B7A50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AE"/>
    <w:rsid w:val="009C3181"/>
    <w:rsid w:val="009C33D2"/>
    <w:rsid w:val="009C34AB"/>
    <w:rsid w:val="009C3707"/>
    <w:rsid w:val="009C3727"/>
    <w:rsid w:val="009C3A8F"/>
    <w:rsid w:val="009C3A97"/>
    <w:rsid w:val="009C3B23"/>
    <w:rsid w:val="009C3C9D"/>
    <w:rsid w:val="009C418F"/>
    <w:rsid w:val="009C4372"/>
    <w:rsid w:val="009C45DD"/>
    <w:rsid w:val="009C47CA"/>
    <w:rsid w:val="009C5059"/>
    <w:rsid w:val="009C5AF0"/>
    <w:rsid w:val="009C5BD5"/>
    <w:rsid w:val="009C5DE4"/>
    <w:rsid w:val="009C5EB8"/>
    <w:rsid w:val="009C606D"/>
    <w:rsid w:val="009C61B3"/>
    <w:rsid w:val="009C6B02"/>
    <w:rsid w:val="009C6C07"/>
    <w:rsid w:val="009C707E"/>
    <w:rsid w:val="009C7369"/>
    <w:rsid w:val="009C73F3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328F"/>
    <w:rsid w:val="009D32B9"/>
    <w:rsid w:val="009D357B"/>
    <w:rsid w:val="009D36FD"/>
    <w:rsid w:val="009D37B8"/>
    <w:rsid w:val="009D3A19"/>
    <w:rsid w:val="009D3C64"/>
    <w:rsid w:val="009D40BE"/>
    <w:rsid w:val="009D48E9"/>
    <w:rsid w:val="009D494E"/>
    <w:rsid w:val="009D4BB8"/>
    <w:rsid w:val="009D4C8A"/>
    <w:rsid w:val="009D5206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31D"/>
    <w:rsid w:val="009D6836"/>
    <w:rsid w:val="009D6B50"/>
    <w:rsid w:val="009D6DFF"/>
    <w:rsid w:val="009D71DA"/>
    <w:rsid w:val="009D7331"/>
    <w:rsid w:val="009D783A"/>
    <w:rsid w:val="009D7857"/>
    <w:rsid w:val="009D7D4E"/>
    <w:rsid w:val="009D7DA8"/>
    <w:rsid w:val="009D7DC8"/>
    <w:rsid w:val="009E033C"/>
    <w:rsid w:val="009E0579"/>
    <w:rsid w:val="009E07A7"/>
    <w:rsid w:val="009E105A"/>
    <w:rsid w:val="009E1206"/>
    <w:rsid w:val="009E14C7"/>
    <w:rsid w:val="009E1556"/>
    <w:rsid w:val="009E1771"/>
    <w:rsid w:val="009E17B6"/>
    <w:rsid w:val="009E21D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3F3"/>
    <w:rsid w:val="009E471A"/>
    <w:rsid w:val="009E47FA"/>
    <w:rsid w:val="009E4870"/>
    <w:rsid w:val="009E4ADC"/>
    <w:rsid w:val="009E4E44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71CD"/>
    <w:rsid w:val="009E7A4B"/>
    <w:rsid w:val="009E7AB8"/>
    <w:rsid w:val="009E7D00"/>
    <w:rsid w:val="009E7F3E"/>
    <w:rsid w:val="009E7F9F"/>
    <w:rsid w:val="009F05EF"/>
    <w:rsid w:val="009F063C"/>
    <w:rsid w:val="009F06A2"/>
    <w:rsid w:val="009F0A98"/>
    <w:rsid w:val="009F0AAB"/>
    <w:rsid w:val="009F13DF"/>
    <w:rsid w:val="009F1533"/>
    <w:rsid w:val="009F163D"/>
    <w:rsid w:val="009F1905"/>
    <w:rsid w:val="009F1C89"/>
    <w:rsid w:val="009F1EB3"/>
    <w:rsid w:val="009F1F22"/>
    <w:rsid w:val="009F2616"/>
    <w:rsid w:val="009F2887"/>
    <w:rsid w:val="009F290E"/>
    <w:rsid w:val="009F2ABB"/>
    <w:rsid w:val="009F2D1E"/>
    <w:rsid w:val="009F30BC"/>
    <w:rsid w:val="009F315E"/>
    <w:rsid w:val="009F3428"/>
    <w:rsid w:val="009F3551"/>
    <w:rsid w:val="009F35F9"/>
    <w:rsid w:val="009F3718"/>
    <w:rsid w:val="009F37D8"/>
    <w:rsid w:val="009F3A05"/>
    <w:rsid w:val="009F3CFE"/>
    <w:rsid w:val="009F4C7D"/>
    <w:rsid w:val="009F4CF7"/>
    <w:rsid w:val="009F5B93"/>
    <w:rsid w:val="009F5D4D"/>
    <w:rsid w:val="009F5DD9"/>
    <w:rsid w:val="009F60F5"/>
    <w:rsid w:val="009F62F3"/>
    <w:rsid w:val="009F6335"/>
    <w:rsid w:val="009F63FE"/>
    <w:rsid w:val="009F67B7"/>
    <w:rsid w:val="009F6942"/>
    <w:rsid w:val="009F6EAD"/>
    <w:rsid w:val="009F7344"/>
    <w:rsid w:val="009F735D"/>
    <w:rsid w:val="009F7F57"/>
    <w:rsid w:val="00A001EC"/>
    <w:rsid w:val="00A0076D"/>
    <w:rsid w:val="00A0089A"/>
    <w:rsid w:val="00A00AD8"/>
    <w:rsid w:val="00A00D7D"/>
    <w:rsid w:val="00A010E4"/>
    <w:rsid w:val="00A01327"/>
    <w:rsid w:val="00A01416"/>
    <w:rsid w:val="00A015A1"/>
    <w:rsid w:val="00A01E51"/>
    <w:rsid w:val="00A01E7E"/>
    <w:rsid w:val="00A020FF"/>
    <w:rsid w:val="00A0228B"/>
    <w:rsid w:val="00A02A7E"/>
    <w:rsid w:val="00A0300F"/>
    <w:rsid w:val="00A03123"/>
    <w:rsid w:val="00A031CA"/>
    <w:rsid w:val="00A0338D"/>
    <w:rsid w:val="00A033D0"/>
    <w:rsid w:val="00A03849"/>
    <w:rsid w:val="00A03EBD"/>
    <w:rsid w:val="00A04081"/>
    <w:rsid w:val="00A04094"/>
    <w:rsid w:val="00A04433"/>
    <w:rsid w:val="00A044DD"/>
    <w:rsid w:val="00A045E2"/>
    <w:rsid w:val="00A04BC0"/>
    <w:rsid w:val="00A04BC4"/>
    <w:rsid w:val="00A04C55"/>
    <w:rsid w:val="00A055C3"/>
    <w:rsid w:val="00A05686"/>
    <w:rsid w:val="00A05AB4"/>
    <w:rsid w:val="00A05B23"/>
    <w:rsid w:val="00A05B60"/>
    <w:rsid w:val="00A06292"/>
    <w:rsid w:val="00A06827"/>
    <w:rsid w:val="00A06983"/>
    <w:rsid w:val="00A06EE2"/>
    <w:rsid w:val="00A06EED"/>
    <w:rsid w:val="00A0707C"/>
    <w:rsid w:val="00A073CA"/>
    <w:rsid w:val="00A076C1"/>
    <w:rsid w:val="00A07BF1"/>
    <w:rsid w:val="00A10036"/>
    <w:rsid w:val="00A106AC"/>
    <w:rsid w:val="00A108E3"/>
    <w:rsid w:val="00A10BC4"/>
    <w:rsid w:val="00A1159F"/>
    <w:rsid w:val="00A11792"/>
    <w:rsid w:val="00A11D06"/>
    <w:rsid w:val="00A11DEE"/>
    <w:rsid w:val="00A11F03"/>
    <w:rsid w:val="00A1240C"/>
    <w:rsid w:val="00A1251D"/>
    <w:rsid w:val="00A1274A"/>
    <w:rsid w:val="00A12AB4"/>
    <w:rsid w:val="00A12D3C"/>
    <w:rsid w:val="00A12FD6"/>
    <w:rsid w:val="00A12FDA"/>
    <w:rsid w:val="00A1341F"/>
    <w:rsid w:val="00A13B1A"/>
    <w:rsid w:val="00A13C6E"/>
    <w:rsid w:val="00A13D57"/>
    <w:rsid w:val="00A14554"/>
    <w:rsid w:val="00A14712"/>
    <w:rsid w:val="00A14768"/>
    <w:rsid w:val="00A1489E"/>
    <w:rsid w:val="00A1494D"/>
    <w:rsid w:val="00A14C78"/>
    <w:rsid w:val="00A14DB1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A95"/>
    <w:rsid w:val="00A16B40"/>
    <w:rsid w:val="00A16DBB"/>
    <w:rsid w:val="00A170D6"/>
    <w:rsid w:val="00A17506"/>
    <w:rsid w:val="00A17C99"/>
    <w:rsid w:val="00A17DE9"/>
    <w:rsid w:val="00A17EA9"/>
    <w:rsid w:val="00A20347"/>
    <w:rsid w:val="00A205A5"/>
    <w:rsid w:val="00A20CDE"/>
    <w:rsid w:val="00A20D41"/>
    <w:rsid w:val="00A20E6A"/>
    <w:rsid w:val="00A211E5"/>
    <w:rsid w:val="00A212DF"/>
    <w:rsid w:val="00A2161E"/>
    <w:rsid w:val="00A22110"/>
    <w:rsid w:val="00A22761"/>
    <w:rsid w:val="00A22929"/>
    <w:rsid w:val="00A22CD2"/>
    <w:rsid w:val="00A22D61"/>
    <w:rsid w:val="00A22FC5"/>
    <w:rsid w:val="00A23169"/>
    <w:rsid w:val="00A238F9"/>
    <w:rsid w:val="00A23A4B"/>
    <w:rsid w:val="00A23B9A"/>
    <w:rsid w:val="00A2414B"/>
    <w:rsid w:val="00A2445C"/>
    <w:rsid w:val="00A248CB"/>
    <w:rsid w:val="00A24E49"/>
    <w:rsid w:val="00A25120"/>
    <w:rsid w:val="00A251C0"/>
    <w:rsid w:val="00A25650"/>
    <w:rsid w:val="00A2589B"/>
    <w:rsid w:val="00A25C11"/>
    <w:rsid w:val="00A25EC5"/>
    <w:rsid w:val="00A268B8"/>
    <w:rsid w:val="00A2693C"/>
    <w:rsid w:val="00A26983"/>
    <w:rsid w:val="00A26D14"/>
    <w:rsid w:val="00A27081"/>
    <w:rsid w:val="00A270A1"/>
    <w:rsid w:val="00A27252"/>
    <w:rsid w:val="00A273AC"/>
    <w:rsid w:val="00A27607"/>
    <w:rsid w:val="00A27739"/>
    <w:rsid w:val="00A302F1"/>
    <w:rsid w:val="00A30384"/>
    <w:rsid w:val="00A305BE"/>
    <w:rsid w:val="00A309FE"/>
    <w:rsid w:val="00A30C7F"/>
    <w:rsid w:val="00A30EC1"/>
    <w:rsid w:val="00A30FCC"/>
    <w:rsid w:val="00A31468"/>
    <w:rsid w:val="00A31569"/>
    <w:rsid w:val="00A31781"/>
    <w:rsid w:val="00A31841"/>
    <w:rsid w:val="00A318F1"/>
    <w:rsid w:val="00A31906"/>
    <w:rsid w:val="00A31C5A"/>
    <w:rsid w:val="00A320F0"/>
    <w:rsid w:val="00A3222C"/>
    <w:rsid w:val="00A324FF"/>
    <w:rsid w:val="00A325F5"/>
    <w:rsid w:val="00A32622"/>
    <w:rsid w:val="00A32D43"/>
    <w:rsid w:val="00A33472"/>
    <w:rsid w:val="00A33914"/>
    <w:rsid w:val="00A33A58"/>
    <w:rsid w:val="00A34142"/>
    <w:rsid w:val="00A3437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992"/>
    <w:rsid w:val="00A35998"/>
    <w:rsid w:val="00A35CCE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88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B96"/>
    <w:rsid w:val="00A37C3B"/>
    <w:rsid w:val="00A37C40"/>
    <w:rsid w:val="00A37C4A"/>
    <w:rsid w:val="00A37C74"/>
    <w:rsid w:val="00A37CE6"/>
    <w:rsid w:val="00A37EEB"/>
    <w:rsid w:val="00A40329"/>
    <w:rsid w:val="00A40347"/>
    <w:rsid w:val="00A40553"/>
    <w:rsid w:val="00A4071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F28"/>
    <w:rsid w:val="00A41F4A"/>
    <w:rsid w:val="00A41F6B"/>
    <w:rsid w:val="00A41FEC"/>
    <w:rsid w:val="00A42138"/>
    <w:rsid w:val="00A42152"/>
    <w:rsid w:val="00A428CB"/>
    <w:rsid w:val="00A429A7"/>
    <w:rsid w:val="00A42BE8"/>
    <w:rsid w:val="00A430BB"/>
    <w:rsid w:val="00A4324F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3A9"/>
    <w:rsid w:val="00A446AB"/>
    <w:rsid w:val="00A44791"/>
    <w:rsid w:val="00A44883"/>
    <w:rsid w:val="00A44ADD"/>
    <w:rsid w:val="00A44D2C"/>
    <w:rsid w:val="00A44FA2"/>
    <w:rsid w:val="00A45518"/>
    <w:rsid w:val="00A4557E"/>
    <w:rsid w:val="00A456C6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727"/>
    <w:rsid w:val="00A47AE3"/>
    <w:rsid w:val="00A47B28"/>
    <w:rsid w:val="00A47BEE"/>
    <w:rsid w:val="00A47D33"/>
    <w:rsid w:val="00A5040D"/>
    <w:rsid w:val="00A50473"/>
    <w:rsid w:val="00A50A94"/>
    <w:rsid w:val="00A5113D"/>
    <w:rsid w:val="00A511E5"/>
    <w:rsid w:val="00A51641"/>
    <w:rsid w:val="00A51FD7"/>
    <w:rsid w:val="00A52836"/>
    <w:rsid w:val="00A5286C"/>
    <w:rsid w:val="00A52935"/>
    <w:rsid w:val="00A52C31"/>
    <w:rsid w:val="00A5322A"/>
    <w:rsid w:val="00A53333"/>
    <w:rsid w:val="00A53A83"/>
    <w:rsid w:val="00A53BF4"/>
    <w:rsid w:val="00A540E1"/>
    <w:rsid w:val="00A54103"/>
    <w:rsid w:val="00A5417C"/>
    <w:rsid w:val="00A54338"/>
    <w:rsid w:val="00A54363"/>
    <w:rsid w:val="00A54A5C"/>
    <w:rsid w:val="00A54AD7"/>
    <w:rsid w:val="00A54C68"/>
    <w:rsid w:val="00A54CD3"/>
    <w:rsid w:val="00A54F20"/>
    <w:rsid w:val="00A54FBA"/>
    <w:rsid w:val="00A55714"/>
    <w:rsid w:val="00A55CA9"/>
    <w:rsid w:val="00A55CCF"/>
    <w:rsid w:val="00A56583"/>
    <w:rsid w:val="00A56617"/>
    <w:rsid w:val="00A56BE1"/>
    <w:rsid w:val="00A56DB3"/>
    <w:rsid w:val="00A5704E"/>
    <w:rsid w:val="00A572B2"/>
    <w:rsid w:val="00A5738C"/>
    <w:rsid w:val="00A577FB"/>
    <w:rsid w:val="00A57806"/>
    <w:rsid w:val="00A57C4F"/>
    <w:rsid w:val="00A57D2B"/>
    <w:rsid w:val="00A57DC4"/>
    <w:rsid w:val="00A57E84"/>
    <w:rsid w:val="00A57EF1"/>
    <w:rsid w:val="00A57F2F"/>
    <w:rsid w:val="00A57F66"/>
    <w:rsid w:val="00A606DB"/>
    <w:rsid w:val="00A60821"/>
    <w:rsid w:val="00A6083F"/>
    <w:rsid w:val="00A61318"/>
    <w:rsid w:val="00A61668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34B4"/>
    <w:rsid w:val="00A63845"/>
    <w:rsid w:val="00A63AB4"/>
    <w:rsid w:val="00A63B14"/>
    <w:rsid w:val="00A63C2A"/>
    <w:rsid w:val="00A63C9A"/>
    <w:rsid w:val="00A63F41"/>
    <w:rsid w:val="00A64291"/>
    <w:rsid w:val="00A64461"/>
    <w:rsid w:val="00A648C4"/>
    <w:rsid w:val="00A64997"/>
    <w:rsid w:val="00A6524B"/>
    <w:rsid w:val="00A652F6"/>
    <w:rsid w:val="00A6537B"/>
    <w:rsid w:val="00A65AEE"/>
    <w:rsid w:val="00A65B9F"/>
    <w:rsid w:val="00A65BED"/>
    <w:rsid w:val="00A65CC1"/>
    <w:rsid w:val="00A65DCD"/>
    <w:rsid w:val="00A65E01"/>
    <w:rsid w:val="00A65E76"/>
    <w:rsid w:val="00A664F6"/>
    <w:rsid w:val="00A665D0"/>
    <w:rsid w:val="00A6661A"/>
    <w:rsid w:val="00A666CE"/>
    <w:rsid w:val="00A6679E"/>
    <w:rsid w:val="00A669E5"/>
    <w:rsid w:val="00A66B45"/>
    <w:rsid w:val="00A66D78"/>
    <w:rsid w:val="00A66D85"/>
    <w:rsid w:val="00A66ED8"/>
    <w:rsid w:val="00A670AC"/>
    <w:rsid w:val="00A67216"/>
    <w:rsid w:val="00A672A4"/>
    <w:rsid w:val="00A672D2"/>
    <w:rsid w:val="00A6748D"/>
    <w:rsid w:val="00A67508"/>
    <w:rsid w:val="00A675AE"/>
    <w:rsid w:val="00A67634"/>
    <w:rsid w:val="00A67B66"/>
    <w:rsid w:val="00A67BA6"/>
    <w:rsid w:val="00A67F64"/>
    <w:rsid w:val="00A7000F"/>
    <w:rsid w:val="00A702C8"/>
    <w:rsid w:val="00A70415"/>
    <w:rsid w:val="00A70459"/>
    <w:rsid w:val="00A70738"/>
    <w:rsid w:val="00A70894"/>
    <w:rsid w:val="00A708DA"/>
    <w:rsid w:val="00A70E09"/>
    <w:rsid w:val="00A713B8"/>
    <w:rsid w:val="00A7186D"/>
    <w:rsid w:val="00A718FB"/>
    <w:rsid w:val="00A71926"/>
    <w:rsid w:val="00A719FB"/>
    <w:rsid w:val="00A71BA4"/>
    <w:rsid w:val="00A71E73"/>
    <w:rsid w:val="00A720C2"/>
    <w:rsid w:val="00A72268"/>
    <w:rsid w:val="00A72961"/>
    <w:rsid w:val="00A72C18"/>
    <w:rsid w:val="00A73007"/>
    <w:rsid w:val="00A73214"/>
    <w:rsid w:val="00A732A8"/>
    <w:rsid w:val="00A735F8"/>
    <w:rsid w:val="00A73CA4"/>
    <w:rsid w:val="00A73E9A"/>
    <w:rsid w:val="00A741B6"/>
    <w:rsid w:val="00A744BD"/>
    <w:rsid w:val="00A746EC"/>
    <w:rsid w:val="00A74B4F"/>
    <w:rsid w:val="00A750A0"/>
    <w:rsid w:val="00A7535A"/>
    <w:rsid w:val="00A7567F"/>
    <w:rsid w:val="00A75E24"/>
    <w:rsid w:val="00A760F2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BF8"/>
    <w:rsid w:val="00A77F40"/>
    <w:rsid w:val="00A77F52"/>
    <w:rsid w:val="00A801F7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8A4"/>
    <w:rsid w:val="00A82926"/>
    <w:rsid w:val="00A82E61"/>
    <w:rsid w:val="00A82F20"/>
    <w:rsid w:val="00A82F28"/>
    <w:rsid w:val="00A8374F"/>
    <w:rsid w:val="00A83DAE"/>
    <w:rsid w:val="00A841BD"/>
    <w:rsid w:val="00A8433C"/>
    <w:rsid w:val="00A84761"/>
    <w:rsid w:val="00A848B8"/>
    <w:rsid w:val="00A84AAE"/>
    <w:rsid w:val="00A84DEE"/>
    <w:rsid w:val="00A851E1"/>
    <w:rsid w:val="00A85426"/>
    <w:rsid w:val="00A854AE"/>
    <w:rsid w:val="00A854FE"/>
    <w:rsid w:val="00A857F5"/>
    <w:rsid w:val="00A86207"/>
    <w:rsid w:val="00A864DE"/>
    <w:rsid w:val="00A86526"/>
    <w:rsid w:val="00A86A14"/>
    <w:rsid w:val="00A86AA8"/>
    <w:rsid w:val="00A86BB2"/>
    <w:rsid w:val="00A86D20"/>
    <w:rsid w:val="00A86D8F"/>
    <w:rsid w:val="00A8728C"/>
    <w:rsid w:val="00A872A9"/>
    <w:rsid w:val="00A872B2"/>
    <w:rsid w:val="00A877C4"/>
    <w:rsid w:val="00A87884"/>
    <w:rsid w:val="00A87B93"/>
    <w:rsid w:val="00A87BF1"/>
    <w:rsid w:val="00A87E46"/>
    <w:rsid w:val="00A90145"/>
    <w:rsid w:val="00A90562"/>
    <w:rsid w:val="00A90DE6"/>
    <w:rsid w:val="00A90DEB"/>
    <w:rsid w:val="00A910DE"/>
    <w:rsid w:val="00A913D6"/>
    <w:rsid w:val="00A916C6"/>
    <w:rsid w:val="00A91825"/>
    <w:rsid w:val="00A91984"/>
    <w:rsid w:val="00A91AC5"/>
    <w:rsid w:val="00A91B40"/>
    <w:rsid w:val="00A91C0C"/>
    <w:rsid w:val="00A91CA5"/>
    <w:rsid w:val="00A91CD6"/>
    <w:rsid w:val="00A91DFA"/>
    <w:rsid w:val="00A91E71"/>
    <w:rsid w:val="00A92497"/>
    <w:rsid w:val="00A92DF5"/>
    <w:rsid w:val="00A92E94"/>
    <w:rsid w:val="00A933A5"/>
    <w:rsid w:val="00A934B7"/>
    <w:rsid w:val="00A938DF"/>
    <w:rsid w:val="00A93AE5"/>
    <w:rsid w:val="00A94750"/>
    <w:rsid w:val="00A94CEA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DE"/>
    <w:rsid w:val="00A979CE"/>
    <w:rsid w:val="00A97F3C"/>
    <w:rsid w:val="00AA013E"/>
    <w:rsid w:val="00AA028B"/>
    <w:rsid w:val="00AA06DD"/>
    <w:rsid w:val="00AA0823"/>
    <w:rsid w:val="00AA0A09"/>
    <w:rsid w:val="00AA0AC8"/>
    <w:rsid w:val="00AA0BC3"/>
    <w:rsid w:val="00AA0DE2"/>
    <w:rsid w:val="00AA0E46"/>
    <w:rsid w:val="00AA1305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40A7"/>
    <w:rsid w:val="00AA4352"/>
    <w:rsid w:val="00AA44AD"/>
    <w:rsid w:val="00AA4657"/>
    <w:rsid w:val="00AA4742"/>
    <w:rsid w:val="00AA4879"/>
    <w:rsid w:val="00AA4E7A"/>
    <w:rsid w:val="00AA509D"/>
    <w:rsid w:val="00AA50DC"/>
    <w:rsid w:val="00AA5139"/>
    <w:rsid w:val="00AA53B5"/>
    <w:rsid w:val="00AA550A"/>
    <w:rsid w:val="00AA5DAE"/>
    <w:rsid w:val="00AA5E1A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7193"/>
    <w:rsid w:val="00AA72EF"/>
    <w:rsid w:val="00AA7303"/>
    <w:rsid w:val="00AA7A57"/>
    <w:rsid w:val="00AA7C62"/>
    <w:rsid w:val="00AA7CBB"/>
    <w:rsid w:val="00AA7E42"/>
    <w:rsid w:val="00AA7F28"/>
    <w:rsid w:val="00AB02A4"/>
    <w:rsid w:val="00AB037F"/>
    <w:rsid w:val="00AB05FF"/>
    <w:rsid w:val="00AB0905"/>
    <w:rsid w:val="00AB0AEF"/>
    <w:rsid w:val="00AB12F6"/>
    <w:rsid w:val="00AB13D7"/>
    <w:rsid w:val="00AB1CC2"/>
    <w:rsid w:val="00AB1EF0"/>
    <w:rsid w:val="00AB215B"/>
    <w:rsid w:val="00AB2311"/>
    <w:rsid w:val="00AB26BB"/>
    <w:rsid w:val="00AB28DF"/>
    <w:rsid w:val="00AB2A68"/>
    <w:rsid w:val="00AB2DBF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F18"/>
    <w:rsid w:val="00AB460B"/>
    <w:rsid w:val="00AB46F0"/>
    <w:rsid w:val="00AB47B2"/>
    <w:rsid w:val="00AB48FE"/>
    <w:rsid w:val="00AB4A45"/>
    <w:rsid w:val="00AB5253"/>
    <w:rsid w:val="00AB56FD"/>
    <w:rsid w:val="00AB575C"/>
    <w:rsid w:val="00AB57DB"/>
    <w:rsid w:val="00AB62DC"/>
    <w:rsid w:val="00AB64E2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527"/>
    <w:rsid w:val="00AC2612"/>
    <w:rsid w:val="00AC2633"/>
    <w:rsid w:val="00AC2865"/>
    <w:rsid w:val="00AC3243"/>
    <w:rsid w:val="00AC347B"/>
    <w:rsid w:val="00AC3E24"/>
    <w:rsid w:val="00AC422D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448"/>
    <w:rsid w:val="00AC7563"/>
    <w:rsid w:val="00AC759F"/>
    <w:rsid w:val="00AC7942"/>
    <w:rsid w:val="00AC79F9"/>
    <w:rsid w:val="00AC7A3D"/>
    <w:rsid w:val="00AD0227"/>
    <w:rsid w:val="00AD0B03"/>
    <w:rsid w:val="00AD0BC5"/>
    <w:rsid w:val="00AD0DA5"/>
    <w:rsid w:val="00AD10CF"/>
    <w:rsid w:val="00AD11C2"/>
    <w:rsid w:val="00AD15B3"/>
    <w:rsid w:val="00AD1A6F"/>
    <w:rsid w:val="00AD1B91"/>
    <w:rsid w:val="00AD1CC0"/>
    <w:rsid w:val="00AD1CCB"/>
    <w:rsid w:val="00AD1D41"/>
    <w:rsid w:val="00AD1F38"/>
    <w:rsid w:val="00AD1F55"/>
    <w:rsid w:val="00AD2160"/>
    <w:rsid w:val="00AD2406"/>
    <w:rsid w:val="00AD2411"/>
    <w:rsid w:val="00AD2439"/>
    <w:rsid w:val="00AD27D2"/>
    <w:rsid w:val="00AD3064"/>
    <w:rsid w:val="00AD3451"/>
    <w:rsid w:val="00AD3526"/>
    <w:rsid w:val="00AD3538"/>
    <w:rsid w:val="00AD3765"/>
    <w:rsid w:val="00AD38CE"/>
    <w:rsid w:val="00AD42AC"/>
    <w:rsid w:val="00AD48A5"/>
    <w:rsid w:val="00AD4933"/>
    <w:rsid w:val="00AD4955"/>
    <w:rsid w:val="00AD4BE5"/>
    <w:rsid w:val="00AD4EF9"/>
    <w:rsid w:val="00AD5112"/>
    <w:rsid w:val="00AD51F4"/>
    <w:rsid w:val="00AD53E4"/>
    <w:rsid w:val="00AD5B4D"/>
    <w:rsid w:val="00AD5B5B"/>
    <w:rsid w:val="00AD63AC"/>
    <w:rsid w:val="00AD6459"/>
    <w:rsid w:val="00AD64CD"/>
    <w:rsid w:val="00AD6A6E"/>
    <w:rsid w:val="00AD6F74"/>
    <w:rsid w:val="00AD7212"/>
    <w:rsid w:val="00AD75CD"/>
    <w:rsid w:val="00AD772E"/>
    <w:rsid w:val="00AD7C84"/>
    <w:rsid w:val="00AE0572"/>
    <w:rsid w:val="00AE0C7C"/>
    <w:rsid w:val="00AE126B"/>
    <w:rsid w:val="00AE1875"/>
    <w:rsid w:val="00AE199A"/>
    <w:rsid w:val="00AE1C1F"/>
    <w:rsid w:val="00AE228F"/>
    <w:rsid w:val="00AE26A2"/>
    <w:rsid w:val="00AE2983"/>
    <w:rsid w:val="00AE2B9C"/>
    <w:rsid w:val="00AE4000"/>
    <w:rsid w:val="00AE4402"/>
    <w:rsid w:val="00AE463A"/>
    <w:rsid w:val="00AE4A30"/>
    <w:rsid w:val="00AE4A36"/>
    <w:rsid w:val="00AE4D87"/>
    <w:rsid w:val="00AE5046"/>
    <w:rsid w:val="00AE513D"/>
    <w:rsid w:val="00AE53AB"/>
    <w:rsid w:val="00AE5433"/>
    <w:rsid w:val="00AE5B3A"/>
    <w:rsid w:val="00AE5C16"/>
    <w:rsid w:val="00AE5E9D"/>
    <w:rsid w:val="00AE5F9B"/>
    <w:rsid w:val="00AE60DD"/>
    <w:rsid w:val="00AE60FD"/>
    <w:rsid w:val="00AE622F"/>
    <w:rsid w:val="00AE65B9"/>
    <w:rsid w:val="00AE6892"/>
    <w:rsid w:val="00AE700B"/>
    <w:rsid w:val="00AE74F8"/>
    <w:rsid w:val="00AE7785"/>
    <w:rsid w:val="00AE77AF"/>
    <w:rsid w:val="00AE787E"/>
    <w:rsid w:val="00AE7900"/>
    <w:rsid w:val="00AE7A33"/>
    <w:rsid w:val="00AE7A76"/>
    <w:rsid w:val="00AE7E71"/>
    <w:rsid w:val="00AE7EAA"/>
    <w:rsid w:val="00AF019A"/>
    <w:rsid w:val="00AF022B"/>
    <w:rsid w:val="00AF0366"/>
    <w:rsid w:val="00AF055E"/>
    <w:rsid w:val="00AF0EAD"/>
    <w:rsid w:val="00AF1068"/>
    <w:rsid w:val="00AF16AE"/>
    <w:rsid w:val="00AF1790"/>
    <w:rsid w:val="00AF19B2"/>
    <w:rsid w:val="00AF1B4C"/>
    <w:rsid w:val="00AF1CAE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478C"/>
    <w:rsid w:val="00AF531F"/>
    <w:rsid w:val="00AF539E"/>
    <w:rsid w:val="00AF550E"/>
    <w:rsid w:val="00AF5A01"/>
    <w:rsid w:val="00AF5C05"/>
    <w:rsid w:val="00AF5FAD"/>
    <w:rsid w:val="00AF5FF0"/>
    <w:rsid w:val="00AF622A"/>
    <w:rsid w:val="00AF6458"/>
    <w:rsid w:val="00AF668E"/>
    <w:rsid w:val="00AF68B1"/>
    <w:rsid w:val="00AF68B8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FF0"/>
    <w:rsid w:val="00B000C8"/>
    <w:rsid w:val="00B0038C"/>
    <w:rsid w:val="00B00426"/>
    <w:rsid w:val="00B007A4"/>
    <w:rsid w:val="00B00852"/>
    <w:rsid w:val="00B00BEE"/>
    <w:rsid w:val="00B00E96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B0A"/>
    <w:rsid w:val="00B03188"/>
    <w:rsid w:val="00B032EF"/>
    <w:rsid w:val="00B03317"/>
    <w:rsid w:val="00B03387"/>
    <w:rsid w:val="00B03B08"/>
    <w:rsid w:val="00B03C82"/>
    <w:rsid w:val="00B03D51"/>
    <w:rsid w:val="00B03E01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684"/>
    <w:rsid w:val="00B05E4E"/>
    <w:rsid w:val="00B05FF7"/>
    <w:rsid w:val="00B060F6"/>
    <w:rsid w:val="00B06463"/>
    <w:rsid w:val="00B064E3"/>
    <w:rsid w:val="00B06610"/>
    <w:rsid w:val="00B0678E"/>
    <w:rsid w:val="00B06A75"/>
    <w:rsid w:val="00B06F85"/>
    <w:rsid w:val="00B07603"/>
    <w:rsid w:val="00B079C6"/>
    <w:rsid w:val="00B1056E"/>
    <w:rsid w:val="00B10631"/>
    <w:rsid w:val="00B109E8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E8D"/>
    <w:rsid w:val="00B126CB"/>
    <w:rsid w:val="00B1296B"/>
    <w:rsid w:val="00B12987"/>
    <w:rsid w:val="00B129A7"/>
    <w:rsid w:val="00B12AC5"/>
    <w:rsid w:val="00B12EC2"/>
    <w:rsid w:val="00B12FE2"/>
    <w:rsid w:val="00B13287"/>
    <w:rsid w:val="00B136F6"/>
    <w:rsid w:val="00B138FD"/>
    <w:rsid w:val="00B13B7A"/>
    <w:rsid w:val="00B13DE5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7A3"/>
    <w:rsid w:val="00B168A3"/>
    <w:rsid w:val="00B16CC2"/>
    <w:rsid w:val="00B16F35"/>
    <w:rsid w:val="00B1769B"/>
    <w:rsid w:val="00B17932"/>
    <w:rsid w:val="00B17F22"/>
    <w:rsid w:val="00B202FA"/>
    <w:rsid w:val="00B20478"/>
    <w:rsid w:val="00B205AB"/>
    <w:rsid w:val="00B205B2"/>
    <w:rsid w:val="00B20AA0"/>
    <w:rsid w:val="00B20EBC"/>
    <w:rsid w:val="00B20EE4"/>
    <w:rsid w:val="00B21048"/>
    <w:rsid w:val="00B21170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840"/>
    <w:rsid w:val="00B231E5"/>
    <w:rsid w:val="00B23957"/>
    <w:rsid w:val="00B23D6E"/>
    <w:rsid w:val="00B23EAF"/>
    <w:rsid w:val="00B240A9"/>
    <w:rsid w:val="00B241F7"/>
    <w:rsid w:val="00B247D1"/>
    <w:rsid w:val="00B24F33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6B5"/>
    <w:rsid w:val="00B32734"/>
    <w:rsid w:val="00B328C5"/>
    <w:rsid w:val="00B32A4C"/>
    <w:rsid w:val="00B32B13"/>
    <w:rsid w:val="00B330B5"/>
    <w:rsid w:val="00B331AF"/>
    <w:rsid w:val="00B33327"/>
    <w:rsid w:val="00B34114"/>
    <w:rsid w:val="00B345F5"/>
    <w:rsid w:val="00B34B24"/>
    <w:rsid w:val="00B34BBF"/>
    <w:rsid w:val="00B357A6"/>
    <w:rsid w:val="00B35D32"/>
    <w:rsid w:val="00B3610D"/>
    <w:rsid w:val="00B3671B"/>
    <w:rsid w:val="00B367AA"/>
    <w:rsid w:val="00B36854"/>
    <w:rsid w:val="00B370A4"/>
    <w:rsid w:val="00B3737F"/>
    <w:rsid w:val="00B377A1"/>
    <w:rsid w:val="00B378D7"/>
    <w:rsid w:val="00B37960"/>
    <w:rsid w:val="00B37967"/>
    <w:rsid w:val="00B37D63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48D"/>
    <w:rsid w:val="00B4181D"/>
    <w:rsid w:val="00B41839"/>
    <w:rsid w:val="00B419DC"/>
    <w:rsid w:val="00B41A77"/>
    <w:rsid w:val="00B420F2"/>
    <w:rsid w:val="00B4256E"/>
    <w:rsid w:val="00B42CC9"/>
    <w:rsid w:val="00B42DC7"/>
    <w:rsid w:val="00B42EA3"/>
    <w:rsid w:val="00B431D1"/>
    <w:rsid w:val="00B433C2"/>
    <w:rsid w:val="00B43690"/>
    <w:rsid w:val="00B43B64"/>
    <w:rsid w:val="00B43CE2"/>
    <w:rsid w:val="00B43E6B"/>
    <w:rsid w:val="00B444CD"/>
    <w:rsid w:val="00B444E9"/>
    <w:rsid w:val="00B44A47"/>
    <w:rsid w:val="00B44BEF"/>
    <w:rsid w:val="00B44D60"/>
    <w:rsid w:val="00B453D7"/>
    <w:rsid w:val="00B45EBE"/>
    <w:rsid w:val="00B46163"/>
    <w:rsid w:val="00B46489"/>
    <w:rsid w:val="00B46540"/>
    <w:rsid w:val="00B4666E"/>
    <w:rsid w:val="00B46B43"/>
    <w:rsid w:val="00B46BB7"/>
    <w:rsid w:val="00B46C69"/>
    <w:rsid w:val="00B46D88"/>
    <w:rsid w:val="00B46DA4"/>
    <w:rsid w:val="00B46F47"/>
    <w:rsid w:val="00B46FC0"/>
    <w:rsid w:val="00B4751C"/>
    <w:rsid w:val="00B47697"/>
    <w:rsid w:val="00B47868"/>
    <w:rsid w:val="00B478D6"/>
    <w:rsid w:val="00B47D7B"/>
    <w:rsid w:val="00B47FB9"/>
    <w:rsid w:val="00B503D2"/>
    <w:rsid w:val="00B507EF"/>
    <w:rsid w:val="00B50B6B"/>
    <w:rsid w:val="00B50E4E"/>
    <w:rsid w:val="00B50FFC"/>
    <w:rsid w:val="00B51093"/>
    <w:rsid w:val="00B51252"/>
    <w:rsid w:val="00B517A2"/>
    <w:rsid w:val="00B52048"/>
    <w:rsid w:val="00B524C6"/>
    <w:rsid w:val="00B525E3"/>
    <w:rsid w:val="00B52888"/>
    <w:rsid w:val="00B52F00"/>
    <w:rsid w:val="00B52F2B"/>
    <w:rsid w:val="00B53206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CE6"/>
    <w:rsid w:val="00B54D75"/>
    <w:rsid w:val="00B5549C"/>
    <w:rsid w:val="00B5568D"/>
    <w:rsid w:val="00B55D33"/>
    <w:rsid w:val="00B55D47"/>
    <w:rsid w:val="00B566CF"/>
    <w:rsid w:val="00B56A26"/>
    <w:rsid w:val="00B56BA5"/>
    <w:rsid w:val="00B57A62"/>
    <w:rsid w:val="00B57B84"/>
    <w:rsid w:val="00B57E01"/>
    <w:rsid w:val="00B60509"/>
    <w:rsid w:val="00B60514"/>
    <w:rsid w:val="00B60540"/>
    <w:rsid w:val="00B6081C"/>
    <w:rsid w:val="00B60955"/>
    <w:rsid w:val="00B60C27"/>
    <w:rsid w:val="00B6119E"/>
    <w:rsid w:val="00B617BB"/>
    <w:rsid w:val="00B61E65"/>
    <w:rsid w:val="00B61E73"/>
    <w:rsid w:val="00B61FF5"/>
    <w:rsid w:val="00B621BA"/>
    <w:rsid w:val="00B621BE"/>
    <w:rsid w:val="00B6244D"/>
    <w:rsid w:val="00B62458"/>
    <w:rsid w:val="00B624DE"/>
    <w:rsid w:val="00B6260A"/>
    <w:rsid w:val="00B62DA5"/>
    <w:rsid w:val="00B62DA9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93"/>
    <w:rsid w:val="00B64705"/>
    <w:rsid w:val="00B64BFD"/>
    <w:rsid w:val="00B64D35"/>
    <w:rsid w:val="00B657FE"/>
    <w:rsid w:val="00B65D21"/>
    <w:rsid w:val="00B65E6E"/>
    <w:rsid w:val="00B6615A"/>
    <w:rsid w:val="00B6622E"/>
    <w:rsid w:val="00B66BA1"/>
    <w:rsid w:val="00B66C1E"/>
    <w:rsid w:val="00B66C9D"/>
    <w:rsid w:val="00B66D53"/>
    <w:rsid w:val="00B6739E"/>
    <w:rsid w:val="00B676B1"/>
    <w:rsid w:val="00B677A9"/>
    <w:rsid w:val="00B67AE9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7D0"/>
    <w:rsid w:val="00B7196B"/>
    <w:rsid w:val="00B71B88"/>
    <w:rsid w:val="00B71DD0"/>
    <w:rsid w:val="00B7214B"/>
    <w:rsid w:val="00B7221B"/>
    <w:rsid w:val="00B72276"/>
    <w:rsid w:val="00B72566"/>
    <w:rsid w:val="00B72597"/>
    <w:rsid w:val="00B72742"/>
    <w:rsid w:val="00B72E06"/>
    <w:rsid w:val="00B730CC"/>
    <w:rsid w:val="00B732A6"/>
    <w:rsid w:val="00B73697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48"/>
    <w:rsid w:val="00B75F84"/>
    <w:rsid w:val="00B761EB"/>
    <w:rsid w:val="00B76514"/>
    <w:rsid w:val="00B76719"/>
    <w:rsid w:val="00B7671F"/>
    <w:rsid w:val="00B7689E"/>
    <w:rsid w:val="00B7726F"/>
    <w:rsid w:val="00B77333"/>
    <w:rsid w:val="00B77E9F"/>
    <w:rsid w:val="00B77FD4"/>
    <w:rsid w:val="00B80087"/>
    <w:rsid w:val="00B801A1"/>
    <w:rsid w:val="00B80C4C"/>
    <w:rsid w:val="00B810A8"/>
    <w:rsid w:val="00B8118B"/>
    <w:rsid w:val="00B815BA"/>
    <w:rsid w:val="00B817A8"/>
    <w:rsid w:val="00B81A77"/>
    <w:rsid w:val="00B81B58"/>
    <w:rsid w:val="00B81E05"/>
    <w:rsid w:val="00B81ED5"/>
    <w:rsid w:val="00B820B8"/>
    <w:rsid w:val="00B82206"/>
    <w:rsid w:val="00B822DC"/>
    <w:rsid w:val="00B82463"/>
    <w:rsid w:val="00B82864"/>
    <w:rsid w:val="00B82EDF"/>
    <w:rsid w:val="00B82FFF"/>
    <w:rsid w:val="00B830E8"/>
    <w:rsid w:val="00B83308"/>
    <w:rsid w:val="00B83382"/>
    <w:rsid w:val="00B83AFA"/>
    <w:rsid w:val="00B83C34"/>
    <w:rsid w:val="00B83EB3"/>
    <w:rsid w:val="00B83F71"/>
    <w:rsid w:val="00B84366"/>
    <w:rsid w:val="00B845AB"/>
    <w:rsid w:val="00B846B4"/>
    <w:rsid w:val="00B84716"/>
    <w:rsid w:val="00B8480A"/>
    <w:rsid w:val="00B848C4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BE5"/>
    <w:rsid w:val="00B87F79"/>
    <w:rsid w:val="00B904C2"/>
    <w:rsid w:val="00B90D64"/>
    <w:rsid w:val="00B90FAE"/>
    <w:rsid w:val="00B91135"/>
    <w:rsid w:val="00B9160F"/>
    <w:rsid w:val="00B916A0"/>
    <w:rsid w:val="00B91964"/>
    <w:rsid w:val="00B91FBE"/>
    <w:rsid w:val="00B922F1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285"/>
    <w:rsid w:val="00B9392B"/>
    <w:rsid w:val="00B93A32"/>
    <w:rsid w:val="00B93C96"/>
    <w:rsid w:val="00B9400F"/>
    <w:rsid w:val="00B943D6"/>
    <w:rsid w:val="00B94422"/>
    <w:rsid w:val="00B94676"/>
    <w:rsid w:val="00B9494F"/>
    <w:rsid w:val="00B94B9F"/>
    <w:rsid w:val="00B94E44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888"/>
    <w:rsid w:val="00B97E08"/>
    <w:rsid w:val="00BA02D3"/>
    <w:rsid w:val="00BA0301"/>
    <w:rsid w:val="00BA03F4"/>
    <w:rsid w:val="00BA04DF"/>
    <w:rsid w:val="00BA0691"/>
    <w:rsid w:val="00BA0852"/>
    <w:rsid w:val="00BA0A20"/>
    <w:rsid w:val="00BA0FB6"/>
    <w:rsid w:val="00BA10A7"/>
    <w:rsid w:val="00BA12D1"/>
    <w:rsid w:val="00BA1464"/>
    <w:rsid w:val="00BA1678"/>
    <w:rsid w:val="00BA17E5"/>
    <w:rsid w:val="00BA1A2C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5AA"/>
    <w:rsid w:val="00BA372B"/>
    <w:rsid w:val="00BA3825"/>
    <w:rsid w:val="00BA3CC0"/>
    <w:rsid w:val="00BA3DE5"/>
    <w:rsid w:val="00BA4443"/>
    <w:rsid w:val="00BA4608"/>
    <w:rsid w:val="00BA4611"/>
    <w:rsid w:val="00BA49BD"/>
    <w:rsid w:val="00BA4BA5"/>
    <w:rsid w:val="00BA4F92"/>
    <w:rsid w:val="00BA53D0"/>
    <w:rsid w:val="00BA542E"/>
    <w:rsid w:val="00BA5C0F"/>
    <w:rsid w:val="00BA5D35"/>
    <w:rsid w:val="00BA5E1E"/>
    <w:rsid w:val="00BA5EE0"/>
    <w:rsid w:val="00BA61CD"/>
    <w:rsid w:val="00BA64B0"/>
    <w:rsid w:val="00BA655D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B83"/>
    <w:rsid w:val="00BB1B95"/>
    <w:rsid w:val="00BB2C3D"/>
    <w:rsid w:val="00BB301A"/>
    <w:rsid w:val="00BB3259"/>
    <w:rsid w:val="00BB33C1"/>
    <w:rsid w:val="00BB345B"/>
    <w:rsid w:val="00BB35AB"/>
    <w:rsid w:val="00BB3844"/>
    <w:rsid w:val="00BB39B1"/>
    <w:rsid w:val="00BB39BF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D5"/>
    <w:rsid w:val="00BB67F2"/>
    <w:rsid w:val="00BB6D2A"/>
    <w:rsid w:val="00BB6D5E"/>
    <w:rsid w:val="00BB6F52"/>
    <w:rsid w:val="00BB6FF8"/>
    <w:rsid w:val="00BB704C"/>
    <w:rsid w:val="00BB71B4"/>
    <w:rsid w:val="00BB7781"/>
    <w:rsid w:val="00BB790E"/>
    <w:rsid w:val="00BB7DEE"/>
    <w:rsid w:val="00BB7E1F"/>
    <w:rsid w:val="00BC02A5"/>
    <w:rsid w:val="00BC06AF"/>
    <w:rsid w:val="00BC0AB3"/>
    <w:rsid w:val="00BC108C"/>
    <w:rsid w:val="00BC1106"/>
    <w:rsid w:val="00BC1531"/>
    <w:rsid w:val="00BC165D"/>
    <w:rsid w:val="00BC183B"/>
    <w:rsid w:val="00BC19DE"/>
    <w:rsid w:val="00BC1C9A"/>
    <w:rsid w:val="00BC211E"/>
    <w:rsid w:val="00BC2804"/>
    <w:rsid w:val="00BC2DD6"/>
    <w:rsid w:val="00BC3AE9"/>
    <w:rsid w:val="00BC3CCF"/>
    <w:rsid w:val="00BC3D4F"/>
    <w:rsid w:val="00BC3EA3"/>
    <w:rsid w:val="00BC4052"/>
    <w:rsid w:val="00BC41A0"/>
    <w:rsid w:val="00BC41CD"/>
    <w:rsid w:val="00BC4379"/>
    <w:rsid w:val="00BC4772"/>
    <w:rsid w:val="00BC4B6C"/>
    <w:rsid w:val="00BC4CF5"/>
    <w:rsid w:val="00BC4D89"/>
    <w:rsid w:val="00BC4ED1"/>
    <w:rsid w:val="00BC5000"/>
    <w:rsid w:val="00BC531D"/>
    <w:rsid w:val="00BC56C8"/>
    <w:rsid w:val="00BC5B81"/>
    <w:rsid w:val="00BC5BA6"/>
    <w:rsid w:val="00BC5E6B"/>
    <w:rsid w:val="00BC66E2"/>
    <w:rsid w:val="00BC6782"/>
    <w:rsid w:val="00BC6821"/>
    <w:rsid w:val="00BC6C54"/>
    <w:rsid w:val="00BC6C74"/>
    <w:rsid w:val="00BC6F8E"/>
    <w:rsid w:val="00BC6FAF"/>
    <w:rsid w:val="00BC7252"/>
    <w:rsid w:val="00BC72E8"/>
    <w:rsid w:val="00BC7612"/>
    <w:rsid w:val="00BC784A"/>
    <w:rsid w:val="00BC795E"/>
    <w:rsid w:val="00BC79D4"/>
    <w:rsid w:val="00BD075C"/>
    <w:rsid w:val="00BD07A1"/>
    <w:rsid w:val="00BD0A5B"/>
    <w:rsid w:val="00BD10DF"/>
    <w:rsid w:val="00BD1A8E"/>
    <w:rsid w:val="00BD2235"/>
    <w:rsid w:val="00BD2954"/>
    <w:rsid w:val="00BD2F75"/>
    <w:rsid w:val="00BD349C"/>
    <w:rsid w:val="00BD3C0C"/>
    <w:rsid w:val="00BD3CE1"/>
    <w:rsid w:val="00BD4303"/>
    <w:rsid w:val="00BD47E5"/>
    <w:rsid w:val="00BD487E"/>
    <w:rsid w:val="00BD4A0A"/>
    <w:rsid w:val="00BD4AE1"/>
    <w:rsid w:val="00BD50D6"/>
    <w:rsid w:val="00BD5151"/>
    <w:rsid w:val="00BD52B0"/>
    <w:rsid w:val="00BD5444"/>
    <w:rsid w:val="00BD5678"/>
    <w:rsid w:val="00BD5DA5"/>
    <w:rsid w:val="00BD6093"/>
    <w:rsid w:val="00BD644A"/>
    <w:rsid w:val="00BD64C9"/>
    <w:rsid w:val="00BD6AEE"/>
    <w:rsid w:val="00BD6D99"/>
    <w:rsid w:val="00BD6EAE"/>
    <w:rsid w:val="00BD71C7"/>
    <w:rsid w:val="00BD777F"/>
    <w:rsid w:val="00BD7968"/>
    <w:rsid w:val="00BD7B20"/>
    <w:rsid w:val="00BD7F3A"/>
    <w:rsid w:val="00BE000D"/>
    <w:rsid w:val="00BE02B5"/>
    <w:rsid w:val="00BE03B6"/>
    <w:rsid w:val="00BE08CB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F36"/>
    <w:rsid w:val="00BE3079"/>
    <w:rsid w:val="00BE30EA"/>
    <w:rsid w:val="00BE32B0"/>
    <w:rsid w:val="00BE3489"/>
    <w:rsid w:val="00BE3996"/>
    <w:rsid w:val="00BE3A5E"/>
    <w:rsid w:val="00BE3E20"/>
    <w:rsid w:val="00BE47F7"/>
    <w:rsid w:val="00BE4830"/>
    <w:rsid w:val="00BE497E"/>
    <w:rsid w:val="00BE4A7E"/>
    <w:rsid w:val="00BE4AB3"/>
    <w:rsid w:val="00BE514C"/>
    <w:rsid w:val="00BE544D"/>
    <w:rsid w:val="00BE5657"/>
    <w:rsid w:val="00BE5924"/>
    <w:rsid w:val="00BE5B80"/>
    <w:rsid w:val="00BE5BD6"/>
    <w:rsid w:val="00BE5C37"/>
    <w:rsid w:val="00BE5D8A"/>
    <w:rsid w:val="00BE624D"/>
    <w:rsid w:val="00BE63A0"/>
    <w:rsid w:val="00BE6D6F"/>
    <w:rsid w:val="00BE6DC7"/>
    <w:rsid w:val="00BE733F"/>
    <w:rsid w:val="00BE7440"/>
    <w:rsid w:val="00BE7629"/>
    <w:rsid w:val="00BE7A84"/>
    <w:rsid w:val="00BE7FCE"/>
    <w:rsid w:val="00BF0339"/>
    <w:rsid w:val="00BF03D9"/>
    <w:rsid w:val="00BF0985"/>
    <w:rsid w:val="00BF108B"/>
    <w:rsid w:val="00BF1148"/>
    <w:rsid w:val="00BF11C9"/>
    <w:rsid w:val="00BF136E"/>
    <w:rsid w:val="00BF1717"/>
    <w:rsid w:val="00BF1932"/>
    <w:rsid w:val="00BF1B10"/>
    <w:rsid w:val="00BF1FA2"/>
    <w:rsid w:val="00BF238C"/>
    <w:rsid w:val="00BF248A"/>
    <w:rsid w:val="00BF2B53"/>
    <w:rsid w:val="00BF2D4C"/>
    <w:rsid w:val="00BF2E5B"/>
    <w:rsid w:val="00BF301B"/>
    <w:rsid w:val="00BF3630"/>
    <w:rsid w:val="00BF397C"/>
    <w:rsid w:val="00BF3A85"/>
    <w:rsid w:val="00BF3F69"/>
    <w:rsid w:val="00BF4106"/>
    <w:rsid w:val="00BF43D0"/>
    <w:rsid w:val="00BF440E"/>
    <w:rsid w:val="00BF454A"/>
    <w:rsid w:val="00BF45A9"/>
    <w:rsid w:val="00BF48D9"/>
    <w:rsid w:val="00BF4ED1"/>
    <w:rsid w:val="00BF507C"/>
    <w:rsid w:val="00BF514E"/>
    <w:rsid w:val="00BF518D"/>
    <w:rsid w:val="00BF51AB"/>
    <w:rsid w:val="00BF5639"/>
    <w:rsid w:val="00BF5993"/>
    <w:rsid w:val="00BF639A"/>
    <w:rsid w:val="00BF6964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A7"/>
    <w:rsid w:val="00C01BD8"/>
    <w:rsid w:val="00C01C2B"/>
    <w:rsid w:val="00C0256B"/>
    <w:rsid w:val="00C02723"/>
    <w:rsid w:val="00C02802"/>
    <w:rsid w:val="00C031C6"/>
    <w:rsid w:val="00C03215"/>
    <w:rsid w:val="00C03857"/>
    <w:rsid w:val="00C038B1"/>
    <w:rsid w:val="00C0391F"/>
    <w:rsid w:val="00C03982"/>
    <w:rsid w:val="00C03CA8"/>
    <w:rsid w:val="00C03E10"/>
    <w:rsid w:val="00C03F5C"/>
    <w:rsid w:val="00C042B0"/>
    <w:rsid w:val="00C044C8"/>
    <w:rsid w:val="00C047C9"/>
    <w:rsid w:val="00C04A6C"/>
    <w:rsid w:val="00C04AE1"/>
    <w:rsid w:val="00C04B84"/>
    <w:rsid w:val="00C04DAD"/>
    <w:rsid w:val="00C05061"/>
    <w:rsid w:val="00C05691"/>
    <w:rsid w:val="00C05795"/>
    <w:rsid w:val="00C057D2"/>
    <w:rsid w:val="00C060C1"/>
    <w:rsid w:val="00C062DF"/>
    <w:rsid w:val="00C06413"/>
    <w:rsid w:val="00C06939"/>
    <w:rsid w:val="00C0696C"/>
    <w:rsid w:val="00C069CC"/>
    <w:rsid w:val="00C06F22"/>
    <w:rsid w:val="00C06FFB"/>
    <w:rsid w:val="00C072B2"/>
    <w:rsid w:val="00C07337"/>
    <w:rsid w:val="00C0774E"/>
    <w:rsid w:val="00C078E6"/>
    <w:rsid w:val="00C07CC1"/>
    <w:rsid w:val="00C103C1"/>
    <w:rsid w:val="00C107C1"/>
    <w:rsid w:val="00C10B61"/>
    <w:rsid w:val="00C10CE0"/>
    <w:rsid w:val="00C10D9A"/>
    <w:rsid w:val="00C10EB6"/>
    <w:rsid w:val="00C10F48"/>
    <w:rsid w:val="00C113CF"/>
    <w:rsid w:val="00C11FC1"/>
    <w:rsid w:val="00C12391"/>
    <w:rsid w:val="00C12547"/>
    <w:rsid w:val="00C125EB"/>
    <w:rsid w:val="00C12880"/>
    <w:rsid w:val="00C12AF5"/>
    <w:rsid w:val="00C12E72"/>
    <w:rsid w:val="00C1314F"/>
    <w:rsid w:val="00C13298"/>
    <w:rsid w:val="00C1330E"/>
    <w:rsid w:val="00C13537"/>
    <w:rsid w:val="00C1355D"/>
    <w:rsid w:val="00C135D9"/>
    <w:rsid w:val="00C13C0B"/>
    <w:rsid w:val="00C13DFB"/>
    <w:rsid w:val="00C13E94"/>
    <w:rsid w:val="00C13F98"/>
    <w:rsid w:val="00C14110"/>
    <w:rsid w:val="00C144B2"/>
    <w:rsid w:val="00C147DD"/>
    <w:rsid w:val="00C1495B"/>
    <w:rsid w:val="00C14B1F"/>
    <w:rsid w:val="00C14CF7"/>
    <w:rsid w:val="00C14EFE"/>
    <w:rsid w:val="00C15176"/>
    <w:rsid w:val="00C15475"/>
    <w:rsid w:val="00C1563C"/>
    <w:rsid w:val="00C15BBD"/>
    <w:rsid w:val="00C15CCF"/>
    <w:rsid w:val="00C15FAA"/>
    <w:rsid w:val="00C16363"/>
    <w:rsid w:val="00C16763"/>
    <w:rsid w:val="00C1679F"/>
    <w:rsid w:val="00C167EE"/>
    <w:rsid w:val="00C16DD2"/>
    <w:rsid w:val="00C16E4E"/>
    <w:rsid w:val="00C16E53"/>
    <w:rsid w:val="00C175BF"/>
    <w:rsid w:val="00C17654"/>
    <w:rsid w:val="00C176BC"/>
    <w:rsid w:val="00C17ADE"/>
    <w:rsid w:val="00C17AF6"/>
    <w:rsid w:val="00C17D72"/>
    <w:rsid w:val="00C17F95"/>
    <w:rsid w:val="00C2005C"/>
    <w:rsid w:val="00C20618"/>
    <w:rsid w:val="00C20E37"/>
    <w:rsid w:val="00C20E99"/>
    <w:rsid w:val="00C20F91"/>
    <w:rsid w:val="00C21049"/>
    <w:rsid w:val="00C21806"/>
    <w:rsid w:val="00C218CE"/>
    <w:rsid w:val="00C21AC8"/>
    <w:rsid w:val="00C21DDA"/>
    <w:rsid w:val="00C21EE4"/>
    <w:rsid w:val="00C221E1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3D45"/>
    <w:rsid w:val="00C23FD7"/>
    <w:rsid w:val="00C24262"/>
    <w:rsid w:val="00C245FA"/>
    <w:rsid w:val="00C24821"/>
    <w:rsid w:val="00C248B4"/>
    <w:rsid w:val="00C252ED"/>
    <w:rsid w:val="00C257F4"/>
    <w:rsid w:val="00C25865"/>
    <w:rsid w:val="00C25956"/>
    <w:rsid w:val="00C25A4C"/>
    <w:rsid w:val="00C25BAE"/>
    <w:rsid w:val="00C25BC6"/>
    <w:rsid w:val="00C2631A"/>
    <w:rsid w:val="00C26368"/>
    <w:rsid w:val="00C26412"/>
    <w:rsid w:val="00C26612"/>
    <w:rsid w:val="00C2684F"/>
    <w:rsid w:val="00C26F46"/>
    <w:rsid w:val="00C272B4"/>
    <w:rsid w:val="00C27BBF"/>
    <w:rsid w:val="00C27E64"/>
    <w:rsid w:val="00C3014A"/>
    <w:rsid w:val="00C30656"/>
    <w:rsid w:val="00C30F54"/>
    <w:rsid w:val="00C31033"/>
    <w:rsid w:val="00C310A5"/>
    <w:rsid w:val="00C319D7"/>
    <w:rsid w:val="00C31AEB"/>
    <w:rsid w:val="00C31CE8"/>
    <w:rsid w:val="00C322F6"/>
    <w:rsid w:val="00C32916"/>
    <w:rsid w:val="00C32F49"/>
    <w:rsid w:val="00C331C9"/>
    <w:rsid w:val="00C33450"/>
    <w:rsid w:val="00C33703"/>
    <w:rsid w:val="00C33893"/>
    <w:rsid w:val="00C338D7"/>
    <w:rsid w:val="00C33954"/>
    <w:rsid w:val="00C33E72"/>
    <w:rsid w:val="00C33F42"/>
    <w:rsid w:val="00C34008"/>
    <w:rsid w:val="00C3453A"/>
    <w:rsid w:val="00C36133"/>
    <w:rsid w:val="00C36296"/>
    <w:rsid w:val="00C364A4"/>
    <w:rsid w:val="00C3658E"/>
    <w:rsid w:val="00C36788"/>
    <w:rsid w:val="00C36B7F"/>
    <w:rsid w:val="00C36D1E"/>
    <w:rsid w:val="00C40043"/>
    <w:rsid w:val="00C400DA"/>
    <w:rsid w:val="00C400DD"/>
    <w:rsid w:val="00C40204"/>
    <w:rsid w:val="00C406E0"/>
    <w:rsid w:val="00C4073A"/>
    <w:rsid w:val="00C40B4F"/>
    <w:rsid w:val="00C412BA"/>
    <w:rsid w:val="00C417A2"/>
    <w:rsid w:val="00C419B2"/>
    <w:rsid w:val="00C41D22"/>
    <w:rsid w:val="00C41E60"/>
    <w:rsid w:val="00C41F24"/>
    <w:rsid w:val="00C41F35"/>
    <w:rsid w:val="00C421AB"/>
    <w:rsid w:val="00C42655"/>
    <w:rsid w:val="00C4277B"/>
    <w:rsid w:val="00C42DAC"/>
    <w:rsid w:val="00C43741"/>
    <w:rsid w:val="00C43BD6"/>
    <w:rsid w:val="00C44097"/>
    <w:rsid w:val="00C44456"/>
    <w:rsid w:val="00C446FA"/>
    <w:rsid w:val="00C44722"/>
    <w:rsid w:val="00C44745"/>
    <w:rsid w:val="00C449F3"/>
    <w:rsid w:val="00C44BD2"/>
    <w:rsid w:val="00C45386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501FB"/>
    <w:rsid w:val="00C50404"/>
    <w:rsid w:val="00C506D4"/>
    <w:rsid w:val="00C50A6E"/>
    <w:rsid w:val="00C50DD8"/>
    <w:rsid w:val="00C50DDE"/>
    <w:rsid w:val="00C50FC2"/>
    <w:rsid w:val="00C51112"/>
    <w:rsid w:val="00C5139E"/>
    <w:rsid w:val="00C51667"/>
    <w:rsid w:val="00C51AB3"/>
    <w:rsid w:val="00C51B6F"/>
    <w:rsid w:val="00C51F97"/>
    <w:rsid w:val="00C52237"/>
    <w:rsid w:val="00C52338"/>
    <w:rsid w:val="00C524A9"/>
    <w:rsid w:val="00C52D3B"/>
    <w:rsid w:val="00C52FF3"/>
    <w:rsid w:val="00C530C8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B32"/>
    <w:rsid w:val="00C5504B"/>
    <w:rsid w:val="00C551C8"/>
    <w:rsid w:val="00C552CD"/>
    <w:rsid w:val="00C555AE"/>
    <w:rsid w:val="00C55863"/>
    <w:rsid w:val="00C55A93"/>
    <w:rsid w:val="00C563BA"/>
    <w:rsid w:val="00C5642D"/>
    <w:rsid w:val="00C56D0A"/>
    <w:rsid w:val="00C56DDD"/>
    <w:rsid w:val="00C56F87"/>
    <w:rsid w:val="00C57166"/>
    <w:rsid w:val="00C5726A"/>
    <w:rsid w:val="00C573F9"/>
    <w:rsid w:val="00C57A90"/>
    <w:rsid w:val="00C6068A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F66"/>
    <w:rsid w:val="00C61F81"/>
    <w:rsid w:val="00C625B0"/>
    <w:rsid w:val="00C626F0"/>
    <w:rsid w:val="00C62C1B"/>
    <w:rsid w:val="00C62F48"/>
    <w:rsid w:val="00C63034"/>
    <w:rsid w:val="00C630B1"/>
    <w:rsid w:val="00C63340"/>
    <w:rsid w:val="00C633FE"/>
    <w:rsid w:val="00C63A2A"/>
    <w:rsid w:val="00C64376"/>
    <w:rsid w:val="00C6441A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6D0"/>
    <w:rsid w:val="00C65892"/>
    <w:rsid w:val="00C658E2"/>
    <w:rsid w:val="00C6594A"/>
    <w:rsid w:val="00C65B14"/>
    <w:rsid w:val="00C65BE7"/>
    <w:rsid w:val="00C66950"/>
    <w:rsid w:val="00C66BBA"/>
    <w:rsid w:val="00C66D33"/>
    <w:rsid w:val="00C66EC8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C1"/>
    <w:rsid w:val="00C71C64"/>
    <w:rsid w:val="00C71DBC"/>
    <w:rsid w:val="00C71DCC"/>
    <w:rsid w:val="00C722E2"/>
    <w:rsid w:val="00C7245A"/>
    <w:rsid w:val="00C72505"/>
    <w:rsid w:val="00C7266B"/>
    <w:rsid w:val="00C7281F"/>
    <w:rsid w:val="00C72913"/>
    <w:rsid w:val="00C72A4A"/>
    <w:rsid w:val="00C72BD2"/>
    <w:rsid w:val="00C72F2E"/>
    <w:rsid w:val="00C73012"/>
    <w:rsid w:val="00C733F5"/>
    <w:rsid w:val="00C735C2"/>
    <w:rsid w:val="00C73C31"/>
    <w:rsid w:val="00C73DCC"/>
    <w:rsid w:val="00C7406F"/>
    <w:rsid w:val="00C7418D"/>
    <w:rsid w:val="00C74629"/>
    <w:rsid w:val="00C74905"/>
    <w:rsid w:val="00C749BE"/>
    <w:rsid w:val="00C74DAF"/>
    <w:rsid w:val="00C751AA"/>
    <w:rsid w:val="00C7524B"/>
    <w:rsid w:val="00C753BB"/>
    <w:rsid w:val="00C75694"/>
    <w:rsid w:val="00C7581A"/>
    <w:rsid w:val="00C759E7"/>
    <w:rsid w:val="00C759F6"/>
    <w:rsid w:val="00C75AAE"/>
    <w:rsid w:val="00C75D74"/>
    <w:rsid w:val="00C75F99"/>
    <w:rsid w:val="00C76832"/>
    <w:rsid w:val="00C76A63"/>
    <w:rsid w:val="00C76BB7"/>
    <w:rsid w:val="00C76E4E"/>
    <w:rsid w:val="00C772F2"/>
    <w:rsid w:val="00C77311"/>
    <w:rsid w:val="00C77632"/>
    <w:rsid w:val="00C77735"/>
    <w:rsid w:val="00C777C8"/>
    <w:rsid w:val="00C77848"/>
    <w:rsid w:val="00C77C04"/>
    <w:rsid w:val="00C77ED6"/>
    <w:rsid w:val="00C80142"/>
    <w:rsid w:val="00C80229"/>
    <w:rsid w:val="00C80806"/>
    <w:rsid w:val="00C808A1"/>
    <w:rsid w:val="00C80BE3"/>
    <w:rsid w:val="00C80D60"/>
    <w:rsid w:val="00C81031"/>
    <w:rsid w:val="00C8182B"/>
    <w:rsid w:val="00C81F01"/>
    <w:rsid w:val="00C824C8"/>
    <w:rsid w:val="00C824D1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49A"/>
    <w:rsid w:val="00C83614"/>
    <w:rsid w:val="00C83787"/>
    <w:rsid w:val="00C839C5"/>
    <w:rsid w:val="00C83B1C"/>
    <w:rsid w:val="00C83C51"/>
    <w:rsid w:val="00C83D7F"/>
    <w:rsid w:val="00C83DAA"/>
    <w:rsid w:val="00C83E0A"/>
    <w:rsid w:val="00C83FDD"/>
    <w:rsid w:val="00C8425B"/>
    <w:rsid w:val="00C84F1E"/>
    <w:rsid w:val="00C853AE"/>
    <w:rsid w:val="00C85834"/>
    <w:rsid w:val="00C858CD"/>
    <w:rsid w:val="00C85AE6"/>
    <w:rsid w:val="00C85B18"/>
    <w:rsid w:val="00C85C30"/>
    <w:rsid w:val="00C85EDF"/>
    <w:rsid w:val="00C8636E"/>
    <w:rsid w:val="00C863E3"/>
    <w:rsid w:val="00C86475"/>
    <w:rsid w:val="00C86AAD"/>
    <w:rsid w:val="00C86B8A"/>
    <w:rsid w:val="00C86FF9"/>
    <w:rsid w:val="00C8707C"/>
    <w:rsid w:val="00C8714D"/>
    <w:rsid w:val="00C8722C"/>
    <w:rsid w:val="00C8731D"/>
    <w:rsid w:val="00C8788B"/>
    <w:rsid w:val="00C878F6"/>
    <w:rsid w:val="00C87D61"/>
    <w:rsid w:val="00C900B7"/>
    <w:rsid w:val="00C904F9"/>
    <w:rsid w:val="00C906D5"/>
    <w:rsid w:val="00C909F8"/>
    <w:rsid w:val="00C90CBD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3F81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BEC"/>
    <w:rsid w:val="00C968DE"/>
    <w:rsid w:val="00C9690B"/>
    <w:rsid w:val="00C96B80"/>
    <w:rsid w:val="00C96C31"/>
    <w:rsid w:val="00C96D42"/>
    <w:rsid w:val="00C96DB8"/>
    <w:rsid w:val="00C97869"/>
    <w:rsid w:val="00C979D4"/>
    <w:rsid w:val="00C97A5D"/>
    <w:rsid w:val="00C97B39"/>
    <w:rsid w:val="00C97F00"/>
    <w:rsid w:val="00C97FBE"/>
    <w:rsid w:val="00CA020D"/>
    <w:rsid w:val="00CA06A8"/>
    <w:rsid w:val="00CA07E8"/>
    <w:rsid w:val="00CA0DD9"/>
    <w:rsid w:val="00CA0E8B"/>
    <w:rsid w:val="00CA0E91"/>
    <w:rsid w:val="00CA13B2"/>
    <w:rsid w:val="00CA18AD"/>
    <w:rsid w:val="00CA19B4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7CB"/>
    <w:rsid w:val="00CA3998"/>
    <w:rsid w:val="00CA3A80"/>
    <w:rsid w:val="00CA3AC3"/>
    <w:rsid w:val="00CA3AF0"/>
    <w:rsid w:val="00CA3CA9"/>
    <w:rsid w:val="00CA3F98"/>
    <w:rsid w:val="00CA420E"/>
    <w:rsid w:val="00CA4831"/>
    <w:rsid w:val="00CA4FB4"/>
    <w:rsid w:val="00CA53FD"/>
    <w:rsid w:val="00CA5440"/>
    <w:rsid w:val="00CA553B"/>
    <w:rsid w:val="00CA5677"/>
    <w:rsid w:val="00CA56EB"/>
    <w:rsid w:val="00CA59A1"/>
    <w:rsid w:val="00CA5A9E"/>
    <w:rsid w:val="00CA5E76"/>
    <w:rsid w:val="00CA5EAB"/>
    <w:rsid w:val="00CA60E9"/>
    <w:rsid w:val="00CA6127"/>
    <w:rsid w:val="00CA660F"/>
    <w:rsid w:val="00CA67ED"/>
    <w:rsid w:val="00CA6B82"/>
    <w:rsid w:val="00CA6BE2"/>
    <w:rsid w:val="00CA6CEE"/>
    <w:rsid w:val="00CA6EEE"/>
    <w:rsid w:val="00CA71DB"/>
    <w:rsid w:val="00CA7C31"/>
    <w:rsid w:val="00CA7EBA"/>
    <w:rsid w:val="00CA7F5B"/>
    <w:rsid w:val="00CA7FB7"/>
    <w:rsid w:val="00CB02DE"/>
    <w:rsid w:val="00CB0780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F96"/>
    <w:rsid w:val="00CB213E"/>
    <w:rsid w:val="00CB2B71"/>
    <w:rsid w:val="00CB2CCE"/>
    <w:rsid w:val="00CB2F53"/>
    <w:rsid w:val="00CB301A"/>
    <w:rsid w:val="00CB34AD"/>
    <w:rsid w:val="00CB3B1A"/>
    <w:rsid w:val="00CB3B7D"/>
    <w:rsid w:val="00CB3C29"/>
    <w:rsid w:val="00CB3D04"/>
    <w:rsid w:val="00CB3DC5"/>
    <w:rsid w:val="00CB42CA"/>
    <w:rsid w:val="00CB4730"/>
    <w:rsid w:val="00CB47CB"/>
    <w:rsid w:val="00CB49A8"/>
    <w:rsid w:val="00CB4AA6"/>
    <w:rsid w:val="00CB4B79"/>
    <w:rsid w:val="00CB5025"/>
    <w:rsid w:val="00CB5040"/>
    <w:rsid w:val="00CB5106"/>
    <w:rsid w:val="00CB51A6"/>
    <w:rsid w:val="00CB5322"/>
    <w:rsid w:val="00CB5759"/>
    <w:rsid w:val="00CB5D0E"/>
    <w:rsid w:val="00CB5E98"/>
    <w:rsid w:val="00CB6500"/>
    <w:rsid w:val="00CB6A42"/>
    <w:rsid w:val="00CB6AB5"/>
    <w:rsid w:val="00CB6D1E"/>
    <w:rsid w:val="00CB6F11"/>
    <w:rsid w:val="00CB7484"/>
    <w:rsid w:val="00CB754D"/>
    <w:rsid w:val="00CB756F"/>
    <w:rsid w:val="00CB76CC"/>
    <w:rsid w:val="00CB7BA0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11AE"/>
    <w:rsid w:val="00CC11E5"/>
    <w:rsid w:val="00CC13DC"/>
    <w:rsid w:val="00CC17A3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09F"/>
    <w:rsid w:val="00CC3171"/>
    <w:rsid w:val="00CC3355"/>
    <w:rsid w:val="00CC34AA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EC6"/>
    <w:rsid w:val="00CC4F38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ACF"/>
    <w:rsid w:val="00CC6D03"/>
    <w:rsid w:val="00CC7443"/>
    <w:rsid w:val="00CC7970"/>
    <w:rsid w:val="00CC7B1C"/>
    <w:rsid w:val="00CD02D9"/>
    <w:rsid w:val="00CD04A7"/>
    <w:rsid w:val="00CD057B"/>
    <w:rsid w:val="00CD05E5"/>
    <w:rsid w:val="00CD06AD"/>
    <w:rsid w:val="00CD0A31"/>
    <w:rsid w:val="00CD0B7D"/>
    <w:rsid w:val="00CD0BFF"/>
    <w:rsid w:val="00CD0C44"/>
    <w:rsid w:val="00CD122F"/>
    <w:rsid w:val="00CD14B8"/>
    <w:rsid w:val="00CD2025"/>
    <w:rsid w:val="00CD279E"/>
    <w:rsid w:val="00CD2819"/>
    <w:rsid w:val="00CD2A2F"/>
    <w:rsid w:val="00CD2B12"/>
    <w:rsid w:val="00CD31B1"/>
    <w:rsid w:val="00CD35B0"/>
    <w:rsid w:val="00CD3F4E"/>
    <w:rsid w:val="00CD4047"/>
    <w:rsid w:val="00CD450F"/>
    <w:rsid w:val="00CD45E9"/>
    <w:rsid w:val="00CD5698"/>
    <w:rsid w:val="00CD5964"/>
    <w:rsid w:val="00CD5B37"/>
    <w:rsid w:val="00CD613D"/>
    <w:rsid w:val="00CD6206"/>
    <w:rsid w:val="00CD64AD"/>
    <w:rsid w:val="00CD6DE6"/>
    <w:rsid w:val="00CD6E86"/>
    <w:rsid w:val="00CD7185"/>
    <w:rsid w:val="00CD7838"/>
    <w:rsid w:val="00CD7A1B"/>
    <w:rsid w:val="00CE07FA"/>
    <w:rsid w:val="00CE0EB7"/>
    <w:rsid w:val="00CE10C6"/>
    <w:rsid w:val="00CE1376"/>
    <w:rsid w:val="00CE20DE"/>
    <w:rsid w:val="00CE2162"/>
    <w:rsid w:val="00CE2260"/>
    <w:rsid w:val="00CE24CA"/>
    <w:rsid w:val="00CE26EF"/>
    <w:rsid w:val="00CE28A2"/>
    <w:rsid w:val="00CE298C"/>
    <w:rsid w:val="00CE2AF3"/>
    <w:rsid w:val="00CE2EB1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DD0"/>
    <w:rsid w:val="00CE5324"/>
    <w:rsid w:val="00CE55C2"/>
    <w:rsid w:val="00CE58A0"/>
    <w:rsid w:val="00CE59AF"/>
    <w:rsid w:val="00CE6174"/>
    <w:rsid w:val="00CE652C"/>
    <w:rsid w:val="00CE65B0"/>
    <w:rsid w:val="00CE6806"/>
    <w:rsid w:val="00CE68D4"/>
    <w:rsid w:val="00CE6978"/>
    <w:rsid w:val="00CE6B8E"/>
    <w:rsid w:val="00CE6EF6"/>
    <w:rsid w:val="00CE6FF8"/>
    <w:rsid w:val="00CE7166"/>
    <w:rsid w:val="00CE7488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E86"/>
    <w:rsid w:val="00CF0F4D"/>
    <w:rsid w:val="00CF118A"/>
    <w:rsid w:val="00CF1291"/>
    <w:rsid w:val="00CF129A"/>
    <w:rsid w:val="00CF14AB"/>
    <w:rsid w:val="00CF14B7"/>
    <w:rsid w:val="00CF17E4"/>
    <w:rsid w:val="00CF17E8"/>
    <w:rsid w:val="00CF19AB"/>
    <w:rsid w:val="00CF1A73"/>
    <w:rsid w:val="00CF1F2A"/>
    <w:rsid w:val="00CF1F2D"/>
    <w:rsid w:val="00CF20DC"/>
    <w:rsid w:val="00CF2863"/>
    <w:rsid w:val="00CF295C"/>
    <w:rsid w:val="00CF2E9F"/>
    <w:rsid w:val="00CF3069"/>
    <w:rsid w:val="00CF3528"/>
    <w:rsid w:val="00CF3722"/>
    <w:rsid w:val="00CF38F0"/>
    <w:rsid w:val="00CF3AD3"/>
    <w:rsid w:val="00CF3B69"/>
    <w:rsid w:val="00CF3C7D"/>
    <w:rsid w:val="00CF3D7F"/>
    <w:rsid w:val="00CF3E53"/>
    <w:rsid w:val="00CF4148"/>
    <w:rsid w:val="00CF4246"/>
    <w:rsid w:val="00CF4678"/>
    <w:rsid w:val="00CF4A36"/>
    <w:rsid w:val="00CF4BC3"/>
    <w:rsid w:val="00CF4C56"/>
    <w:rsid w:val="00CF5568"/>
    <w:rsid w:val="00CF5BEA"/>
    <w:rsid w:val="00CF6436"/>
    <w:rsid w:val="00CF6474"/>
    <w:rsid w:val="00CF697F"/>
    <w:rsid w:val="00CF6A15"/>
    <w:rsid w:val="00CF6B23"/>
    <w:rsid w:val="00CF6F6D"/>
    <w:rsid w:val="00CF7551"/>
    <w:rsid w:val="00CF7635"/>
    <w:rsid w:val="00CF79E0"/>
    <w:rsid w:val="00D0005E"/>
    <w:rsid w:val="00D0040E"/>
    <w:rsid w:val="00D0056E"/>
    <w:rsid w:val="00D006E6"/>
    <w:rsid w:val="00D0083C"/>
    <w:rsid w:val="00D00D6D"/>
    <w:rsid w:val="00D012CC"/>
    <w:rsid w:val="00D014A4"/>
    <w:rsid w:val="00D014EB"/>
    <w:rsid w:val="00D01B68"/>
    <w:rsid w:val="00D01C68"/>
    <w:rsid w:val="00D01D95"/>
    <w:rsid w:val="00D01D99"/>
    <w:rsid w:val="00D020A4"/>
    <w:rsid w:val="00D0228A"/>
    <w:rsid w:val="00D02778"/>
    <w:rsid w:val="00D029D4"/>
    <w:rsid w:val="00D02E9D"/>
    <w:rsid w:val="00D03561"/>
    <w:rsid w:val="00D0369F"/>
    <w:rsid w:val="00D036DF"/>
    <w:rsid w:val="00D036F8"/>
    <w:rsid w:val="00D03C91"/>
    <w:rsid w:val="00D042F2"/>
    <w:rsid w:val="00D04404"/>
    <w:rsid w:val="00D049A1"/>
    <w:rsid w:val="00D04BA3"/>
    <w:rsid w:val="00D04DEB"/>
    <w:rsid w:val="00D04E8B"/>
    <w:rsid w:val="00D04F66"/>
    <w:rsid w:val="00D050F7"/>
    <w:rsid w:val="00D052E2"/>
    <w:rsid w:val="00D05C68"/>
    <w:rsid w:val="00D05CA9"/>
    <w:rsid w:val="00D05E20"/>
    <w:rsid w:val="00D06390"/>
    <w:rsid w:val="00D0665A"/>
    <w:rsid w:val="00D069B5"/>
    <w:rsid w:val="00D06AAA"/>
    <w:rsid w:val="00D06AB2"/>
    <w:rsid w:val="00D06B4A"/>
    <w:rsid w:val="00D06B4F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24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F56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637"/>
    <w:rsid w:val="00D1781F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51"/>
    <w:rsid w:val="00D21079"/>
    <w:rsid w:val="00D21394"/>
    <w:rsid w:val="00D213D7"/>
    <w:rsid w:val="00D214E8"/>
    <w:rsid w:val="00D21B1C"/>
    <w:rsid w:val="00D21CA4"/>
    <w:rsid w:val="00D2205A"/>
    <w:rsid w:val="00D222AA"/>
    <w:rsid w:val="00D22639"/>
    <w:rsid w:val="00D22849"/>
    <w:rsid w:val="00D22954"/>
    <w:rsid w:val="00D22973"/>
    <w:rsid w:val="00D2303E"/>
    <w:rsid w:val="00D23424"/>
    <w:rsid w:val="00D234BA"/>
    <w:rsid w:val="00D238D0"/>
    <w:rsid w:val="00D23A40"/>
    <w:rsid w:val="00D23C5E"/>
    <w:rsid w:val="00D23C8C"/>
    <w:rsid w:val="00D24100"/>
    <w:rsid w:val="00D245A4"/>
    <w:rsid w:val="00D245BE"/>
    <w:rsid w:val="00D246B8"/>
    <w:rsid w:val="00D2476A"/>
    <w:rsid w:val="00D250BA"/>
    <w:rsid w:val="00D2659A"/>
    <w:rsid w:val="00D269FA"/>
    <w:rsid w:val="00D26B38"/>
    <w:rsid w:val="00D26EA6"/>
    <w:rsid w:val="00D27269"/>
    <w:rsid w:val="00D27639"/>
    <w:rsid w:val="00D27766"/>
    <w:rsid w:val="00D27A75"/>
    <w:rsid w:val="00D27D8C"/>
    <w:rsid w:val="00D27D9C"/>
    <w:rsid w:val="00D3020B"/>
    <w:rsid w:val="00D30247"/>
    <w:rsid w:val="00D303AF"/>
    <w:rsid w:val="00D305F9"/>
    <w:rsid w:val="00D30BB0"/>
    <w:rsid w:val="00D31003"/>
    <w:rsid w:val="00D31756"/>
    <w:rsid w:val="00D3187C"/>
    <w:rsid w:val="00D3190E"/>
    <w:rsid w:val="00D31D9E"/>
    <w:rsid w:val="00D32013"/>
    <w:rsid w:val="00D320AC"/>
    <w:rsid w:val="00D32447"/>
    <w:rsid w:val="00D3254D"/>
    <w:rsid w:val="00D32570"/>
    <w:rsid w:val="00D326DA"/>
    <w:rsid w:val="00D32B86"/>
    <w:rsid w:val="00D32BB8"/>
    <w:rsid w:val="00D32D10"/>
    <w:rsid w:val="00D33024"/>
    <w:rsid w:val="00D331FF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F6"/>
    <w:rsid w:val="00D34B03"/>
    <w:rsid w:val="00D34B30"/>
    <w:rsid w:val="00D34E50"/>
    <w:rsid w:val="00D35186"/>
    <w:rsid w:val="00D35433"/>
    <w:rsid w:val="00D354E7"/>
    <w:rsid w:val="00D3567B"/>
    <w:rsid w:val="00D3603E"/>
    <w:rsid w:val="00D3616F"/>
    <w:rsid w:val="00D361D6"/>
    <w:rsid w:val="00D363DD"/>
    <w:rsid w:val="00D36439"/>
    <w:rsid w:val="00D3661C"/>
    <w:rsid w:val="00D36771"/>
    <w:rsid w:val="00D369E9"/>
    <w:rsid w:val="00D36AC2"/>
    <w:rsid w:val="00D36E61"/>
    <w:rsid w:val="00D37008"/>
    <w:rsid w:val="00D37A97"/>
    <w:rsid w:val="00D37D18"/>
    <w:rsid w:val="00D37D83"/>
    <w:rsid w:val="00D37EE7"/>
    <w:rsid w:val="00D400F3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314B"/>
    <w:rsid w:val="00D43464"/>
    <w:rsid w:val="00D4352D"/>
    <w:rsid w:val="00D43583"/>
    <w:rsid w:val="00D4384C"/>
    <w:rsid w:val="00D43FF6"/>
    <w:rsid w:val="00D4400D"/>
    <w:rsid w:val="00D4424A"/>
    <w:rsid w:val="00D44444"/>
    <w:rsid w:val="00D4456E"/>
    <w:rsid w:val="00D449BD"/>
    <w:rsid w:val="00D449C4"/>
    <w:rsid w:val="00D44CC0"/>
    <w:rsid w:val="00D44CFD"/>
    <w:rsid w:val="00D4517F"/>
    <w:rsid w:val="00D45873"/>
    <w:rsid w:val="00D45AA2"/>
    <w:rsid w:val="00D45B3B"/>
    <w:rsid w:val="00D45C4B"/>
    <w:rsid w:val="00D45EFB"/>
    <w:rsid w:val="00D45F45"/>
    <w:rsid w:val="00D460AE"/>
    <w:rsid w:val="00D462D4"/>
    <w:rsid w:val="00D4635E"/>
    <w:rsid w:val="00D46471"/>
    <w:rsid w:val="00D465C9"/>
    <w:rsid w:val="00D467A6"/>
    <w:rsid w:val="00D467E9"/>
    <w:rsid w:val="00D46E19"/>
    <w:rsid w:val="00D46F80"/>
    <w:rsid w:val="00D4703A"/>
    <w:rsid w:val="00D47CEB"/>
    <w:rsid w:val="00D50151"/>
    <w:rsid w:val="00D501C4"/>
    <w:rsid w:val="00D506A2"/>
    <w:rsid w:val="00D50731"/>
    <w:rsid w:val="00D50790"/>
    <w:rsid w:val="00D509EB"/>
    <w:rsid w:val="00D50BD2"/>
    <w:rsid w:val="00D50D65"/>
    <w:rsid w:val="00D50DA6"/>
    <w:rsid w:val="00D50FCA"/>
    <w:rsid w:val="00D51420"/>
    <w:rsid w:val="00D515BA"/>
    <w:rsid w:val="00D5174D"/>
    <w:rsid w:val="00D51921"/>
    <w:rsid w:val="00D521BB"/>
    <w:rsid w:val="00D5259A"/>
    <w:rsid w:val="00D52606"/>
    <w:rsid w:val="00D52711"/>
    <w:rsid w:val="00D529F6"/>
    <w:rsid w:val="00D52B07"/>
    <w:rsid w:val="00D52B15"/>
    <w:rsid w:val="00D52CE1"/>
    <w:rsid w:val="00D532FC"/>
    <w:rsid w:val="00D5333B"/>
    <w:rsid w:val="00D536B1"/>
    <w:rsid w:val="00D53925"/>
    <w:rsid w:val="00D53D39"/>
    <w:rsid w:val="00D540C4"/>
    <w:rsid w:val="00D54291"/>
    <w:rsid w:val="00D54607"/>
    <w:rsid w:val="00D5497D"/>
    <w:rsid w:val="00D54B60"/>
    <w:rsid w:val="00D54C97"/>
    <w:rsid w:val="00D54DF6"/>
    <w:rsid w:val="00D551BE"/>
    <w:rsid w:val="00D552C3"/>
    <w:rsid w:val="00D552DA"/>
    <w:rsid w:val="00D55946"/>
    <w:rsid w:val="00D55987"/>
    <w:rsid w:val="00D55E96"/>
    <w:rsid w:val="00D55F1C"/>
    <w:rsid w:val="00D5616F"/>
    <w:rsid w:val="00D561AA"/>
    <w:rsid w:val="00D5629E"/>
    <w:rsid w:val="00D56820"/>
    <w:rsid w:val="00D5684F"/>
    <w:rsid w:val="00D568D5"/>
    <w:rsid w:val="00D56B41"/>
    <w:rsid w:val="00D56B6E"/>
    <w:rsid w:val="00D56D3B"/>
    <w:rsid w:val="00D56D83"/>
    <w:rsid w:val="00D5756E"/>
    <w:rsid w:val="00D57644"/>
    <w:rsid w:val="00D577C6"/>
    <w:rsid w:val="00D57A79"/>
    <w:rsid w:val="00D57AF6"/>
    <w:rsid w:val="00D57C78"/>
    <w:rsid w:val="00D57CB8"/>
    <w:rsid w:val="00D57F23"/>
    <w:rsid w:val="00D6004F"/>
    <w:rsid w:val="00D60109"/>
    <w:rsid w:val="00D60176"/>
    <w:rsid w:val="00D608D4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E7C"/>
    <w:rsid w:val="00D621C6"/>
    <w:rsid w:val="00D625E7"/>
    <w:rsid w:val="00D6269E"/>
    <w:rsid w:val="00D6270E"/>
    <w:rsid w:val="00D62822"/>
    <w:rsid w:val="00D62862"/>
    <w:rsid w:val="00D62B5C"/>
    <w:rsid w:val="00D62C04"/>
    <w:rsid w:val="00D63A0B"/>
    <w:rsid w:val="00D63C18"/>
    <w:rsid w:val="00D63F74"/>
    <w:rsid w:val="00D640A0"/>
    <w:rsid w:val="00D640DF"/>
    <w:rsid w:val="00D64296"/>
    <w:rsid w:val="00D648FB"/>
    <w:rsid w:val="00D64C34"/>
    <w:rsid w:val="00D64E64"/>
    <w:rsid w:val="00D64F9D"/>
    <w:rsid w:val="00D650B6"/>
    <w:rsid w:val="00D65230"/>
    <w:rsid w:val="00D653E8"/>
    <w:rsid w:val="00D65546"/>
    <w:rsid w:val="00D65A9D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6F2F"/>
    <w:rsid w:val="00D6736D"/>
    <w:rsid w:val="00D673E8"/>
    <w:rsid w:val="00D6768F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5FD"/>
    <w:rsid w:val="00D73121"/>
    <w:rsid w:val="00D731B7"/>
    <w:rsid w:val="00D7339C"/>
    <w:rsid w:val="00D73451"/>
    <w:rsid w:val="00D7350B"/>
    <w:rsid w:val="00D73A01"/>
    <w:rsid w:val="00D741DD"/>
    <w:rsid w:val="00D74212"/>
    <w:rsid w:val="00D74403"/>
    <w:rsid w:val="00D7445F"/>
    <w:rsid w:val="00D749F9"/>
    <w:rsid w:val="00D74AAA"/>
    <w:rsid w:val="00D74EB7"/>
    <w:rsid w:val="00D74F84"/>
    <w:rsid w:val="00D7521A"/>
    <w:rsid w:val="00D7529F"/>
    <w:rsid w:val="00D754BC"/>
    <w:rsid w:val="00D7555F"/>
    <w:rsid w:val="00D759DC"/>
    <w:rsid w:val="00D75E2F"/>
    <w:rsid w:val="00D75FFF"/>
    <w:rsid w:val="00D7629E"/>
    <w:rsid w:val="00D764EA"/>
    <w:rsid w:val="00D766B7"/>
    <w:rsid w:val="00D76A77"/>
    <w:rsid w:val="00D76ADC"/>
    <w:rsid w:val="00D76DF3"/>
    <w:rsid w:val="00D773D4"/>
    <w:rsid w:val="00D779F0"/>
    <w:rsid w:val="00D77AAD"/>
    <w:rsid w:val="00D77C35"/>
    <w:rsid w:val="00D77DDF"/>
    <w:rsid w:val="00D77F4C"/>
    <w:rsid w:val="00D80239"/>
    <w:rsid w:val="00D80563"/>
    <w:rsid w:val="00D807CF"/>
    <w:rsid w:val="00D80E94"/>
    <w:rsid w:val="00D81126"/>
    <w:rsid w:val="00D8116C"/>
    <w:rsid w:val="00D81234"/>
    <w:rsid w:val="00D813EC"/>
    <w:rsid w:val="00D81483"/>
    <w:rsid w:val="00D814C8"/>
    <w:rsid w:val="00D81583"/>
    <w:rsid w:val="00D8159E"/>
    <w:rsid w:val="00D81B78"/>
    <w:rsid w:val="00D81D60"/>
    <w:rsid w:val="00D81F47"/>
    <w:rsid w:val="00D82049"/>
    <w:rsid w:val="00D82067"/>
    <w:rsid w:val="00D820F6"/>
    <w:rsid w:val="00D821F9"/>
    <w:rsid w:val="00D8231C"/>
    <w:rsid w:val="00D8251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CA4"/>
    <w:rsid w:val="00D85D22"/>
    <w:rsid w:val="00D85F41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A1B"/>
    <w:rsid w:val="00D92DA8"/>
    <w:rsid w:val="00D92F2F"/>
    <w:rsid w:val="00D92F7B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9B0"/>
    <w:rsid w:val="00D94B56"/>
    <w:rsid w:val="00D94EA1"/>
    <w:rsid w:val="00D95005"/>
    <w:rsid w:val="00D950DE"/>
    <w:rsid w:val="00D95103"/>
    <w:rsid w:val="00D95866"/>
    <w:rsid w:val="00D95AAA"/>
    <w:rsid w:val="00D95CDB"/>
    <w:rsid w:val="00D95E16"/>
    <w:rsid w:val="00D95EA0"/>
    <w:rsid w:val="00D962A2"/>
    <w:rsid w:val="00D96644"/>
    <w:rsid w:val="00D966C2"/>
    <w:rsid w:val="00D96888"/>
    <w:rsid w:val="00D969BB"/>
    <w:rsid w:val="00D969E4"/>
    <w:rsid w:val="00D96EDA"/>
    <w:rsid w:val="00D970DF"/>
    <w:rsid w:val="00D97356"/>
    <w:rsid w:val="00D9761D"/>
    <w:rsid w:val="00D9787D"/>
    <w:rsid w:val="00D97A69"/>
    <w:rsid w:val="00D97C59"/>
    <w:rsid w:val="00D97E43"/>
    <w:rsid w:val="00DA0716"/>
    <w:rsid w:val="00DA0DCF"/>
    <w:rsid w:val="00DA139B"/>
    <w:rsid w:val="00DA14F7"/>
    <w:rsid w:val="00DA16EA"/>
    <w:rsid w:val="00DA1D42"/>
    <w:rsid w:val="00DA1DBE"/>
    <w:rsid w:val="00DA214E"/>
    <w:rsid w:val="00DA25B2"/>
    <w:rsid w:val="00DA266A"/>
    <w:rsid w:val="00DA2957"/>
    <w:rsid w:val="00DA29E8"/>
    <w:rsid w:val="00DA2ACD"/>
    <w:rsid w:val="00DA2EBF"/>
    <w:rsid w:val="00DA33B5"/>
    <w:rsid w:val="00DA342C"/>
    <w:rsid w:val="00DA352B"/>
    <w:rsid w:val="00DA4482"/>
    <w:rsid w:val="00DA4C2A"/>
    <w:rsid w:val="00DA4D1B"/>
    <w:rsid w:val="00DA4F27"/>
    <w:rsid w:val="00DA4F4B"/>
    <w:rsid w:val="00DA4FB2"/>
    <w:rsid w:val="00DA5078"/>
    <w:rsid w:val="00DA50C7"/>
    <w:rsid w:val="00DA5931"/>
    <w:rsid w:val="00DA5F2D"/>
    <w:rsid w:val="00DA62F7"/>
    <w:rsid w:val="00DA63DC"/>
    <w:rsid w:val="00DA6903"/>
    <w:rsid w:val="00DA6A25"/>
    <w:rsid w:val="00DA6C1E"/>
    <w:rsid w:val="00DA6C3D"/>
    <w:rsid w:val="00DA6D78"/>
    <w:rsid w:val="00DA6E28"/>
    <w:rsid w:val="00DA74A2"/>
    <w:rsid w:val="00DA76DF"/>
    <w:rsid w:val="00DA7776"/>
    <w:rsid w:val="00DA781C"/>
    <w:rsid w:val="00DA796F"/>
    <w:rsid w:val="00DA7A72"/>
    <w:rsid w:val="00DA7C0E"/>
    <w:rsid w:val="00DB0400"/>
    <w:rsid w:val="00DB07A7"/>
    <w:rsid w:val="00DB0A1F"/>
    <w:rsid w:val="00DB0ABE"/>
    <w:rsid w:val="00DB0B88"/>
    <w:rsid w:val="00DB0C4A"/>
    <w:rsid w:val="00DB0D2D"/>
    <w:rsid w:val="00DB0E9F"/>
    <w:rsid w:val="00DB1195"/>
    <w:rsid w:val="00DB1378"/>
    <w:rsid w:val="00DB170E"/>
    <w:rsid w:val="00DB19E8"/>
    <w:rsid w:val="00DB1F56"/>
    <w:rsid w:val="00DB202E"/>
    <w:rsid w:val="00DB2137"/>
    <w:rsid w:val="00DB23E6"/>
    <w:rsid w:val="00DB24FD"/>
    <w:rsid w:val="00DB26B0"/>
    <w:rsid w:val="00DB28F4"/>
    <w:rsid w:val="00DB2C38"/>
    <w:rsid w:val="00DB3901"/>
    <w:rsid w:val="00DB3916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5FF"/>
    <w:rsid w:val="00DC0667"/>
    <w:rsid w:val="00DC08F3"/>
    <w:rsid w:val="00DC09D1"/>
    <w:rsid w:val="00DC0A75"/>
    <w:rsid w:val="00DC0BE4"/>
    <w:rsid w:val="00DC0C94"/>
    <w:rsid w:val="00DC0D0F"/>
    <w:rsid w:val="00DC1041"/>
    <w:rsid w:val="00DC12FF"/>
    <w:rsid w:val="00DC1939"/>
    <w:rsid w:val="00DC20E3"/>
    <w:rsid w:val="00DC270A"/>
    <w:rsid w:val="00DC2788"/>
    <w:rsid w:val="00DC2AD8"/>
    <w:rsid w:val="00DC2BEB"/>
    <w:rsid w:val="00DC2DD4"/>
    <w:rsid w:val="00DC31D4"/>
    <w:rsid w:val="00DC354C"/>
    <w:rsid w:val="00DC3594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96"/>
    <w:rsid w:val="00DC7802"/>
    <w:rsid w:val="00DC7B27"/>
    <w:rsid w:val="00DC7CF0"/>
    <w:rsid w:val="00DD003C"/>
    <w:rsid w:val="00DD0375"/>
    <w:rsid w:val="00DD06D0"/>
    <w:rsid w:val="00DD0BDA"/>
    <w:rsid w:val="00DD0D78"/>
    <w:rsid w:val="00DD13A1"/>
    <w:rsid w:val="00DD1488"/>
    <w:rsid w:val="00DD1787"/>
    <w:rsid w:val="00DD2257"/>
    <w:rsid w:val="00DD229F"/>
    <w:rsid w:val="00DD2B28"/>
    <w:rsid w:val="00DD2B8E"/>
    <w:rsid w:val="00DD2C19"/>
    <w:rsid w:val="00DD2CCF"/>
    <w:rsid w:val="00DD2FD7"/>
    <w:rsid w:val="00DD37D5"/>
    <w:rsid w:val="00DD3EC4"/>
    <w:rsid w:val="00DD409A"/>
    <w:rsid w:val="00DD40D1"/>
    <w:rsid w:val="00DD4210"/>
    <w:rsid w:val="00DD4686"/>
    <w:rsid w:val="00DD4C53"/>
    <w:rsid w:val="00DD4E20"/>
    <w:rsid w:val="00DD5408"/>
    <w:rsid w:val="00DD5591"/>
    <w:rsid w:val="00DD5597"/>
    <w:rsid w:val="00DD57D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E01B7"/>
    <w:rsid w:val="00DE0358"/>
    <w:rsid w:val="00DE057D"/>
    <w:rsid w:val="00DE06F8"/>
    <w:rsid w:val="00DE0E76"/>
    <w:rsid w:val="00DE140B"/>
    <w:rsid w:val="00DE150D"/>
    <w:rsid w:val="00DE1693"/>
    <w:rsid w:val="00DE1AB6"/>
    <w:rsid w:val="00DE1B23"/>
    <w:rsid w:val="00DE1ED2"/>
    <w:rsid w:val="00DE1FDE"/>
    <w:rsid w:val="00DE1FF8"/>
    <w:rsid w:val="00DE21C2"/>
    <w:rsid w:val="00DE2313"/>
    <w:rsid w:val="00DE24BB"/>
    <w:rsid w:val="00DE27CC"/>
    <w:rsid w:val="00DE2C83"/>
    <w:rsid w:val="00DE2DAE"/>
    <w:rsid w:val="00DE2E70"/>
    <w:rsid w:val="00DE3378"/>
    <w:rsid w:val="00DE33B8"/>
    <w:rsid w:val="00DE37B9"/>
    <w:rsid w:val="00DE388B"/>
    <w:rsid w:val="00DE38AD"/>
    <w:rsid w:val="00DE3948"/>
    <w:rsid w:val="00DE3E53"/>
    <w:rsid w:val="00DE3F55"/>
    <w:rsid w:val="00DE4463"/>
    <w:rsid w:val="00DE44B5"/>
    <w:rsid w:val="00DE455A"/>
    <w:rsid w:val="00DE46BE"/>
    <w:rsid w:val="00DE472E"/>
    <w:rsid w:val="00DE48AD"/>
    <w:rsid w:val="00DE5244"/>
    <w:rsid w:val="00DE552C"/>
    <w:rsid w:val="00DE58AF"/>
    <w:rsid w:val="00DE5B07"/>
    <w:rsid w:val="00DE5D8D"/>
    <w:rsid w:val="00DE5DAF"/>
    <w:rsid w:val="00DE5DD6"/>
    <w:rsid w:val="00DE628C"/>
    <w:rsid w:val="00DE630B"/>
    <w:rsid w:val="00DE6433"/>
    <w:rsid w:val="00DE6657"/>
    <w:rsid w:val="00DE7C2E"/>
    <w:rsid w:val="00DF003F"/>
    <w:rsid w:val="00DF0254"/>
    <w:rsid w:val="00DF0516"/>
    <w:rsid w:val="00DF0554"/>
    <w:rsid w:val="00DF0882"/>
    <w:rsid w:val="00DF0936"/>
    <w:rsid w:val="00DF0BCA"/>
    <w:rsid w:val="00DF1732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80D"/>
    <w:rsid w:val="00DF4B8F"/>
    <w:rsid w:val="00DF4E30"/>
    <w:rsid w:val="00DF4E48"/>
    <w:rsid w:val="00DF51E9"/>
    <w:rsid w:val="00DF539E"/>
    <w:rsid w:val="00DF53A2"/>
    <w:rsid w:val="00DF5493"/>
    <w:rsid w:val="00DF5651"/>
    <w:rsid w:val="00DF5A1A"/>
    <w:rsid w:val="00DF5A3F"/>
    <w:rsid w:val="00DF5D7E"/>
    <w:rsid w:val="00DF644F"/>
    <w:rsid w:val="00DF6EF9"/>
    <w:rsid w:val="00DF701B"/>
    <w:rsid w:val="00DF712A"/>
    <w:rsid w:val="00DF7245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53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4E3D"/>
    <w:rsid w:val="00E0501C"/>
    <w:rsid w:val="00E051F1"/>
    <w:rsid w:val="00E052A3"/>
    <w:rsid w:val="00E055A8"/>
    <w:rsid w:val="00E05634"/>
    <w:rsid w:val="00E057C1"/>
    <w:rsid w:val="00E057E7"/>
    <w:rsid w:val="00E05904"/>
    <w:rsid w:val="00E059EA"/>
    <w:rsid w:val="00E05A22"/>
    <w:rsid w:val="00E05EB2"/>
    <w:rsid w:val="00E0601F"/>
    <w:rsid w:val="00E06186"/>
    <w:rsid w:val="00E06212"/>
    <w:rsid w:val="00E06257"/>
    <w:rsid w:val="00E06352"/>
    <w:rsid w:val="00E063E7"/>
    <w:rsid w:val="00E0653B"/>
    <w:rsid w:val="00E06740"/>
    <w:rsid w:val="00E069CF"/>
    <w:rsid w:val="00E06BD1"/>
    <w:rsid w:val="00E06E29"/>
    <w:rsid w:val="00E06F22"/>
    <w:rsid w:val="00E0709F"/>
    <w:rsid w:val="00E078C7"/>
    <w:rsid w:val="00E078E8"/>
    <w:rsid w:val="00E07AAF"/>
    <w:rsid w:val="00E07CA8"/>
    <w:rsid w:val="00E100A6"/>
    <w:rsid w:val="00E103B8"/>
    <w:rsid w:val="00E10502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2275"/>
    <w:rsid w:val="00E1242C"/>
    <w:rsid w:val="00E128E2"/>
    <w:rsid w:val="00E12B2F"/>
    <w:rsid w:val="00E12BC6"/>
    <w:rsid w:val="00E12FD2"/>
    <w:rsid w:val="00E1310C"/>
    <w:rsid w:val="00E1361C"/>
    <w:rsid w:val="00E13AC7"/>
    <w:rsid w:val="00E13D18"/>
    <w:rsid w:val="00E14178"/>
    <w:rsid w:val="00E143CB"/>
    <w:rsid w:val="00E14D63"/>
    <w:rsid w:val="00E14E4B"/>
    <w:rsid w:val="00E154DC"/>
    <w:rsid w:val="00E154FE"/>
    <w:rsid w:val="00E15651"/>
    <w:rsid w:val="00E157A6"/>
    <w:rsid w:val="00E1599F"/>
    <w:rsid w:val="00E15C19"/>
    <w:rsid w:val="00E16062"/>
    <w:rsid w:val="00E16214"/>
    <w:rsid w:val="00E1622B"/>
    <w:rsid w:val="00E16825"/>
    <w:rsid w:val="00E169F7"/>
    <w:rsid w:val="00E16ABF"/>
    <w:rsid w:val="00E16B8F"/>
    <w:rsid w:val="00E16E19"/>
    <w:rsid w:val="00E17254"/>
    <w:rsid w:val="00E1733D"/>
    <w:rsid w:val="00E17358"/>
    <w:rsid w:val="00E174DD"/>
    <w:rsid w:val="00E1757D"/>
    <w:rsid w:val="00E176CC"/>
    <w:rsid w:val="00E179A4"/>
    <w:rsid w:val="00E17A07"/>
    <w:rsid w:val="00E17B38"/>
    <w:rsid w:val="00E204BE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862"/>
    <w:rsid w:val="00E21AD7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41CA"/>
    <w:rsid w:val="00E242E3"/>
    <w:rsid w:val="00E243B0"/>
    <w:rsid w:val="00E243BF"/>
    <w:rsid w:val="00E24508"/>
    <w:rsid w:val="00E24BEF"/>
    <w:rsid w:val="00E24DBE"/>
    <w:rsid w:val="00E24E0D"/>
    <w:rsid w:val="00E24F66"/>
    <w:rsid w:val="00E24F7A"/>
    <w:rsid w:val="00E25264"/>
    <w:rsid w:val="00E255B6"/>
    <w:rsid w:val="00E259F6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70D7"/>
    <w:rsid w:val="00E2787A"/>
    <w:rsid w:val="00E27A34"/>
    <w:rsid w:val="00E27CBF"/>
    <w:rsid w:val="00E27EA6"/>
    <w:rsid w:val="00E30623"/>
    <w:rsid w:val="00E30734"/>
    <w:rsid w:val="00E30831"/>
    <w:rsid w:val="00E3097D"/>
    <w:rsid w:val="00E30AD1"/>
    <w:rsid w:val="00E30BCF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099"/>
    <w:rsid w:val="00E332D8"/>
    <w:rsid w:val="00E33337"/>
    <w:rsid w:val="00E333F9"/>
    <w:rsid w:val="00E33785"/>
    <w:rsid w:val="00E33899"/>
    <w:rsid w:val="00E33A0F"/>
    <w:rsid w:val="00E33F25"/>
    <w:rsid w:val="00E33FD7"/>
    <w:rsid w:val="00E341D2"/>
    <w:rsid w:val="00E346F2"/>
    <w:rsid w:val="00E34E2E"/>
    <w:rsid w:val="00E3534A"/>
    <w:rsid w:val="00E3536F"/>
    <w:rsid w:val="00E3579E"/>
    <w:rsid w:val="00E359FD"/>
    <w:rsid w:val="00E35C8B"/>
    <w:rsid w:val="00E364F0"/>
    <w:rsid w:val="00E3659C"/>
    <w:rsid w:val="00E36C67"/>
    <w:rsid w:val="00E36D95"/>
    <w:rsid w:val="00E37193"/>
    <w:rsid w:val="00E372D9"/>
    <w:rsid w:val="00E373C9"/>
    <w:rsid w:val="00E37653"/>
    <w:rsid w:val="00E3778A"/>
    <w:rsid w:val="00E37C96"/>
    <w:rsid w:val="00E37F4E"/>
    <w:rsid w:val="00E40168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95"/>
    <w:rsid w:val="00E41D65"/>
    <w:rsid w:val="00E41D86"/>
    <w:rsid w:val="00E41E6A"/>
    <w:rsid w:val="00E42431"/>
    <w:rsid w:val="00E42E64"/>
    <w:rsid w:val="00E42E7D"/>
    <w:rsid w:val="00E42F6A"/>
    <w:rsid w:val="00E434C7"/>
    <w:rsid w:val="00E4395B"/>
    <w:rsid w:val="00E43D04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573"/>
    <w:rsid w:val="00E46747"/>
    <w:rsid w:val="00E46824"/>
    <w:rsid w:val="00E46970"/>
    <w:rsid w:val="00E4697D"/>
    <w:rsid w:val="00E46C98"/>
    <w:rsid w:val="00E46EED"/>
    <w:rsid w:val="00E46F50"/>
    <w:rsid w:val="00E472C8"/>
    <w:rsid w:val="00E47457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BC3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344"/>
    <w:rsid w:val="00E5244A"/>
    <w:rsid w:val="00E5281B"/>
    <w:rsid w:val="00E5289C"/>
    <w:rsid w:val="00E52916"/>
    <w:rsid w:val="00E529DF"/>
    <w:rsid w:val="00E52ABF"/>
    <w:rsid w:val="00E52B10"/>
    <w:rsid w:val="00E52BA6"/>
    <w:rsid w:val="00E52C82"/>
    <w:rsid w:val="00E530E6"/>
    <w:rsid w:val="00E5346C"/>
    <w:rsid w:val="00E53D04"/>
    <w:rsid w:val="00E5413F"/>
    <w:rsid w:val="00E54657"/>
    <w:rsid w:val="00E54AB8"/>
    <w:rsid w:val="00E54AE4"/>
    <w:rsid w:val="00E54CF3"/>
    <w:rsid w:val="00E54D05"/>
    <w:rsid w:val="00E54D2E"/>
    <w:rsid w:val="00E552F7"/>
    <w:rsid w:val="00E55D51"/>
    <w:rsid w:val="00E55FEC"/>
    <w:rsid w:val="00E5652C"/>
    <w:rsid w:val="00E56594"/>
    <w:rsid w:val="00E5660A"/>
    <w:rsid w:val="00E567D4"/>
    <w:rsid w:val="00E569D8"/>
    <w:rsid w:val="00E56CB2"/>
    <w:rsid w:val="00E56DD3"/>
    <w:rsid w:val="00E57134"/>
    <w:rsid w:val="00E5720C"/>
    <w:rsid w:val="00E57552"/>
    <w:rsid w:val="00E575C5"/>
    <w:rsid w:val="00E57673"/>
    <w:rsid w:val="00E57727"/>
    <w:rsid w:val="00E57D51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727"/>
    <w:rsid w:val="00E62843"/>
    <w:rsid w:val="00E62C86"/>
    <w:rsid w:val="00E62F71"/>
    <w:rsid w:val="00E633CA"/>
    <w:rsid w:val="00E63580"/>
    <w:rsid w:val="00E639B3"/>
    <w:rsid w:val="00E63B5F"/>
    <w:rsid w:val="00E64310"/>
    <w:rsid w:val="00E644AE"/>
    <w:rsid w:val="00E644BA"/>
    <w:rsid w:val="00E64706"/>
    <w:rsid w:val="00E64C22"/>
    <w:rsid w:val="00E64E9A"/>
    <w:rsid w:val="00E650B6"/>
    <w:rsid w:val="00E650F1"/>
    <w:rsid w:val="00E6539E"/>
    <w:rsid w:val="00E65588"/>
    <w:rsid w:val="00E655D2"/>
    <w:rsid w:val="00E6579D"/>
    <w:rsid w:val="00E65D67"/>
    <w:rsid w:val="00E66112"/>
    <w:rsid w:val="00E66153"/>
    <w:rsid w:val="00E66281"/>
    <w:rsid w:val="00E66AF0"/>
    <w:rsid w:val="00E66EE8"/>
    <w:rsid w:val="00E67679"/>
    <w:rsid w:val="00E67874"/>
    <w:rsid w:val="00E67A04"/>
    <w:rsid w:val="00E67A63"/>
    <w:rsid w:val="00E67B3B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3317"/>
    <w:rsid w:val="00E736BC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860"/>
    <w:rsid w:val="00E75929"/>
    <w:rsid w:val="00E75983"/>
    <w:rsid w:val="00E75AC5"/>
    <w:rsid w:val="00E75C53"/>
    <w:rsid w:val="00E75C82"/>
    <w:rsid w:val="00E764FB"/>
    <w:rsid w:val="00E768C9"/>
    <w:rsid w:val="00E76A41"/>
    <w:rsid w:val="00E77080"/>
    <w:rsid w:val="00E772D4"/>
    <w:rsid w:val="00E77381"/>
    <w:rsid w:val="00E774A1"/>
    <w:rsid w:val="00E77BDC"/>
    <w:rsid w:val="00E802C7"/>
    <w:rsid w:val="00E80304"/>
    <w:rsid w:val="00E80554"/>
    <w:rsid w:val="00E808A1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22BE"/>
    <w:rsid w:val="00E82386"/>
    <w:rsid w:val="00E825FF"/>
    <w:rsid w:val="00E8291D"/>
    <w:rsid w:val="00E82C1F"/>
    <w:rsid w:val="00E82D2E"/>
    <w:rsid w:val="00E82F28"/>
    <w:rsid w:val="00E833E6"/>
    <w:rsid w:val="00E835CF"/>
    <w:rsid w:val="00E835D4"/>
    <w:rsid w:val="00E8374B"/>
    <w:rsid w:val="00E8375B"/>
    <w:rsid w:val="00E838BD"/>
    <w:rsid w:val="00E838F8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6014"/>
    <w:rsid w:val="00E860FF"/>
    <w:rsid w:val="00E869FB"/>
    <w:rsid w:val="00E86BE2"/>
    <w:rsid w:val="00E86C5D"/>
    <w:rsid w:val="00E86C9D"/>
    <w:rsid w:val="00E8712E"/>
    <w:rsid w:val="00E874A4"/>
    <w:rsid w:val="00E875F9"/>
    <w:rsid w:val="00E878A3"/>
    <w:rsid w:val="00E90079"/>
    <w:rsid w:val="00E9016F"/>
    <w:rsid w:val="00E90393"/>
    <w:rsid w:val="00E903D9"/>
    <w:rsid w:val="00E90654"/>
    <w:rsid w:val="00E90993"/>
    <w:rsid w:val="00E909A3"/>
    <w:rsid w:val="00E90BAB"/>
    <w:rsid w:val="00E90D7D"/>
    <w:rsid w:val="00E90E4B"/>
    <w:rsid w:val="00E91012"/>
    <w:rsid w:val="00E91092"/>
    <w:rsid w:val="00E91F6B"/>
    <w:rsid w:val="00E92426"/>
    <w:rsid w:val="00E92552"/>
    <w:rsid w:val="00E9284A"/>
    <w:rsid w:val="00E92A65"/>
    <w:rsid w:val="00E92F1C"/>
    <w:rsid w:val="00E93379"/>
    <w:rsid w:val="00E9344D"/>
    <w:rsid w:val="00E936E9"/>
    <w:rsid w:val="00E93A47"/>
    <w:rsid w:val="00E94069"/>
    <w:rsid w:val="00E943B8"/>
    <w:rsid w:val="00E9446F"/>
    <w:rsid w:val="00E947A4"/>
    <w:rsid w:val="00E94A29"/>
    <w:rsid w:val="00E94C67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C54"/>
    <w:rsid w:val="00E96F4E"/>
    <w:rsid w:val="00E970C3"/>
    <w:rsid w:val="00E97472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23C8"/>
    <w:rsid w:val="00EA23F4"/>
    <w:rsid w:val="00EA2746"/>
    <w:rsid w:val="00EA2C77"/>
    <w:rsid w:val="00EA2D0B"/>
    <w:rsid w:val="00EA2DB1"/>
    <w:rsid w:val="00EA2DC2"/>
    <w:rsid w:val="00EA3033"/>
    <w:rsid w:val="00EA327A"/>
    <w:rsid w:val="00EA3E7B"/>
    <w:rsid w:val="00EA3F37"/>
    <w:rsid w:val="00EA4225"/>
    <w:rsid w:val="00EA422B"/>
    <w:rsid w:val="00EA475C"/>
    <w:rsid w:val="00EA49B6"/>
    <w:rsid w:val="00EA4F74"/>
    <w:rsid w:val="00EA4FD1"/>
    <w:rsid w:val="00EA51F0"/>
    <w:rsid w:val="00EA525F"/>
    <w:rsid w:val="00EA5266"/>
    <w:rsid w:val="00EA52BE"/>
    <w:rsid w:val="00EA55E7"/>
    <w:rsid w:val="00EA584E"/>
    <w:rsid w:val="00EA59E8"/>
    <w:rsid w:val="00EA5B21"/>
    <w:rsid w:val="00EA5B5A"/>
    <w:rsid w:val="00EA5F01"/>
    <w:rsid w:val="00EA5F73"/>
    <w:rsid w:val="00EA63A5"/>
    <w:rsid w:val="00EA648D"/>
    <w:rsid w:val="00EA69FF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11A2"/>
    <w:rsid w:val="00EB148D"/>
    <w:rsid w:val="00EB1723"/>
    <w:rsid w:val="00EB1AFA"/>
    <w:rsid w:val="00EB1D8E"/>
    <w:rsid w:val="00EB2002"/>
    <w:rsid w:val="00EB20CC"/>
    <w:rsid w:val="00EB2138"/>
    <w:rsid w:val="00EB21B5"/>
    <w:rsid w:val="00EB2950"/>
    <w:rsid w:val="00EB2A9E"/>
    <w:rsid w:val="00EB307E"/>
    <w:rsid w:val="00EB36F1"/>
    <w:rsid w:val="00EB3CC6"/>
    <w:rsid w:val="00EB3F27"/>
    <w:rsid w:val="00EB4077"/>
    <w:rsid w:val="00EB41A5"/>
    <w:rsid w:val="00EB4509"/>
    <w:rsid w:val="00EB45CC"/>
    <w:rsid w:val="00EB4D70"/>
    <w:rsid w:val="00EB503D"/>
    <w:rsid w:val="00EB50DF"/>
    <w:rsid w:val="00EB5167"/>
    <w:rsid w:val="00EB5212"/>
    <w:rsid w:val="00EB57C5"/>
    <w:rsid w:val="00EB57FC"/>
    <w:rsid w:val="00EB58DF"/>
    <w:rsid w:val="00EB5944"/>
    <w:rsid w:val="00EB59E1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F9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F3D"/>
    <w:rsid w:val="00EC25C4"/>
    <w:rsid w:val="00EC2B3D"/>
    <w:rsid w:val="00EC2DE9"/>
    <w:rsid w:val="00EC310F"/>
    <w:rsid w:val="00EC367E"/>
    <w:rsid w:val="00EC3AF1"/>
    <w:rsid w:val="00EC3E22"/>
    <w:rsid w:val="00EC3FC8"/>
    <w:rsid w:val="00EC407D"/>
    <w:rsid w:val="00EC42EE"/>
    <w:rsid w:val="00EC455C"/>
    <w:rsid w:val="00EC45F5"/>
    <w:rsid w:val="00EC465A"/>
    <w:rsid w:val="00EC48C0"/>
    <w:rsid w:val="00EC4BD7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61FE"/>
    <w:rsid w:val="00EC6240"/>
    <w:rsid w:val="00EC6579"/>
    <w:rsid w:val="00EC67E3"/>
    <w:rsid w:val="00EC6A59"/>
    <w:rsid w:val="00EC6F91"/>
    <w:rsid w:val="00EC72A5"/>
    <w:rsid w:val="00EC75B6"/>
    <w:rsid w:val="00EC7837"/>
    <w:rsid w:val="00EC7923"/>
    <w:rsid w:val="00EC7E75"/>
    <w:rsid w:val="00EC7FE3"/>
    <w:rsid w:val="00ED0847"/>
    <w:rsid w:val="00ED0933"/>
    <w:rsid w:val="00ED0C31"/>
    <w:rsid w:val="00ED0D3A"/>
    <w:rsid w:val="00ED0DDF"/>
    <w:rsid w:val="00ED10CB"/>
    <w:rsid w:val="00ED154C"/>
    <w:rsid w:val="00ED17DE"/>
    <w:rsid w:val="00ED1879"/>
    <w:rsid w:val="00ED1C45"/>
    <w:rsid w:val="00ED1DED"/>
    <w:rsid w:val="00ED1E95"/>
    <w:rsid w:val="00ED1EFB"/>
    <w:rsid w:val="00ED2358"/>
    <w:rsid w:val="00ED26AC"/>
    <w:rsid w:val="00ED287E"/>
    <w:rsid w:val="00ED29ED"/>
    <w:rsid w:val="00ED2CA8"/>
    <w:rsid w:val="00ED2E4A"/>
    <w:rsid w:val="00ED330C"/>
    <w:rsid w:val="00ED394D"/>
    <w:rsid w:val="00ED39B9"/>
    <w:rsid w:val="00ED3AA8"/>
    <w:rsid w:val="00ED3ACC"/>
    <w:rsid w:val="00ED3CC7"/>
    <w:rsid w:val="00ED3D48"/>
    <w:rsid w:val="00ED3F7D"/>
    <w:rsid w:val="00ED3FB1"/>
    <w:rsid w:val="00ED41E3"/>
    <w:rsid w:val="00ED46F0"/>
    <w:rsid w:val="00ED4795"/>
    <w:rsid w:val="00ED4B3C"/>
    <w:rsid w:val="00ED4C9C"/>
    <w:rsid w:val="00ED4D48"/>
    <w:rsid w:val="00ED52B8"/>
    <w:rsid w:val="00ED5566"/>
    <w:rsid w:val="00ED55AF"/>
    <w:rsid w:val="00ED5742"/>
    <w:rsid w:val="00ED59A9"/>
    <w:rsid w:val="00ED59D7"/>
    <w:rsid w:val="00ED5C22"/>
    <w:rsid w:val="00ED5C59"/>
    <w:rsid w:val="00ED5E72"/>
    <w:rsid w:val="00ED60D1"/>
    <w:rsid w:val="00ED6544"/>
    <w:rsid w:val="00ED669A"/>
    <w:rsid w:val="00ED6841"/>
    <w:rsid w:val="00ED6876"/>
    <w:rsid w:val="00ED6E5E"/>
    <w:rsid w:val="00ED6EC3"/>
    <w:rsid w:val="00ED717B"/>
    <w:rsid w:val="00ED788B"/>
    <w:rsid w:val="00ED7FD5"/>
    <w:rsid w:val="00EE0310"/>
    <w:rsid w:val="00EE0429"/>
    <w:rsid w:val="00EE0734"/>
    <w:rsid w:val="00EE09F6"/>
    <w:rsid w:val="00EE13B8"/>
    <w:rsid w:val="00EE1572"/>
    <w:rsid w:val="00EE19BB"/>
    <w:rsid w:val="00EE1D28"/>
    <w:rsid w:val="00EE1F5C"/>
    <w:rsid w:val="00EE208D"/>
    <w:rsid w:val="00EE2198"/>
    <w:rsid w:val="00EE256C"/>
    <w:rsid w:val="00EE2AC7"/>
    <w:rsid w:val="00EE2CCA"/>
    <w:rsid w:val="00EE2F58"/>
    <w:rsid w:val="00EE2F5B"/>
    <w:rsid w:val="00EE3095"/>
    <w:rsid w:val="00EE333E"/>
    <w:rsid w:val="00EE3476"/>
    <w:rsid w:val="00EE3CB2"/>
    <w:rsid w:val="00EE3FD6"/>
    <w:rsid w:val="00EE404B"/>
    <w:rsid w:val="00EE43A1"/>
    <w:rsid w:val="00EE43BE"/>
    <w:rsid w:val="00EE481E"/>
    <w:rsid w:val="00EE48F7"/>
    <w:rsid w:val="00EE4A2B"/>
    <w:rsid w:val="00EE4DFA"/>
    <w:rsid w:val="00EE50CA"/>
    <w:rsid w:val="00EE525C"/>
    <w:rsid w:val="00EE5540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4AA"/>
    <w:rsid w:val="00EE776B"/>
    <w:rsid w:val="00EE7AAB"/>
    <w:rsid w:val="00EE7FFA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928"/>
    <w:rsid w:val="00EF09AE"/>
    <w:rsid w:val="00EF1889"/>
    <w:rsid w:val="00EF19DB"/>
    <w:rsid w:val="00EF2711"/>
    <w:rsid w:val="00EF2945"/>
    <w:rsid w:val="00EF3471"/>
    <w:rsid w:val="00EF36F3"/>
    <w:rsid w:val="00EF3700"/>
    <w:rsid w:val="00EF39A7"/>
    <w:rsid w:val="00EF3B64"/>
    <w:rsid w:val="00EF3B69"/>
    <w:rsid w:val="00EF3CAA"/>
    <w:rsid w:val="00EF44B4"/>
    <w:rsid w:val="00EF4CCC"/>
    <w:rsid w:val="00EF51DF"/>
    <w:rsid w:val="00EF522A"/>
    <w:rsid w:val="00EF59C2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2E1"/>
    <w:rsid w:val="00EF7496"/>
    <w:rsid w:val="00EF792E"/>
    <w:rsid w:val="00EF7C7C"/>
    <w:rsid w:val="00EF7CEF"/>
    <w:rsid w:val="00EF7EF9"/>
    <w:rsid w:val="00F0041B"/>
    <w:rsid w:val="00F00486"/>
    <w:rsid w:val="00F0049A"/>
    <w:rsid w:val="00F008A4"/>
    <w:rsid w:val="00F00D2B"/>
    <w:rsid w:val="00F01430"/>
    <w:rsid w:val="00F01677"/>
    <w:rsid w:val="00F01CA0"/>
    <w:rsid w:val="00F02E4A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F34"/>
    <w:rsid w:val="00F058CB"/>
    <w:rsid w:val="00F05AE0"/>
    <w:rsid w:val="00F05CB1"/>
    <w:rsid w:val="00F05F6C"/>
    <w:rsid w:val="00F06115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31"/>
    <w:rsid w:val="00F100B3"/>
    <w:rsid w:val="00F10239"/>
    <w:rsid w:val="00F106D1"/>
    <w:rsid w:val="00F10D4F"/>
    <w:rsid w:val="00F11078"/>
    <w:rsid w:val="00F11225"/>
    <w:rsid w:val="00F113A4"/>
    <w:rsid w:val="00F116B3"/>
    <w:rsid w:val="00F11848"/>
    <w:rsid w:val="00F11885"/>
    <w:rsid w:val="00F118A0"/>
    <w:rsid w:val="00F11A7C"/>
    <w:rsid w:val="00F11C21"/>
    <w:rsid w:val="00F121D2"/>
    <w:rsid w:val="00F121FB"/>
    <w:rsid w:val="00F122D8"/>
    <w:rsid w:val="00F122ED"/>
    <w:rsid w:val="00F1237E"/>
    <w:rsid w:val="00F127CA"/>
    <w:rsid w:val="00F12801"/>
    <w:rsid w:val="00F12A4B"/>
    <w:rsid w:val="00F12C2F"/>
    <w:rsid w:val="00F12E26"/>
    <w:rsid w:val="00F12E43"/>
    <w:rsid w:val="00F131E7"/>
    <w:rsid w:val="00F13D20"/>
    <w:rsid w:val="00F1426B"/>
    <w:rsid w:val="00F14798"/>
    <w:rsid w:val="00F1485D"/>
    <w:rsid w:val="00F153E9"/>
    <w:rsid w:val="00F15938"/>
    <w:rsid w:val="00F15C94"/>
    <w:rsid w:val="00F15D44"/>
    <w:rsid w:val="00F15DE6"/>
    <w:rsid w:val="00F16252"/>
    <w:rsid w:val="00F16366"/>
    <w:rsid w:val="00F176F9"/>
    <w:rsid w:val="00F17835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718"/>
    <w:rsid w:val="00F2179F"/>
    <w:rsid w:val="00F21F46"/>
    <w:rsid w:val="00F22026"/>
    <w:rsid w:val="00F2208B"/>
    <w:rsid w:val="00F221DE"/>
    <w:rsid w:val="00F223E5"/>
    <w:rsid w:val="00F2248B"/>
    <w:rsid w:val="00F22C9E"/>
    <w:rsid w:val="00F22ECB"/>
    <w:rsid w:val="00F2312F"/>
    <w:rsid w:val="00F23301"/>
    <w:rsid w:val="00F234AE"/>
    <w:rsid w:val="00F237BF"/>
    <w:rsid w:val="00F23914"/>
    <w:rsid w:val="00F23A6C"/>
    <w:rsid w:val="00F23E1D"/>
    <w:rsid w:val="00F23E89"/>
    <w:rsid w:val="00F2444E"/>
    <w:rsid w:val="00F2462E"/>
    <w:rsid w:val="00F247CA"/>
    <w:rsid w:val="00F247FC"/>
    <w:rsid w:val="00F24C71"/>
    <w:rsid w:val="00F25002"/>
    <w:rsid w:val="00F251F7"/>
    <w:rsid w:val="00F256BB"/>
    <w:rsid w:val="00F2575B"/>
    <w:rsid w:val="00F25AE6"/>
    <w:rsid w:val="00F25B65"/>
    <w:rsid w:val="00F25C97"/>
    <w:rsid w:val="00F25DB6"/>
    <w:rsid w:val="00F261C8"/>
    <w:rsid w:val="00F26585"/>
    <w:rsid w:val="00F266CC"/>
    <w:rsid w:val="00F26C0C"/>
    <w:rsid w:val="00F26DA6"/>
    <w:rsid w:val="00F26DF5"/>
    <w:rsid w:val="00F26F2B"/>
    <w:rsid w:val="00F27353"/>
    <w:rsid w:val="00F27416"/>
    <w:rsid w:val="00F27487"/>
    <w:rsid w:val="00F276C0"/>
    <w:rsid w:val="00F27BBF"/>
    <w:rsid w:val="00F27BC0"/>
    <w:rsid w:val="00F27E16"/>
    <w:rsid w:val="00F27EA1"/>
    <w:rsid w:val="00F3000E"/>
    <w:rsid w:val="00F3026A"/>
    <w:rsid w:val="00F30E52"/>
    <w:rsid w:val="00F312B2"/>
    <w:rsid w:val="00F31A1F"/>
    <w:rsid w:val="00F31A5D"/>
    <w:rsid w:val="00F31A61"/>
    <w:rsid w:val="00F31C01"/>
    <w:rsid w:val="00F31D53"/>
    <w:rsid w:val="00F31DAB"/>
    <w:rsid w:val="00F32076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63"/>
    <w:rsid w:val="00F34891"/>
    <w:rsid w:val="00F349FA"/>
    <w:rsid w:val="00F34AC1"/>
    <w:rsid w:val="00F34BAD"/>
    <w:rsid w:val="00F3510E"/>
    <w:rsid w:val="00F35E00"/>
    <w:rsid w:val="00F3603B"/>
    <w:rsid w:val="00F3604A"/>
    <w:rsid w:val="00F36190"/>
    <w:rsid w:val="00F361C3"/>
    <w:rsid w:val="00F36254"/>
    <w:rsid w:val="00F36945"/>
    <w:rsid w:val="00F36D1D"/>
    <w:rsid w:val="00F36FD3"/>
    <w:rsid w:val="00F37191"/>
    <w:rsid w:val="00F37576"/>
    <w:rsid w:val="00F376C6"/>
    <w:rsid w:val="00F37749"/>
    <w:rsid w:val="00F3776C"/>
    <w:rsid w:val="00F377EB"/>
    <w:rsid w:val="00F378AE"/>
    <w:rsid w:val="00F37BFF"/>
    <w:rsid w:val="00F37FFD"/>
    <w:rsid w:val="00F402AD"/>
    <w:rsid w:val="00F4037A"/>
    <w:rsid w:val="00F4066E"/>
    <w:rsid w:val="00F40830"/>
    <w:rsid w:val="00F40A8A"/>
    <w:rsid w:val="00F40B48"/>
    <w:rsid w:val="00F411D9"/>
    <w:rsid w:val="00F42133"/>
    <w:rsid w:val="00F42175"/>
    <w:rsid w:val="00F42B72"/>
    <w:rsid w:val="00F42B85"/>
    <w:rsid w:val="00F432CE"/>
    <w:rsid w:val="00F43D7E"/>
    <w:rsid w:val="00F43F25"/>
    <w:rsid w:val="00F43FB7"/>
    <w:rsid w:val="00F440E6"/>
    <w:rsid w:val="00F44354"/>
    <w:rsid w:val="00F443A9"/>
    <w:rsid w:val="00F447D4"/>
    <w:rsid w:val="00F448CA"/>
    <w:rsid w:val="00F44EF7"/>
    <w:rsid w:val="00F44F59"/>
    <w:rsid w:val="00F44FBF"/>
    <w:rsid w:val="00F454EA"/>
    <w:rsid w:val="00F459BF"/>
    <w:rsid w:val="00F45CAF"/>
    <w:rsid w:val="00F45D42"/>
    <w:rsid w:val="00F45F08"/>
    <w:rsid w:val="00F45F74"/>
    <w:rsid w:val="00F46234"/>
    <w:rsid w:val="00F462DF"/>
    <w:rsid w:val="00F4689D"/>
    <w:rsid w:val="00F46DE5"/>
    <w:rsid w:val="00F46E92"/>
    <w:rsid w:val="00F47341"/>
    <w:rsid w:val="00F474D1"/>
    <w:rsid w:val="00F47877"/>
    <w:rsid w:val="00F478DF"/>
    <w:rsid w:val="00F47BE8"/>
    <w:rsid w:val="00F47E42"/>
    <w:rsid w:val="00F47F62"/>
    <w:rsid w:val="00F47F70"/>
    <w:rsid w:val="00F502C0"/>
    <w:rsid w:val="00F503AB"/>
    <w:rsid w:val="00F507FF"/>
    <w:rsid w:val="00F5087E"/>
    <w:rsid w:val="00F509C4"/>
    <w:rsid w:val="00F50A8A"/>
    <w:rsid w:val="00F50AEE"/>
    <w:rsid w:val="00F50AF2"/>
    <w:rsid w:val="00F50BA1"/>
    <w:rsid w:val="00F50D2A"/>
    <w:rsid w:val="00F50EE1"/>
    <w:rsid w:val="00F50F35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E01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88"/>
    <w:rsid w:val="00F53055"/>
    <w:rsid w:val="00F53A35"/>
    <w:rsid w:val="00F53C39"/>
    <w:rsid w:val="00F53C4C"/>
    <w:rsid w:val="00F53E29"/>
    <w:rsid w:val="00F53E8E"/>
    <w:rsid w:val="00F5489E"/>
    <w:rsid w:val="00F549DA"/>
    <w:rsid w:val="00F5529D"/>
    <w:rsid w:val="00F553CA"/>
    <w:rsid w:val="00F55956"/>
    <w:rsid w:val="00F55A95"/>
    <w:rsid w:val="00F5644A"/>
    <w:rsid w:val="00F5678F"/>
    <w:rsid w:val="00F56C19"/>
    <w:rsid w:val="00F5716B"/>
    <w:rsid w:val="00F5727B"/>
    <w:rsid w:val="00F572C5"/>
    <w:rsid w:val="00F573AD"/>
    <w:rsid w:val="00F579CA"/>
    <w:rsid w:val="00F60345"/>
    <w:rsid w:val="00F60684"/>
    <w:rsid w:val="00F60B2C"/>
    <w:rsid w:val="00F60B43"/>
    <w:rsid w:val="00F60BD7"/>
    <w:rsid w:val="00F60FE9"/>
    <w:rsid w:val="00F61165"/>
    <w:rsid w:val="00F6147A"/>
    <w:rsid w:val="00F61983"/>
    <w:rsid w:val="00F619A8"/>
    <w:rsid w:val="00F61A1D"/>
    <w:rsid w:val="00F61D87"/>
    <w:rsid w:val="00F6211E"/>
    <w:rsid w:val="00F6242D"/>
    <w:rsid w:val="00F62693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EDB"/>
    <w:rsid w:val="00F65F7D"/>
    <w:rsid w:val="00F6637C"/>
    <w:rsid w:val="00F663A5"/>
    <w:rsid w:val="00F663ED"/>
    <w:rsid w:val="00F6666C"/>
    <w:rsid w:val="00F66BE8"/>
    <w:rsid w:val="00F66E0A"/>
    <w:rsid w:val="00F67935"/>
    <w:rsid w:val="00F67ECA"/>
    <w:rsid w:val="00F67F24"/>
    <w:rsid w:val="00F701E3"/>
    <w:rsid w:val="00F70231"/>
    <w:rsid w:val="00F70360"/>
    <w:rsid w:val="00F707B0"/>
    <w:rsid w:val="00F70BA7"/>
    <w:rsid w:val="00F710E4"/>
    <w:rsid w:val="00F71201"/>
    <w:rsid w:val="00F7155E"/>
    <w:rsid w:val="00F715FA"/>
    <w:rsid w:val="00F71858"/>
    <w:rsid w:val="00F718D0"/>
    <w:rsid w:val="00F71969"/>
    <w:rsid w:val="00F71BE3"/>
    <w:rsid w:val="00F71F43"/>
    <w:rsid w:val="00F71F6D"/>
    <w:rsid w:val="00F723DC"/>
    <w:rsid w:val="00F724BB"/>
    <w:rsid w:val="00F7281D"/>
    <w:rsid w:val="00F72AF7"/>
    <w:rsid w:val="00F72D77"/>
    <w:rsid w:val="00F72DFC"/>
    <w:rsid w:val="00F73758"/>
    <w:rsid w:val="00F739D1"/>
    <w:rsid w:val="00F73B80"/>
    <w:rsid w:val="00F73BA1"/>
    <w:rsid w:val="00F73E48"/>
    <w:rsid w:val="00F747C6"/>
    <w:rsid w:val="00F74806"/>
    <w:rsid w:val="00F74848"/>
    <w:rsid w:val="00F74A76"/>
    <w:rsid w:val="00F74D6D"/>
    <w:rsid w:val="00F74F65"/>
    <w:rsid w:val="00F74F78"/>
    <w:rsid w:val="00F74FF4"/>
    <w:rsid w:val="00F75B45"/>
    <w:rsid w:val="00F75BAE"/>
    <w:rsid w:val="00F75DB0"/>
    <w:rsid w:val="00F7606C"/>
    <w:rsid w:val="00F761D3"/>
    <w:rsid w:val="00F7628F"/>
    <w:rsid w:val="00F7638D"/>
    <w:rsid w:val="00F7650A"/>
    <w:rsid w:val="00F76D63"/>
    <w:rsid w:val="00F76F48"/>
    <w:rsid w:val="00F76F67"/>
    <w:rsid w:val="00F77760"/>
    <w:rsid w:val="00F7786D"/>
    <w:rsid w:val="00F77BAF"/>
    <w:rsid w:val="00F77C3E"/>
    <w:rsid w:val="00F80221"/>
    <w:rsid w:val="00F8045A"/>
    <w:rsid w:val="00F806DD"/>
    <w:rsid w:val="00F8086C"/>
    <w:rsid w:val="00F80953"/>
    <w:rsid w:val="00F80C13"/>
    <w:rsid w:val="00F810FF"/>
    <w:rsid w:val="00F8111B"/>
    <w:rsid w:val="00F8149A"/>
    <w:rsid w:val="00F8193B"/>
    <w:rsid w:val="00F8194A"/>
    <w:rsid w:val="00F819C6"/>
    <w:rsid w:val="00F81AD2"/>
    <w:rsid w:val="00F81AE7"/>
    <w:rsid w:val="00F81DD4"/>
    <w:rsid w:val="00F81EAA"/>
    <w:rsid w:val="00F8211D"/>
    <w:rsid w:val="00F8224D"/>
    <w:rsid w:val="00F82801"/>
    <w:rsid w:val="00F82842"/>
    <w:rsid w:val="00F8289B"/>
    <w:rsid w:val="00F82A66"/>
    <w:rsid w:val="00F82FA0"/>
    <w:rsid w:val="00F83010"/>
    <w:rsid w:val="00F8307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5269"/>
    <w:rsid w:val="00F852BF"/>
    <w:rsid w:val="00F85327"/>
    <w:rsid w:val="00F855C1"/>
    <w:rsid w:val="00F855C2"/>
    <w:rsid w:val="00F85870"/>
    <w:rsid w:val="00F858EE"/>
    <w:rsid w:val="00F8598D"/>
    <w:rsid w:val="00F85DAD"/>
    <w:rsid w:val="00F863E4"/>
    <w:rsid w:val="00F864E1"/>
    <w:rsid w:val="00F8696F"/>
    <w:rsid w:val="00F86D87"/>
    <w:rsid w:val="00F86F94"/>
    <w:rsid w:val="00F86F96"/>
    <w:rsid w:val="00F87480"/>
    <w:rsid w:val="00F8758F"/>
    <w:rsid w:val="00F87670"/>
    <w:rsid w:val="00F87870"/>
    <w:rsid w:val="00F901FA"/>
    <w:rsid w:val="00F9020A"/>
    <w:rsid w:val="00F904FC"/>
    <w:rsid w:val="00F90926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B57"/>
    <w:rsid w:val="00F92CBA"/>
    <w:rsid w:val="00F93528"/>
    <w:rsid w:val="00F93804"/>
    <w:rsid w:val="00F93866"/>
    <w:rsid w:val="00F94047"/>
    <w:rsid w:val="00F94221"/>
    <w:rsid w:val="00F94664"/>
    <w:rsid w:val="00F946CE"/>
    <w:rsid w:val="00F9499F"/>
    <w:rsid w:val="00F94BB0"/>
    <w:rsid w:val="00F94F07"/>
    <w:rsid w:val="00F956E8"/>
    <w:rsid w:val="00F95953"/>
    <w:rsid w:val="00F95B35"/>
    <w:rsid w:val="00F95BDE"/>
    <w:rsid w:val="00F95D19"/>
    <w:rsid w:val="00F9600A"/>
    <w:rsid w:val="00F965F1"/>
    <w:rsid w:val="00F96B56"/>
    <w:rsid w:val="00F96DA6"/>
    <w:rsid w:val="00F971AC"/>
    <w:rsid w:val="00F976B7"/>
    <w:rsid w:val="00F97712"/>
    <w:rsid w:val="00F97D50"/>
    <w:rsid w:val="00FA0160"/>
    <w:rsid w:val="00FA01F3"/>
    <w:rsid w:val="00FA0372"/>
    <w:rsid w:val="00FA03A0"/>
    <w:rsid w:val="00FA08DE"/>
    <w:rsid w:val="00FA0969"/>
    <w:rsid w:val="00FA0BB1"/>
    <w:rsid w:val="00FA0C04"/>
    <w:rsid w:val="00FA1105"/>
    <w:rsid w:val="00FA11A0"/>
    <w:rsid w:val="00FA1601"/>
    <w:rsid w:val="00FA1839"/>
    <w:rsid w:val="00FA1F00"/>
    <w:rsid w:val="00FA2105"/>
    <w:rsid w:val="00FA21A5"/>
    <w:rsid w:val="00FA291F"/>
    <w:rsid w:val="00FA2929"/>
    <w:rsid w:val="00FA296E"/>
    <w:rsid w:val="00FA2E99"/>
    <w:rsid w:val="00FA2FA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100F"/>
    <w:rsid w:val="00FB167D"/>
    <w:rsid w:val="00FB1857"/>
    <w:rsid w:val="00FB1991"/>
    <w:rsid w:val="00FB1EC9"/>
    <w:rsid w:val="00FB2519"/>
    <w:rsid w:val="00FB2651"/>
    <w:rsid w:val="00FB3435"/>
    <w:rsid w:val="00FB346C"/>
    <w:rsid w:val="00FB35BE"/>
    <w:rsid w:val="00FB361C"/>
    <w:rsid w:val="00FB3D4E"/>
    <w:rsid w:val="00FB3E71"/>
    <w:rsid w:val="00FB3EF9"/>
    <w:rsid w:val="00FB40A8"/>
    <w:rsid w:val="00FB4183"/>
    <w:rsid w:val="00FB44F1"/>
    <w:rsid w:val="00FB4FF8"/>
    <w:rsid w:val="00FB5378"/>
    <w:rsid w:val="00FB5799"/>
    <w:rsid w:val="00FB59F6"/>
    <w:rsid w:val="00FB5B09"/>
    <w:rsid w:val="00FB61DF"/>
    <w:rsid w:val="00FB62ED"/>
    <w:rsid w:val="00FB6685"/>
    <w:rsid w:val="00FB676C"/>
    <w:rsid w:val="00FB68FC"/>
    <w:rsid w:val="00FB6D27"/>
    <w:rsid w:val="00FB6F55"/>
    <w:rsid w:val="00FB75AA"/>
    <w:rsid w:val="00FB7AB1"/>
    <w:rsid w:val="00FB7B58"/>
    <w:rsid w:val="00FB7BDC"/>
    <w:rsid w:val="00FB7EF8"/>
    <w:rsid w:val="00FC008D"/>
    <w:rsid w:val="00FC0833"/>
    <w:rsid w:val="00FC0D0B"/>
    <w:rsid w:val="00FC10BC"/>
    <w:rsid w:val="00FC19C6"/>
    <w:rsid w:val="00FC1C7B"/>
    <w:rsid w:val="00FC1E21"/>
    <w:rsid w:val="00FC217F"/>
    <w:rsid w:val="00FC2186"/>
    <w:rsid w:val="00FC2483"/>
    <w:rsid w:val="00FC260B"/>
    <w:rsid w:val="00FC2821"/>
    <w:rsid w:val="00FC2C86"/>
    <w:rsid w:val="00FC3252"/>
    <w:rsid w:val="00FC32AC"/>
    <w:rsid w:val="00FC34D0"/>
    <w:rsid w:val="00FC35DB"/>
    <w:rsid w:val="00FC371A"/>
    <w:rsid w:val="00FC3852"/>
    <w:rsid w:val="00FC3C74"/>
    <w:rsid w:val="00FC44F0"/>
    <w:rsid w:val="00FC45CD"/>
    <w:rsid w:val="00FC49FF"/>
    <w:rsid w:val="00FC4A2E"/>
    <w:rsid w:val="00FC4E16"/>
    <w:rsid w:val="00FC51C5"/>
    <w:rsid w:val="00FC51F4"/>
    <w:rsid w:val="00FC56B1"/>
    <w:rsid w:val="00FC5C78"/>
    <w:rsid w:val="00FC64BC"/>
    <w:rsid w:val="00FC69AA"/>
    <w:rsid w:val="00FC6A4E"/>
    <w:rsid w:val="00FC6A4F"/>
    <w:rsid w:val="00FC6A57"/>
    <w:rsid w:val="00FC713B"/>
    <w:rsid w:val="00FC7831"/>
    <w:rsid w:val="00FC7B9F"/>
    <w:rsid w:val="00FC7BC9"/>
    <w:rsid w:val="00FC7E69"/>
    <w:rsid w:val="00FC7FB9"/>
    <w:rsid w:val="00FD0180"/>
    <w:rsid w:val="00FD0226"/>
    <w:rsid w:val="00FD0677"/>
    <w:rsid w:val="00FD0A35"/>
    <w:rsid w:val="00FD0AB6"/>
    <w:rsid w:val="00FD0C47"/>
    <w:rsid w:val="00FD0F14"/>
    <w:rsid w:val="00FD10EE"/>
    <w:rsid w:val="00FD1131"/>
    <w:rsid w:val="00FD11A6"/>
    <w:rsid w:val="00FD14BC"/>
    <w:rsid w:val="00FD18B1"/>
    <w:rsid w:val="00FD2286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B8A"/>
    <w:rsid w:val="00FD4153"/>
    <w:rsid w:val="00FD4372"/>
    <w:rsid w:val="00FD4700"/>
    <w:rsid w:val="00FD4C54"/>
    <w:rsid w:val="00FD4C58"/>
    <w:rsid w:val="00FD4C85"/>
    <w:rsid w:val="00FD4E26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542"/>
    <w:rsid w:val="00FE00D8"/>
    <w:rsid w:val="00FE04A7"/>
    <w:rsid w:val="00FE067E"/>
    <w:rsid w:val="00FE095D"/>
    <w:rsid w:val="00FE0AB9"/>
    <w:rsid w:val="00FE1245"/>
    <w:rsid w:val="00FE129D"/>
    <w:rsid w:val="00FE12A9"/>
    <w:rsid w:val="00FE130D"/>
    <w:rsid w:val="00FE13A8"/>
    <w:rsid w:val="00FE163B"/>
    <w:rsid w:val="00FE18C0"/>
    <w:rsid w:val="00FE1993"/>
    <w:rsid w:val="00FE1A50"/>
    <w:rsid w:val="00FE1D37"/>
    <w:rsid w:val="00FE1EBE"/>
    <w:rsid w:val="00FE20D8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19F"/>
    <w:rsid w:val="00FE480C"/>
    <w:rsid w:val="00FE486E"/>
    <w:rsid w:val="00FE4CC3"/>
    <w:rsid w:val="00FE4CF2"/>
    <w:rsid w:val="00FE50C5"/>
    <w:rsid w:val="00FE5CC4"/>
    <w:rsid w:val="00FE5CCA"/>
    <w:rsid w:val="00FE5E42"/>
    <w:rsid w:val="00FE652A"/>
    <w:rsid w:val="00FE656D"/>
    <w:rsid w:val="00FE694A"/>
    <w:rsid w:val="00FE6D91"/>
    <w:rsid w:val="00FE7454"/>
    <w:rsid w:val="00FE76CE"/>
    <w:rsid w:val="00FE7BB2"/>
    <w:rsid w:val="00FF0A6E"/>
    <w:rsid w:val="00FF0B0E"/>
    <w:rsid w:val="00FF0F60"/>
    <w:rsid w:val="00FF1253"/>
    <w:rsid w:val="00FF163A"/>
    <w:rsid w:val="00FF16B5"/>
    <w:rsid w:val="00FF174B"/>
    <w:rsid w:val="00FF1925"/>
    <w:rsid w:val="00FF1CFB"/>
    <w:rsid w:val="00FF1DC6"/>
    <w:rsid w:val="00FF1EE9"/>
    <w:rsid w:val="00FF2176"/>
    <w:rsid w:val="00FF2752"/>
    <w:rsid w:val="00FF28BF"/>
    <w:rsid w:val="00FF2A4B"/>
    <w:rsid w:val="00FF2D87"/>
    <w:rsid w:val="00FF2EF4"/>
    <w:rsid w:val="00FF30A3"/>
    <w:rsid w:val="00FF3307"/>
    <w:rsid w:val="00FF33C1"/>
    <w:rsid w:val="00FF35D0"/>
    <w:rsid w:val="00FF3808"/>
    <w:rsid w:val="00FF3834"/>
    <w:rsid w:val="00FF42CC"/>
    <w:rsid w:val="00FF4A19"/>
    <w:rsid w:val="00FF4B09"/>
    <w:rsid w:val="00FF4FB3"/>
    <w:rsid w:val="00FF5132"/>
    <w:rsid w:val="00FF5360"/>
    <w:rsid w:val="00FF54C7"/>
    <w:rsid w:val="00FF5559"/>
    <w:rsid w:val="00FF5624"/>
    <w:rsid w:val="00FF593C"/>
    <w:rsid w:val="00FF5CD4"/>
    <w:rsid w:val="00FF5FB9"/>
    <w:rsid w:val="00FF5FCC"/>
    <w:rsid w:val="00FF6153"/>
    <w:rsid w:val="00FF635A"/>
    <w:rsid w:val="00FF6423"/>
    <w:rsid w:val="00FF6482"/>
    <w:rsid w:val="00FF6A59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5B6C967B-F2EB-4C31-9666-FAE17535D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4CE74-2A41-4B01-845B-AF930E42C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955</TotalTime>
  <Pages>3</Pages>
  <Words>11344</Words>
  <Characters>64663</Characters>
  <Application>Microsoft Office Word</Application>
  <DocSecurity>0</DocSecurity>
  <Lines>538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75856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Chitaporn, Fongsamut</cp:lastModifiedBy>
  <cp:revision>243</cp:revision>
  <cp:lastPrinted>2019-08-09T04:26:00Z</cp:lastPrinted>
  <dcterms:created xsi:type="dcterms:W3CDTF">2019-08-02T07:00:00Z</dcterms:created>
  <dcterms:modified xsi:type="dcterms:W3CDTF">2019-08-09T07:59:00Z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