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E6C" w:rsidRPr="00FF25E0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FF25E0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FF25E0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F744C">
        <w:rPr>
          <w:rFonts w:ascii="Angsana New" w:hAnsi="Angsana New"/>
          <w:b/>
          <w:bCs/>
          <w:sz w:val="52"/>
          <w:szCs w:val="52"/>
          <w:cs/>
        </w:rPr>
        <w:t>บริษัท ทรอปิคอลแคนนิ่ง</w:t>
      </w:r>
      <w:r w:rsidR="00B611F0" w:rsidRPr="00EF744C">
        <w:rPr>
          <w:rFonts w:ascii="Angsana New" w:hAnsi="Angsana New"/>
          <w:b/>
          <w:bCs/>
          <w:sz w:val="52"/>
          <w:szCs w:val="52"/>
        </w:rPr>
        <w:t xml:space="preserve"> </w:t>
      </w:r>
      <w:r w:rsidR="00B611F0" w:rsidRPr="00EF744C">
        <w:rPr>
          <w:rFonts w:ascii="Angsana New" w:hAnsi="Angsana New"/>
          <w:b/>
          <w:bCs/>
          <w:sz w:val="52"/>
          <w:szCs w:val="52"/>
          <w:cs/>
        </w:rPr>
        <w:t>(ประเทศไทย) จำกัด</w:t>
      </w:r>
      <w:r w:rsidR="00B611F0" w:rsidRPr="00EF744C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F744C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FA68E1" w:rsidRPr="004A35CF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FF25E0">
        <w:rPr>
          <w:rFonts w:ascii="Angsana New" w:hAnsi="Angsana New"/>
          <w:sz w:val="32"/>
          <w:szCs w:val="32"/>
          <w:cs/>
        </w:rPr>
        <w:t>งบการเงิน</w:t>
      </w:r>
      <w:r w:rsidRPr="00FF25E0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Pr="004A35CF">
        <w:rPr>
          <w:rFonts w:ascii="Angsana New" w:hAnsi="Angsana New"/>
          <w:sz w:val="32"/>
          <w:szCs w:val="32"/>
          <w:cs/>
          <w:lang w:val="th-TH"/>
        </w:rPr>
        <w:t>กาล</w:t>
      </w:r>
      <w:r w:rsidR="00A05681" w:rsidRPr="004A35CF">
        <w:rPr>
          <w:rFonts w:ascii="Angsana New" w:hAnsi="Angsana New" w:hint="cs"/>
          <w:sz w:val="32"/>
          <w:szCs w:val="32"/>
          <w:cs/>
        </w:rPr>
        <w:t>แบบย่อ</w:t>
      </w:r>
    </w:p>
    <w:p w:rsidR="00FA68E1" w:rsidRPr="004A35CF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4A35CF">
        <w:rPr>
          <w:rFonts w:ascii="Angsana New" w:hAnsi="Angsana New"/>
          <w:sz w:val="32"/>
          <w:szCs w:val="32"/>
          <w:cs/>
        </w:rPr>
        <w:t>สำหรับ</w:t>
      </w:r>
      <w:r w:rsidRPr="004A35CF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4A35CF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4A35CF">
        <w:rPr>
          <w:rFonts w:ascii="Angsana New" w:hAnsi="Angsana New"/>
          <w:sz w:val="32"/>
          <w:szCs w:val="32"/>
          <w:cs/>
        </w:rPr>
        <w:t>สิ้นสุดวันที่</w:t>
      </w:r>
      <w:r w:rsidRPr="004A35C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4A35CF">
        <w:rPr>
          <w:rFonts w:ascii="Angsana New" w:hAnsi="Angsana New" w:hint="cs"/>
          <w:sz w:val="32"/>
          <w:szCs w:val="32"/>
          <w:cs/>
        </w:rPr>
        <w:t>30 มิถุนายน</w:t>
      </w:r>
      <w:r w:rsidRPr="004A35CF">
        <w:rPr>
          <w:rFonts w:ascii="Angsana New" w:hAnsi="Angsana New"/>
          <w:sz w:val="32"/>
          <w:szCs w:val="32"/>
          <w:cs/>
        </w:rPr>
        <w:t xml:space="preserve"> </w:t>
      </w:r>
      <w:r w:rsidRPr="004A35CF">
        <w:rPr>
          <w:rFonts w:ascii="Angsana New" w:hAnsi="Angsana New"/>
          <w:sz w:val="32"/>
          <w:szCs w:val="32"/>
        </w:rPr>
        <w:t>2562</w:t>
      </w:r>
    </w:p>
    <w:p w:rsidR="00FA68E1" w:rsidRPr="004A35CF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4A35CF">
        <w:rPr>
          <w:rFonts w:ascii="Angsana New" w:hAnsi="Angsana New"/>
          <w:sz w:val="32"/>
          <w:szCs w:val="32"/>
          <w:cs/>
        </w:rPr>
        <w:t>แล</w:t>
      </w:r>
      <w:r w:rsidRPr="004A35C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FA68E1" w:rsidRPr="00FF25E0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A35CF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A05681" w:rsidRPr="004A35CF">
        <w:rPr>
          <w:rFonts w:ascii="Angsana New" w:hAnsi="Angsana New" w:hint="cs"/>
          <w:sz w:val="32"/>
          <w:szCs w:val="32"/>
          <w:cs/>
        </w:rPr>
        <w:t>ของ</w:t>
      </w:r>
      <w:r w:rsidRPr="004A35C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AA6D51" w:rsidRPr="00EF744C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A05681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25E0" w:rsidRPr="00EF744C" w:rsidRDefault="00FF25E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FF25E0" w:rsidRPr="00EF744C" w:rsidSect="00C26429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37AAD" w:rsidRPr="00EF744C" w:rsidRDefault="00537AAD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537AAD" w:rsidRPr="00EF744C" w:rsidRDefault="00537AAD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E936C6" w:rsidRPr="00EF744C" w:rsidRDefault="00E936C6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EF744C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EF744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46820" w:rsidRPr="00EF744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</w:t>
      </w:r>
      <w:r w:rsidR="00946820" w:rsidRPr="004A35CF">
        <w:rPr>
          <w:rFonts w:ascii="Angsana New" w:hAnsi="Angsana New"/>
          <w:b/>
          <w:bCs/>
          <w:sz w:val="32"/>
          <w:szCs w:val="32"/>
          <w:cs/>
        </w:rPr>
        <w:t>าล</w:t>
      </w:r>
      <w:r w:rsidRPr="004A35CF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F744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355C07" w:rsidRPr="00EF744C" w:rsidRDefault="00355C07" w:rsidP="00761825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:rsidR="00DF0506" w:rsidRPr="00EF744C" w:rsidRDefault="00DF0506" w:rsidP="00761825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F744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EF744C">
        <w:rPr>
          <w:rFonts w:ascii="Angsana New" w:hAnsi="Angsana New"/>
          <w:b/>
          <w:bCs/>
          <w:sz w:val="30"/>
          <w:szCs w:val="30"/>
          <w:cs/>
        </w:rPr>
        <w:t>บริษัท ทรอปิคอลแคนนิ่ง (ประเทศไทย)</w:t>
      </w:r>
      <w:r w:rsidR="003B6E2A" w:rsidRPr="00EF744C">
        <w:rPr>
          <w:rFonts w:ascii="Angsana New" w:hAnsi="Angsana New"/>
          <w:b/>
          <w:bCs/>
          <w:sz w:val="30"/>
          <w:szCs w:val="30"/>
        </w:rPr>
        <w:t xml:space="preserve"> </w:t>
      </w:r>
      <w:r w:rsidRPr="00EF744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EF744C" w:rsidRDefault="00DF0506" w:rsidP="00761825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FA68E1" w:rsidRPr="00FF25E0" w:rsidRDefault="00FA68E1" w:rsidP="00FA6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F25E0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ณ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วันที่</w:t>
      </w:r>
      <w:r w:rsidRPr="00FF25E0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FF25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F25E0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 xml:space="preserve">62 </w:t>
      </w:r>
      <w:r>
        <w:rPr>
          <w:rFonts w:ascii="Angsana New" w:hAnsi="Angsana New"/>
          <w:sz w:val="30"/>
          <w:szCs w:val="30"/>
        </w:rPr>
        <w:br/>
      </w:r>
      <w:r w:rsidRPr="00FF25E0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FF25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FF25E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FF25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F25E0">
        <w:rPr>
          <w:rFonts w:ascii="Angsana New" w:hAnsi="Angsana New"/>
          <w:sz w:val="30"/>
          <w:szCs w:val="30"/>
          <w:cs/>
        </w:rPr>
        <w:t xml:space="preserve"> </w:t>
      </w:r>
      <w:r w:rsidRPr="00FF25E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62 </w:t>
      </w:r>
      <w:r w:rsidRPr="00FF25E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FF25E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FF25E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F25E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FF25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FF25E0">
        <w:rPr>
          <w:rFonts w:ascii="Angsana New" w:hAnsi="Angsana New"/>
          <w:sz w:val="30"/>
          <w:szCs w:val="30"/>
          <w:cs/>
        </w:rPr>
        <w:t xml:space="preserve"> </w:t>
      </w:r>
      <w:r w:rsidRPr="00FF25E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62 </w:t>
      </w:r>
      <w:r w:rsidRPr="00FF25E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 (ประเทศไทย)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pacing w:val="-4"/>
          <w:sz w:val="30"/>
          <w:szCs w:val="30"/>
          <w:cs/>
        </w:rPr>
        <w:t>ทรอปิคอลแคนนิ่ง</w:t>
      </w:r>
      <w:r w:rsidRPr="00FF25E0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Pr="00FF25E0">
        <w:rPr>
          <w:rFonts w:ascii="Angsana New" w:hAnsi="Angsana New"/>
          <w:sz w:val="30"/>
          <w:szCs w:val="30"/>
        </w:rPr>
        <w:t xml:space="preserve"> </w:t>
      </w:r>
      <w:r w:rsidRPr="00FF25E0">
        <w:rPr>
          <w:rFonts w:ascii="Angsana New" w:hAnsi="Angsana New"/>
          <w:sz w:val="30"/>
          <w:szCs w:val="30"/>
          <w:cs/>
        </w:rPr>
        <w:t>จำกัด (มหาชน) ตามลำดับ</w:t>
      </w:r>
      <w:r w:rsidRPr="00FF25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FF25E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>
        <w:rPr>
          <w:rFonts w:ascii="Angsana New" w:hAnsi="Angsana New"/>
          <w:sz w:val="30"/>
          <w:szCs w:val="30"/>
          <w:cs/>
        </w:rPr>
        <w:br/>
      </w:r>
      <w:r w:rsidRPr="00FF25E0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FF25E0">
        <w:rPr>
          <w:rFonts w:ascii="Angsana New" w:hAnsi="Angsana New"/>
          <w:sz w:val="30"/>
          <w:szCs w:val="30"/>
        </w:rPr>
        <w:t>34</w:t>
      </w:r>
      <w:r w:rsidRPr="00FF25E0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FF25E0">
        <w:rPr>
          <w:rFonts w:ascii="Angsana New" w:hAnsi="Angsana New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</w:t>
      </w:r>
      <w:r>
        <w:rPr>
          <w:rFonts w:ascii="Angsana New" w:hAnsi="Angsana New"/>
          <w:sz w:val="30"/>
          <w:szCs w:val="30"/>
          <w:cs/>
        </w:rPr>
        <w:br/>
      </w:r>
      <w:r w:rsidRPr="00FF25E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  <w:r w:rsidRPr="00FF25E0">
        <w:rPr>
          <w:rFonts w:ascii="Angsana New" w:hAnsi="Angsana New"/>
          <w:sz w:val="30"/>
          <w:szCs w:val="30"/>
        </w:rPr>
        <w:t xml:space="preserve"> </w:t>
      </w:r>
    </w:p>
    <w:p w:rsidR="00E1218C" w:rsidRPr="00EF744C" w:rsidRDefault="00E1218C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0237" w:rsidRPr="00EF744C" w:rsidRDefault="00270237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0E5A43" w:rsidRPr="00EF744C" w:rsidRDefault="000E5A43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0237" w:rsidRPr="00EF744C" w:rsidRDefault="00270237" w:rsidP="00FF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รหัส</w:t>
      </w:r>
      <w:r w:rsidRPr="00EF744C">
        <w:rPr>
          <w:rFonts w:ascii="Angsana New" w:hAnsi="Angsana New"/>
          <w:sz w:val="30"/>
          <w:szCs w:val="30"/>
        </w:rPr>
        <w:t xml:space="preserve"> 2410 “</w:t>
      </w:r>
      <w:r w:rsidRPr="00EF74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744C">
        <w:rPr>
          <w:rFonts w:ascii="Angsana New" w:hAnsi="Angsana New"/>
          <w:sz w:val="30"/>
          <w:szCs w:val="30"/>
        </w:rPr>
        <w:t>”</w:t>
      </w:r>
      <w:r w:rsidRPr="00EF744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F744C">
        <w:rPr>
          <w:rFonts w:ascii="Angsana New" w:hAnsi="Angsana New"/>
          <w:sz w:val="30"/>
          <w:szCs w:val="30"/>
        </w:rPr>
        <w:t xml:space="preserve"> </w:t>
      </w:r>
      <w:r w:rsidRPr="00EF744C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</w:t>
      </w:r>
      <w:r w:rsidR="003A7D63" w:rsidRPr="00EF744C">
        <w:rPr>
          <w:rFonts w:ascii="Angsana New" w:hAnsi="Angsana New"/>
          <w:sz w:val="30"/>
          <w:szCs w:val="30"/>
          <w:cs/>
        </w:rPr>
        <w:t>ต่อ</w:t>
      </w:r>
      <w:r w:rsidR="00946820" w:rsidRPr="00EF744C">
        <w:rPr>
          <w:rFonts w:ascii="Angsana New" w:hAnsi="Angsana New"/>
          <w:sz w:val="30"/>
          <w:szCs w:val="30"/>
          <w:cs/>
        </w:rPr>
        <w:t>ข้อมูลทาง</w:t>
      </w:r>
      <w:r w:rsidRPr="00EF744C">
        <w:rPr>
          <w:rFonts w:ascii="Angsana New" w:hAnsi="Angsana New"/>
          <w:sz w:val="30"/>
          <w:szCs w:val="30"/>
          <w:cs/>
        </w:rPr>
        <w:t>การเงินระหว่าง</w:t>
      </w:r>
      <w:r w:rsidR="00E1218C" w:rsidRPr="00EF744C">
        <w:rPr>
          <w:rFonts w:ascii="Angsana New" w:hAnsi="Angsana New"/>
          <w:sz w:val="30"/>
          <w:szCs w:val="30"/>
          <w:cs/>
        </w:rPr>
        <w:t>กาลที่สอบทาน</w:t>
      </w:r>
    </w:p>
    <w:p w:rsidR="00187AC7" w:rsidRPr="00EF744C" w:rsidRDefault="00187AC7" w:rsidP="00270237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383AE4" w:rsidRDefault="00383AE4" w:rsidP="00270237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383AE4" w:rsidSect="00383AE4"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1B6FE3" w:rsidRPr="00EF744C" w:rsidRDefault="001B6FE3" w:rsidP="00E1218C">
      <w:pPr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:rsidR="00A13137" w:rsidRPr="00EF744C" w:rsidRDefault="00A13137" w:rsidP="00E1218C">
      <w:pPr>
        <w:rPr>
          <w:rFonts w:ascii="Angsana New" w:hAnsi="Angsana New"/>
          <w:i/>
          <w:iCs/>
          <w:sz w:val="30"/>
          <w:szCs w:val="30"/>
        </w:rPr>
      </w:pPr>
    </w:p>
    <w:p w:rsidR="00A13137" w:rsidRPr="00EF744C" w:rsidRDefault="00A13137" w:rsidP="00E1218C">
      <w:pPr>
        <w:rPr>
          <w:rFonts w:ascii="Angsana New" w:hAnsi="Angsana New"/>
          <w:i/>
          <w:iCs/>
          <w:sz w:val="30"/>
          <w:szCs w:val="30"/>
        </w:rPr>
      </w:pPr>
    </w:p>
    <w:p w:rsidR="00270237" w:rsidRPr="00EF744C" w:rsidRDefault="00270237" w:rsidP="00E1218C">
      <w:pPr>
        <w:rPr>
          <w:rFonts w:ascii="Angsana New" w:hAnsi="Angsana New"/>
          <w:i/>
          <w:iCs/>
          <w:sz w:val="30"/>
          <w:szCs w:val="30"/>
        </w:rPr>
      </w:pPr>
      <w:r w:rsidRPr="00EF744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E1218C" w:rsidRPr="00EF744C" w:rsidRDefault="00E1218C" w:rsidP="00E1218C">
      <w:pPr>
        <w:jc w:val="thaiDistribute"/>
        <w:rPr>
          <w:rFonts w:ascii="Angsana New" w:hAnsi="Angsana New"/>
          <w:sz w:val="30"/>
          <w:szCs w:val="30"/>
        </w:rPr>
      </w:pPr>
    </w:p>
    <w:p w:rsidR="00E1218C" w:rsidRPr="00EF744C" w:rsidRDefault="00187AC7" w:rsidP="00790E79">
      <w:pPr>
        <w:jc w:val="thaiDistribute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ข้าพเจ้าไม่พบสิ่งที่เป็นเหตุ</w:t>
      </w:r>
      <w:r w:rsidR="00E1218C" w:rsidRPr="00EF744C">
        <w:rPr>
          <w:rFonts w:ascii="Angsana New" w:hAnsi="Angsana New"/>
          <w:sz w:val="30"/>
          <w:szCs w:val="30"/>
          <w:cs/>
        </w:rPr>
        <w:t xml:space="preserve">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1218C" w:rsidRPr="00EF744C">
        <w:rPr>
          <w:rFonts w:ascii="Angsana New" w:hAnsi="Angsana New"/>
          <w:sz w:val="30"/>
          <w:szCs w:val="30"/>
        </w:rPr>
        <w:t>34</w:t>
      </w:r>
      <w:r w:rsidR="00E1218C" w:rsidRPr="00EF744C">
        <w:rPr>
          <w:rFonts w:ascii="Angsana New" w:hAnsi="Angsana New"/>
          <w:sz w:val="30"/>
          <w:szCs w:val="30"/>
          <w:cs/>
        </w:rPr>
        <w:t xml:space="preserve"> เรื่อง </w:t>
      </w:r>
      <w:r w:rsidR="00E936C6" w:rsidRPr="00EF744C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="00E1218C" w:rsidRPr="00EF744C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E1218C" w:rsidRPr="00EF744C" w:rsidRDefault="00E1218C" w:rsidP="00E1218C">
      <w:pPr>
        <w:rPr>
          <w:rFonts w:ascii="Angsana New" w:hAnsi="Angsana New"/>
          <w:sz w:val="30"/>
          <w:szCs w:val="30"/>
        </w:rPr>
      </w:pPr>
    </w:p>
    <w:p w:rsidR="00270237" w:rsidRPr="00EF744C" w:rsidRDefault="00270237" w:rsidP="002702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11660" w:rsidRPr="00EF744C" w:rsidRDefault="00D11660" w:rsidP="002702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11660" w:rsidRPr="00EF744C" w:rsidRDefault="00D11660" w:rsidP="002702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90B4B" w:rsidRPr="00EF744C" w:rsidRDefault="00E1218C" w:rsidP="00B90B4B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EF744C">
        <w:rPr>
          <w:rFonts w:ascii="Angsana New" w:hAnsi="Angsana New" w:cs="Angsana New"/>
          <w:cs/>
        </w:rPr>
        <w:t>(</w:t>
      </w:r>
      <w:r w:rsidR="00691CCF" w:rsidRPr="00EF744C">
        <w:rPr>
          <w:rFonts w:ascii="Angsana New" w:hAnsi="Angsana New" w:cs="Angsana New"/>
          <w:cs/>
        </w:rPr>
        <w:t>บงกช อ่ำเสงี่ยม</w:t>
      </w:r>
      <w:r w:rsidR="00B90B4B" w:rsidRPr="00EF744C">
        <w:rPr>
          <w:rFonts w:ascii="Angsana New" w:hAnsi="Angsana New" w:cs="Angsana New"/>
          <w:cs/>
        </w:rPr>
        <w:t>)</w:t>
      </w:r>
    </w:p>
    <w:p w:rsidR="00B90B4B" w:rsidRPr="00EF744C" w:rsidRDefault="00B90B4B" w:rsidP="00B90B4B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EF744C">
        <w:rPr>
          <w:rFonts w:ascii="Angsana New" w:hAnsi="Angsana New" w:cs="Angsana New"/>
          <w:cs/>
        </w:rPr>
        <w:t>ผู้สอบบัญชีรับอนุญาต</w:t>
      </w:r>
    </w:p>
    <w:p w:rsidR="00B90B4B" w:rsidRPr="00EF744C" w:rsidRDefault="00B90B4B" w:rsidP="00B90B4B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EF744C">
        <w:rPr>
          <w:rFonts w:ascii="Angsana New" w:hAnsi="Angsana New" w:cs="Angsana New"/>
          <w:cs/>
        </w:rPr>
        <w:t xml:space="preserve">เลขทะเบียน </w:t>
      </w:r>
      <w:r w:rsidR="00691CCF" w:rsidRPr="00EF744C">
        <w:rPr>
          <w:rFonts w:ascii="Angsana New" w:hAnsi="Angsana New" w:cs="Angsana New"/>
          <w:lang w:val="en-US"/>
        </w:rPr>
        <w:t>3684</w:t>
      </w:r>
    </w:p>
    <w:p w:rsidR="00B90B4B" w:rsidRPr="00EF744C" w:rsidRDefault="00B90B4B" w:rsidP="00B9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90B4B" w:rsidRPr="00EF744C" w:rsidRDefault="00B90B4B" w:rsidP="00B9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B90B4B" w:rsidRPr="00EF744C" w:rsidRDefault="00B90B4B" w:rsidP="00B9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744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70237" w:rsidRPr="00EF744C" w:rsidRDefault="00A05681" w:rsidP="00DF050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B22B4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691CCF" w:rsidRPr="00EF744C">
        <w:rPr>
          <w:rFonts w:ascii="Angsana New" w:hAnsi="Angsana New" w:hint="cs"/>
          <w:sz w:val="30"/>
          <w:szCs w:val="30"/>
          <w:cs/>
        </w:rPr>
        <w:t xml:space="preserve"> </w:t>
      </w:r>
      <w:r w:rsidR="008F0E2A" w:rsidRPr="00EF744C">
        <w:rPr>
          <w:rFonts w:ascii="Angsana New" w:hAnsi="Angsana New"/>
          <w:sz w:val="30"/>
          <w:szCs w:val="30"/>
        </w:rPr>
        <w:t>2562</w:t>
      </w:r>
    </w:p>
    <w:p w:rsidR="000035AB" w:rsidRPr="000035AB" w:rsidRDefault="000035AB" w:rsidP="00446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035AB" w:rsidRPr="000035AB" w:rsidSect="00FD110E">
      <w:headerReference w:type="default" r:id="rId13"/>
      <w:footerReference w:type="default" r:id="rId14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8A5" w:rsidRDefault="006568A5">
      <w:r>
        <w:separator/>
      </w:r>
    </w:p>
  </w:endnote>
  <w:endnote w:type="continuationSeparator" w:id="0">
    <w:p w:rsidR="006568A5" w:rsidRDefault="0065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Default="0054623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:rsidR="0054623B" w:rsidRDefault="0054623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Pr="00D36DA5" w:rsidRDefault="0054623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7E01BB" w:rsidRDefault="0054623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Pr="00D36DA5" w:rsidRDefault="0054623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B56A60" w:rsidRDefault="0054623B" w:rsidP="00444CB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Default="0054623B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54623B" w:rsidRPr="00B56A60" w:rsidRDefault="0054623B" w:rsidP="004A35C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Pr="00423E6C" w:rsidRDefault="0054623B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4623B" w:rsidRPr="00B56A60" w:rsidRDefault="0054623B" w:rsidP="002D6B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8A5" w:rsidRDefault="006568A5">
      <w:r>
        <w:separator/>
      </w:r>
    </w:p>
  </w:footnote>
  <w:footnote w:type="continuationSeparator" w:id="0">
    <w:p w:rsidR="006568A5" w:rsidRDefault="00656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4623B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4623B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4623B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4623B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4623B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4623B" w:rsidRPr="00423E6C" w:rsidRDefault="0054623B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3B" w:rsidRPr="001531FA" w:rsidRDefault="0054623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322"/>
        </w:tabs>
        <w:ind w:left="93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C2CA8"/>
    <w:multiLevelType w:val="singleLevel"/>
    <w:tmpl w:val="9BF6AE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B629F6"/>
    <w:multiLevelType w:val="hybridMultilevel"/>
    <w:tmpl w:val="9CDE7638"/>
    <w:lvl w:ilvl="0" w:tplc="301642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85EA0"/>
    <w:multiLevelType w:val="singleLevel"/>
    <w:tmpl w:val="E5F6C8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07A6E5C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243EC0EA"/>
    <w:lvl w:ilvl="0" w:tplc="5622E606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25AC7974"/>
    <w:lvl w:ilvl="0" w:tplc="CC1AC09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035E2E"/>
    <w:multiLevelType w:val="hybridMultilevel"/>
    <w:tmpl w:val="FB56C75E"/>
    <w:lvl w:ilvl="0" w:tplc="D73833A0">
      <w:start w:val="3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238A6"/>
    <w:multiLevelType w:val="hybridMultilevel"/>
    <w:tmpl w:val="FC5294DA"/>
    <w:lvl w:ilvl="0" w:tplc="E80A69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23524C"/>
    <w:multiLevelType w:val="singleLevel"/>
    <w:tmpl w:val="981A974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78A51EF3"/>
    <w:multiLevelType w:val="singleLevel"/>
    <w:tmpl w:val="289067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421EF"/>
    <w:multiLevelType w:val="singleLevel"/>
    <w:tmpl w:val="3A5A16C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3"/>
  </w:num>
  <w:num w:numId="14">
    <w:abstractNumId w:val="22"/>
  </w:num>
  <w:num w:numId="15">
    <w:abstractNumId w:val="24"/>
  </w:num>
  <w:num w:numId="16">
    <w:abstractNumId w:val="28"/>
  </w:num>
  <w:num w:numId="17">
    <w:abstractNumId w:val="21"/>
  </w:num>
  <w:num w:numId="18">
    <w:abstractNumId w:val="17"/>
  </w:num>
  <w:num w:numId="19">
    <w:abstractNumId w:val="30"/>
  </w:num>
  <w:num w:numId="20">
    <w:abstractNumId w:val="16"/>
  </w:num>
  <w:num w:numId="21">
    <w:abstractNumId w:val="11"/>
  </w:num>
  <w:num w:numId="22">
    <w:abstractNumId w:val="37"/>
  </w:num>
  <w:num w:numId="23">
    <w:abstractNumId w:val="35"/>
  </w:num>
  <w:num w:numId="24">
    <w:abstractNumId w:val="19"/>
  </w:num>
  <w:num w:numId="25">
    <w:abstractNumId w:val="25"/>
  </w:num>
  <w:num w:numId="26">
    <w:abstractNumId w:val="26"/>
  </w:num>
  <w:num w:numId="27">
    <w:abstractNumId w:val="18"/>
  </w:num>
  <w:num w:numId="28">
    <w:abstractNumId w:val="27"/>
  </w:num>
  <w:num w:numId="29">
    <w:abstractNumId w:val="32"/>
  </w:num>
  <w:num w:numId="30">
    <w:abstractNumId w:val="31"/>
  </w:num>
  <w:num w:numId="31">
    <w:abstractNumId w:val="15"/>
  </w:num>
  <w:num w:numId="32">
    <w:abstractNumId w:val="12"/>
  </w:num>
  <w:num w:numId="33">
    <w:abstractNumId w:val="10"/>
  </w:num>
  <w:num w:numId="34">
    <w:abstractNumId w:val="34"/>
  </w:num>
  <w:num w:numId="35">
    <w:abstractNumId w:val="29"/>
  </w:num>
  <w:num w:numId="36">
    <w:abstractNumId w:val="14"/>
  </w:num>
  <w:num w:numId="37">
    <w:abstractNumId w:val="36"/>
  </w:num>
  <w:num w:numId="3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E2"/>
    <w:rsid w:val="00001501"/>
    <w:rsid w:val="00001A16"/>
    <w:rsid w:val="00002517"/>
    <w:rsid w:val="000027C8"/>
    <w:rsid w:val="000035AB"/>
    <w:rsid w:val="00003826"/>
    <w:rsid w:val="0000454F"/>
    <w:rsid w:val="00004D75"/>
    <w:rsid w:val="0000544B"/>
    <w:rsid w:val="0000597D"/>
    <w:rsid w:val="00005AAF"/>
    <w:rsid w:val="00006E8F"/>
    <w:rsid w:val="00007D69"/>
    <w:rsid w:val="000108F0"/>
    <w:rsid w:val="00010AC7"/>
    <w:rsid w:val="00011927"/>
    <w:rsid w:val="000119F7"/>
    <w:rsid w:val="00011BE3"/>
    <w:rsid w:val="00013BDD"/>
    <w:rsid w:val="00014370"/>
    <w:rsid w:val="000144FA"/>
    <w:rsid w:val="00014B21"/>
    <w:rsid w:val="00015859"/>
    <w:rsid w:val="00017315"/>
    <w:rsid w:val="00017368"/>
    <w:rsid w:val="000204DD"/>
    <w:rsid w:val="0002370D"/>
    <w:rsid w:val="00023DD9"/>
    <w:rsid w:val="0002490C"/>
    <w:rsid w:val="0002680F"/>
    <w:rsid w:val="000270FA"/>
    <w:rsid w:val="00027257"/>
    <w:rsid w:val="00030332"/>
    <w:rsid w:val="0003042C"/>
    <w:rsid w:val="00031038"/>
    <w:rsid w:val="00031D93"/>
    <w:rsid w:val="00032CAB"/>
    <w:rsid w:val="00033D3E"/>
    <w:rsid w:val="0003498E"/>
    <w:rsid w:val="000354E1"/>
    <w:rsid w:val="00037D05"/>
    <w:rsid w:val="00040B01"/>
    <w:rsid w:val="00040BD6"/>
    <w:rsid w:val="000417D2"/>
    <w:rsid w:val="00041A74"/>
    <w:rsid w:val="00041E91"/>
    <w:rsid w:val="00041F1D"/>
    <w:rsid w:val="00042C42"/>
    <w:rsid w:val="0004303B"/>
    <w:rsid w:val="00043A11"/>
    <w:rsid w:val="00044F3B"/>
    <w:rsid w:val="00045DAC"/>
    <w:rsid w:val="0004606A"/>
    <w:rsid w:val="000461FD"/>
    <w:rsid w:val="00046F6C"/>
    <w:rsid w:val="00047DE7"/>
    <w:rsid w:val="000524A2"/>
    <w:rsid w:val="00052E59"/>
    <w:rsid w:val="00052EB6"/>
    <w:rsid w:val="000551C2"/>
    <w:rsid w:val="0005635E"/>
    <w:rsid w:val="0005664C"/>
    <w:rsid w:val="00056A81"/>
    <w:rsid w:val="00056E83"/>
    <w:rsid w:val="00057BAF"/>
    <w:rsid w:val="00057FDE"/>
    <w:rsid w:val="00060344"/>
    <w:rsid w:val="00060C5C"/>
    <w:rsid w:val="00060E1A"/>
    <w:rsid w:val="00061537"/>
    <w:rsid w:val="00062519"/>
    <w:rsid w:val="00065047"/>
    <w:rsid w:val="0006584A"/>
    <w:rsid w:val="00065B1D"/>
    <w:rsid w:val="000662BA"/>
    <w:rsid w:val="000664DE"/>
    <w:rsid w:val="000669F6"/>
    <w:rsid w:val="00066BD0"/>
    <w:rsid w:val="000670F7"/>
    <w:rsid w:val="00067D0E"/>
    <w:rsid w:val="000711E0"/>
    <w:rsid w:val="00074E97"/>
    <w:rsid w:val="00075248"/>
    <w:rsid w:val="000759C2"/>
    <w:rsid w:val="000760F0"/>
    <w:rsid w:val="00076A8F"/>
    <w:rsid w:val="000775F7"/>
    <w:rsid w:val="00077CED"/>
    <w:rsid w:val="0008058A"/>
    <w:rsid w:val="00080CD5"/>
    <w:rsid w:val="0008293F"/>
    <w:rsid w:val="000829D9"/>
    <w:rsid w:val="000838AF"/>
    <w:rsid w:val="00084434"/>
    <w:rsid w:val="0008493B"/>
    <w:rsid w:val="00084B5C"/>
    <w:rsid w:val="00085872"/>
    <w:rsid w:val="00086068"/>
    <w:rsid w:val="00086095"/>
    <w:rsid w:val="0008668B"/>
    <w:rsid w:val="000867D8"/>
    <w:rsid w:val="000872DD"/>
    <w:rsid w:val="00087309"/>
    <w:rsid w:val="0008798D"/>
    <w:rsid w:val="0009024E"/>
    <w:rsid w:val="00093A7D"/>
    <w:rsid w:val="00094079"/>
    <w:rsid w:val="000940BE"/>
    <w:rsid w:val="00094581"/>
    <w:rsid w:val="000949E2"/>
    <w:rsid w:val="00095E24"/>
    <w:rsid w:val="0009640D"/>
    <w:rsid w:val="00096DA5"/>
    <w:rsid w:val="000A08C4"/>
    <w:rsid w:val="000A25C3"/>
    <w:rsid w:val="000A2C2B"/>
    <w:rsid w:val="000A2E99"/>
    <w:rsid w:val="000A40BE"/>
    <w:rsid w:val="000A48A9"/>
    <w:rsid w:val="000A4B12"/>
    <w:rsid w:val="000A5D75"/>
    <w:rsid w:val="000A616A"/>
    <w:rsid w:val="000A6243"/>
    <w:rsid w:val="000A65DB"/>
    <w:rsid w:val="000A6FA8"/>
    <w:rsid w:val="000A7508"/>
    <w:rsid w:val="000A79FB"/>
    <w:rsid w:val="000B0019"/>
    <w:rsid w:val="000B00AE"/>
    <w:rsid w:val="000B040E"/>
    <w:rsid w:val="000B2247"/>
    <w:rsid w:val="000B2CF7"/>
    <w:rsid w:val="000B2F7D"/>
    <w:rsid w:val="000B3D92"/>
    <w:rsid w:val="000B3D99"/>
    <w:rsid w:val="000B4EB3"/>
    <w:rsid w:val="000B4F80"/>
    <w:rsid w:val="000B537A"/>
    <w:rsid w:val="000B705D"/>
    <w:rsid w:val="000B7259"/>
    <w:rsid w:val="000B740C"/>
    <w:rsid w:val="000B79FB"/>
    <w:rsid w:val="000B7C46"/>
    <w:rsid w:val="000C0465"/>
    <w:rsid w:val="000C05CD"/>
    <w:rsid w:val="000C0A68"/>
    <w:rsid w:val="000C0E61"/>
    <w:rsid w:val="000C19D7"/>
    <w:rsid w:val="000C1D12"/>
    <w:rsid w:val="000C3156"/>
    <w:rsid w:val="000C3383"/>
    <w:rsid w:val="000C3E24"/>
    <w:rsid w:val="000C3EA9"/>
    <w:rsid w:val="000C47B9"/>
    <w:rsid w:val="000C4F9C"/>
    <w:rsid w:val="000C6595"/>
    <w:rsid w:val="000C679B"/>
    <w:rsid w:val="000C6D9A"/>
    <w:rsid w:val="000D02A6"/>
    <w:rsid w:val="000D2118"/>
    <w:rsid w:val="000D3676"/>
    <w:rsid w:val="000D4003"/>
    <w:rsid w:val="000D43E5"/>
    <w:rsid w:val="000D589B"/>
    <w:rsid w:val="000D5926"/>
    <w:rsid w:val="000D5C3A"/>
    <w:rsid w:val="000D6640"/>
    <w:rsid w:val="000D67D8"/>
    <w:rsid w:val="000D6D14"/>
    <w:rsid w:val="000D7C39"/>
    <w:rsid w:val="000D7DC3"/>
    <w:rsid w:val="000E0DB0"/>
    <w:rsid w:val="000E1351"/>
    <w:rsid w:val="000E2F5D"/>
    <w:rsid w:val="000E32EA"/>
    <w:rsid w:val="000E3662"/>
    <w:rsid w:val="000E418D"/>
    <w:rsid w:val="000E49D5"/>
    <w:rsid w:val="000E4FDB"/>
    <w:rsid w:val="000E5A43"/>
    <w:rsid w:val="000E60C3"/>
    <w:rsid w:val="000E6B56"/>
    <w:rsid w:val="000E6E71"/>
    <w:rsid w:val="000E6ED1"/>
    <w:rsid w:val="000E7EFF"/>
    <w:rsid w:val="000E7F1A"/>
    <w:rsid w:val="000F0833"/>
    <w:rsid w:val="000F1D1E"/>
    <w:rsid w:val="000F1EC9"/>
    <w:rsid w:val="000F2138"/>
    <w:rsid w:val="000F3F44"/>
    <w:rsid w:val="000F5171"/>
    <w:rsid w:val="000F5EF3"/>
    <w:rsid w:val="000F61CB"/>
    <w:rsid w:val="000F62B5"/>
    <w:rsid w:val="000F667B"/>
    <w:rsid w:val="000F67DC"/>
    <w:rsid w:val="000F7535"/>
    <w:rsid w:val="000F7677"/>
    <w:rsid w:val="000F7A0C"/>
    <w:rsid w:val="00100B30"/>
    <w:rsid w:val="00100C70"/>
    <w:rsid w:val="0010131B"/>
    <w:rsid w:val="001020F5"/>
    <w:rsid w:val="00102ED2"/>
    <w:rsid w:val="001048FB"/>
    <w:rsid w:val="001054CD"/>
    <w:rsid w:val="00105521"/>
    <w:rsid w:val="00106258"/>
    <w:rsid w:val="0010665C"/>
    <w:rsid w:val="0010749C"/>
    <w:rsid w:val="00107A2C"/>
    <w:rsid w:val="00107BF3"/>
    <w:rsid w:val="00107F96"/>
    <w:rsid w:val="00110584"/>
    <w:rsid w:val="0011074A"/>
    <w:rsid w:val="0011094A"/>
    <w:rsid w:val="00110F45"/>
    <w:rsid w:val="00112F97"/>
    <w:rsid w:val="0011361E"/>
    <w:rsid w:val="001141C5"/>
    <w:rsid w:val="00115DC8"/>
    <w:rsid w:val="001166E3"/>
    <w:rsid w:val="00121115"/>
    <w:rsid w:val="0012128A"/>
    <w:rsid w:val="0012215A"/>
    <w:rsid w:val="00122285"/>
    <w:rsid w:val="00122D55"/>
    <w:rsid w:val="00125421"/>
    <w:rsid w:val="001257FB"/>
    <w:rsid w:val="0012644E"/>
    <w:rsid w:val="001266EC"/>
    <w:rsid w:val="00126CE0"/>
    <w:rsid w:val="001274A5"/>
    <w:rsid w:val="0013046E"/>
    <w:rsid w:val="0013288E"/>
    <w:rsid w:val="00134363"/>
    <w:rsid w:val="001349F6"/>
    <w:rsid w:val="00134A79"/>
    <w:rsid w:val="00134E8E"/>
    <w:rsid w:val="00135740"/>
    <w:rsid w:val="0013668D"/>
    <w:rsid w:val="001415F8"/>
    <w:rsid w:val="001438FE"/>
    <w:rsid w:val="00143E3B"/>
    <w:rsid w:val="0014435A"/>
    <w:rsid w:val="00144411"/>
    <w:rsid w:val="001454B8"/>
    <w:rsid w:val="00145F80"/>
    <w:rsid w:val="00145FE4"/>
    <w:rsid w:val="0015083D"/>
    <w:rsid w:val="00150C9F"/>
    <w:rsid w:val="00151682"/>
    <w:rsid w:val="001533E8"/>
    <w:rsid w:val="0015410A"/>
    <w:rsid w:val="00154372"/>
    <w:rsid w:val="001551D0"/>
    <w:rsid w:val="0015533F"/>
    <w:rsid w:val="00155377"/>
    <w:rsid w:val="00155990"/>
    <w:rsid w:val="00155E1F"/>
    <w:rsid w:val="00157E88"/>
    <w:rsid w:val="00160936"/>
    <w:rsid w:val="00161239"/>
    <w:rsid w:val="00162733"/>
    <w:rsid w:val="00162937"/>
    <w:rsid w:val="00162B1E"/>
    <w:rsid w:val="001631C9"/>
    <w:rsid w:val="001638A3"/>
    <w:rsid w:val="0016425E"/>
    <w:rsid w:val="00164DFC"/>
    <w:rsid w:val="00164F34"/>
    <w:rsid w:val="00165562"/>
    <w:rsid w:val="001660E1"/>
    <w:rsid w:val="00166EB7"/>
    <w:rsid w:val="001677B4"/>
    <w:rsid w:val="00167CE8"/>
    <w:rsid w:val="00167E3C"/>
    <w:rsid w:val="001706EB"/>
    <w:rsid w:val="00170727"/>
    <w:rsid w:val="001714AD"/>
    <w:rsid w:val="00171603"/>
    <w:rsid w:val="00172115"/>
    <w:rsid w:val="00172690"/>
    <w:rsid w:val="00172B91"/>
    <w:rsid w:val="001747B7"/>
    <w:rsid w:val="001755AD"/>
    <w:rsid w:val="00175C5E"/>
    <w:rsid w:val="00176193"/>
    <w:rsid w:val="00176CE1"/>
    <w:rsid w:val="00176D99"/>
    <w:rsid w:val="00180C60"/>
    <w:rsid w:val="001811A4"/>
    <w:rsid w:val="0018132A"/>
    <w:rsid w:val="00181CC1"/>
    <w:rsid w:val="00181F2F"/>
    <w:rsid w:val="00181FCE"/>
    <w:rsid w:val="001822DB"/>
    <w:rsid w:val="00182557"/>
    <w:rsid w:val="00182895"/>
    <w:rsid w:val="001828B4"/>
    <w:rsid w:val="00183B44"/>
    <w:rsid w:val="00184333"/>
    <w:rsid w:val="00185979"/>
    <w:rsid w:val="00186C59"/>
    <w:rsid w:val="00187792"/>
    <w:rsid w:val="00187AC7"/>
    <w:rsid w:val="00190556"/>
    <w:rsid w:val="00190A11"/>
    <w:rsid w:val="001918A3"/>
    <w:rsid w:val="001957AF"/>
    <w:rsid w:val="0019588E"/>
    <w:rsid w:val="00195B87"/>
    <w:rsid w:val="00195EF4"/>
    <w:rsid w:val="00196131"/>
    <w:rsid w:val="00197001"/>
    <w:rsid w:val="00197F38"/>
    <w:rsid w:val="001A0710"/>
    <w:rsid w:val="001A1302"/>
    <w:rsid w:val="001A25ED"/>
    <w:rsid w:val="001A2934"/>
    <w:rsid w:val="001A2C81"/>
    <w:rsid w:val="001A2DC7"/>
    <w:rsid w:val="001A2EA5"/>
    <w:rsid w:val="001A2F9D"/>
    <w:rsid w:val="001A3E01"/>
    <w:rsid w:val="001A5848"/>
    <w:rsid w:val="001A5A9D"/>
    <w:rsid w:val="001A67B0"/>
    <w:rsid w:val="001A7373"/>
    <w:rsid w:val="001B0EB8"/>
    <w:rsid w:val="001B19E8"/>
    <w:rsid w:val="001B2166"/>
    <w:rsid w:val="001B2451"/>
    <w:rsid w:val="001B3570"/>
    <w:rsid w:val="001B4927"/>
    <w:rsid w:val="001B4937"/>
    <w:rsid w:val="001B4E00"/>
    <w:rsid w:val="001B4E28"/>
    <w:rsid w:val="001B5030"/>
    <w:rsid w:val="001B54DE"/>
    <w:rsid w:val="001B57CE"/>
    <w:rsid w:val="001B58FC"/>
    <w:rsid w:val="001B5CDC"/>
    <w:rsid w:val="001B623E"/>
    <w:rsid w:val="001B6C24"/>
    <w:rsid w:val="001B6DFA"/>
    <w:rsid w:val="001B6FE3"/>
    <w:rsid w:val="001B7838"/>
    <w:rsid w:val="001C07EE"/>
    <w:rsid w:val="001C1193"/>
    <w:rsid w:val="001C200E"/>
    <w:rsid w:val="001C272F"/>
    <w:rsid w:val="001C2BDF"/>
    <w:rsid w:val="001C409E"/>
    <w:rsid w:val="001C4FBD"/>
    <w:rsid w:val="001C56F3"/>
    <w:rsid w:val="001C5967"/>
    <w:rsid w:val="001C660E"/>
    <w:rsid w:val="001C67F0"/>
    <w:rsid w:val="001C6C63"/>
    <w:rsid w:val="001C76DD"/>
    <w:rsid w:val="001C7760"/>
    <w:rsid w:val="001C791F"/>
    <w:rsid w:val="001D4197"/>
    <w:rsid w:val="001D4941"/>
    <w:rsid w:val="001D4ABF"/>
    <w:rsid w:val="001D4C85"/>
    <w:rsid w:val="001D52D8"/>
    <w:rsid w:val="001D5A9D"/>
    <w:rsid w:val="001D65B3"/>
    <w:rsid w:val="001D6B10"/>
    <w:rsid w:val="001D6E84"/>
    <w:rsid w:val="001D75F6"/>
    <w:rsid w:val="001E00E3"/>
    <w:rsid w:val="001E1104"/>
    <w:rsid w:val="001E1260"/>
    <w:rsid w:val="001E12DB"/>
    <w:rsid w:val="001E13BE"/>
    <w:rsid w:val="001E13D4"/>
    <w:rsid w:val="001E1C0C"/>
    <w:rsid w:val="001E3A17"/>
    <w:rsid w:val="001E4EBB"/>
    <w:rsid w:val="001E4EE2"/>
    <w:rsid w:val="001E5CEA"/>
    <w:rsid w:val="001E763B"/>
    <w:rsid w:val="001F0642"/>
    <w:rsid w:val="001F1DF0"/>
    <w:rsid w:val="001F2515"/>
    <w:rsid w:val="001F2BAF"/>
    <w:rsid w:val="001F32E8"/>
    <w:rsid w:val="001F437E"/>
    <w:rsid w:val="001F46A1"/>
    <w:rsid w:val="001F4F56"/>
    <w:rsid w:val="001F5802"/>
    <w:rsid w:val="001F5DD9"/>
    <w:rsid w:val="001F6125"/>
    <w:rsid w:val="001F683B"/>
    <w:rsid w:val="002006E8"/>
    <w:rsid w:val="00200EC2"/>
    <w:rsid w:val="002012D1"/>
    <w:rsid w:val="00201574"/>
    <w:rsid w:val="002018F8"/>
    <w:rsid w:val="00201B0A"/>
    <w:rsid w:val="00203072"/>
    <w:rsid w:val="002034F5"/>
    <w:rsid w:val="00204119"/>
    <w:rsid w:val="00204446"/>
    <w:rsid w:val="00204F10"/>
    <w:rsid w:val="00206E5B"/>
    <w:rsid w:val="00207EF0"/>
    <w:rsid w:val="00210F8E"/>
    <w:rsid w:val="00211A01"/>
    <w:rsid w:val="00211EB1"/>
    <w:rsid w:val="00212E9C"/>
    <w:rsid w:val="00213559"/>
    <w:rsid w:val="00213D6F"/>
    <w:rsid w:val="002141C9"/>
    <w:rsid w:val="002145B0"/>
    <w:rsid w:val="0021551D"/>
    <w:rsid w:val="00215574"/>
    <w:rsid w:val="0021606D"/>
    <w:rsid w:val="002167A9"/>
    <w:rsid w:val="00217C5B"/>
    <w:rsid w:val="0022050A"/>
    <w:rsid w:val="00221A47"/>
    <w:rsid w:val="00221D22"/>
    <w:rsid w:val="00221FE4"/>
    <w:rsid w:val="00224AE9"/>
    <w:rsid w:val="002252AC"/>
    <w:rsid w:val="00226050"/>
    <w:rsid w:val="00226A73"/>
    <w:rsid w:val="00227DCB"/>
    <w:rsid w:val="002306EC"/>
    <w:rsid w:val="00231AF5"/>
    <w:rsid w:val="00231C76"/>
    <w:rsid w:val="00231DDF"/>
    <w:rsid w:val="00232829"/>
    <w:rsid w:val="0023295F"/>
    <w:rsid w:val="00232FA2"/>
    <w:rsid w:val="00233C56"/>
    <w:rsid w:val="00234344"/>
    <w:rsid w:val="002345EB"/>
    <w:rsid w:val="00234710"/>
    <w:rsid w:val="00235CB5"/>
    <w:rsid w:val="0024049C"/>
    <w:rsid w:val="002406E4"/>
    <w:rsid w:val="00240738"/>
    <w:rsid w:val="00240B2D"/>
    <w:rsid w:val="00242A0A"/>
    <w:rsid w:val="00243001"/>
    <w:rsid w:val="00243E24"/>
    <w:rsid w:val="002440E1"/>
    <w:rsid w:val="00244173"/>
    <w:rsid w:val="002449C2"/>
    <w:rsid w:val="00244A5F"/>
    <w:rsid w:val="002466FD"/>
    <w:rsid w:val="00251373"/>
    <w:rsid w:val="002533AE"/>
    <w:rsid w:val="0025348D"/>
    <w:rsid w:val="002546EE"/>
    <w:rsid w:val="00255FE7"/>
    <w:rsid w:val="00256889"/>
    <w:rsid w:val="00261672"/>
    <w:rsid w:val="00261931"/>
    <w:rsid w:val="00261C73"/>
    <w:rsid w:val="00261F4D"/>
    <w:rsid w:val="00263B78"/>
    <w:rsid w:val="002647DF"/>
    <w:rsid w:val="00264D61"/>
    <w:rsid w:val="00264FB0"/>
    <w:rsid w:val="00265A4A"/>
    <w:rsid w:val="002660F4"/>
    <w:rsid w:val="002663CC"/>
    <w:rsid w:val="00266641"/>
    <w:rsid w:val="00267C99"/>
    <w:rsid w:val="00270237"/>
    <w:rsid w:val="00270CC3"/>
    <w:rsid w:val="00270CD8"/>
    <w:rsid w:val="00271EF6"/>
    <w:rsid w:val="00272A88"/>
    <w:rsid w:val="00273875"/>
    <w:rsid w:val="00274501"/>
    <w:rsid w:val="00274577"/>
    <w:rsid w:val="00275614"/>
    <w:rsid w:val="002764B8"/>
    <w:rsid w:val="002765E6"/>
    <w:rsid w:val="00276813"/>
    <w:rsid w:val="00276957"/>
    <w:rsid w:val="00276E05"/>
    <w:rsid w:val="002776EF"/>
    <w:rsid w:val="0027785D"/>
    <w:rsid w:val="00280E78"/>
    <w:rsid w:val="00281352"/>
    <w:rsid w:val="002814E3"/>
    <w:rsid w:val="0028218F"/>
    <w:rsid w:val="00282271"/>
    <w:rsid w:val="00282BBB"/>
    <w:rsid w:val="00283076"/>
    <w:rsid w:val="00284413"/>
    <w:rsid w:val="00284EDE"/>
    <w:rsid w:val="00285F93"/>
    <w:rsid w:val="00290B09"/>
    <w:rsid w:val="00290FCC"/>
    <w:rsid w:val="0029145A"/>
    <w:rsid w:val="00291A55"/>
    <w:rsid w:val="00291C17"/>
    <w:rsid w:val="0029308D"/>
    <w:rsid w:val="00293201"/>
    <w:rsid w:val="0029350F"/>
    <w:rsid w:val="00294374"/>
    <w:rsid w:val="002945E7"/>
    <w:rsid w:val="00294CAE"/>
    <w:rsid w:val="00295BBF"/>
    <w:rsid w:val="0029704E"/>
    <w:rsid w:val="002A11E5"/>
    <w:rsid w:val="002A1675"/>
    <w:rsid w:val="002A1761"/>
    <w:rsid w:val="002A1C47"/>
    <w:rsid w:val="002A32C4"/>
    <w:rsid w:val="002A36DC"/>
    <w:rsid w:val="002A3ADD"/>
    <w:rsid w:val="002A520C"/>
    <w:rsid w:val="002A6238"/>
    <w:rsid w:val="002A6B21"/>
    <w:rsid w:val="002A7050"/>
    <w:rsid w:val="002A767D"/>
    <w:rsid w:val="002A76A9"/>
    <w:rsid w:val="002B06A8"/>
    <w:rsid w:val="002B127E"/>
    <w:rsid w:val="002B1597"/>
    <w:rsid w:val="002B15EA"/>
    <w:rsid w:val="002B1A7D"/>
    <w:rsid w:val="002B2682"/>
    <w:rsid w:val="002B319D"/>
    <w:rsid w:val="002B38C7"/>
    <w:rsid w:val="002B4030"/>
    <w:rsid w:val="002B4119"/>
    <w:rsid w:val="002B4C50"/>
    <w:rsid w:val="002B4FCD"/>
    <w:rsid w:val="002B584C"/>
    <w:rsid w:val="002B5F40"/>
    <w:rsid w:val="002B63F9"/>
    <w:rsid w:val="002B6B51"/>
    <w:rsid w:val="002B728E"/>
    <w:rsid w:val="002B738C"/>
    <w:rsid w:val="002B7D88"/>
    <w:rsid w:val="002C02C0"/>
    <w:rsid w:val="002C04A9"/>
    <w:rsid w:val="002C0521"/>
    <w:rsid w:val="002C1515"/>
    <w:rsid w:val="002C1956"/>
    <w:rsid w:val="002C540D"/>
    <w:rsid w:val="002C64E4"/>
    <w:rsid w:val="002C6EF3"/>
    <w:rsid w:val="002D004D"/>
    <w:rsid w:val="002D036B"/>
    <w:rsid w:val="002D0852"/>
    <w:rsid w:val="002D0972"/>
    <w:rsid w:val="002D0EC1"/>
    <w:rsid w:val="002D1310"/>
    <w:rsid w:val="002D1805"/>
    <w:rsid w:val="002D343F"/>
    <w:rsid w:val="002D346B"/>
    <w:rsid w:val="002D3CEF"/>
    <w:rsid w:val="002D42E4"/>
    <w:rsid w:val="002D4599"/>
    <w:rsid w:val="002D4AC8"/>
    <w:rsid w:val="002D52CF"/>
    <w:rsid w:val="002D57D7"/>
    <w:rsid w:val="002D5F71"/>
    <w:rsid w:val="002D6976"/>
    <w:rsid w:val="002D6B60"/>
    <w:rsid w:val="002D6E6F"/>
    <w:rsid w:val="002D6F1F"/>
    <w:rsid w:val="002E061D"/>
    <w:rsid w:val="002E1F8E"/>
    <w:rsid w:val="002E43BB"/>
    <w:rsid w:val="002E44E6"/>
    <w:rsid w:val="002E48D6"/>
    <w:rsid w:val="002E4DB1"/>
    <w:rsid w:val="002E52DD"/>
    <w:rsid w:val="002E5356"/>
    <w:rsid w:val="002E5725"/>
    <w:rsid w:val="002E7AED"/>
    <w:rsid w:val="002F1776"/>
    <w:rsid w:val="002F1C93"/>
    <w:rsid w:val="002F24F5"/>
    <w:rsid w:val="002F2B16"/>
    <w:rsid w:val="002F2C0A"/>
    <w:rsid w:val="002F3C12"/>
    <w:rsid w:val="002F40B1"/>
    <w:rsid w:val="002F4A60"/>
    <w:rsid w:val="002F516C"/>
    <w:rsid w:val="002F702D"/>
    <w:rsid w:val="002F7A9F"/>
    <w:rsid w:val="0030089B"/>
    <w:rsid w:val="00300F03"/>
    <w:rsid w:val="0030234B"/>
    <w:rsid w:val="003023D6"/>
    <w:rsid w:val="00304F60"/>
    <w:rsid w:val="00305334"/>
    <w:rsid w:val="003057D4"/>
    <w:rsid w:val="00305A07"/>
    <w:rsid w:val="00306FFC"/>
    <w:rsid w:val="00307179"/>
    <w:rsid w:val="00307619"/>
    <w:rsid w:val="00307A1D"/>
    <w:rsid w:val="00307C80"/>
    <w:rsid w:val="00307D1E"/>
    <w:rsid w:val="00310352"/>
    <w:rsid w:val="00310C51"/>
    <w:rsid w:val="00311074"/>
    <w:rsid w:val="003110A0"/>
    <w:rsid w:val="0031159A"/>
    <w:rsid w:val="00311AEE"/>
    <w:rsid w:val="00311BA7"/>
    <w:rsid w:val="00312030"/>
    <w:rsid w:val="00312E27"/>
    <w:rsid w:val="00313ACD"/>
    <w:rsid w:val="00313DA9"/>
    <w:rsid w:val="00314779"/>
    <w:rsid w:val="00314C20"/>
    <w:rsid w:val="003167D0"/>
    <w:rsid w:val="00316E0A"/>
    <w:rsid w:val="00317DDA"/>
    <w:rsid w:val="00320210"/>
    <w:rsid w:val="00321083"/>
    <w:rsid w:val="00321439"/>
    <w:rsid w:val="00322E10"/>
    <w:rsid w:val="0032355D"/>
    <w:rsid w:val="0032417E"/>
    <w:rsid w:val="00324E55"/>
    <w:rsid w:val="00325969"/>
    <w:rsid w:val="00326785"/>
    <w:rsid w:val="00327469"/>
    <w:rsid w:val="00330D5F"/>
    <w:rsid w:val="0033116E"/>
    <w:rsid w:val="003318EA"/>
    <w:rsid w:val="00333AE6"/>
    <w:rsid w:val="0033556C"/>
    <w:rsid w:val="003368F0"/>
    <w:rsid w:val="003371D4"/>
    <w:rsid w:val="00337682"/>
    <w:rsid w:val="00340760"/>
    <w:rsid w:val="003414A2"/>
    <w:rsid w:val="003415B3"/>
    <w:rsid w:val="0034178A"/>
    <w:rsid w:val="00342C4E"/>
    <w:rsid w:val="00342D6A"/>
    <w:rsid w:val="00343659"/>
    <w:rsid w:val="00343666"/>
    <w:rsid w:val="0034378B"/>
    <w:rsid w:val="00344303"/>
    <w:rsid w:val="00344765"/>
    <w:rsid w:val="00344D0B"/>
    <w:rsid w:val="00345CDE"/>
    <w:rsid w:val="00345DB0"/>
    <w:rsid w:val="003464CB"/>
    <w:rsid w:val="00347595"/>
    <w:rsid w:val="00347A31"/>
    <w:rsid w:val="003513CE"/>
    <w:rsid w:val="00352718"/>
    <w:rsid w:val="00352B3E"/>
    <w:rsid w:val="003532E6"/>
    <w:rsid w:val="00353B16"/>
    <w:rsid w:val="00353B86"/>
    <w:rsid w:val="00353FAE"/>
    <w:rsid w:val="00354C5C"/>
    <w:rsid w:val="00354D1F"/>
    <w:rsid w:val="003557FC"/>
    <w:rsid w:val="00355C07"/>
    <w:rsid w:val="00356171"/>
    <w:rsid w:val="00356261"/>
    <w:rsid w:val="003563BB"/>
    <w:rsid w:val="0035672B"/>
    <w:rsid w:val="0035703E"/>
    <w:rsid w:val="003576BE"/>
    <w:rsid w:val="00357A35"/>
    <w:rsid w:val="00357BFD"/>
    <w:rsid w:val="003607CE"/>
    <w:rsid w:val="003612D7"/>
    <w:rsid w:val="00361421"/>
    <w:rsid w:val="00361441"/>
    <w:rsid w:val="00362E50"/>
    <w:rsid w:val="00362FC2"/>
    <w:rsid w:val="003637D5"/>
    <w:rsid w:val="0036383D"/>
    <w:rsid w:val="00363DDB"/>
    <w:rsid w:val="003645EF"/>
    <w:rsid w:val="00364631"/>
    <w:rsid w:val="0036605B"/>
    <w:rsid w:val="00366857"/>
    <w:rsid w:val="00370696"/>
    <w:rsid w:val="00370972"/>
    <w:rsid w:val="00370C2F"/>
    <w:rsid w:val="00370C89"/>
    <w:rsid w:val="003719C0"/>
    <w:rsid w:val="003721D8"/>
    <w:rsid w:val="003725A3"/>
    <w:rsid w:val="00372CD3"/>
    <w:rsid w:val="0037302B"/>
    <w:rsid w:val="0037307B"/>
    <w:rsid w:val="00373206"/>
    <w:rsid w:val="00374C1A"/>
    <w:rsid w:val="00375424"/>
    <w:rsid w:val="003756CD"/>
    <w:rsid w:val="003758D4"/>
    <w:rsid w:val="00375D45"/>
    <w:rsid w:val="00375DAB"/>
    <w:rsid w:val="00375E2A"/>
    <w:rsid w:val="00376325"/>
    <w:rsid w:val="00376405"/>
    <w:rsid w:val="00376DA1"/>
    <w:rsid w:val="003776B6"/>
    <w:rsid w:val="00377AC5"/>
    <w:rsid w:val="00380299"/>
    <w:rsid w:val="003806B9"/>
    <w:rsid w:val="00380D25"/>
    <w:rsid w:val="00381078"/>
    <w:rsid w:val="00381683"/>
    <w:rsid w:val="0038224F"/>
    <w:rsid w:val="003832A4"/>
    <w:rsid w:val="00383AE4"/>
    <w:rsid w:val="00383DB5"/>
    <w:rsid w:val="00384C82"/>
    <w:rsid w:val="0038505A"/>
    <w:rsid w:val="00385640"/>
    <w:rsid w:val="00385696"/>
    <w:rsid w:val="00385758"/>
    <w:rsid w:val="00386334"/>
    <w:rsid w:val="003864FD"/>
    <w:rsid w:val="003869E2"/>
    <w:rsid w:val="003876B5"/>
    <w:rsid w:val="00387C4B"/>
    <w:rsid w:val="003912C5"/>
    <w:rsid w:val="00391AB7"/>
    <w:rsid w:val="003927A4"/>
    <w:rsid w:val="00393C8E"/>
    <w:rsid w:val="003940E0"/>
    <w:rsid w:val="003955D0"/>
    <w:rsid w:val="00396B80"/>
    <w:rsid w:val="00396E0E"/>
    <w:rsid w:val="00397324"/>
    <w:rsid w:val="0039789D"/>
    <w:rsid w:val="003A0A5D"/>
    <w:rsid w:val="003A0ABA"/>
    <w:rsid w:val="003A0DCA"/>
    <w:rsid w:val="003A1F9C"/>
    <w:rsid w:val="003A2552"/>
    <w:rsid w:val="003A42AC"/>
    <w:rsid w:val="003A5AC7"/>
    <w:rsid w:val="003A66B5"/>
    <w:rsid w:val="003A7D63"/>
    <w:rsid w:val="003B0015"/>
    <w:rsid w:val="003B0109"/>
    <w:rsid w:val="003B045D"/>
    <w:rsid w:val="003B1535"/>
    <w:rsid w:val="003B1B38"/>
    <w:rsid w:val="003B2B9F"/>
    <w:rsid w:val="003B3005"/>
    <w:rsid w:val="003B4CF6"/>
    <w:rsid w:val="003B5CD0"/>
    <w:rsid w:val="003B6634"/>
    <w:rsid w:val="003B6942"/>
    <w:rsid w:val="003B6E2A"/>
    <w:rsid w:val="003B73AC"/>
    <w:rsid w:val="003B76C5"/>
    <w:rsid w:val="003C15AA"/>
    <w:rsid w:val="003C1706"/>
    <w:rsid w:val="003C24EF"/>
    <w:rsid w:val="003C2685"/>
    <w:rsid w:val="003C446E"/>
    <w:rsid w:val="003C7D86"/>
    <w:rsid w:val="003D1CF4"/>
    <w:rsid w:val="003D1E01"/>
    <w:rsid w:val="003D25EE"/>
    <w:rsid w:val="003D2811"/>
    <w:rsid w:val="003D41D5"/>
    <w:rsid w:val="003D4B7B"/>
    <w:rsid w:val="003D558D"/>
    <w:rsid w:val="003D7FBB"/>
    <w:rsid w:val="003E018A"/>
    <w:rsid w:val="003E0268"/>
    <w:rsid w:val="003E0342"/>
    <w:rsid w:val="003E0A1B"/>
    <w:rsid w:val="003E0AB6"/>
    <w:rsid w:val="003E11BD"/>
    <w:rsid w:val="003E2EEC"/>
    <w:rsid w:val="003E35BD"/>
    <w:rsid w:val="003E4A7D"/>
    <w:rsid w:val="003E4BD2"/>
    <w:rsid w:val="003E5A8C"/>
    <w:rsid w:val="003E63D5"/>
    <w:rsid w:val="003F1E92"/>
    <w:rsid w:val="003F25E6"/>
    <w:rsid w:val="003F3280"/>
    <w:rsid w:val="003F36D5"/>
    <w:rsid w:val="003F4030"/>
    <w:rsid w:val="003F43B0"/>
    <w:rsid w:val="003F4CFA"/>
    <w:rsid w:val="003F5176"/>
    <w:rsid w:val="003F5EB3"/>
    <w:rsid w:val="003F6C1C"/>
    <w:rsid w:val="003F6FA6"/>
    <w:rsid w:val="00400AA7"/>
    <w:rsid w:val="004015AF"/>
    <w:rsid w:val="00401F42"/>
    <w:rsid w:val="00401FCB"/>
    <w:rsid w:val="004026BB"/>
    <w:rsid w:val="00402E0D"/>
    <w:rsid w:val="00403740"/>
    <w:rsid w:val="00403ADD"/>
    <w:rsid w:val="00403EC8"/>
    <w:rsid w:val="00403FDB"/>
    <w:rsid w:val="00406044"/>
    <w:rsid w:val="00406160"/>
    <w:rsid w:val="00406C43"/>
    <w:rsid w:val="00407F48"/>
    <w:rsid w:val="0041110D"/>
    <w:rsid w:val="0041115E"/>
    <w:rsid w:val="004124BF"/>
    <w:rsid w:val="00412860"/>
    <w:rsid w:val="0041293D"/>
    <w:rsid w:val="00413D7F"/>
    <w:rsid w:val="00414382"/>
    <w:rsid w:val="00414455"/>
    <w:rsid w:val="00414BDF"/>
    <w:rsid w:val="00414FCC"/>
    <w:rsid w:val="004155B3"/>
    <w:rsid w:val="00415A6D"/>
    <w:rsid w:val="0041621D"/>
    <w:rsid w:val="00417C92"/>
    <w:rsid w:val="00420488"/>
    <w:rsid w:val="00421DA3"/>
    <w:rsid w:val="00422331"/>
    <w:rsid w:val="004225CE"/>
    <w:rsid w:val="00423A5E"/>
    <w:rsid w:val="00423E6C"/>
    <w:rsid w:val="00423F90"/>
    <w:rsid w:val="004244B9"/>
    <w:rsid w:val="004256E8"/>
    <w:rsid w:val="00425ACF"/>
    <w:rsid w:val="00425DC8"/>
    <w:rsid w:val="00426347"/>
    <w:rsid w:val="00426A6A"/>
    <w:rsid w:val="0042732A"/>
    <w:rsid w:val="004278E5"/>
    <w:rsid w:val="00427990"/>
    <w:rsid w:val="004306F8"/>
    <w:rsid w:val="00430CDE"/>
    <w:rsid w:val="0043188C"/>
    <w:rsid w:val="00431AA7"/>
    <w:rsid w:val="004341E9"/>
    <w:rsid w:val="00434C50"/>
    <w:rsid w:val="00435F6A"/>
    <w:rsid w:val="00436363"/>
    <w:rsid w:val="0043661A"/>
    <w:rsid w:val="00436CF7"/>
    <w:rsid w:val="00436F63"/>
    <w:rsid w:val="004375A1"/>
    <w:rsid w:val="004402BB"/>
    <w:rsid w:val="004417B5"/>
    <w:rsid w:val="004420A2"/>
    <w:rsid w:val="00442677"/>
    <w:rsid w:val="00442B7F"/>
    <w:rsid w:val="00444275"/>
    <w:rsid w:val="00444CB3"/>
    <w:rsid w:val="00445A6C"/>
    <w:rsid w:val="00445DAE"/>
    <w:rsid w:val="00445ED4"/>
    <w:rsid w:val="0044613E"/>
    <w:rsid w:val="004466EC"/>
    <w:rsid w:val="0044678A"/>
    <w:rsid w:val="00446BC3"/>
    <w:rsid w:val="0044737A"/>
    <w:rsid w:val="00447EA2"/>
    <w:rsid w:val="004500FC"/>
    <w:rsid w:val="004504C0"/>
    <w:rsid w:val="0045086E"/>
    <w:rsid w:val="00450AC2"/>
    <w:rsid w:val="00450C97"/>
    <w:rsid w:val="0045191E"/>
    <w:rsid w:val="00452512"/>
    <w:rsid w:val="0045294E"/>
    <w:rsid w:val="00453388"/>
    <w:rsid w:val="004564EE"/>
    <w:rsid w:val="0045709A"/>
    <w:rsid w:val="00457AEC"/>
    <w:rsid w:val="00457DC9"/>
    <w:rsid w:val="00460331"/>
    <w:rsid w:val="00461CBE"/>
    <w:rsid w:val="00463117"/>
    <w:rsid w:val="00463E8B"/>
    <w:rsid w:val="004649FD"/>
    <w:rsid w:val="00464D8B"/>
    <w:rsid w:val="004651D9"/>
    <w:rsid w:val="00465D1E"/>
    <w:rsid w:val="00466182"/>
    <w:rsid w:val="004671D7"/>
    <w:rsid w:val="0047030D"/>
    <w:rsid w:val="00470C3A"/>
    <w:rsid w:val="00470C7D"/>
    <w:rsid w:val="00470CB9"/>
    <w:rsid w:val="00470DEB"/>
    <w:rsid w:val="00472160"/>
    <w:rsid w:val="00472290"/>
    <w:rsid w:val="00472BDC"/>
    <w:rsid w:val="00476412"/>
    <w:rsid w:val="00476CA7"/>
    <w:rsid w:val="00477002"/>
    <w:rsid w:val="004773B4"/>
    <w:rsid w:val="00477ED8"/>
    <w:rsid w:val="0048014C"/>
    <w:rsid w:val="00481E45"/>
    <w:rsid w:val="00482A75"/>
    <w:rsid w:val="00484397"/>
    <w:rsid w:val="00485093"/>
    <w:rsid w:val="00485A0F"/>
    <w:rsid w:val="00486580"/>
    <w:rsid w:val="00490075"/>
    <w:rsid w:val="004903E0"/>
    <w:rsid w:val="00490A9D"/>
    <w:rsid w:val="00490F1F"/>
    <w:rsid w:val="0049144A"/>
    <w:rsid w:val="00491E4E"/>
    <w:rsid w:val="004920B2"/>
    <w:rsid w:val="00492142"/>
    <w:rsid w:val="004936C1"/>
    <w:rsid w:val="00493A92"/>
    <w:rsid w:val="00495AA7"/>
    <w:rsid w:val="00495CC0"/>
    <w:rsid w:val="00496A22"/>
    <w:rsid w:val="00496A24"/>
    <w:rsid w:val="0049770B"/>
    <w:rsid w:val="00497C68"/>
    <w:rsid w:val="004A0416"/>
    <w:rsid w:val="004A1487"/>
    <w:rsid w:val="004A1B76"/>
    <w:rsid w:val="004A35CF"/>
    <w:rsid w:val="004A3740"/>
    <w:rsid w:val="004A4109"/>
    <w:rsid w:val="004A456A"/>
    <w:rsid w:val="004A4589"/>
    <w:rsid w:val="004A48FE"/>
    <w:rsid w:val="004A52DA"/>
    <w:rsid w:val="004A5697"/>
    <w:rsid w:val="004A674C"/>
    <w:rsid w:val="004B0305"/>
    <w:rsid w:val="004B07CE"/>
    <w:rsid w:val="004B0FC1"/>
    <w:rsid w:val="004B1E65"/>
    <w:rsid w:val="004B2A8E"/>
    <w:rsid w:val="004B39D1"/>
    <w:rsid w:val="004B5537"/>
    <w:rsid w:val="004B5FFC"/>
    <w:rsid w:val="004B63DC"/>
    <w:rsid w:val="004B7357"/>
    <w:rsid w:val="004B739C"/>
    <w:rsid w:val="004B7EF4"/>
    <w:rsid w:val="004C09C1"/>
    <w:rsid w:val="004C2598"/>
    <w:rsid w:val="004C311F"/>
    <w:rsid w:val="004C3CDB"/>
    <w:rsid w:val="004C45BB"/>
    <w:rsid w:val="004C480C"/>
    <w:rsid w:val="004C5AC4"/>
    <w:rsid w:val="004C6163"/>
    <w:rsid w:val="004C7274"/>
    <w:rsid w:val="004C733A"/>
    <w:rsid w:val="004C774E"/>
    <w:rsid w:val="004D07C6"/>
    <w:rsid w:val="004D1568"/>
    <w:rsid w:val="004D17C6"/>
    <w:rsid w:val="004D17EB"/>
    <w:rsid w:val="004D1DCC"/>
    <w:rsid w:val="004D1E63"/>
    <w:rsid w:val="004D2AD5"/>
    <w:rsid w:val="004D3BA0"/>
    <w:rsid w:val="004D3C37"/>
    <w:rsid w:val="004D5A7C"/>
    <w:rsid w:val="004D6437"/>
    <w:rsid w:val="004D64E9"/>
    <w:rsid w:val="004D6EF1"/>
    <w:rsid w:val="004D6F65"/>
    <w:rsid w:val="004E0197"/>
    <w:rsid w:val="004E0CB9"/>
    <w:rsid w:val="004E1EF9"/>
    <w:rsid w:val="004E3C84"/>
    <w:rsid w:val="004E4281"/>
    <w:rsid w:val="004E4704"/>
    <w:rsid w:val="004E4B5C"/>
    <w:rsid w:val="004E4DF7"/>
    <w:rsid w:val="004E511F"/>
    <w:rsid w:val="004E51D0"/>
    <w:rsid w:val="004E6652"/>
    <w:rsid w:val="004E686A"/>
    <w:rsid w:val="004E68EE"/>
    <w:rsid w:val="004E6DBA"/>
    <w:rsid w:val="004E74C7"/>
    <w:rsid w:val="004E7707"/>
    <w:rsid w:val="004E7913"/>
    <w:rsid w:val="004E7998"/>
    <w:rsid w:val="004F0278"/>
    <w:rsid w:val="004F1A34"/>
    <w:rsid w:val="004F1BE8"/>
    <w:rsid w:val="004F1DCF"/>
    <w:rsid w:val="004F2C91"/>
    <w:rsid w:val="004F39D2"/>
    <w:rsid w:val="004F3F05"/>
    <w:rsid w:val="004F4040"/>
    <w:rsid w:val="004F5B6E"/>
    <w:rsid w:val="004F6901"/>
    <w:rsid w:val="004F7014"/>
    <w:rsid w:val="004F77FE"/>
    <w:rsid w:val="0050193F"/>
    <w:rsid w:val="00502017"/>
    <w:rsid w:val="005020A0"/>
    <w:rsid w:val="005034B2"/>
    <w:rsid w:val="00503A08"/>
    <w:rsid w:val="00504732"/>
    <w:rsid w:val="00504745"/>
    <w:rsid w:val="005068B0"/>
    <w:rsid w:val="00506F2F"/>
    <w:rsid w:val="0050770C"/>
    <w:rsid w:val="005105FF"/>
    <w:rsid w:val="0051134B"/>
    <w:rsid w:val="00511DBD"/>
    <w:rsid w:val="005122CC"/>
    <w:rsid w:val="00513724"/>
    <w:rsid w:val="00515017"/>
    <w:rsid w:val="00517C49"/>
    <w:rsid w:val="00520B6A"/>
    <w:rsid w:val="00520C29"/>
    <w:rsid w:val="00520E58"/>
    <w:rsid w:val="0052124A"/>
    <w:rsid w:val="0052183D"/>
    <w:rsid w:val="00522F7B"/>
    <w:rsid w:val="00522FEC"/>
    <w:rsid w:val="00524395"/>
    <w:rsid w:val="005243E9"/>
    <w:rsid w:val="00524C76"/>
    <w:rsid w:val="00525519"/>
    <w:rsid w:val="005257BF"/>
    <w:rsid w:val="005260D5"/>
    <w:rsid w:val="005262B3"/>
    <w:rsid w:val="0052652E"/>
    <w:rsid w:val="00526A4E"/>
    <w:rsid w:val="00527238"/>
    <w:rsid w:val="005277BA"/>
    <w:rsid w:val="00527DE0"/>
    <w:rsid w:val="00527E17"/>
    <w:rsid w:val="00530ADE"/>
    <w:rsid w:val="00531D13"/>
    <w:rsid w:val="0053225E"/>
    <w:rsid w:val="00534127"/>
    <w:rsid w:val="005346CC"/>
    <w:rsid w:val="005350DE"/>
    <w:rsid w:val="00535B54"/>
    <w:rsid w:val="00536426"/>
    <w:rsid w:val="005368AC"/>
    <w:rsid w:val="00536D9C"/>
    <w:rsid w:val="00537AAD"/>
    <w:rsid w:val="00540EAC"/>
    <w:rsid w:val="00541FCB"/>
    <w:rsid w:val="0054239C"/>
    <w:rsid w:val="00542786"/>
    <w:rsid w:val="00544874"/>
    <w:rsid w:val="005454B5"/>
    <w:rsid w:val="00545BF5"/>
    <w:rsid w:val="0054623B"/>
    <w:rsid w:val="00546A45"/>
    <w:rsid w:val="005509BD"/>
    <w:rsid w:val="00551069"/>
    <w:rsid w:val="00551343"/>
    <w:rsid w:val="005513EE"/>
    <w:rsid w:val="0055173B"/>
    <w:rsid w:val="00556F85"/>
    <w:rsid w:val="005575E6"/>
    <w:rsid w:val="00557B56"/>
    <w:rsid w:val="005616D5"/>
    <w:rsid w:val="00562162"/>
    <w:rsid w:val="00562236"/>
    <w:rsid w:val="0056270E"/>
    <w:rsid w:val="0056278C"/>
    <w:rsid w:val="00562B7C"/>
    <w:rsid w:val="00563384"/>
    <w:rsid w:val="005634D5"/>
    <w:rsid w:val="00563547"/>
    <w:rsid w:val="00563938"/>
    <w:rsid w:val="00563D5B"/>
    <w:rsid w:val="00564A40"/>
    <w:rsid w:val="00564CD5"/>
    <w:rsid w:val="005650D2"/>
    <w:rsid w:val="00566577"/>
    <w:rsid w:val="00566777"/>
    <w:rsid w:val="00567A44"/>
    <w:rsid w:val="00567CC6"/>
    <w:rsid w:val="00567FFD"/>
    <w:rsid w:val="00570262"/>
    <w:rsid w:val="0057079B"/>
    <w:rsid w:val="00570FC5"/>
    <w:rsid w:val="005712B2"/>
    <w:rsid w:val="00571900"/>
    <w:rsid w:val="00571C86"/>
    <w:rsid w:val="00571FB8"/>
    <w:rsid w:val="00572077"/>
    <w:rsid w:val="00572102"/>
    <w:rsid w:val="005725DB"/>
    <w:rsid w:val="0057538C"/>
    <w:rsid w:val="00575993"/>
    <w:rsid w:val="00575D13"/>
    <w:rsid w:val="00576A43"/>
    <w:rsid w:val="005774EF"/>
    <w:rsid w:val="005777D3"/>
    <w:rsid w:val="00577B09"/>
    <w:rsid w:val="00577D0C"/>
    <w:rsid w:val="005808E0"/>
    <w:rsid w:val="00580FE4"/>
    <w:rsid w:val="00581940"/>
    <w:rsid w:val="00581BB7"/>
    <w:rsid w:val="00581D09"/>
    <w:rsid w:val="00583B90"/>
    <w:rsid w:val="005842DB"/>
    <w:rsid w:val="00584474"/>
    <w:rsid w:val="00586931"/>
    <w:rsid w:val="00586FFF"/>
    <w:rsid w:val="00587567"/>
    <w:rsid w:val="00587832"/>
    <w:rsid w:val="00587BFA"/>
    <w:rsid w:val="005901C4"/>
    <w:rsid w:val="00590265"/>
    <w:rsid w:val="0059056A"/>
    <w:rsid w:val="00591346"/>
    <w:rsid w:val="00593B8B"/>
    <w:rsid w:val="00593D48"/>
    <w:rsid w:val="0059457A"/>
    <w:rsid w:val="005947CA"/>
    <w:rsid w:val="00594A00"/>
    <w:rsid w:val="00595081"/>
    <w:rsid w:val="005958A0"/>
    <w:rsid w:val="005A13B6"/>
    <w:rsid w:val="005A1922"/>
    <w:rsid w:val="005A1A4D"/>
    <w:rsid w:val="005A1AB1"/>
    <w:rsid w:val="005A1B7E"/>
    <w:rsid w:val="005A34A1"/>
    <w:rsid w:val="005A3BFB"/>
    <w:rsid w:val="005A3C9F"/>
    <w:rsid w:val="005A3EF2"/>
    <w:rsid w:val="005A4550"/>
    <w:rsid w:val="005A4EE9"/>
    <w:rsid w:val="005A5173"/>
    <w:rsid w:val="005A572F"/>
    <w:rsid w:val="005A5A21"/>
    <w:rsid w:val="005A5EDC"/>
    <w:rsid w:val="005A6D3D"/>
    <w:rsid w:val="005A7006"/>
    <w:rsid w:val="005A72B6"/>
    <w:rsid w:val="005A7331"/>
    <w:rsid w:val="005A73BC"/>
    <w:rsid w:val="005A7452"/>
    <w:rsid w:val="005A7B16"/>
    <w:rsid w:val="005B03EF"/>
    <w:rsid w:val="005B115C"/>
    <w:rsid w:val="005B1906"/>
    <w:rsid w:val="005B1ABD"/>
    <w:rsid w:val="005B238F"/>
    <w:rsid w:val="005B2E5F"/>
    <w:rsid w:val="005B347D"/>
    <w:rsid w:val="005B3DC7"/>
    <w:rsid w:val="005B5570"/>
    <w:rsid w:val="005B559B"/>
    <w:rsid w:val="005B6349"/>
    <w:rsid w:val="005B6999"/>
    <w:rsid w:val="005B6CC5"/>
    <w:rsid w:val="005B6F97"/>
    <w:rsid w:val="005B7A6F"/>
    <w:rsid w:val="005C0031"/>
    <w:rsid w:val="005C04AD"/>
    <w:rsid w:val="005C06F8"/>
    <w:rsid w:val="005C1530"/>
    <w:rsid w:val="005C2D53"/>
    <w:rsid w:val="005C39F8"/>
    <w:rsid w:val="005C5020"/>
    <w:rsid w:val="005C5D67"/>
    <w:rsid w:val="005C64DA"/>
    <w:rsid w:val="005C6ADE"/>
    <w:rsid w:val="005C73D3"/>
    <w:rsid w:val="005C7451"/>
    <w:rsid w:val="005C79AE"/>
    <w:rsid w:val="005D068E"/>
    <w:rsid w:val="005D0E89"/>
    <w:rsid w:val="005D0EAD"/>
    <w:rsid w:val="005D1B99"/>
    <w:rsid w:val="005D1D9F"/>
    <w:rsid w:val="005D23D7"/>
    <w:rsid w:val="005D487C"/>
    <w:rsid w:val="005D5878"/>
    <w:rsid w:val="005D7116"/>
    <w:rsid w:val="005D7A49"/>
    <w:rsid w:val="005D7D5D"/>
    <w:rsid w:val="005D7FD8"/>
    <w:rsid w:val="005E178F"/>
    <w:rsid w:val="005E3261"/>
    <w:rsid w:val="005E34C8"/>
    <w:rsid w:val="005E39F8"/>
    <w:rsid w:val="005E3EAC"/>
    <w:rsid w:val="005E4158"/>
    <w:rsid w:val="005E4E24"/>
    <w:rsid w:val="005E5265"/>
    <w:rsid w:val="005E6379"/>
    <w:rsid w:val="005E7439"/>
    <w:rsid w:val="005E752D"/>
    <w:rsid w:val="005E7B8E"/>
    <w:rsid w:val="005F0A57"/>
    <w:rsid w:val="005F1CD8"/>
    <w:rsid w:val="005F2435"/>
    <w:rsid w:val="005F28F2"/>
    <w:rsid w:val="005F2A08"/>
    <w:rsid w:val="005F2B6D"/>
    <w:rsid w:val="005F3068"/>
    <w:rsid w:val="005F3258"/>
    <w:rsid w:val="005F3AB4"/>
    <w:rsid w:val="005F5A0D"/>
    <w:rsid w:val="005F7390"/>
    <w:rsid w:val="0060006A"/>
    <w:rsid w:val="00600391"/>
    <w:rsid w:val="006007D0"/>
    <w:rsid w:val="006009A4"/>
    <w:rsid w:val="00602241"/>
    <w:rsid w:val="00602ACA"/>
    <w:rsid w:val="00603C5B"/>
    <w:rsid w:val="006045E0"/>
    <w:rsid w:val="00604F18"/>
    <w:rsid w:val="00605B57"/>
    <w:rsid w:val="00606F4D"/>
    <w:rsid w:val="00607981"/>
    <w:rsid w:val="00610C22"/>
    <w:rsid w:val="006113AB"/>
    <w:rsid w:val="006125E2"/>
    <w:rsid w:val="00612924"/>
    <w:rsid w:val="00612B49"/>
    <w:rsid w:val="0061329B"/>
    <w:rsid w:val="006136E9"/>
    <w:rsid w:val="006136F7"/>
    <w:rsid w:val="006138FE"/>
    <w:rsid w:val="0061420E"/>
    <w:rsid w:val="006158DF"/>
    <w:rsid w:val="00616C80"/>
    <w:rsid w:val="00616FEB"/>
    <w:rsid w:val="00620A76"/>
    <w:rsid w:val="0062177C"/>
    <w:rsid w:val="00621ED8"/>
    <w:rsid w:val="00622A26"/>
    <w:rsid w:val="00622BE0"/>
    <w:rsid w:val="00622C3E"/>
    <w:rsid w:val="00624561"/>
    <w:rsid w:val="0062532C"/>
    <w:rsid w:val="0062606B"/>
    <w:rsid w:val="0063069A"/>
    <w:rsid w:val="00631360"/>
    <w:rsid w:val="00631DB6"/>
    <w:rsid w:val="00633D32"/>
    <w:rsid w:val="00633FB3"/>
    <w:rsid w:val="00635018"/>
    <w:rsid w:val="00635794"/>
    <w:rsid w:val="00635FC9"/>
    <w:rsid w:val="00636177"/>
    <w:rsid w:val="006363C2"/>
    <w:rsid w:val="006366B3"/>
    <w:rsid w:val="00636775"/>
    <w:rsid w:val="00637556"/>
    <w:rsid w:val="00640472"/>
    <w:rsid w:val="006405EE"/>
    <w:rsid w:val="00640AFD"/>
    <w:rsid w:val="00641691"/>
    <w:rsid w:val="006416C1"/>
    <w:rsid w:val="00641DC8"/>
    <w:rsid w:val="00641E83"/>
    <w:rsid w:val="006425DE"/>
    <w:rsid w:val="00642D11"/>
    <w:rsid w:val="00643506"/>
    <w:rsid w:val="00643C07"/>
    <w:rsid w:val="00643DFF"/>
    <w:rsid w:val="006447FB"/>
    <w:rsid w:val="006449C3"/>
    <w:rsid w:val="00644A66"/>
    <w:rsid w:val="00644CAB"/>
    <w:rsid w:val="0064514C"/>
    <w:rsid w:val="00646BD3"/>
    <w:rsid w:val="00646DF6"/>
    <w:rsid w:val="00646E81"/>
    <w:rsid w:val="00647468"/>
    <w:rsid w:val="00647F8A"/>
    <w:rsid w:val="006500E9"/>
    <w:rsid w:val="00650E63"/>
    <w:rsid w:val="00650F1F"/>
    <w:rsid w:val="00651550"/>
    <w:rsid w:val="0065215E"/>
    <w:rsid w:val="00653CE6"/>
    <w:rsid w:val="00654C24"/>
    <w:rsid w:val="0065611F"/>
    <w:rsid w:val="006568A5"/>
    <w:rsid w:val="006568F9"/>
    <w:rsid w:val="006570EE"/>
    <w:rsid w:val="006571E1"/>
    <w:rsid w:val="00660C41"/>
    <w:rsid w:val="00661650"/>
    <w:rsid w:val="00661996"/>
    <w:rsid w:val="00662141"/>
    <w:rsid w:val="00662929"/>
    <w:rsid w:val="00662A8C"/>
    <w:rsid w:val="00662E88"/>
    <w:rsid w:val="00665DB5"/>
    <w:rsid w:val="0066622C"/>
    <w:rsid w:val="00666742"/>
    <w:rsid w:val="00667DCC"/>
    <w:rsid w:val="006708B6"/>
    <w:rsid w:val="00670ED9"/>
    <w:rsid w:val="0067211B"/>
    <w:rsid w:val="006721F1"/>
    <w:rsid w:val="006723BE"/>
    <w:rsid w:val="00672B20"/>
    <w:rsid w:val="00672C64"/>
    <w:rsid w:val="006730A3"/>
    <w:rsid w:val="00673A2F"/>
    <w:rsid w:val="0067446F"/>
    <w:rsid w:val="006761BD"/>
    <w:rsid w:val="0067645B"/>
    <w:rsid w:val="0067693F"/>
    <w:rsid w:val="00676D71"/>
    <w:rsid w:val="00676FBD"/>
    <w:rsid w:val="00676FCE"/>
    <w:rsid w:val="00677A67"/>
    <w:rsid w:val="006809E4"/>
    <w:rsid w:val="0068309B"/>
    <w:rsid w:val="00683CA8"/>
    <w:rsid w:val="0068438A"/>
    <w:rsid w:val="00685AD2"/>
    <w:rsid w:val="00686B6E"/>
    <w:rsid w:val="00690F18"/>
    <w:rsid w:val="00691CCF"/>
    <w:rsid w:val="006922A1"/>
    <w:rsid w:val="00692884"/>
    <w:rsid w:val="006933F3"/>
    <w:rsid w:val="0069363C"/>
    <w:rsid w:val="00694D51"/>
    <w:rsid w:val="00695552"/>
    <w:rsid w:val="00696051"/>
    <w:rsid w:val="00696A55"/>
    <w:rsid w:val="00696C99"/>
    <w:rsid w:val="00696FAF"/>
    <w:rsid w:val="006A0283"/>
    <w:rsid w:val="006A036B"/>
    <w:rsid w:val="006A0CE7"/>
    <w:rsid w:val="006A10D4"/>
    <w:rsid w:val="006A179C"/>
    <w:rsid w:val="006A18FA"/>
    <w:rsid w:val="006A226C"/>
    <w:rsid w:val="006A2519"/>
    <w:rsid w:val="006A3291"/>
    <w:rsid w:val="006A37BC"/>
    <w:rsid w:val="006A39AF"/>
    <w:rsid w:val="006A3B40"/>
    <w:rsid w:val="006A72F6"/>
    <w:rsid w:val="006B0AA4"/>
    <w:rsid w:val="006B10F2"/>
    <w:rsid w:val="006B1BD3"/>
    <w:rsid w:val="006B1C0C"/>
    <w:rsid w:val="006B2A68"/>
    <w:rsid w:val="006B5660"/>
    <w:rsid w:val="006B6970"/>
    <w:rsid w:val="006B6C38"/>
    <w:rsid w:val="006B7DD2"/>
    <w:rsid w:val="006C0B17"/>
    <w:rsid w:val="006C0F35"/>
    <w:rsid w:val="006C1E52"/>
    <w:rsid w:val="006C2232"/>
    <w:rsid w:val="006C300C"/>
    <w:rsid w:val="006C35FE"/>
    <w:rsid w:val="006C3CFF"/>
    <w:rsid w:val="006C4305"/>
    <w:rsid w:val="006C517B"/>
    <w:rsid w:val="006C6672"/>
    <w:rsid w:val="006C74FB"/>
    <w:rsid w:val="006D0196"/>
    <w:rsid w:val="006D07B8"/>
    <w:rsid w:val="006D0AED"/>
    <w:rsid w:val="006D0D6B"/>
    <w:rsid w:val="006D19E9"/>
    <w:rsid w:val="006D206E"/>
    <w:rsid w:val="006D24BA"/>
    <w:rsid w:val="006D2D96"/>
    <w:rsid w:val="006D2E7A"/>
    <w:rsid w:val="006D46D4"/>
    <w:rsid w:val="006D5000"/>
    <w:rsid w:val="006D5967"/>
    <w:rsid w:val="006D69AB"/>
    <w:rsid w:val="006D6F21"/>
    <w:rsid w:val="006D773F"/>
    <w:rsid w:val="006D7F56"/>
    <w:rsid w:val="006E01AD"/>
    <w:rsid w:val="006E02E7"/>
    <w:rsid w:val="006E061C"/>
    <w:rsid w:val="006E0C7E"/>
    <w:rsid w:val="006E127C"/>
    <w:rsid w:val="006E15F1"/>
    <w:rsid w:val="006E3D7A"/>
    <w:rsid w:val="006E42E0"/>
    <w:rsid w:val="006E560D"/>
    <w:rsid w:val="006F0BD3"/>
    <w:rsid w:val="006F0FDE"/>
    <w:rsid w:val="006F20EF"/>
    <w:rsid w:val="006F24E7"/>
    <w:rsid w:val="006F2736"/>
    <w:rsid w:val="006F294D"/>
    <w:rsid w:val="006F2E8E"/>
    <w:rsid w:val="006F3807"/>
    <w:rsid w:val="006F4A3E"/>
    <w:rsid w:val="006F4B8F"/>
    <w:rsid w:val="006F5F0A"/>
    <w:rsid w:val="006F6323"/>
    <w:rsid w:val="006F7118"/>
    <w:rsid w:val="006F7202"/>
    <w:rsid w:val="006F77AE"/>
    <w:rsid w:val="00700325"/>
    <w:rsid w:val="007021D1"/>
    <w:rsid w:val="0070261D"/>
    <w:rsid w:val="007026C5"/>
    <w:rsid w:val="00702BFA"/>
    <w:rsid w:val="00703718"/>
    <w:rsid w:val="00703B15"/>
    <w:rsid w:val="00704057"/>
    <w:rsid w:val="00705063"/>
    <w:rsid w:val="00705646"/>
    <w:rsid w:val="00705A33"/>
    <w:rsid w:val="00705AB7"/>
    <w:rsid w:val="0070722D"/>
    <w:rsid w:val="00707756"/>
    <w:rsid w:val="007078F5"/>
    <w:rsid w:val="00707B6F"/>
    <w:rsid w:val="00707D89"/>
    <w:rsid w:val="0071009C"/>
    <w:rsid w:val="00710A5D"/>
    <w:rsid w:val="00710C5D"/>
    <w:rsid w:val="00711B27"/>
    <w:rsid w:val="00711E6A"/>
    <w:rsid w:val="007122D3"/>
    <w:rsid w:val="0071277F"/>
    <w:rsid w:val="00712E7B"/>
    <w:rsid w:val="0071335B"/>
    <w:rsid w:val="00713929"/>
    <w:rsid w:val="00714153"/>
    <w:rsid w:val="00715221"/>
    <w:rsid w:val="00715601"/>
    <w:rsid w:val="00715EDC"/>
    <w:rsid w:val="00716446"/>
    <w:rsid w:val="00717078"/>
    <w:rsid w:val="007178F7"/>
    <w:rsid w:val="00717CE0"/>
    <w:rsid w:val="007204B1"/>
    <w:rsid w:val="007207AB"/>
    <w:rsid w:val="00721976"/>
    <w:rsid w:val="00721DB0"/>
    <w:rsid w:val="007223A4"/>
    <w:rsid w:val="00722489"/>
    <w:rsid w:val="00722B5E"/>
    <w:rsid w:val="0072302E"/>
    <w:rsid w:val="007238BE"/>
    <w:rsid w:val="00723A03"/>
    <w:rsid w:val="00724430"/>
    <w:rsid w:val="00724643"/>
    <w:rsid w:val="00726132"/>
    <w:rsid w:val="007275E1"/>
    <w:rsid w:val="00730015"/>
    <w:rsid w:val="00730FEC"/>
    <w:rsid w:val="0073151A"/>
    <w:rsid w:val="007316A3"/>
    <w:rsid w:val="00732270"/>
    <w:rsid w:val="00735135"/>
    <w:rsid w:val="00736097"/>
    <w:rsid w:val="00737000"/>
    <w:rsid w:val="007373EB"/>
    <w:rsid w:val="00737DA6"/>
    <w:rsid w:val="00740096"/>
    <w:rsid w:val="00741229"/>
    <w:rsid w:val="00742516"/>
    <w:rsid w:val="00742C48"/>
    <w:rsid w:val="0074461D"/>
    <w:rsid w:val="00744659"/>
    <w:rsid w:val="00744EAA"/>
    <w:rsid w:val="007450B2"/>
    <w:rsid w:val="00745583"/>
    <w:rsid w:val="007462CD"/>
    <w:rsid w:val="0074631E"/>
    <w:rsid w:val="00746DCA"/>
    <w:rsid w:val="00747183"/>
    <w:rsid w:val="00747F7B"/>
    <w:rsid w:val="00750C3B"/>
    <w:rsid w:val="0075136B"/>
    <w:rsid w:val="00752B98"/>
    <w:rsid w:val="0075468F"/>
    <w:rsid w:val="007552AC"/>
    <w:rsid w:val="00755E1C"/>
    <w:rsid w:val="00756E17"/>
    <w:rsid w:val="00757AEA"/>
    <w:rsid w:val="00760C63"/>
    <w:rsid w:val="007612FD"/>
    <w:rsid w:val="00761825"/>
    <w:rsid w:val="00763C4B"/>
    <w:rsid w:val="00764066"/>
    <w:rsid w:val="007640B8"/>
    <w:rsid w:val="00765FAE"/>
    <w:rsid w:val="007662E4"/>
    <w:rsid w:val="00766AEE"/>
    <w:rsid w:val="007705DC"/>
    <w:rsid w:val="007711B8"/>
    <w:rsid w:val="00771C27"/>
    <w:rsid w:val="00773797"/>
    <w:rsid w:val="007753F0"/>
    <w:rsid w:val="007754FB"/>
    <w:rsid w:val="00775C77"/>
    <w:rsid w:val="00775D31"/>
    <w:rsid w:val="007768E2"/>
    <w:rsid w:val="00777904"/>
    <w:rsid w:val="00777BEF"/>
    <w:rsid w:val="00777E2D"/>
    <w:rsid w:val="00781659"/>
    <w:rsid w:val="007855D5"/>
    <w:rsid w:val="007859E3"/>
    <w:rsid w:val="007861E2"/>
    <w:rsid w:val="00787D15"/>
    <w:rsid w:val="007909ED"/>
    <w:rsid w:val="00790E79"/>
    <w:rsid w:val="00793D6A"/>
    <w:rsid w:val="00794695"/>
    <w:rsid w:val="00794862"/>
    <w:rsid w:val="007958E5"/>
    <w:rsid w:val="00795C56"/>
    <w:rsid w:val="00797C43"/>
    <w:rsid w:val="007A0790"/>
    <w:rsid w:val="007A16F2"/>
    <w:rsid w:val="007A37CF"/>
    <w:rsid w:val="007A52B1"/>
    <w:rsid w:val="007A5FE2"/>
    <w:rsid w:val="007A6025"/>
    <w:rsid w:val="007A6319"/>
    <w:rsid w:val="007A6881"/>
    <w:rsid w:val="007A75F4"/>
    <w:rsid w:val="007A7971"/>
    <w:rsid w:val="007B11F4"/>
    <w:rsid w:val="007B25FD"/>
    <w:rsid w:val="007B2C33"/>
    <w:rsid w:val="007B2EBE"/>
    <w:rsid w:val="007B35E5"/>
    <w:rsid w:val="007B376A"/>
    <w:rsid w:val="007B748C"/>
    <w:rsid w:val="007C0F13"/>
    <w:rsid w:val="007C36DC"/>
    <w:rsid w:val="007C58DD"/>
    <w:rsid w:val="007C70E1"/>
    <w:rsid w:val="007C7329"/>
    <w:rsid w:val="007C7BCB"/>
    <w:rsid w:val="007D00C1"/>
    <w:rsid w:val="007D06AB"/>
    <w:rsid w:val="007D0B92"/>
    <w:rsid w:val="007D1489"/>
    <w:rsid w:val="007D1721"/>
    <w:rsid w:val="007D22BD"/>
    <w:rsid w:val="007D3B4E"/>
    <w:rsid w:val="007D43B1"/>
    <w:rsid w:val="007D5BE5"/>
    <w:rsid w:val="007D63C0"/>
    <w:rsid w:val="007D715B"/>
    <w:rsid w:val="007D7E92"/>
    <w:rsid w:val="007E01BB"/>
    <w:rsid w:val="007E0220"/>
    <w:rsid w:val="007E09C2"/>
    <w:rsid w:val="007E0BB1"/>
    <w:rsid w:val="007E0F5C"/>
    <w:rsid w:val="007E13A0"/>
    <w:rsid w:val="007E2541"/>
    <w:rsid w:val="007E3193"/>
    <w:rsid w:val="007E37E0"/>
    <w:rsid w:val="007E4A93"/>
    <w:rsid w:val="007E4FAA"/>
    <w:rsid w:val="007E5447"/>
    <w:rsid w:val="007E5C86"/>
    <w:rsid w:val="007E63CB"/>
    <w:rsid w:val="007E7ADF"/>
    <w:rsid w:val="007F1CAB"/>
    <w:rsid w:val="007F2A13"/>
    <w:rsid w:val="007F3D16"/>
    <w:rsid w:val="007F3F0F"/>
    <w:rsid w:val="007F4382"/>
    <w:rsid w:val="007F453D"/>
    <w:rsid w:val="007F5E94"/>
    <w:rsid w:val="007F65D4"/>
    <w:rsid w:val="007F68AE"/>
    <w:rsid w:val="007F6C41"/>
    <w:rsid w:val="007F7CBE"/>
    <w:rsid w:val="0080109F"/>
    <w:rsid w:val="008017DC"/>
    <w:rsid w:val="008019D6"/>
    <w:rsid w:val="00801A71"/>
    <w:rsid w:val="008024B5"/>
    <w:rsid w:val="0080426B"/>
    <w:rsid w:val="00804729"/>
    <w:rsid w:val="00805DD5"/>
    <w:rsid w:val="00805F7D"/>
    <w:rsid w:val="008061FC"/>
    <w:rsid w:val="00806490"/>
    <w:rsid w:val="008107B2"/>
    <w:rsid w:val="0081187F"/>
    <w:rsid w:val="00811C57"/>
    <w:rsid w:val="00811E12"/>
    <w:rsid w:val="008129F7"/>
    <w:rsid w:val="00812EE9"/>
    <w:rsid w:val="00813741"/>
    <w:rsid w:val="00813C89"/>
    <w:rsid w:val="00813FE9"/>
    <w:rsid w:val="008142F3"/>
    <w:rsid w:val="0081602A"/>
    <w:rsid w:val="008161A5"/>
    <w:rsid w:val="0081667B"/>
    <w:rsid w:val="00816A14"/>
    <w:rsid w:val="0081711D"/>
    <w:rsid w:val="008173C5"/>
    <w:rsid w:val="008208EB"/>
    <w:rsid w:val="008216B8"/>
    <w:rsid w:val="00821867"/>
    <w:rsid w:val="0082196F"/>
    <w:rsid w:val="00821CA4"/>
    <w:rsid w:val="00821D55"/>
    <w:rsid w:val="00822014"/>
    <w:rsid w:val="00822837"/>
    <w:rsid w:val="00823384"/>
    <w:rsid w:val="00823AD9"/>
    <w:rsid w:val="00823AFD"/>
    <w:rsid w:val="00823E0E"/>
    <w:rsid w:val="008255E4"/>
    <w:rsid w:val="00826AF9"/>
    <w:rsid w:val="00826E8D"/>
    <w:rsid w:val="00827D70"/>
    <w:rsid w:val="008302F7"/>
    <w:rsid w:val="008302FD"/>
    <w:rsid w:val="00830E8E"/>
    <w:rsid w:val="00831CF8"/>
    <w:rsid w:val="00831F7A"/>
    <w:rsid w:val="00832390"/>
    <w:rsid w:val="008323F6"/>
    <w:rsid w:val="008324D4"/>
    <w:rsid w:val="0083289F"/>
    <w:rsid w:val="00832FE9"/>
    <w:rsid w:val="00833728"/>
    <w:rsid w:val="00833C60"/>
    <w:rsid w:val="00834826"/>
    <w:rsid w:val="0083496B"/>
    <w:rsid w:val="00834F64"/>
    <w:rsid w:val="00835F90"/>
    <w:rsid w:val="00836E43"/>
    <w:rsid w:val="00836F86"/>
    <w:rsid w:val="00837514"/>
    <w:rsid w:val="0083765D"/>
    <w:rsid w:val="00837B71"/>
    <w:rsid w:val="00840986"/>
    <w:rsid w:val="0084272C"/>
    <w:rsid w:val="00842AF7"/>
    <w:rsid w:val="008433B9"/>
    <w:rsid w:val="00845A87"/>
    <w:rsid w:val="0084600C"/>
    <w:rsid w:val="008460ED"/>
    <w:rsid w:val="00846744"/>
    <w:rsid w:val="008470CA"/>
    <w:rsid w:val="00847370"/>
    <w:rsid w:val="00847E2E"/>
    <w:rsid w:val="008500C8"/>
    <w:rsid w:val="00853374"/>
    <w:rsid w:val="008539D8"/>
    <w:rsid w:val="00853A42"/>
    <w:rsid w:val="008568D1"/>
    <w:rsid w:val="00857624"/>
    <w:rsid w:val="00861DED"/>
    <w:rsid w:val="00861F11"/>
    <w:rsid w:val="008635EF"/>
    <w:rsid w:val="0086364D"/>
    <w:rsid w:val="00866708"/>
    <w:rsid w:val="00866FE1"/>
    <w:rsid w:val="00867E4B"/>
    <w:rsid w:val="00867F73"/>
    <w:rsid w:val="00870127"/>
    <w:rsid w:val="00870BC6"/>
    <w:rsid w:val="00870E05"/>
    <w:rsid w:val="00870ED0"/>
    <w:rsid w:val="00871610"/>
    <w:rsid w:val="00871A47"/>
    <w:rsid w:val="00871B98"/>
    <w:rsid w:val="008729A0"/>
    <w:rsid w:val="00873710"/>
    <w:rsid w:val="00873E9E"/>
    <w:rsid w:val="0087400A"/>
    <w:rsid w:val="008749E5"/>
    <w:rsid w:val="00874C57"/>
    <w:rsid w:val="0087509C"/>
    <w:rsid w:val="00875674"/>
    <w:rsid w:val="0087630F"/>
    <w:rsid w:val="00876B12"/>
    <w:rsid w:val="00877602"/>
    <w:rsid w:val="0087763B"/>
    <w:rsid w:val="00877A04"/>
    <w:rsid w:val="00880257"/>
    <w:rsid w:val="00880D43"/>
    <w:rsid w:val="00880E8F"/>
    <w:rsid w:val="00884882"/>
    <w:rsid w:val="00884BFE"/>
    <w:rsid w:val="00884EF5"/>
    <w:rsid w:val="00885591"/>
    <w:rsid w:val="00886D75"/>
    <w:rsid w:val="008870A9"/>
    <w:rsid w:val="00890122"/>
    <w:rsid w:val="0089049B"/>
    <w:rsid w:val="00890972"/>
    <w:rsid w:val="00890F5F"/>
    <w:rsid w:val="0089161F"/>
    <w:rsid w:val="00891A6E"/>
    <w:rsid w:val="008929FC"/>
    <w:rsid w:val="008936B9"/>
    <w:rsid w:val="008940C5"/>
    <w:rsid w:val="0089557E"/>
    <w:rsid w:val="00895925"/>
    <w:rsid w:val="00896100"/>
    <w:rsid w:val="0089701F"/>
    <w:rsid w:val="00897773"/>
    <w:rsid w:val="00897997"/>
    <w:rsid w:val="008A127F"/>
    <w:rsid w:val="008A2ACC"/>
    <w:rsid w:val="008A2D9A"/>
    <w:rsid w:val="008A4E19"/>
    <w:rsid w:val="008A50EB"/>
    <w:rsid w:val="008A56DB"/>
    <w:rsid w:val="008A5A4D"/>
    <w:rsid w:val="008A5CBA"/>
    <w:rsid w:val="008A5EDF"/>
    <w:rsid w:val="008A63B8"/>
    <w:rsid w:val="008A71BC"/>
    <w:rsid w:val="008A736A"/>
    <w:rsid w:val="008A7BC0"/>
    <w:rsid w:val="008B02CC"/>
    <w:rsid w:val="008B16AA"/>
    <w:rsid w:val="008B22A5"/>
    <w:rsid w:val="008B2436"/>
    <w:rsid w:val="008B38B6"/>
    <w:rsid w:val="008B3E09"/>
    <w:rsid w:val="008B3F05"/>
    <w:rsid w:val="008B414E"/>
    <w:rsid w:val="008B416D"/>
    <w:rsid w:val="008B45C1"/>
    <w:rsid w:val="008B54A0"/>
    <w:rsid w:val="008B5930"/>
    <w:rsid w:val="008B5DFC"/>
    <w:rsid w:val="008B5FE1"/>
    <w:rsid w:val="008B62C7"/>
    <w:rsid w:val="008B64DF"/>
    <w:rsid w:val="008B7AF9"/>
    <w:rsid w:val="008C1032"/>
    <w:rsid w:val="008C1DDA"/>
    <w:rsid w:val="008C2831"/>
    <w:rsid w:val="008C381A"/>
    <w:rsid w:val="008C51AD"/>
    <w:rsid w:val="008C7ADF"/>
    <w:rsid w:val="008C7D7E"/>
    <w:rsid w:val="008D097F"/>
    <w:rsid w:val="008D11B8"/>
    <w:rsid w:val="008D21E7"/>
    <w:rsid w:val="008D29B9"/>
    <w:rsid w:val="008D2CC2"/>
    <w:rsid w:val="008D2CF5"/>
    <w:rsid w:val="008D4E93"/>
    <w:rsid w:val="008D4F90"/>
    <w:rsid w:val="008D5D15"/>
    <w:rsid w:val="008D6350"/>
    <w:rsid w:val="008D677D"/>
    <w:rsid w:val="008D70DA"/>
    <w:rsid w:val="008D73CD"/>
    <w:rsid w:val="008D786C"/>
    <w:rsid w:val="008D7C66"/>
    <w:rsid w:val="008E0148"/>
    <w:rsid w:val="008E0385"/>
    <w:rsid w:val="008E12CB"/>
    <w:rsid w:val="008E1312"/>
    <w:rsid w:val="008E21A6"/>
    <w:rsid w:val="008E2A94"/>
    <w:rsid w:val="008E59C2"/>
    <w:rsid w:val="008E67B5"/>
    <w:rsid w:val="008E699D"/>
    <w:rsid w:val="008E7A8B"/>
    <w:rsid w:val="008F0E2A"/>
    <w:rsid w:val="008F19E3"/>
    <w:rsid w:val="008F34D8"/>
    <w:rsid w:val="008F434A"/>
    <w:rsid w:val="008F4914"/>
    <w:rsid w:val="008F5BAF"/>
    <w:rsid w:val="008F6C3C"/>
    <w:rsid w:val="008F7F18"/>
    <w:rsid w:val="009000B1"/>
    <w:rsid w:val="009001D7"/>
    <w:rsid w:val="0090021C"/>
    <w:rsid w:val="009003E2"/>
    <w:rsid w:val="009006FF"/>
    <w:rsid w:val="00901D06"/>
    <w:rsid w:val="0090264B"/>
    <w:rsid w:val="00902956"/>
    <w:rsid w:val="0090397D"/>
    <w:rsid w:val="009050FE"/>
    <w:rsid w:val="009062DB"/>
    <w:rsid w:val="00906B72"/>
    <w:rsid w:val="00907439"/>
    <w:rsid w:val="009078B1"/>
    <w:rsid w:val="00907986"/>
    <w:rsid w:val="00907EB0"/>
    <w:rsid w:val="00910582"/>
    <w:rsid w:val="00911324"/>
    <w:rsid w:val="00913BB6"/>
    <w:rsid w:val="00914052"/>
    <w:rsid w:val="00914105"/>
    <w:rsid w:val="009143A4"/>
    <w:rsid w:val="009143C5"/>
    <w:rsid w:val="0091470E"/>
    <w:rsid w:val="00914EA0"/>
    <w:rsid w:val="0091504E"/>
    <w:rsid w:val="00915452"/>
    <w:rsid w:val="00915F7F"/>
    <w:rsid w:val="0091636D"/>
    <w:rsid w:val="0091679C"/>
    <w:rsid w:val="009177CF"/>
    <w:rsid w:val="0092078C"/>
    <w:rsid w:val="00920D37"/>
    <w:rsid w:val="0092169C"/>
    <w:rsid w:val="00921CBF"/>
    <w:rsid w:val="009223D4"/>
    <w:rsid w:val="009224F4"/>
    <w:rsid w:val="0092341F"/>
    <w:rsid w:val="00924581"/>
    <w:rsid w:val="00924722"/>
    <w:rsid w:val="0092580F"/>
    <w:rsid w:val="00926184"/>
    <w:rsid w:val="009265DE"/>
    <w:rsid w:val="00926EDD"/>
    <w:rsid w:val="009274EB"/>
    <w:rsid w:val="009277D7"/>
    <w:rsid w:val="00927A6A"/>
    <w:rsid w:val="009323A4"/>
    <w:rsid w:val="009325EE"/>
    <w:rsid w:val="00932681"/>
    <w:rsid w:val="00932E08"/>
    <w:rsid w:val="0093367A"/>
    <w:rsid w:val="00933AB5"/>
    <w:rsid w:val="00933DEB"/>
    <w:rsid w:val="00934ED7"/>
    <w:rsid w:val="00935755"/>
    <w:rsid w:val="0093684E"/>
    <w:rsid w:val="00937778"/>
    <w:rsid w:val="00937C7D"/>
    <w:rsid w:val="00942A94"/>
    <w:rsid w:val="00942DB3"/>
    <w:rsid w:val="00943F5E"/>
    <w:rsid w:val="00945C3C"/>
    <w:rsid w:val="00945FDE"/>
    <w:rsid w:val="009461CB"/>
    <w:rsid w:val="00946820"/>
    <w:rsid w:val="00950D00"/>
    <w:rsid w:val="00951243"/>
    <w:rsid w:val="009516D3"/>
    <w:rsid w:val="0095180B"/>
    <w:rsid w:val="009523EA"/>
    <w:rsid w:val="00952738"/>
    <w:rsid w:val="009530E2"/>
    <w:rsid w:val="00953BCB"/>
    <w:rsid w:val="00953CF2"/>
    <w:rsid w:val="009550B8"/>
    <w:rsid w:val="00955976"/>
    <w:rsid w:val="00955E69"/>
    <w:rsid w:val="00956204"/>
    <w:rsid w:val="009569D2"/>
    <w:rsid w:val="00956D2A"/>
    <w:rsid w:val="009570C6"/>
    <w:rsid w:val="00957134"/>
    <w:rsid w:val="0095729F"/>
    <w:rsid w:val="00960096"/>
    <w:rsid w:val="00960525"/>
    <w:rsid w:val="0096142B"/>
    <w:rsid w:val="009627CF"/>
    <w:rsid w:val="0096324C"/>
    <w:rsid w:val="009634D9"/>
    <w:rsid w:val="00963C39"/>
    <w:rsid w:val="009642DE"/>
    <w:rsid w:val="00964B15"/>
    <w:rsid w:val="00964F19"/>
    <w:rsid w:val="00964FE4"/>
    <w:rsid w:val="00965178"/>
    <w:rsid w:val="009657B3"/>
    <w:rsid w:val="009657B9"/>
    <w:rsid w:val="0096717C"/>
    <w:rsid w:val="0096781F"/>
    <w:rsid w:val="00967882"/>
    <w:rsid w:val="00967E6D"/>
    <w:rsid w:val="009700CF"/>
    <w:rsid w:val="0097033E"/>
    <w:rsid w:val="0097072A"/>
    <w:rsid w:val="00970A73"/>
    <w:rsid w:val="00972328"/>
    <w:rsid w:val="009733DC"/>
    <w:rsid w:val="009739F9"/>
    <w:rsid w:val="0097439C"/>
    <w:rsid w:val="00974F88"/>
    <w:rsid w:val="00976855"/>
    <w:rsid w:val="00976A17"/>
    <w:rsid w:val="00980185"/>
    <w:rsid w:val="009803DB"/>
    <w:rsid w:val="0098108E"/>
    <w:rsid w:val="0098322D"/>
    <w:rsid w:val="00983F8F"/>
    <w:rsid w:val="00985852"/>
    <w:rsid w:val="00985A13"/>
    <w:rsid w:val="00986572"/>
    <w:rsid w:val="0098690A"/>
    <w:rsid w:val="0098691C"/>
    <w:rsid w:val="00987071"/>
    <w:rsid w:val="00987691"/>
    <w:rsid w:val="00987899"/>
    <w:rsid w:val="009902F0"/>
    <w:rsid w:val="009904A0"/>
    <w:rsid w:val="00990527"/>
    <w:rsid w:val="00990690"/>
    <w:rsid w:val="00991772"/>
    <w:rsid w:val="009918D2"/>
    <w:rsid w:val="00992E75"/>
    <w:rsid w:val="00993ACC"/>
    <w:rsid w:val="009944A0"/>
    <w:rsid w:val="009949BF"/>
    <w:rsid w:val="00994AB2"/>
    <w:rsid w:val="009950A0"/>
    <w:rsid w:val="009954ED"/>
    <w:rsid w:val="0099555A"/>
    <w:rsid w:val="00995D39"/>
    <w:rsid w:val="009962B6"/>
    <w:rsid w:val="0099696B"/>
    <w:rsid w:val="009970D0"/>
    <w:rsid w:val="00997EBC"/>
    <w:rsid w:val="009A0539"/>
    <w:rsid w:val="009A1772"/>
    <w:rsid w:val="009A2E04"/>
    <w:rsid w:val="009A4013"/>
    <w:rsid w:val="009A45EB"/>
    <w:rsid w:val="009A4A08"/>
    <w:rsid w:val="009A55A6"/>
    <w:rsid w:val="009A5CF4"/>
    <w:rsid w:val="009A6180"/>
    <w:rsid w:val="009A6190"/>
    <w:rsid w:val="009A6BD4"/>
    <w:rsid w:val="009B1B91"/>
    <w:rsid w:val="009B2434"/>
    <w:rsid w:val="009B3372"/>
    <w:rsid w:val="009B367A"/>
    <w:rsid w:val="009B3A99"/>
    <w:rsid w:val="009B3DC8"/>
    <w:rsid w:val="009B3F8E"/>
    <w:rsid w:val="009B403A"/>
    <w:rsid w:val="009B4B10"/>
    <w:rsid w:val="009B5B62"/>
    <w:rsid w:val="009B5CC6"/>
    <w:rsid w:val="009B7A60"/>
    <w:rsid w:val="009B7BFE"/>
    <w:rsid w:val="009C0658"/>
    <w:rsid w:val="009C0D7D"/>
    <w:rsid w:val="009C1712"/>
    <w:rsid w:val="009C1713"/>
    <w:rsid w:val="009C1882"/>
    <w:rsid w:val="009C2474"/>
    <w:rsid w:val="009C3D05"/>
    <w:rsid w:val="009C768E"/>
    <w:rsid w:val="009D06ED"/>
    <w:rsid w:val="009D0D37"/>
    <w:rsid w:val="009D1157"/>
    <w:rsid w:val="009D144E"/>
    <w:rsid w:val="009D14C9"/>
    <w:rsid w:val="009D1A0A"/>
    <w:rsid w:val="009D1C2F"/>
    <w:rsid w:val="009D24B1"/>
    <w:rsid w:val="009D24E5"/>
    <w:rsid w:val="009D2C23"/>
    <w:rsid w:val="009D3433"/>
    <w:rsid w:val="009D37A8"/>
    <w:rsid w:val="009D37E2"/>
    <w:rsid w:val="009D438B"/>
    <w:rsid w:val="009D63D9"/>
    <w:rsid w:val="009D6A19"/>
    <w:rsid w:val="009D7CF6"/>
    <w:rsid w:val="009E0D26"/>
    <w:rsid w:val="009E1239"/>
    <w:rsid w:val="009E1543"/>
    <w:rsid w:val="009E254E"/>
    <w:rsid w:val="009E349C"/>
    <w:rsid w:val="009E3C35"/>
    <w:rsid w:val="009E47E5"/>
    <w:rsid w:val="009E527A"/>
    <w:rsid w:val="009E72E3"/>
    <w:rsid w:val="009E7311"/>
    <w:rsid w:val="009E7EDC"/>
    <w:rsid w:val="009F0263"/>
    <w:rsid w:val="009F1B76"/>
    <w:rsid w:val="009F2FBE"/>
    <w:rsid w:val="009F40AB"/>
    <w:rsid w:val="009F4168"/>
    <w:rsid w:val="009F4E65"/>
    <w:rsid w:val="009F5585"/>
    <w:rsid w:val="009F59A7"/>
    <w:rsid w:val="009F634B"/>
    <w:rsid w:val="009F719E"/>
    <w:rsid w:val="009F73B7"/>
    <w:rsid w:val="00A01044"/>
    <w:rsid w:val="00A02883"/>
    <w:rsid w:val="00A0342F"/>
    <w:rsid w:val="00A04A7A"/>
    <w:rsid w:val="00A05681"/>
    <w:rsid w:val="00A06AFA"/>
    <w:rsid w:val="00A10033"/>
    <w:rsid w:val="00A1154E"/>
    <w:rsid w:val="00A13137"/>
    <w:rsid w:val="00A13A84"/>
    <w:rsid w:val="00A13BD9"/>
    <w:rsid w:val="00A13C80"/>
    <w:rsid w:val="00A150AF"/>
    <w:rsid w:val="00A159D7"/>
    <w:rsid w:val="00A15AAB"/>
    <w:rsid w:val="00A15CDA"/>
    <w:rsid w:val="00A15CEB"/>
    <w:rsid w:val="00A16196"/>
    <w:rsid w:val="00A16249"/>
    <w:rsid w:val="00A1664B"/>
    <w:rsid w:val="00A1685D"/>
    <w:rsid w:val="00A172FA"/>
    <w:rsid w:val="00A1753F"/>
    <w:rsid w:val="00A1755E"/>
    <w:rsid w:val="00A17952"/>
    <w:rsid w:val="00A2066D"/>
    <w:rsid w:val="00A22401"/>
    <w:rsid w:val="00A22814"/>
    <w:rsid w:val="00A22F61"/>
    <w:rsid w:val="00A23556"/>
    <w:rsid w:val="00A24842"/>
    <w:rsid w:val="00A24EA7"/>
    <w:rsid w:val="00A25EE3"/>
    <w:rsid w:val="00A27020"/>
    <w:rsid w:val="00A2726C"/>
    <w:rsid w:val="00A30B9F"/>
    <w:rsid w:val="00A31116"/>
    <w:rsid w:val="00A3144E"/>
    <w:rsid w:val="00A31E10"/>
    <w:rsid w:val="00A3258E"/>
    <w:rsid w:val="00A33318"/>
    <w:rsid w:val="00A34D79"/>
    <w:rsid w:val="00A3597D"/>
    <w:rsid w:val="00A35BE5"/>
    <w:rsid w:val="00A35FE9"/>
    <w:rsid w:val="00A36ACF"/>
    <w:rsid w:val="00A37048"/>
    <w:rsid w:val="00A372D4"/>
    <w:rsid w:val="00A40436"/>
    <w:rsid w:val="00A42C6A"/>
    <w:rsid w:val="00A46507"/>
    <w:rsid w:val="00A50044"/>
    <w:rsid w:val="00A50944"/>
    <w:rsid w:val="00A51F81"/>
    <w:rsid w:val="00A53357"/>
    <w:rsid w:val="00A53382"/>
    <w:rsid w:val="00A539AC"/>
    <w:rsid w:val="00A53A88"/>
    <w:rsid w:val="00A53F2A"/>
    <w:rsid w:val="00A53F9C"/>
    <w:rsid w:val="00A541CC"/>
    <w:rsid w:val="00A5465B"/>
    <w:rsid w:val="00A5535A"/>
    <w:rsid w:val="00A5561C"/>
    <w:rsid w:val="00A562F7"/>
    <w:rsid w:val="00A5668C"/>
    <w:rsid w:val="00A56AE0"/>
    <w:rsid w:val="00A578FE"/>
    <w:rsid w:val="00A60B61"/>
    <w:rsid w:val="00A60F75"/>
    <w:rsid w:val="00A61104"/>
    <w:rsid w:val="00A6140D"/>
    <w:rsid w:val="00A61491"/>
    <w:rsid w:val="00A61D63"/>
    <w:rsid w:val="00A62610"/>
    <w:rsid w:val="00A62E6C"/>
    <w:rsid w:val="00A63819"/>
    <w:rsid w:val="00A64785"/>
    <w:rsid w:val="00A647D4"/>
    <w:rsid w:val="00A66DD2"/>
    <w:rsid w:val="00A66E8D"/>
    <w:rsid w:val="00A6750B"/>
    <w:rsid w:val="00A67C19"/>
    <w:rsid w:val="00A7000D"/>
    <w:rsid w:val="00A702A2"/>
    <w:rsid w:val="00A70430"/>
    <w:rsid w:val="00A70501"/>
    <w:rsid w:val="00A70757"/>
    <w:rsid w:val="00A710EF"/>
    <w:rsid w:val="00A71A7D"/>
    <w:rsid w:val="00A72247"/>
    <w:rsid w:val="00A74CC5"/>
    <w:rsid w:val="00A75EA7"/>
    <w:rsid w:val="00A77014"/>
    <w:rsid w:val="00A77109"/>
    <w:rsid w:val="00A7793B"/>
    <w:rsid w:val="00A77BD2"/>
    <w:rsid w:val="00A77FBC"/>
    <w:rsid w:val="00A804CB"/>
    <w:rsid w:val="00A80836"/>
    <w:rsid w:val="00A80E42"/>
    <w:rsid w:val="00A80EA0"/>
    <w:rsid w:val="00A80FE7"/>
    <w:rsid w:val="00A81229"/>
    <w:rsid w:val="00A81C13"/>
    <w:rsid w:val="00A830A9"/>
    <w:rsid w:val="00A840F0"/>
    <w:rsid w:val="00A854FF"/>
    <w:rsid w:val="00A85D00"/>
    <w:rsid w:val="00A862B9"/>
    <w:rsid w:val="00A87383"/>
    <w:rsid w:val="00A9264E"/>
    <w:rsid w:val="00A92FB3"/>
    <w:rsid w:val="00A9344A"/>
    <w:rsid w:val="00A93A55"/>
    <w:rsid w:val="00A94139"/>
    <w:rsid w:val="00A94211"/>
    <w:rsid w:val="00A966AD"/>
    <w:rsid w:val="00A973D1"/>
    <w:rsid w:val="00A97879"/>
    <w:rsid w:val="00A97F7A"/>
    <w:rsid w:val="00AA0221"/>
    <w:rsid w:val="00AA0743"/>
    <w:rsid w:val="00AA0B19"/>
    <w:rsid w:val="00AA0DE0"/>
    <w:rsid w:val="00AA1D29"/>
    <w:rsid w:val="00AA4156"/>
    <w:rsid w:val="00AA4EC0"/>
    <w:rsid w:val="00AA5142"/>
    <w:rsid w:val="00AA6D51"/>
    <w:rsid w:val="00AA72C1"/>
    <w:rsid w:val="00AB041D"/>
    <w:rsid w:val="00AB0AB3"/>
    <w:rsid w:val="00AB115B"/>
    <w:rsid w:val="00AB12D0"/>
    <w:rsid w:val="00AB2A84"/>
    <w:rsid w:val="00AB3475"/>
    <w:rsid w:val="00AB45A9"/>
    <w:rsid w:val="00AB51BA"/>
    <w:rsid w:val="00AB51D0"/>
    <w:rsid w:val="00AB5641"/>
    <w:rsid w:val="00AB57B6"/>
    <w:rsid w:val="00AB5CC7"/>
    <w:rsid w:val="00AB6821"/>
    <w:rsid w:val="00AB6FA3"/>
    <w:rsid w:val="00AC0436"/>
    <w:rsid w:val="00AC0B7B"/>
    <w:rsid w:val="00AC4588"/>
    <w:rsid w:val="00AC4BE3"/>
    <w:rsid w:val="00AC52FA"/>
    <w:rsid w:val="00AC6B0B"/>
    <w:rsid w:val="00AC6FB0"/>
    <w:rsid w:val="00AC74EF"/>
    <w:rsid w:val="00AC7E58"/>
    <w:rsid w:val="00AD00A6"/>
    <w:rsid w:val="00AD032E"/>
    <w:rsid w:val="00AD049E"/>
    <w:rsid w:val="00AD1E5F"/>
    <w:rsid w:val="00AD2A61"/>
    <w:rsid w:val="00AD378B"/>
    <w:rsid w:val="00AD3D9C"/>
    <w:rsid w:val="00AD42B9"/>
    <w:rsid w:val="00AD52EC"/>
    <w:rsid w:val="00AD6618"/>
    <w:rsid w:val="00AD7F2A"/>
    <w:rsid w:val="00AE00CA"/>
    <w:rsid w:val="00AE0D40"/>
    <w:rsid w:val="00AE4117"/>
    <w:rsid w:val="00AE4DC6"/>
    <w:rsid w:val="00AE53B9"/>
    <w:rsid w:val="00AE54D0"/>
    <w:rsid w:val="00AE6701"/>
    <w:rsid w:val="00AE6D9E"/>
    <w:rsid w:val="00AE73C5"/>
    <w:rsid w:val="00AE7732"/>
    <w:rsid w:val="00AE7F09"/>
    <w:rsid w:val="00AF2C22"/>
    <w:rsid w:val="00AF3616"/>
    <w:rsid w:val="00AF37EA"/>
    <w:rsid w:val="00AF42C1"/>
    <w:rsid w:val="00AF5D95"/>
    <w:rsid w:val="00AF63EC"/>
    <w:rsid w:val="00AF6D6A"/>
    <w:rsid w:val="00AF7474"/>
    <w:rsid w:val="00B001C8"/>
    <w:rsid w:val="00B00424"/>
    <w:rsid w:val="00B009D4"/>
    <w:rsid w:val="00B00A2A"/>
    <w:rsid w:val="00B016CC"/>
    <w:rsid w:val="00B03502"/>
    <w:rsid w:val="00B0395B"/>
    <w:rsid w:val="00B03AE0"/>
    <w:rsid w:val="00B03DC8"/>
    <w:rsid w:val="00B04A51"/>
    <w:rsid w:val="00B0502E"/>
    <w:rsid w:val="00B062B1"/>
    <w:rsid w:val="00B06796"/>
    <w:rsid w:val="00B100C5"/>
    <w:rsid w:val="00B10B9C"/>
    <w:rsid w:val="00B10D45"/>
    <w:rsid w:val="00B10F78"/>
    <w:rsid w:val="00B10FA5"/>
    <w:rsid w:val="00B116EC"/>
    <w:rsid w:val="00B1177D"/>
    <w:rsid w:val="00B12856"/>
    <w:rsid w:val="00B12E80"/>
    <w:rsid w:val="00B13BC7"/>
    <w:rsid w:val="00B13CBD"/>
    <w:rsid w:val="00B1483D"/>
    <w:rsid w:val="00B14AF3"/>
    <w:rsid w:val="00B150A9"/>
    <w:rsid w:val="00B16745"/>
    <w:rsid w:val="00B1689B"/>
    <w:rsid w:val="00B16C11"/>
    <w:rsid w:val="00B20432"/>
    <w:rsid w:val="00B20B5F"/>
    <w:rsid w:val="00B21144"/>
    <w:rsid w:val="00B21274"/>
    <w:rsid w:val="00B2137B"/>
    <w:rsid w:val="00B21731"/>
    <w:rsid w:val="00B22B49"/>
    <w:rsid w:val="00B242D0"/>
    <w:rsid w:val="00B24759"/>
    <w:rsid w:val="00B24D66"/>
    <w:rsid w:val="00B2524B"/>
    <w:rsid w:val="00B257FA"/>
    <w:rsid w:val="00B26CA8"/>
    <w:rsid w:val="00B27291"/>
    <w:rsid w:val="00B2773F"/>
    <w:rsid w:val="00B27A50"/>
    <w:rsid w:val="00B30475"/>
    <w:rsid w:val="00B309D1"/>
    <w:rsid w:val="00B310F0"/>
    <w:rsid w:val="00B3157F"/>
    <w:rsid w:val="00B31C42"/>
    <w:rsid w:val="00B31CDF"/>
    <w:rsid w:val="00B32269"/>
    <w:rsid w:val="00B32582"/>
    <w:rsid w:val="00B327CF"/>
    <w:rsid w:val="00B32CF6"/>
    <w:rsid w:val="00B33A36"/>
    <w:rsid w:val="00B33C77"/>
    <w:rsid w:val="00B34021"/>
    <w:rsid w:val="00B34EE7"/>
    <w:rsid w:val="00B363AA"/>
    <w:rsid w:val="00B3678B"/>
    <w:rsid w:val="00B36D66"/>
    <w:rsid w:val="00B4035A"/>
    <w:rsid w:val="00B412F0"/>
    <w:rsid w:val="00B422F1"/>
    <w:rsid w:val="00B43456"/>
    <w:rsid w:val="00B447D6"/>
    <w:rsid w:val="00B44EC1"/>
    <w:rsid w:val="00B452CE"/>
    <w:rsid w:val="00B46EAA"/>
    <w:rsid w:val="00B47032"/>
    <w:rsid w:val="00B470A2"/>
    <w:rsid w:val="00B47419"/>
    <w:rsid w:val="00B477D0"/>
    <w:rsid w:val="00B5088E"/>
    <w:rsid w:val="00B5113F"/>
    <w:rsid w:val="00B511A1"/>
    <w:rsid w:val="00B51F29"/>
    <w:rsid w:val="00B52B17"/>
    <w:rsid w:val="00B54210"/>
    <w:rsid w:val="00B55076"/>
    <w:rsid w:val="00B5530C"/>
    <w:rsid w:val="00B55798"/>
    <w:rsid w:val="00B55A65"/>
    <w:rsid w:val="00B55C65"/>
    <w:rsid w:val="00B56357"/>
    <w:rsid w:val="00B569D2"/>
    <w:rsid w:val="00B56A60"/>
    <w:rsid w:val="00B56F44"/>
    <w:rsid w:val="00B577A9"/>
    <w:rsid w:val="00B5784C"/>
    <w:rsid w:val="00B6033C"/>
    <w:rsid w:val="00B610AF"/>
    <w:rsid w:val="00B611F0"/>
    <w:rsid w:val="00B61B45"/>
    <w:rsid w:val="00B61D81"/>
    <w:rsid w:val="00B620C8"/>
    <w:rsid w:val="00B6268D"/>
    <w:rsid w:val="00B633E1"/>
    <w:rsid w:val="00B6398D"/>
    <w:rsid w:val="00B64690"/>
    <w:rsid w:val="00B660D9"/>
    <w:rsid w:val="00B66323"/>
    <w:rsid w:val="00B6695E"/>
    <w:rsid w:val="00B6738D"/>
    <w:rsid w:val="00B677A6"/>
    <w:rsid w:val="00B71218"/>
    <w:rsid w:val="00B7249C"/>
    <w:rsid w:val="00B72A86"/>
    <w:rsid w:val="00B74267"/>
    <w:rsid w:val="00B75D65"/>
    <w:rsid w:val="00B7616B"/>
    <w:rsid w:val="00B7661A"/>
    <w:rsid w:val="00B76CBA"/>
    <w:rsid w:val="00B770B9"/>
    <w:rsid w:val="00B80C66"/>
    <w:rsid w:val="00B8109B"/>
    <w:rsid w:val="00B81555"/>
    <w:rsid w:val="00B82458"/>
    <w:rsid w:val="00B849D9"/>
    <w:rsid w:val="00B84FDD"/>
    <w:rsid w:val="00B851BE"/>
    <w:rsid w:val="00B870AF"/>
    <w:rsid w:val="00B8731A"/>
    <w:rsid w:val="00B90606"/>
    <w:rsid w:val="00B90B4B"/>
    <w:rsid w:val="00B9169B"/>
    <w:rsid w:val="00B9179F"/>
    <w:rsid w:val="00B919B5"/>
    <w:rsid w:val="00B921A6"/>
    <w:rsid w:val="00B92219"/>
    <w:rsid w:val="00B9272B"/>
    <w:rsid w:val="00B92983"/>
    <w:rsid w:val="00B92C89"/>
    <w:rsid w:val="00B93ECF"/>
    <w:rsid w:val="00B94B16"/>
    <w:rsid w:val="00B95E4E"/>
    <w:rsid w:val="00B969B0"/>
    <w:rsid w:val="00BA07B0"/>
    <w:rsid w:val="00BA0D67"/>
    <w:rsid w:val="00BA0F69"/>
    <w:rsid w:val="00BA1D1B"/>
    <w:rsid w:val="00BA347C"/>
    <w:rsid w:val="00BA4055"/>
    <w:rsid w:val="00BA4C19"/>
    <w:rsid w:val="00BA6C56"/>
    <w:rsid w:val="00BA70CE"/>
    <w:rsid w:val="00BB02C1"/>
    <w:rsid w:val="00BB0809"/>
    <w:rsid w:val="00BB0B1C"/>
    <w:rsid w:val="00BB110D"/>
    <w:rsid w:val="00BB11A6"/>
    <w:rsid w:val="00BB137C"/>
    <w:rsid w:val="00BB1784"/>
    <w:rsid w:val="00BB24C8"/>
    <w:rsid w:val="00BB3289"/>
    <w:rsid w:val="00BB3792"/>
    <w:rsid w:val="00BB4DC4"/>
    <w:rsid w:val="00BB4FB4"/>
    <w:rsid w:val="00BB500A"/>
    <w:rsid w:val="00BB6DA8"/>
    <w:rsid w:val="00BB73FB"/>
    <w:rsid w:val="00BB7A35"/>
    <w:rsid w:val="00BC09F9"/>
    <w:rsid w:val="00BC12D9"/>
    <w:rsid w:val="00BC275C"/>
    <w:rsid w:val="00BC284F"/>
    <w:rsid w:val="00BC28AC"/>
    <w:rsid w:val="00BC2FED"/>
    <w:rsid w:val="00BC48D5"/>
    <w:rsid w:val="00BC541C"/>
    <w:rsid w:val="00BD032C"/>
    <w:rsid w:val="00BD1E9E"/>
    <w:rsid w:val="00BD311A"/>
    <w:rsid w:val="00BD3E1F"/>
    <w:rsid w:val="00BD4AC9"/>
    <w:rsid w:val="00BD62EA"/>
    <w:rsid w:val="00BD6FDC"/>
    <w:rsid w:val="00BD7F00"/>
    <w:rsid w:val="00BD7F94"/>
    <w:rsid w:val="00BE16EA"/>
    <w:rsid w:val="00BE22B1"/>
    <w:rsid w:val="00BE26D1"/>
    <w:rsid w:val="00BE309E"/>
    <w:rsid w:val="00BE4588"/>
    <w:rsid w:val="00BE5872"/>
    <w:rsid w:val="00BE6545"/>
    <w:rsid w:val="00BE6F5D"/>
    <w:rsid w:val="00BF0135"/>
    <w:rsid w:val="00BF0661"/>
    <w:rsid w:val="00BF0F20"/>
    <w:rsid w:val="00BF1020"/>
    <w:rsid w:val="00BF146B"/>
    <w:rsid w:val="00BF1A2C"/>
    <w:rsid w:val="00BF1D9B"/>
    <w:rsid w:val="00BF1F94"/>
    <w:rsid w:val="00BF1FD8"/>
    <w:rsid w:val="00BF2A71"/>
    <w:rsid w:val="00C0090B"/>
    <w:rsid w:val="00C01696"/>
    <w:rsid w:val="00C016AF"/>
    <w:rsid w:val="00C0653C"/>
    <w:rsid w:val="00C0683C"/>
    <w:rsid w:val="00C070D5"/>
    <w:rsid w:val="00C071C4"/>
    <w:rsid w:val="00C07962"/>
    <w:rsid w:val="00C07C3F"/>
    <w:rsid w:val="00C11222"/>
    <w:rsid w:val="00C14245"/>
    <w:rsid w:val="00C1496B"/>
    <w:rsid w:val="00C1529B"/>
    <w:rsid w:val="00C16390"/>
    <w:rsid w:val="00C16B30"/>
    <w:rsid w:val="00C17A17"/>
    <w:rsid w:val="00C208C6"/>
    <w:rsid w:val="00C20A31"/>
    <w:rsid w:val="00C21024"/>
    <w:rsid w:val="00C219F1"/>
    <w:rsid w:val="00C2353F"/>
    <w:rsid w:val="00C23A81"/>
    <w:rsid w:val="00C23D73"/>
    <w:rsid w:val="00C24655"/>
    <w:rsid w:val="00C250D9"/>
    <w:rsid w:val="00C25567"/>
    <w:rsid w:val="00C25801"/>
    <w:rsid w:val="00C26429"/>
    <w:rsid w:val="00C26ED7"/>
    <w:rsid w:val="00C2702E"/>
    <w:rsid w:val="00C27BF7"/>
    <w:rsid w:val="00C27E41"/>
    <w:rsid w:val="00C30E32"/>
    <w:rsid w:val="00C329A1"/>
    <w:rsid w:val="00C32AD9"/>
    <w:rsid w:val="00C3370F"/>
    <w:rsid w:val="00C33997"/>
    <w:rsid w:val="00C348D2"/>
    <w:rsid w:val="00C34AE6"/>
    <w:rsid w:val="00C35E3B"/>
    <w:rsid w:val="00C4016E"/>
    <w:rsid w:val="00C408F0"/>
    <w:rsid w:val="00C412D4"/>
    <w:rsid w:val="00C41521"/>
    <w:rsid w:val="00C41B70"/>
    <w:rsid w:val="00C44BB4"/>
    <w:rsid w:val="00C46E39"/>
    <w:rsid w:val="00C471ED"/>
    <w:rsid w:val="00C519E7"/>
    <w:rsid w:val="00C5208F"/>
    <w:rsid w:val="00C52579"/>
    <w:rsid w:val="00C527C1"/>
    <w:rsid w:val="00C52C78"/>
    <w:rsid w:val="00C53118"/>
    <w:rsid w:val="00C535E0"/>
    <w:rsid w:val="00C536C3"/>
    <w:rsid w:val="00C53A82"/>
    <w:rsid w:val="00C55952"/>
    <w:rsid w:val="00C60B04"/>
    <w:rsid w:val="00C613F3"/>
    <w:rsid w:val="00C616A8"/>
    <w:rsid w:val="00C63163"/>
    <w:rsid w:val="00C63705"/>
    <w:rsid w:val="00C63805"/>
    <w:rsid w:val="00C65BC4"/>
    <w:rsid w:val="00C66DD8"/>
    <w:rsid w:val="00C67603"/>
    <w:rsid w:val="00C67ABE"/>
    <w:rsid w:val="00C67D04"/>
    <w:rsid w:val="00C700AB"/>
    <w:rsid w:val="00C7043C"/>
    <w:rsid w:val="00C71715"/>
    <w:rsid w:val="00C71956"/>
    <w:rsid w:val="00C71BFE"/>
    <w:rsid w:val="00C71C2F"/>
    <w:rsid w:val="00C72659"/>
    <w:rsid w:val="00C72B88"/>
    <w:rsid w:val="00C73928"/>
    <w:rsid w:val="00C73FE0"/>
    <w:rsid w:val="00C769B6"/>
    <w:rsid w:val="00C76ABE"/>
    <w:rsid w:val="00C7700C"/>
    <w:rsid w:val="00C77278"/>
    <w:rsid w:val="00C8010A"/>
    <w:rsid w:val="00C80BB2"/>
    <w:rsid w:val="00C81839"/>
    <w:rsid w:val="00C823F3"/>
    <w:rsid w:val="00C82E87"/>
    <w:rsid w:val="00C830AF"/>
    <w:rsid w:val="00C84553"/>
    <w:rsid w:val="00C848D1"/>
    <w:rsid w:val="00C84F3D"/>
    <w:rsid w:val="00C85CB7"/>
    <w:rsid w:val="00C870FA"/>
    <w:rsid w:val="00C914D8"/>
    <w:rsid w:val="00C91DC9"/>
    <w:rsid w:val="00C922F4"/>
    <w:rsid w:val="00C9238C"/>
    <w:rsid w:val="00C93BE7"/>
    <w:rsid w:val="00C95153"/>
    <w:rsid w:val="00C959FA"/>
    <w:rsid w:val="00C95E1E"/>
    <w:rsid w:val="00C95F7A"/>
    <w:rsid w:val="00C960D0"/>
    <w:rsid w:val="00C97233"/>
    <w:rsid w:val="00C97B2D"/>
    <w:rsid w:val="00CA0F56"/>
    <w:rsid w:val="00CA10CE"/>
    <w:rsid w:val="00CA1A68"/>
    <w:rsid w:val="00CA2451"/>
    <w:rsid w:val="00CA26AD"/>
    <w:rsid w:val="00CA4092"/>
    <w:rsid w:val="00CA41D5"/>
    <w:rsid w:val="00CA494A"/>
    <w:rsid w:val="00CA4A1A"/>
    <w:rsid w:val="00CA4CCF"/>
    <w:rsid w:val="00CA4DF3"/>
    <w:rsid w:val="00CA5028"/>
    <w:rsid w:val="00CA5F53"/>
    <w:rsid w:val="00CA726E"/>
    <w:rsid w:val="00CB12A5"/>
    <w:rsid w:val="00CB13CB"/>
    <w:rsid w:val="00CB15A8"/>
    <w:rsid w:val="00CB25EA"/>
    <w:rsid w:val="00CB43AE"/>
    <w:rsid w:val="00CB453B"/>
    <w:rsid w:val="00CB482C"/>
    <w:rsid w:val="00CB4F11"/>
    <w:rsid w:val="00CB53A2"/>
    <w:rsid w:val="00CB5453"/>
    <w:rsid w:val="00CB7DAE"/>
    <w:rsid w:val="00CC0D73"/>
    <w:rsid w:val="00CC1C39"/>
    <w:rsid w:val="00CC2DAC"/>
    <w:rsid w:val="00CC2E0B"/>
    <w:rsid w:val="00CC3156"/>
    <w:rsid w:val="00CC4486"/>
    <w:rsid w:val="00CC50C3"/>
    <w:rsid w:val="00CC5922"/>
    <w:rsid w:val="00CC6517"/>
    <w:rsid w:val="00CC6678"/>
    <w:rsid w:val="00CC6B9A"/>
    <w:rsid w:val="00CC6FAE"/>
    <w:rsid w:val="00CD1EEA"/>
    <w:rsid w:val="00CD291D"/>
    <w:rsid w:val="00CD2E20"/>
    <w:rsid w:val="00CD2ECF"/>
    <w:rsid w:val="00CD35F0"/>
    <w:rsid w:val="00CD422C"/>
    <w:rsid w:val="00CD454A"/>
    <w:rsid w:val="00CD5155"/>
    <w:rsid w:val="00CD517D"/>
    <w:rsid w:val="00CD54D0"/>
    <w:rsid w:val="00CD58BB"/>
    <w:rsid w:val="00CD5A10"/>
    <w:rsid w:val="00CD69D6"/>
    <w:rsid w:val="00CD6AA7"/>
    <w:rsid w:val="00CD74DE"/>
    <w:rsid w:val="00CE0507"/>
    <w:rsid w:val="00CE1CB1"/>
    <w:rsid w:val="00CE1D40"/>
    <w:rsid w:val="00CE1ED2"/>
    <w:rsid w:val="00CE25F6"/>
    <w:rsid w:val="00CE2B7D"/>
    <w:rsid w:val="00CE2F73"/>
    <w:rsid w:val="00CE2F93"/>
    <w:rsid w:val="00CE2F9D"/>
    <w:rsid w:val="00CE3E51"/>
    <w:rsid w:val="00CE4B82"/>
    <w:rsid w:val="00CE4F82"/>
    <w:rsid w:val="00CE53ED"/>
    <w:rsid w:val="00CE5909"/>
    <w:rsid w:val="00CE5F7E"/>
    <w:rsid w:val="00CE5F95"/>
    <w:rsid w:val="00CE6C13"/>
    <w:rsid w:val="00CE6F6C"/>
    <w:rsid w:val="00CE75DF"/>
    <w:rsid w:val="00CF1706"/>
    <w:rsid w:val="00CF1708"/>
    <w:rsid w:val="00CF2020"/>
    <w:rsid w:val="00CF3EAE"/>
    <w:rsid w:val="00CF4966"/>
    <w:rsid w:val="00CF502E"/>
    <w:rsid w:val="00CF58B1"/>
    <w:rsid w:val="00CF6211"/>
    <w:rsid w:val="00CF6708"/>
    <w:rsid w:val="00CF7D9C"/>
    <w:rsid w:val="00D005C6"/>
    <w:rsid w:val="00D00E66"/>
    <w:rsid w:val="00D00F3C"/>
    <w:rsid w:val="00D01672"/>
    <w:rsid w:val="00D01E38"/>
    <w:rsid w:val="00D021FB"/>
    <w:rsid w:val="00D022A0"/>
    <w:rsid w:val="00D02329"/>
    <w:rsid w:val="00D02FED"/>
    <w:rsid w:val="00D04B0E"/>
    <w:rsid w:val="00D04DC9"/>
    <w:rsid w:val="00D05A5C"/>
    <w:rsid w:val="00D05AE6"/>
    <w:rsid w:val="00D067C6"/>
    <w:rsid w:val="00D06CA3"/>
    <w:rsid w:val="00D07313"/>
    <w:rsid w:val="00D110ED"/>
    <w:rsid w:val="00D1121B"/>
    <w:rsid w:val="00D11660"/>
    <w:rsid w:val="00D11929"/>
    <w:rsid w:val="00D12D2B"/>
    <w:rsid w:val="00D13EFB"/>
    <w:rsid w:val="00D140F9"/>
    <w:rsid w:val="00D14EAE"/>
    <w:rsid w:val="00D162F0"/>
    <w:rsid w:val="00D205F9"/>
    <w:rsid w:val="00D2082B"/>
    <w:rsid w:val="00D216DD"/>
    <w:rsid w:val="00D21DC7"/>
    <w:rsid w:val="00D22448"/>
    <w:rsid w:val="00D22776"/>
    <w:rsid w:val="00D232CD"/>
    <w:rsid w:val="00D23D52"/>
    <w:rsid w:val="00D245BA"/>
    <w:rsid w:val="00D24DB0"/>
    <w:rsid w:val="00D2507E"/>
    <w:rsid w:val="00D2559E"/>
    <w:rsid w:val="00D25944"/>
    <w:rsid w:val="00D26C86"/>
    <w:rsid w:val="00D27C0B"/>
    <w:rsid w:val="00D30203"/>
    <w:rsid w:val="00D3138B"/>
    <w:rsid w:val="00D316FD"/>
    <w:rsid w:val="00D33BB1"/>
    <w:rsid w:val="00D33DC4"/>
    <w:rsid w:val="00D340AA"/>
    <w:rsid w:val="00D34F67"/>
    <w:rsid w:val="00D368CB"/>
    <w:rsid w:val="00D36DA5"/>
    <w:rsid w:val="00D37035"/>
    <w:rsid w:val="00D3748E"/>
    <w:rsid w:val="00D40E4A"/>
    <w:rsid w:val="00D4194E"/>
    <w:rsid w:val="00D419D1"/>
    <w:rsid w:val="00D426D7"/>
    <w:rsid w:val="00D4271F"/>
    <w:rsid w:val="00D441A5"/>
    <w:rsid w:val="00D446F6"/>
    <w:rsid w:val="00D4611B"/>
    <w:rsid w:val="00D4682F"/>
    <w:rsid w:val="00D46B0A"/>
    <w:rsid w:val="00D47028"/>
    <w:rsid w:val="00D47930"/>
    <w:rsid w:val="00D479DF"/>
    <w:rsid w:val="00D504C1"/>
    <w:rsid w:val="00D5237A"/>
    <w:rsid w:val="00D53034"/>
    <w:rsid w:val="00D533C5"/>
    <w:rsid w:val="00D53FD4"/>
    <w:rsid w:val="00D540F6"/>
    <w:rsid w:val="00D5521C"/>
    <w:rsid w:val="00D555BF"/>
    <w:rsid w:val="00D557DD"/>
    <w:rsid w:val="00D618CF"/>
    <w:rsid w:val="00D61C6E"/>
    <w:rsid w:val="00D61C95"/>
    <w:rsid w:val="00D622D8"/>
    <w:rsid w:val="00D62D42"/>
    <w:rsid w:val="00D63BC9"/>
    <w:rsid w:val="00D640FB"/>
    <w:rsid w:val="00D64A54"/>
    <w:rsid w:val="00D64AA7"/>
    <w:rsid w:val="00D65C28"/>
    <w:rsid w:val="00D6754E"/>
    <w:rsid w:val="00D67E4E"/>
    <w:rsid w:val="00D70229"/>
    <w:rsid w:val="00D7056D"/>
    <w:rsid w:val="00D70C9C"/>
    <w:rsid w:val="00D71099"/>
    <w:rsid w:val="00D713BC"/>
    <w:rsid w:val="00D7165E"/>
    <w:rsid w:val="00D71B6E"/>
    <w:rsid w:val="00D725FA"/>
    <w:rsid w:val="00D75328"/>
    <w:rsid w:val="00D75385"/>
    <w:rsid w:val="00D75E5A"/>
    <w:rsid w:val="00D76BD7"/>
    <w:rsid w:val="00D80289"/>
    <w:rsid w:val="00D80665"/>
    <w:rsid w:val="00D806B1"/>
    <w:rsid w:val="00D818DE"/>
    <w:rsid w:val="00D81EF7"/>
    <w:rsid w:val="00D825EC"/>
    <w:rsid w:val="00D83F75"/>
    <w:rsid w:val="00D84833"/>
    <w:rsid w:val="00D84A9C"/>
    <w:rsid w:val="00D85D73"/>
    <w:rsid w:val="00D86346"/>
    <w:rsid w:val="00D863F8"/>
    <w:rsid w:val="00D864D4"/>
    <w:rsid w:val="00D873C4"/>
    <w:rsid w:val="00D87CAD"/>
    <w:rsid w:val="00D9075C"/>
    <w:rsid w:val="00D9076F"/>
    <w:rsid w:val="00D90DAC"/>
    <w:rsid w:val="00D90F98"/>
    <w:rsid w:val="00D93C00"/>
    <w:rsid w:val="00D9419F"/>
    <w:rsid w:val="00D9466E"/>
    <w:rsid w:val="00D95228"/>
    <w:rsid w:val="00D96D67"/>
    <w:rsid w:val="00D973BE"/>
    <w:rsid w:val="00DA1F0D"/>
    <w:rsid w:val="00DA37B2"/>
    <w:rsid w:val="00DA6B15"/>
    <w:rsid w:val="00DA6D47"/>
    <w:rsid w:val="00DB1181"/>
    <w:rsid w:val="00DB1B0D"/>
    <w:rsid w:val="00DB1CDA"/>
    <w:rsid w:val="00DB289C"/>
    <w:rsid w:val="00DB2E27"/>
    <w:rsid w:val="00DB514A"/>
    <w:rsid w:val="00DB6150"/>
    <w:rsid w:val="00DB6BC7"/>
    <w:rsid w:val="00DB6E63"/>
    <w:rsid w:val="00DB6E90"/>
    <w:rsid w:val="00DB70EF"/>
    <w:rsid w:val="00DB79C8"/>
    <w:rsid w:val="00DC086F"/>
    <w:rsid w:val="00DC0E33"/>
    <w:rsid w:val="00DC13CD"/>
    <w:rsid w:val="00DC142F"/>
    <w:rsid w:val="00DC2092"/>
    <w:rsid w:val="00DC220D"/>
    <w:rsid w:val="00DC2219"/>
    <w:rsid w:val="00DC4CB6"/>
    <w:rsid w:val="00DC5DA9"/>
    <w:rsid w:val="00DC5EA8"/>
    <w:rsid w:val="00DC6652"/>
    <w:rsid w:val="00DC67BC"/>
    <w:rsid w:val="00DC767B"/>
    <w:rsid w:val="00DD1264"/>
    <w:rsid w:val="00DD1474"/>
    <w:rsid w:val="00DD2164"/>
    <w:rsid w:val="00DD25FF"/>
    <w:rsid w:val="00DD2D10"/>
    <w:rsid w:val="00DD2F80"/>
    <w:rsid w:val="00DD3D92"/>
    <w:rsid w:val="00DD40D8"/>
    <w:rsid w:val="00DD4A2A"/>
    <w:rsid w:val="00DD581C"/>
    <w:rsid w:val="00DD5D50"/>
    <w:rsid w:val="00DD5EDF"/>
    <w:rsid w:val="00DD5FC6"/>
    <w:rsid w:val="00DD6BAC"/>
    <w:rsid w:val="00DD7687"/>
    <w:rsid w:val="00DD7A3F"/>
    <w:rsid w:val="00DE1633"/>
    <w:rsid w:val="00DE230F"/>
    <w:rsid w:val="00DE300B"/>
    <w:rsid w:val="00DE33F5"/>
    <w:rsid w:val="00DE4818"/>
    <w:rsid w:val="00DE4D57"/>
    <w:rsid w:val="00DE5978"/>
    <w:rsid w:val="00DE619E"/>
    <w:rsid w:val="00DE7D39"/>
    <w:rsid w:val="00DF0315"/>
    <w:rsid w:val="00DF0506"/>
    <w:rsid w:val="00DF0C94"/>
    <w:rsid w:val="00DF0CD7"/>
    <w:rsid w:val="00DF0E77"/>
    <w:rsid w:val="00DF1685"/>
    <w:rsid w:val="00DF3993"/>
    <w:rsid w:val="00DF436F"/>
    <w:rsid w:val="00DF55A8"/>
    <w:rsid w:val="00DF661B"/>
    <w:rsid w:val="00E00375"/>
    <w:rsid w:val="00E00CD3"/>
    <w:rsid w:val="00E012C0"/>
    <w:rsid w:val="00E01E1D"/>
    <w:rsid w:val="00E01E43"/>
    <w:rsid w:val="00E024D3"/>
    <w:rsid w:val="00E050B0"/>
    <w:rsid w:val="00E05E37"/>
    <w:rsid w:val="00E05E7B"/>
    <w:rsid w:val="00E062FD"/>
    <w:rsid w:val="00E0639E"/>
    <w:rsid w:val="00E0648A"/>
    <w:rsid w:val="00E06AA6"/>
    <w:rsid w:val="00E110EE"/>
    <w:rsid w:val="00E11346"/>
    <w:rsid w:val="00E115D3"/>
    <w:rsid w:val="00E119A3"/>
    <w:rsid w:val="00E1210B"/>
    <w:rsid w:val="00E1218C"/>
    <w:rsid w:val="00E14F55"/>
    <w:rsid w:val="00E14F5C"/>
    <w:rsid w:val="00E153FB"/>
    <w:rsid w:val="00E15DE3"/>
    <w:rsid w:val="00E1680F"/>
    <w:rsid w:val="00E1752D"/>
    <w:rsid w:val="00E177F0"/>
    <w:rsid w:val="00E17FB2"/>
    <w:rsid w:val="00E203A7"/>
    <w:rsid w:val="00E2085D"/>
    <w:rsid w:val="00E20F23"/>
    <w:rsid w:val="00E2113B"/>
    <w:rsid w:val="00E226D2"/>
    <w:rsid w:val="00E2276C"/>
    <w:rsid w:val="00E245CF"/>
    <w:rsid w:val="00E253EA"/>
    <w:rsid w:val="00E263AF"/>
    <w:rsid w:val="00E27443"/>
    <w:rsid w:val="00E27A02"/>
    <w:rsid w:val="00E30192"/>
    <w:rsid w:val="00E3045D"/>
    <w:rsid w:val="00E314B1"/>
    <w:rsid w:val="00E31D78"/>
    <w:rsid w:val="00E336E3"/>
    <w:rsid w:val="00E34863"/>
    <w:rsid w:val="00E34ED9"/>
    <w:rsid w:val="00E356E6"/>
    <w:rsid w:val="00E36D26"/>
    <w:rsid w:val="00E40B5B"/>
    <w:rsid w:val="00E40C12"/>
    <w:rsid w:val="00E4117A"/>
    <w:rsid w:val="00E42DA3"/>
    <w:rsid w:val="00E42FD1"/>
    <w:rsid w:val="00E43494"/>
    <w:rsid w:val="00E43FE8"/>
    <w:rsid w:val="00E4414B"/>
    <w:rsid w:val="00E46261"/>
    <w:rsid w:val="00E471A0"/>
    <w:rsid w:val="00E473BA"/>
    <w:rsid w:val="00E475D5"/>
    <w:rsid w:val="00E47917"/>
    <w:rsid w:val="00E501CA"/>
    <w:rsid w:val="00E508F3"/>
    <w:rsid w:val="00E5203A"/>
    <w:rsid w:val="00E52D46"/>
    <w:rsid w:val="00E538E8"/>
    <w:rsid w:val="00E543CA"/>
    <w:rsid w:val="00E5448B"/>
    <w:rsid w:val="00E546A4"/>
    <w:rsid w:val="00E546D6"/>
    <w:rsid w:val="00E54AE7"/>
    <w:rsid w:val="00E55EF0"/>
    <w:rsid w:val="00E56B44"/>
    <w:rsid w:val="00E5715A"/>
    <w:rsid w:val="00E577DA"/>
    <w:rsid w:val="00E57CB4"/>
    <w:rsid w:val="00E6054C"/>
    <w:rsid w:val="00E60727"/>
    <w:rsid w:val="00E61007"/>
    <w:rsid w:val="00E619A1"/>
    <w:rsid w:val="00E61C90"/>
    <w:rsid w:val="00E6286C"/>
    <w:rsid w:val="00E645A8"/>
    <w:rsid w:val="00E64700"/>
    <w:rsid w:val="00E64AF1"/>
    <w:rsid w:val="00E67193"/>
    <w:rsid w:val="00E67684"/>
    <w:rsid w:val="00E70253"/>
    <w:rsid w:val="00E71A23"/>
    <w:rsid w:val="00E72F56"/>
    <w:rsid w:val="00E730F7"/>
    <w:rsid w:val="00E73F4F"/>
    <w:rsid w:val="00E74611"/>
    <w:rsid w:val="00E74E2F"/>
    <w:rsid w:val="00E75264"/>
    <w:rsid w:val="00E75636"/>
    <w:rsid w:val="00E76051"/>
    <w:rsid w:val="00E76A8D"/>
    <w:rsid w:val="00E77839"/>
    <w:rsid w:val="00E77EBF"/>
    <w:rsid w:val="00E80DE6"/>
    <w:rsid w:val="00E829C0"/>
    <w:rsid w:val="00E82CE7"/>
    <w:rsid w:val="00E8373B"/>
    <w:rsid w:val="00E84CFE"/>
    <w:rsid w:val="00E84E27"/>
    <w:rsid w:val="00E85A61"/>
    <w:rsid w:val="00E86A77"/>
    <w:rsid w:val="00E904A6"/>
    <w:rsid w:val="00E90D16"/>
    <w:rsid w:val="00E91A0E"/>
    <w:rsid w:val="00E92111"/>
    <w:rsid w:val="00E92CDC"/>
    <w:rsid w:val="00E92CFC"/>
    <w:rsid w:val="00E93207"/>
    <w:rsid w:val="00E936C6"/>
    <w:rsid w:val="00E9406B"/>
    <w:rsid w:val="00E94630"/>
    <w:rsid w:val="00E94ACE"/>
    <w:rsid w:val="00E94DC8"/>
    <w:rsid w:val="00E955D8"/>
    <w:rsid w:val="00E95C6C"/>
    <w:rsid w:val="00E96365"/>
    <w:rsid w:val="00E97B1A"/>
    <w:rsid w:val="00E97CF2"/>
    <w:rsid w:val="00EA1B5A"/>
    <w:rsid w:val="00EA1CA5"/>
    <w:rsid w:val="00EA4163"/>
    <w:rsid w:val="00EA50F3"/>
    <w:rsid w:val="00EA560C"/>
    <w:rsid w:val="00EA5AA7"/>
    <w:rsid w:val="00EA62CE"/>
    <w:rsid w:val="00EA688A"/>
    <w:rsid w:val="00EA6D69"/>
    <w:rsid w:val="00EA7565"/>
    <w:rsid w:val="00EA75FF"/>
    <w:rsid w:val="00EB0FB7"/>
    <w:rsid w:val="00EB131D"/>
    <w:rsid w:val="00EB1B3D"/>
    <w:rsid w:val="00EB1B3E"/>
    <w:rsid w:val="00EB20CA"/>
    <w:rsid w:val="00EB27B8"/>
    <w:rsid w:val="00EB287D"/>
    <w:rsid w:val="00EB2882"/>
    <w:rsid w:val="00EB2ABB"/>
    <w:rsid w:val="00EB2B13"/>
    <w:rsid w:val="00EB30BD"/>
    <w:rsid w:val="00EB3D95"/>
    <w:rsid w:val="00EB434F"/>
    <w:rsid w:val="00EB4AD9"/>
    <w:rsid w:val="00EB5BAD"/>
    <w:rsid w:val="00EB67E6"/>
    <w:rsid w:val="00EB7642"/>
    <w:rsid w:val="00EB78B2"/>
    <w:rsid w:val="00EC0131"/>
    <w:rsid w:val="00EC0360"/>
    <w:rsid w:val="00EC0F62"/>
    <w:rsid w:val="00EC1575"/>
    <w:rsid w:val="00EC15D4"/>
    <w:rsid w:val="00EC19F1"/>
    <w:rsid w:val="00EC34A8"/>
    <w:rsid w:val="00EC6307"/>
    <w:rsid w:val="00EC6DA1"/>
    <w:rsid w:val="00EC789A"/>
    <w:rsid w:val="00EC7CA0"/>
    <w:rsid w:val="00EC7DD0"/>
    <w:rsid w:val="00ED1140"/>
    <w:rsid w:val="00ED1764"/>
    <w:rsid w:val="00ED4238"/>
    <w:rsid w:val="00ED437B"/>
    <w:rsid w:val="00ED4907"/>
    <w:rsid w:val="00ED5C47"/>
    <w:rsid w:val="00ED6849"/>
    <w:rsid w:val="00EE076C"/>
    <w:rsid w:val="00EE0C58"/>
    <w:rsid w:val="00EE0CBD"/>
    <w:rsid w:val="00EE1940"/>
    <w:rsid w:val="00EE25F4"/>
    <w:rsid w:val="00EE2612"/>
    <w:rsid w:val="00EE3A71"/>
    <w:rsid w:val="00EE3F34"/>
    <w:rsid w:val="00EE3FB6"/>
    <w:rsid w:val="00EE609E"/>
    <w:rsid w:val="00EE6B06"/>
    <w:rsid w:val="00EE70AB"/>
    <w:rsid w:val="00EE75E9"/>
    <w:rsid w:val="00EE76FA"/>
    <w:rsid w:val="00EE7E53"/>
    <w:rsid w:val="00EF05E7"/>
    <w:rsid w:val="00EF09F7"/>
    <w:rsid w:val="00EF0E62"/>
    <w:rsid w:val="00EF0E85"/>
    <w:rsid w:val="00EF1546"/>
    <w:rsid w:val="00EF22E7"/>
    <w:rsid w:val="00EF2BC9"/>
    <w:rsid w:val="00EF34AA"/>
    <w:rsid w:val="00EF34F5"/>
    <w:rsid w:val="00EF41B0"/>
    <w:rsid w:val="00EF42E6"/>
    <w:rsid w:val="00EF4DFB"/>
    <w:rsid w:val="00EF561C"/>
    <w:rsid w:val="00EF6DEC"/>
    <w:rsid w:val="00EF744C"/>
    <w:rsid w:val="00F00B6A"/>
    <w:rsid w:val="00F01573"/>
    <w:rsid w:val="00F01ADD"/>
    <w:rsid w:val="00F02D89"/>
    <w:rsid w:val="00F037CF"/>
    <w:rsid w:val="00F03A8D"/>
    <w:rsid w:val="00F0435C"/>
    <w:rsid w:val="00F045FF"/>
    <w:rsid w:val="00F046F4"/>
    <w:rsid w:val="00F05122"/>
    <w:rsid w:val="00F05A93"/>
    <w:rsid w:val="00F0740B"/>
    <w:rsid w:val="00F103D9"/>
    <w:rsid w:val="00F10479"/>
    <w:rsid w:val="00F1090E"/>
    <w:rsid w:val="00F10A20"/>
    <w:rsid w:val="00F10FE2"/>
    <w:rsid w:val="00F11512"/>
    <w:rsid w:val="00F11912"/>
    <w:rsid w:val="00F135A9"/>
    <w:rsid w:val="00F145A2"/>
    <w:rsid w:val="00F15046"/>
    <w:rsid w:val="00F15443"/>
    <w:rsid w:val="00F1551A"/>
    <w:rsid w:val="00F16C27"/>
    <w:rsid w:val="00F17281"/>
    <w:rsid w:val="00F173E3"/>
    <w:rsid w:val="00F17559"/>
    <w:rsid w:val="00F202FE"/>
    <w:rsid w:val="00F20D5A"/>
    <w:rsid w:val="00F21053"/>
    <w:rsid w:val="00F22692"/>
    <w:rsid w:val="00F248A0"/>
    <w:rsid w:val="00F253B3"/>
    <w:rsid w:val="00F25C6F"/>
    <w:rsid w:val="00F262A7"/>
    <w:rsid w:val="00F26884"/>
    <w:rsid w:val="00F269CA"/>
    <w:rsid w:val="00F26AF5"/>
    <w:rsid w:val="00F26C62"/>
    <w:rsid w:val="00F2713C"/>
    <w:rsid w:val="00F2728A"/>
    <w:rsid w:val="00F27439"/>
    <w:rsid w:val="00F3094B"/>
    <w:rsid w:val="00F31815"/>
    <w:rsid w:val="00F323F5"/>
    <w:rsid w:val="00F33035"/>
    <w:rsid w:val="00F33667"/>
    <w:rsid w:val="00F33CE8"/>
    <w:rsid w:val="00F33FF7"/>
    <w:rsid w:val="00F34051"/>
    <w:rsid w:val="00F349AA"/>
    <w:rsid w:val="00F355DB"/>
    <w:rsid w:val="00F35845"/>
    <w:rsid w:val="00F3586D"/>
    <w:rsid w:val="00F359B4"/>
    <w:rsid w:val="00F35A85"/>
    <w:rsid w:val="00F35E17"/>
    <w:rsid w:val="00F360C9"/>
    <w:rsid w:val="00F3647E"/>
    <w:rsid w:val="00F3740F"/>
    <w:rsid w:val="00F37458"/>
    <w:rsid w:val="00F3748A"/>
    <w:rsid w:val="00F37B07"/>
    <w:rsid w:val="00F400D3"/>
    <w:rsid w:val="00F4015F"/>
    <w:rsid w:val="00F40392"/>
    <w:rsid w:val="00F4086A"/>
    <w:rsid w:val="00F4151B"/>
    <w:rsid w:val="00F44E07"/>
    <w:rsid w:val="00F45A05"/>
    <w:rsid w:val="00F45D76"/>
    <w:rsid w:val="00F46F7C"/>
    <w:rsid w:val="00F47C12"/>
    <w:rsid w:val="00F50993"/>
    <w:rsid w:val="00F517FB"/>
    <w:rsid w:val="00F51C0F"/>
    <w:rsid w:val="00F51D24"/>
    <w:rsid w:val="00F51E28"/>
    <w:rsid w:val="00F5232F"/>
    <w:rsid w:val="00F53B0D"/>
    <w:rsid w:val="00F54107"/>
    <w:rsid w:val="00F547C8"/>
    <w:rsid w:val="00F54964"/>
    <w:rsid w:val="00F55523"/>
    <w:rsid w:val="00F5725D"/>
    <w:rsid w:val="00F57449"/>
    <w:rsid w:val="00F60040"/>
    <w:rsid w:val="00F61441"/>
    <w:rsid w:val="00F61DAC"/>
    <w:rsid w:val="00F61DB5"/>
    <w:rsid w:val="00F62AAF"/>
    <w:rsid w:val="00F63625"/>
    <w:rsid w:val="00F63F36"/>
    <w:rsid w:val="00F6414B"/>
    <w:rsid w:val="00F643AA"/>
    <w:rsid w:val="00F6486F"/>
    <w:rsid w:val="00F64C07"/>
    <w:rsid w:val="00F6511B"/>
    <w:rsid w:val="00F657D7"/>
    <w:rsid w:val="00F66FCC"/>
    <w:rsid w:val="00F67D2A"/>
    <w:rsid w:val="00F70F77"/>
    <w:rsid w:val="00F71FC6"/>
    <w:rsid w:val="00F747E2"/>
    <w:rsid w:val="00F74FEB"/>
    <w:rsid w:val="00F75B9B"/>
    <w:rsid w:val="00F75C7A"/>
    <w:rsid w:val="00F7722B"/>
    <w:rsid w:val="00F81748"/>
    <w:rsid w:val="00F82A03"/>
    <w:rsid w:val="00F83257"/>
    <w:rsid w:val="00F83891"/>
    <w:rsid w:val="00F854A6"/>
    <w:rsid w:val="00F85E11"/>
    <w:rsid w:val="00F8641C"/>
    <w:rsid w:val="00F8645D"/>
    <w:rsid w:val="00F86503"/>
    <w:rsid w:val="00F86657"/>
    <w:rsid w:val="00F8667F"/>
    <w:rsid w:val="00F86D23"/>
    <w:rsid w:val="00F87574"/>
    <w:rsid w:val="00F876AF"/>
    <w:rsid w:val="00F90D0F"/>
    <w:rsid w:val="00F9150E"/>
    <w:rsid w:val="00F91B5B"/>
    <w:rsid w:val="00F924CC"/>
    <w:rsid w:val="00F92AFB"/>
    <w:rsid w:val="00F93499"/>
    <w:rsid w:val="00F9521B"/>
    <w:rsid w:val="00F954C4"/>
    <w:rsid w:val="00F955D1"/>
    <w:rsid w:val="00F95704"/>
    <w:rsid w:val="00F96788"/>
    <w:rsid w:val="00F970B1"/>
    <w:rsid w:val="00F9731E"/>
    <w:rsid w:val="00F97A93"/>
    <w:rsid w:val="00F97D37"/>
    <w:rsid w:val="00FA0918"/>
    <w:rsid w:val="00FA0EDD"/>
    <w:rsid w:val="00FA25CD"/>
    <w:rsid w:val="00FA3786"/>
    <w:rsid w:val="00FA37D3"/>
    <w:rsid w:val="00FA41C0"/>
    <w:rsid w:val="00FA4822"/>
    <w:rsid w:val="00FA5409"/>
    <w:rsid w:val="00FA58BA"/>
    <w:rsid w:val="00FA5D8F"/>
    <w:rsid w:val="00FA68E1"/>
    <w:rsid w:val="00FA6AE1"/>
    <w:rsid w:val="00FA70B9"/>
    <w:rsid w:val="00FA7563"/>
    <w:rsid w:val="00FA7AD4"/>
    <w:rsid w:val="00FB03FD"/>
    <w:rsid w:val="00FB103C"/>
    <w:rsid w:val="00FB19EB"/>
    <w:rsid w:val="00FB1F74"/>
    <w:rsid w:val="00FB27C4"/>
    <w:rsid w:val="00FB2EB1"/>
    <w:rsid w:val="00FB2FA4"/>
    <w:rsid w:val="00FB437F"/>
    <w:rsid w:val="00FB4FBF"/>
    <w:rsid w:val="00FB5EDC"/>
    <w:rsid w:val="00FB71E4"/>
    <w:rsid w:val="00FB74AF"/>
    <w:rsid w:val="00FB79F5"/>
    <w:rsid w:val="00FB7CCE"/>
    <w:rsid w:val="00FB7DCF"/>
    <w:rsid w:val="00FC04B3"/>
    <w:rsid w:val="00FC1726"/>
    <w:rsid w:val="00FC2B53"/>
    <w:rsid w:val="00FC476C"/>
    <w:rsid w:val="00FC4770"/>
    <w:rsid w:val="00FC4A7E"/>
    <w:rsid w:val="00FC4FC0"/>
    <w:rsid w:val="00FC5222"/>
    <w:rsid w:val="00FC5BCE"/>
    <w:rsid w:val="00FC5C86"/>
    <w:rsid w:val="00FC5F4F"/>
    <w:rsid w:val="00FC637D"/>
    <w:rsid w:val="00FC6762"/>
    <w:rsid w:val="00FC7B93"/>
    <w:rsid w:val="00FD04BC"/>
    <w:rsid w:val="00FD064E"/>
    <w:rsid w:val="00FD0CED"/>
    <w:rsid w:val="00FD110E"/>
    <w:rsid w:val="00FD1D37"/>
    <w:rsid w:val="00FD1FA8"/>
    <w:rsid w:val="00FD34F1"/>
    <w:rsid w:val="00FD3760"/>
    <w:rsid w:val="00FD37F5"/>
    <w:rsid w:val="00FD3AC4"/>
    <w:rsid w:val="00FD3FF5"/>
    <w:rsid w:val="00FD402A"/>
    <w:rsid w:val="00FD41BB"/>
    <w:rsid w:val="00FD5926"/>
    <w:rsid w:val="00FD64E8"/>
    <w:rsid w:val="00FD65BE"/>
    <w:rsid w:val="00FD7931"/>
    <w:rsid w:val="00FE0E78"/>
    <w:rsid w:val="00FE19B9"/>
    <w:rsid w:val="00FE1EB0"/>
    <w:rsid w:val="00FE2397"/>
    <w:rsid w:val="00FE4D31"/>
    <w:rsid w:val="00FE50B0"/>
    <w:rsid w:val="00FE7A95"/>
    <w:rsid w:val="00FF038F"/>
    <w:rsid w:val="00FF0836"/>
    <w:rsid w:val="00FF088D"/>
    <w:rsid w:val="00FF0905"/>
    <w:rsid w:val="00FF0B24"/>
    <w:rsid w:val="00FF0C0D"/>
    <w:rsid w:val="00FF12C8"/>
    <w:rsid w:val="00FF1F24"/>
    <w:rsid w:val="00FF25E0"/>
    <w:rsid w:val="00FF30FB"/>
    <w:rsid w:val="00FF3D5F"/>
    <w:rsid w:val="00FF4D84"/>
    <w:rsid w:val="00FF57F0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4ADDAB4D-8EC1-4BBB-9DFD-D7CF3B4D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77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17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17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17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C17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C1726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C1726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726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C17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C17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C1726"/>
    <w:rPr>
      <w:rFonts w:cs="Times New Roman"/>
      <w:b/>
      <w:bCs/>
    </w:rPr>
  </w:style>
  <w:style w:type="paragraph" w:styleId="ListBullet">
    <w:name w:val="List Bullet"/>
    <w:basedOn w:val="Normal"/>
    <w:rsid w:val="00FC17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C17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C17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C17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C17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C17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C17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C1726"/>
    <w:pPr>
      <w:ind w:left="284"/>
    </w:pPr>
  </w:style>
  <w:style w:type="paragraph" w:customStyle="1" w:styleId="AAFrameAddress">
    <w:name w:val="AA Frame Address"/>
    <w:basedOn w:val="Heading1"/>
    <w:uiPriority w:val="99"/>
    <w:rsid w:val="00FC17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C17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C17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C172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C172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C172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C172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C172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C172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C172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C172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C172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C172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C172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C172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C172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C172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C172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C172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C1726"/>
    <w:pPr>
      <w:ind w:left="567" w:hanging="567"/>
    </w:pPr>
  </w:style>
  <w:style w:type="paragraph" w:styleId="ListBullet5">
    <w:name w:val="List Bullet 5"/>
    <w:basedOn w:val="Normal"/>
    <w:uiPriority w:val="99"/>
    <w:rsid w:val="00FC17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C1726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C1726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C172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C1726"/>
    <w:pPr>
      <w:ind w:left="284" w:firstLine="284"/>
    </w:pPr>
  </w:style>
  <w:style w:type="character" w:styleId="Strong">
    <w:name w:val="Strong"/>
    <w:uiPriority w:val="99"/>
    <w:qFormat/>
    <w:rsid w:val="00FC17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C17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C17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C17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C17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C17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C17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C17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C17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C1726"/>
    <w:pPr>
      <w:framePr w:h="443" w:wrap="around" w:y="8223"/>
    </w:pPr>
  </w:style>
  <w:style w:type="paragraph" w:customStyle="1" w:styleId="a">
    <w:name w:val="Åº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FC17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C17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C17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C17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C17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C17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C1726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FC1726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C1726"/>
  </w:style>
  <w:style w:type="paragraph" w:styleId="BlockText">
    <w:name w:val="Block Tex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FC1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E40B5B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5E17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styleId="Hyperlink">
    <w:name w:val="Hyperlink"/>
    <w:uiPriority w:val="99"/>
    <w:unhideWhenUsed/>
    <w:rsid w:val="00D725FA"/>
    <w:rPr>
      <w:color w:val="0000FF"/>
      <w:u w:val="single"/>
    </w:rPr>
  </w:style>
  <w:style w:type="paragraph" w:styleId="NoSpacing">
    <w:name w:val="No Spacing"/>
    <w:uiPriority w:val="1"/>
    <w:qFormat/>
    <w:rsid w:val="00610C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2D4E3-EF40-4795-90BA-8A34FA76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423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tadsong_h22</dc:creator>
  <cp:keywords/>
  <cp:lastModifiedBy>Somjai, Nigonyanont</cp:lastModifiedBy>
  <cp:revision>3</cp:revision>
  <cp:lastPrinted>2019-08-09T09:51:00Z</cp:lastPrinted>
  <dcterms:created xsi:type="dcterms:W3CDTF">2019-08-09T16:16:00Z</dcterms:created>
  <dcterms:modified xsi:type="dcterms:W3CDTF">2019-08-09T16:21:00Z</dcterms:modified>
</cp:coreProperties>
</file>