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15"/>
      </w:tblGrid>
      <w:tr w:rsidR="00EC1575" w:rsidRPr="00EF744C" w:rsidTr="00B46EAA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EF744C" w:rsidRDefault="00EC1575" w:rsidP="00834F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sz w:val="30"/>
                <w:szCs w:val="30"/>
              </w:rPr>
            </w:pPr>
            <w:r w:rsidRPr="00EF744C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EF744C" w:rsidRDefault="00EC1575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EF744C" w:rsidRDefault="00EC1575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F744C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EF744C" w:rsidRDefault="00EC1575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1C2F" w:rsidRPr="00EF744C" w:rsidTr="00B46EAA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C71C2F" w:rsidRPr="00EF744C" w:rsidRDefault="00C71C2F" w:rsidP="00834F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1C2F" w:rsidRPr="00EF744C" w:rsidRDefault="00C71C2F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:rsidR="00C71C2F" w:rsidRPr="00EF744C" w:rsidRDefault="00C71C2F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C71C2F" w:rsidRPr="00EF744C" w:rsidRDefault="00C71C2F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6999" w:rsidRPr="00EF744C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B6999" w:rsidRPr="00EF744C" w:rsidRDefault="005B6999" w:rsidP="00834F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0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5B6999" w:rsidRPr="00EF744C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B6999" w:rsidRPr="00EF744C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215" w:type="dxa"/>
          </w:tcPr>
          <w:p w:rsidR="005B6999" w:rsidRPr="00EF744C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B6999" w:rsidRPr="00EF744C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B6999" w:rsidRPr="00EF744C" w:rsidRDefault="005B6999" w:rsidP="00834F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0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5B6999" w:rsidRPr="00EF744C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B6999" w:rsidRPr="00EF744C" w:rsidRDefault="005B6999" w:rsidP="00897773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F74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215" w:type="dxa"/>
          </w:tcPr>
          <w:p w:rsidR="005B6999" w:rsidRPr="00EF744C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35FE9" w:rsidRPr="00EF744C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35FE9" w:rsidRPr="00EF744C" w:rsidRDefault="000B040E" w:rsidP="00834F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0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35FE9" w:rsidRPr="00EF744C" w:rsidRDefault="00A35FE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35FE9" w:rsidRPr="00EF744C" w:rsidRDefault="00A35FE9" w:rsidP="00781659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F74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:rsidR="00A35FE9" w:rsidRPr="00EF744C" w:rsidRDefault="00A35FE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35FE9" w:rsidRPr="00EF744C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35FE9" w:rsidRPr="00EF744C" w:rsidRDefault="000B040E" w:rsidP="00834F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0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35FE9" w:rsidRPr="00EF744C" w:rsidRDefault="00A35FE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35FE9" w:rsidRPr="00EF744C" w:rsidRDefault="00A35FE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15" w:type="dxa"/>
          </w:tcPr>
          <w:p w:rsidR="00A35FE9" w:rsidRPr="00EF744C" w:rsidRDefault="00A35FE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D4599" w:rsidRPr="00EF744C" w:rsidTr="00DB79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D4599" w:rsidRPr="00EF744C" w:rsidRDefault="002D4599" w:rsidP="002D45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0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2D4599" w:rsidRPr="00EF744C" w:rsidRDefault="002D4599" w:rsidP="002D45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2D4599" w:rsidRPr="00EF744C" w:rsidRDefault="002D4599" w:rsidP="002D45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215" w:type="dxa"/>
          </w:tcPr>
          <w:p w:rsidR="002D4599" w:rsidRPr="00EF744C" w:rsidRDefault="002D4599" w:rsidP="002D45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D4599" w:rsidRPr="00EF744C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D4599" w:rsidRPr="00EF744C" w:rsidRDefault="002D4599" w:rsidP="002D45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0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2D4599" w:rsidRPr="00EF744C" w:rsidRDefault="002D4599" w:rsidP="002D45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2D4599" w:rsidRPr="00EF744C" w:rsidRDefault="002D4599" w:rsidP="002D45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:rsidR="002D4599" w:rsidRPr="00EF744C" w:rsidRDefault="002D4599" w:rsidP="002D45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422F1" w:rsidRPr="00EF744C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422F1" w:rsidRPr="00EF744C" w:rsidRDefault="00B422F1" w:rsidP="00B422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0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B422F1" w:rsidRPr="00EF744C" w:rsidRDefault="00B422F1" w:rsidP="00B422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B422F1" w:rsidRPr="00EF744C" w:rsidRDefault="00B422F1" w:rsidP="00B422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:rsidR="00B422F1" w:rsidRPr="00EF744C" w:rsidRDefault="00B422F1" w:rsidP="00B422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422F1" w:rsidRPr="00EF744C" w:rsidTr="008977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422F1" w:rsidRPr="00EF744C" w:rsidRDefault="00B422F1" w:rsidP="00B422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0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B422F1" w:rsidRPr="00EF744C" w:rsidRDefault="00B422F1" w:rsidP="00B422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B422F1" w:rsidRPr="00EF744C" w:rsidRDefault="00B422F1" w:rsidP="00B422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ข้อมูลทางการเงินจำแนกตามส่วนงาน</w:t>
            </w:r>
            <w:r w:rsidRPr="00A0568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  <w:tc>
          <w:tcPr>
            <w:tcW w:w="1215" w:type="dxa"/>
          </w:tcPr>
          <w:p w:rsidR="00B422F1" w:rsidRPr="00EF744C" w:rsidRDefault="00B422F1" w:rsidP="00B422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422F1" w:rsidRPr="00EF744C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422F1" w:rsidRPr="00EF744C" w:rsidRDefault="00B422F1" w:rsidP="00B422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0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B422F1" w:rsidRPr="00EF744C" w:rsidRDefault="00B422F1" w:rsidP="00B422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B422F1" w:rsidRPr="00EF744C" w:rsidRDefault="00B422F1" w:rsidP="00B422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744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15" w:type="dxa"/>
          </w:tcPr>
          <w:p w:rsidR="00B422F1" w:rsidRPr="00EF744C" w:rsidRDefault="00B422F1" w:rsidP="00B422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422F1" w:rsidRPr="00EF744C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422F1" w:rsidRPr="00EF744C" w:rsidRDefault="00B422F1" w:rsidP="00B422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B422F1" w:rsidRPr="00EF744C" w:rsidRDefault="00B422F1" w:rsidP="00B422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B422F1" w:rsidRPr="00EF744C" w:rsidRDefault="00DD5EDF" w:rsidP="00B422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744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</w:t>
            </w: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ต่อหุ้นขั้นพื้นฐาน</w:t>
            </w:r>
          </w:p>
        </w:tc>
        <w:tc>
          <w:tcPr>
            <w:tcW w:w="1215" w:type="dxa"/>
          </w:tcPr>
          <w:p w:rsidR="00B422F1" w:rsidRPr="00EF744C" w:rsidRDefault="00B422F1" w:rsidP="00B422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422F1" w:rsidRPr="00EF744C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422F1" w:rsidRPr="00EF744C" w:rsidRDefault="00B422F1" w:rsidP="00B422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B422F1" w:rsidRPr="00EF744C" w:rsidRDefault="00B422F1" w:rsidP="00B422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B422F1" w:rsidRPr="00EF744C" w:rsidRDefault="00DD5EDF" w:rsidP="00B422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0568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15" w:type="dxa"/>
          </w:tcPr>
          <w:p w:rsidR="00B422F1" w:rsidRPr="00EF744C" w:rsidRDefault="00B422F1" w:rsidP="00B422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422F1" w:rsidRPr="00EF744C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422F1" w:rsidRPr="00EF744C" w:rsidRDefault="00B422F1" w:rsidP="00B422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B422F1" w:rsidRPr="00EF744C" w:rsidRDefault="00B422F1" w:rsidP="00B422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B422F1" w:rsidRPr="00EF744C" w:rsidRDefault="00B422F1" w:rsidP="00B422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:rsidR="00B422F1" w:rsidRPr="00EF744C" w:rsidRDefault="00B422F1" w:rsidP="00B422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422F1" w:rsidRPr="00EF744C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422F1" w:rsidRPr="00EF744C" w:rsidRDefault="00B422F1" w:rsidP="00B422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B422F1" w:rsidRPr="00EF744C" w:rsidRDefault="00B422F1" w:rsidP="00B422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B422F1" w:rsidRPr="00EF744C" w:rsidRDefault="00B422F1" w:rsidP="00B422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15" w:type="dxa"/>
          </w:tcPr>
          <w:p w:rsidR="00B422F1" w:rsidRPr="00EF744C" w:rsidRDefault="00B422F1" w:rsidP="00B422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422F1" w:rsidRPr="00EF744C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422F1" w:rsidRPr="00EF744C" w:rsidRDefault="00B422F1" w:rsidP="00B422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744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7211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B422F1" w:rsidRPr="00EF744C" w:rsidRDefault="00B422F1" w:rsidP="00B422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B422F1" w:rsidRPr="00EF744C" w:rsidRDefault="00B422F1" w:rsidP="00B422F1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F74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มาตรฐานการรายงานทางการเงิน</w:t>
            </w:r>
            <w:r w:rsidRPr="00EF74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ที่ยังไม่ได้ใช้  </w:t>
            </w:r>
          </w:p>
        </w:tc>
        <w:tc>
          <w:tcPr>
            <w:tcW w:w="1215" w:type="dxa"/>
          </w:tcPr>
          <w:p w:rsidR="00B422F1" w:rsidRPr="00EF744C" w:rsidRDefault="00B422F1" w:rsidP="00B422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4623B" w:rsidRPr="00EF744C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4623B" w:rsidRPr="00EF744C" w:rsidRDefault="0054623B" w:rsidP="00B422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:rsidR="0054623B" w:rsidRPr="00EF744C" w:rsidRDefault="0054623B" w:rsidP="00B422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4623B" w:rsidRPr="00526E2F" w:rsidRDefault="0054623B" w:rsidP="0054623B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526E2F"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ประมาณการหนี้สินไม่หมุนเวียนสำหรับผลประโยชน์พนักงาน</w:t>
            </w:r>
          </w:p>
          <w:p w:rsidR="0054623B" w:rsidRPr="00EF744C" w:rsidRDefault="0054623B" w:rsidP="0054623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15" w:type="dxa"/>
          </w:tcPr>
          <w:p w:rsidR="0054623B" w:rsidRPr="00EF744C" w:rsidRDefault="0054623B" w:rsidP="00B422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:rsidR="00A60B61" w:rsidRPr="00EF744C" w:rsidRDefault="00A13BD9" w:rsidP="00BC48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EF744C">
        <w:rPr>
          <w:rFonts w:ascii="Angsana New" w:hAnsi="Angsana New"/>
          <w:sz w:val="30"/>
          <w:szCs w:val="30"/>
          <w:cs/>
        </w:rPr>
        <w:br w:type="page"/>
      </w:r>
      <w:r w:rsidR="00A60B61" w:rsidRPr="00EF744C">
        <w:rPr>
          <w:rFonts w:ascii="Angsana New" w:hAnsi="Angsana New"/>
          <w:sz w:val="30"/>
          <w:szCs w:val="30"/>
          <w:cs/>
        </w:rPr>
        <w:lastRenderedPageBreak/>
        <w:t>หมายเหตุประกอบงบก</w:t>
      </w:r>
      <w:r w:rsidR="00A60B61" w:rsidRPr="004A35CF">
        <w:rPr>
          <w:rFonts w:ascii="Angsana New" w:hAnsi="Angsana New"/>
          <w:sz w:val="30"/>
          <w:szCs w:val="30"/>
          <w:cs/>
        </w:rPr>
        <w:t>ารเงินเป็น</w:t>
      </w:r>
      <w:r w:rsidR="00A60B61" w:rsidRPr="00EF744C">
        <w:rPr>
          <w:rFonts w:ascii="Angsana New" w:hAnsi="Angsana New"/>
          <w:sz w:val="30"/>
          <w:szCs w:val="30"/>
          <w:cs/>
        </w:rPr>
        <w:t>ส่วนหนึ่งของงบการเงิน</w:t>
      </w:r>
      <w:r w:rsidR="00F61441" w:rsidRPr="00EF744C">
        <w:rPr>
          <w:rFonts w:ascii="Angsana New" w:hAnsi="Angsana New"/>
          <w:sz w:val="30"/>
          <w:szCs w:val="30"/>
          <w:cs/>
        </w:rPr>
        <w:t>ระหว่างกาล</w:t>
      </w:r>
      <w:r w:rsidR="00A60B61" w:rsidRPr="00EF744C">
        <w:rPr>
          <w:rFonts w:ascii="Angsana New" w:hAnsi="Angsana New"/>
          <w:sz w:val="30"/>
          <w:szCs w:val="30"/>
          <w:cs/>
        </w:rPr>
        <w:t>นี้</w:t>
      </w:r>
    </w:p>
    <w:p w:rsidR="00A60B61" w:rsidRPr="004E4704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2"/>
          <w:szCs w:val="32"/>
        </w:rPr>
      </w:pPr>
    </w:p>
    <w:p w:rsidR="00A60B61" w:rsidRPr="00EF744C" w:rsidRDefault="00A60B61" w:rsidP="00E7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EF744C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D110ED" w:rsidRPr="00EF744C">
        <w:rPr>
          <w:rFonts w:ascii="Angsana New" w:hAnsi="Angsana New"/>
          <w:sz w:val="30"/>
          <w:szCs w:val="30"/>
          <w:cs/>
        </w:rPr>
        <w:t>คณะ</w:t>
      </w:r>
      <w:r w:rsidR="003758D4" w:rsidRPr="00EF744C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691CCF" w:rsidRPr="00EF744C">
        <w:rPr>
          <w:rFonts w:ascii="Angsana New" w:hAnsi="Angsana New"/>
          <w:sz w:val="30"/>
          <w:szCs w:val="30"/>
        </w:rPr>
        <w:t xml:space="preserve"> </w:t>
      </w:r>
      <w:r w:rsidR="00A05681">
        <w:rPr>
          <w:rFonts w:ascii="Angsana New" w:hAnsi="Angsana New"/>
          <w:sz w:val="30"/>
          <w:szCs w:val="30"/>
        </w:rPr>
        <w:t>1</w:t>
      </w:r>
      <w:r w:rsidR="00B22B49">
        <w:rPr>
          <w:rFonts w:ascii="Angsana New" w:hAnsi="Angsana New"/>
          <w:sz w:val="30"/>
          <w:szCs w:val="30"/>
        </w:rPr>
        <w:t>3</w:t>
      </w:r>
      <w:r w:rsidR="00A05681">
        <w:rPr>
          <w:rFonts w:ascii="Angsana New" w:hAnsi="Angsana New"/>
          <w:sz w:val="30"/>
          <w:szCs w:val="30"/>
        </w:rPr>
        <w:t xml:space="preserve"> </w:t>
      </w:r>
      <w:r w:rsidR="00A05681">
        <w:rPr>
          <w:rFonts w:ascii="Angsana New" w:hAnsi="Angsana New" w:hint="cs"/>
          <w:sz w:val="30"/>
          <w:szCs w:val="30"/>
          <w:cs/>
        </w:rPr>
        <w:t>สิงหาคม</w:t>
      </w:r>
      <w:r w:rsidR="00691CCF" w:rsidRPr="00EF744C">
        <w:rPr>
          <w:rFonts w:ascii="Angsana New" w:hAnsi="Angsana New"/>
          <w:sz w:val="30"/>
          <w:szCs w:val="30"/>
          <w:cs/>
        </w:rPr>
        <w:t xml:space="preserve"> </w:t>
      </w:r>
      <w:r w:rsidR="008F0E2A" w:rsidRPr="00EF744C">
        <w:rPr>
          <w:rFonts w:ascii="Angsana New" w:hAnsi="Angsana New"/>
          <w:sz w:val="30"/>
          <w:szCs w:val="30"/>
        </w:rPr>
        <w:t>2562</w:t>
      </w:r>
    </w:p>
    <w:p w:rsidR="00A60B61" w:rsidRPr="004E4704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2"/>
          <w:szCs w:val="32"/>
        </w:rPr>
      </w:pPr>
    </w:p>
    <w:p w:rsidR="00A60B61" w:rsidRPr="00EF744C" w:rsidRDefault="00A60B61" w:rsidP="0043661A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F744C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A60B61" w:rsidRPr="004E4704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:rsidR="00BC275C" w:rsidRPr="00EF744C" w:rsidRDefault="00A60B61" w:rsidP="00E27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744C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บริษัทดำเนินธุรกิจหลักเกี่ยวกับการผลิตและจำหน่ายอาหารทะเลบรรจุกระป๋องและบรรจุซอง</w:t>
      </w:r>
      <w:r w:rsidR="00AD7F2A" w:rsidRPr="00EF744C">
        <w:rPr>
          <w:rFonts w:ascii="Angsana New" w:hAnsi="Angsana New"/>
          <w:sz w:val="30"/>
          <w:szCs w:val="30"/>
          <w:cs/>
        </w:rPr>
        <w:t xml:space="preserve"> </w:t>
      </w:r>
      <w:r w:rsidR="00ED4907" w:rsidRPr="00EF744C">
        <w:rPr>
          <w:rFonts w:ascii="Angsana New" w:hAnsi="Angsana New"/>
          <w:sz w:val="30"/>
          <w:szCs w:val="30"/>
          <w:cs/>
        </w:rPr>
        <w:t>รายละเอียด</w:t>
      </w:r>
      <w:r w:rsidR="00326785" w:rsidRPr="00EF744C">
        <w:rPr>
          <w:rFonts w:ascii="Angsana New" w:hAnsi="Angsana New"/>
          <w:sz w:val="30"/>
          <w:szCs w:val="30"/>
          <w:cs/>
        </w:rPr>
        <w:t>ของ</w:t>
      </w:r>
      <w:r w:rsidR="00707756" w:rsidRPr="00EF744C">
        <w:rPr>
          <w:rFonts w:ascii="Angsana New" w:hAnsi="Angsana New"/>
          <w:sz w:val="30"/>
          <w:szCs w:val="30"/>
          <w:cs/>
        </w:rPr>
        <w:br/>
      </w:r>
      <w:r w:rsidR="00ED4907" w:rsidRPr="00EF744C">
        <w:rPr>
          <w:rFonts w:ascii="Angsana New" w:hAnsi="Angsana New"/>
          <w:sz w:val="30"/>
          <w:szCs w:val="30"/>
          <w:cs/>
        </w:rPr>
        <w:t>บริษัทย่อย</w:t>
      </w:r>
      <w:r w:rsidR="00326785" w:rsidRPr="00EF744C">
        <w:rPr>
          <w:rFonts w:ascii="Angsana New" w:hAnsi="Angsana New"/>
          <w:sz w:val="30"/>
          <w:szCs w:val="30"/>
          <w:cs/>
        </w:rPr>
        <w:t>ได้</w:t>
      </w:r>
      <w:r w:rsidR="00ED4907" w:rsidRPr="00EF744C">
        <w:rPr>
          <w:rFonts w:ascii="Angsana New" w:hAnsi="Angsana New"/>
          <w:sz w:val="30"/>
          <w:szCs w:val="30"/>
          <w:cs/>
        </w:rPr>
        <w:t>เปิดเผย</w:t>
      </w:r>
      <w:r w:rsidR="00326785" w:rsidRPr="00EF744C">
        <w:rPr>
          <w:rFonts w:ascii="Angsana New" w:hAnsi="Angsana New"/>
          <w:sz w:val="30"/>
          <w:szCs w:val="30"/>
          <w:cs/>
        </w:rPr>
        <w:t>ไว้</w:t>
      </w:r>
      <w:r w:rsidR="00ED4907" w:rsidRPr="00EF744C">
        <w:rPr>
          <w:rFonts w:ascii="Angsana New" w:hAnsi="Angsana New"/>
          <w:sz w:val="30"/>
          <w:szCs w:val="30"/>
          <w:cs/>
        </w:rPr>
        <w:t>ในหมายเหตุประกอบงบ</w:t>
      </w:r>
      <w:r w:rsidR="00326785" w:rsidRPr="00EF744C">
        <w:rPr>
          <w:rFonts w:ascii="Angsana New" w:hAnsi="Angsana New"/>
          <w:sz w:val="30"/>
          <w:szCs w:val="30"/>
          <w:cs/>
        </w:rPr>
        <w:t>การเงิน</w:t>
      </w:r>
      <w:r w:rsidR="00ED4907" w:rsidRPr="00EF744C">
        <w:rPr>
          <w:rFonts w:ascii="Angsana New" w:hAnsi="Angsana New"/>
          <w:sz w:val="30"/>
          <w:szCs w:val="30"/>
          <w:cs/>
        </w:rPr>
        <w:t xml:space="preserve">ข้อ </w:t>
      </w:r>
      <w:r w:rsidR="00F86657" w:rsidRPr="00EF744C">
        <w:rPr>
          <w:rFonts w:ascii="Angsana New" w:hAnsi="Angsana New"/>
          <w:sz w:val="30"/>
          <w:szCs w:val="30"/>
        </w:rPr>
        <w:t>3</w:t>
      </w:r>
      <w:r w:rsidR="00ED4907" w:rsidRPr="00EF744C">
        <w:rPr>
          <w:rFonts w:ascii="Angsana New" w:hAnsi="Angsana New"/>
          <w:sz w:val="30"/>
          <w:szCs w:val="30"/>
        </w:rPr>
        <w:t xml:space="preserve"> </w:t>
      </w:r>
      <w:r w:rsidR="00ED4907" w:rsidRPr="00EF744C">
        <w:rPr>
          <w:rFonts w:ascii="Angsana New" w:hAnsi="Angsana New"/>
          <w:sz w:val="30"/>
          <w:szCs w:val="30"/>
          <w:cs/>
        </w:rPr>
        <w:t xml:space="preserve">และ </w:t>
      </w:r>
      <w:r w:rsidR="007E2541" w:rsidRPr="00EF744C">
        <w:rPr>
          <w:rFonts w:ascii="Angsana New" w:hAnsi="Angsana New"/>
          <w:sz w:val="30"/>
          <w:szCs w:val="30"/>
        </w:rPr>
        <w:t>6</w:t>
      </w:r>
    </w:p>
    <w:p w:rsidR="00BC275C" w:rsidRPr="004E4704" w:rsidRDefault="00BC275C" w:rsidP="00BC2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2"/>
          <w:szCs w:val="32"/>
        </w:rPr>
      </w:pPr>
    </w:p>
    <w:p w:rsidR="00A60B61" w:rsidRPr="00EF744C" w:rsidRDefault="00A60B61" w:rsidP="0043661A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F744C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AD7F2A" w:rsidRPr="00EF744C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:rsidR="00A60B61" w:rsidRPr="004E4704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Cordia New" w:hAnsi="Angsana New"/>
          <w:sz w:val="32"/>
          <w:szCs w:val="32"/>
        </w:rPr>
      </w:pPr>
    </w:p>
    <w:p w:rsidR="007859E3" w:rsidRPr="00EF744C" w:rsidRDefault="007859E3" w:rsidP="00785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EF744C">
        <w:rPr>
          <w:rFonts w:ascii="Angsana New" w:hAnsi="Angsana New"/>
          <w:i/>
          <w:iCs/>
          <w:sz w:val="30"/>
          <w:szCs w:val="30"/>
          <w:cs/>
        </w:rPr>
        <w:t>(ก)</w:t>
      </w:r>
      <w:r w:rsidRPr="00EF744C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6571E1" w:rsidRPr="004E4704" w:rsidRDefault="006571E1" w:rsidP="00657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2"/>
          <w:szCs w:val="32"/>
        </w:rPr>
      </w:pPr>
    </w:p>
    <w:p w:rsidR="00A05681" w:rsidRPr="00712F07" w:rsidRDefault="00A05681" w:rsidP="00A05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05681">
        <w:rPr>
          <w:rFonts w:ascii="Angsana New" w:hAnsi="Angsana New" w:hint="cs"/>
          <w:spacing w:val="-3"/>
          <w:sz w:val="30"/>
          <w:szCs w:val="30"/>
          <w:cs/>
        </w:rPr>
        <w:t>งบ</w:t>
      </w:r>
      <w:r w:rsidRPr="00A05681">
        <w:rPr>
          <w:rFonts w:ascii="Angsana New" w:hAnsi="Angsana New"/>
          <w:spacing w:val="-3"/>
          <w:sz w:val="30"/>
          <w:szCs w:val="30"/>
          <w:cs/>
        </w:rPr>
        <w:t>การเงินระหว่างกาล</w:t>
      </w:r>
      <w:r w:rsidR="00C830AF">
        <w:rPr>
          <w:rFonts w:ascii="Angsana New" w:hAnsi="Angsana New" w:hint="cs"/>
          <w:spacing w:val="-3"/>
          <w:sz w:val="30"/>
          <w:szCs w:val="30"/>
          <w:cs/>
        </w:rPr>
        <w:t>แบบย่อ</w:t>
      </w:r>
      <w:r w:rsidRPr="00A05681">
        <w:rPr>
          <w:rFonts w:ascii="Angsana New" w:hAnsi="Angsana New"/>
          <w:spacing w:val="-3"/>
          <w:sz w:val="30"/>
          <w:szCs w:val="30"/>
          <w:cs/>
        </w:rPr>
        <w:t>นี้</w:t>
      </w:r>
      <w:r w:rsidRPr="00A05681">
        <w:rPr>
          <w:rFonts w:ascii="Angsana New" w:hAnsi="Angsana New" w:hint="cs"/>
          <w:spacing w:val="-3"/>
          <w:sz w:val="30"/>
          <w:szCs w:val="30"/>
          <w:cs/>
        </w:rPr>
        <w:t>นำเสนอรายการในงบการเงิน</w:t>
      </w:r>
      <w:r w:rsidRPr="00A05681">
        <w:rPr>
          <w:rFonts w:ascii="Angsana New" w:hAnsi="Angsana New"/>
          <w:spacing w:val="-3"/>
          <w:sz w:val="30"/>
          <w:szCs w:val="30"/>
          <w:cs/>
        </w:rPr>
        <w:t>ในรูปแบบเดียวกับ</w:t>
      </w:r>
      <w:r w:rsidRPr="00A05681">
        <w:rPr>
          <w:rFonts w:ascii="Angsana New" w:hAnsi="Angsana New" w:hint="cs"/>
          <w:spacing w:val="-3"/>
          <w:sz w:val="30"/>
          <w:szCs w:val="30"/>
          <w:cs/>
        </w:rPr>
        <w:t>งบการเงินประจำปีและ</w:t>
      </w:r>
      <w:r w:rsidRPr="00A05681">
        <w:rPr>
          <w:rFonts w:ascii="Angsana New" w:hAnsi="Angsana New"/>
          <w:spacing w:val="-3"/>
          <w:sz w:val="30"/>
          <w:szCs w:val="30"/>
          <w:cs/>
        </w:rPr>
        <w:t>จัดทำ</w:t>
      </w:r>
      <w:r w:rsidRPr="00A05681">
        <w:rPr>
          <w:rFonts w:ascii="Angsana New" w:hAnsi="Angsana New" w:hint="cs"/>
          <w:spacing w:val="-3"/>
          <w:sz w:val="30"/>
          <w:szCs w:val="30"/>
          <w:cs/>
        </w:rPr>
        <w:t>หมายเหตุประกอบงบการเงิน</w:t>
      </w:r>
      <w:r w:rsidRPr="00A05681">
        <w:rPr>
          <w:rFonts w:ascii="Angsana New" w:hAnsi="Angsana New"/>
          <w:spacing w:val="-3"/>
          <w:sz w:val="30"/>
          <w:szCs w:val="30"/>
          <w:cs/>
        </w:rPr>
        <w:t>ระหว่างกาลในรูปแบบย่อ</w:t>
      </w:r>
      <w:r w:rsidR="00C830AF">
        <w:rPr>
          <w:rFonts w:ascii="Angsana New" w:hAnsi="Angsana New" w:hint="cs"/>
          <w:spacing w:val="-3"/>
          <w:sz w:val="30"/>
          <w:szCs w:val="30"/>
          <w:cs/>
        </w:rPr>
        <w:t xml:space="preserve"> </w:t>
      </w:r>
      <w:r w:rsidR="00C830AF">
        <w:rPr>
          <w:rFonts w:ascii="Angsana New" w:hAnsi="Angsana New"/>
          <w:spacing w:val="-3"/>
          <w:sz w:val="30"/>
          <w:szCs w:val="30"/>
        </w:rPr>
        <w:t>(“</w:t>
      </w:r>
      <w:r w:rsidR="00C830AF">
        <w:rPr>
          <w:rFonts w:ascii="Angsana New" w:hAnsi="Angsana New" w:hint="cs"/>
          <w:spacing w:val="-3"/>
          <w:sz w:val="30"/>
          <w:szCs w:val="30"/>
          <w:cs/>
        </w:rPr>
        <w:t>งบการเงินระหว่างกาล</w:t>
      </w:r>
      <w:r w:rsidR="00C830AF">
        <w:rPr>
          <w:rFonts w:ascii="Angsana New" w:hAnsi="Angsana New"/>
          <w:spacing w:val="-3"/>
          <w:sz w:val="30"/>
          <w:szCs w:val="30"/>
        </w:rPr>
        <w:t>”)</w:t>
      </w:r>
      <w:r w:rsidR="00C830AF">
        <w:rPr>
          <w:rFonts w:ascii="Angsana New" w:hAnsi="Angsana New" w:hint="cs"/>
          <w:spacing w:val="-3"/>
          <w:sz w:val="30"/>
          <w:szCs w:val="30"/>
          <w:cs/>
        </w:rPr>
        <w:t xml:space="preserve"> </w:t>
      </w:r>
      <w:r w:rsidRPr="00A05681">
        <w:rPr>
          <w:rFonts w:ascii="Angsana New" w:hAnsi="Angsana New"/>
          <w:spacing w:val="-3"/>
          <w:sz w:val="30"/>
          <w:szCs w:val="30"/>
          <w:cs/>
        </w:rPr>
        <w:t xml:space="preserve">ตามมาตรฐานการบัญชี ฉบับที่ </w:t>
      </w:r>
      <w:r w:rsidRPr="00A05681">
        <w:rPr>
          <w:rFonts w:ascii="Angsana New" w:hAnsi="Angsana New"/>
          <w:spacing w:val="-3"/>
          <w:sz w:val="30"/>
          <w:szCs w:val="30"/>
        </w:rPr>
        <w:t xml:space="preserve">34 </w:t>
      </w:r>
      <w:r w:rsidRPr="00A05681">
        <w:rPr>
          <w:rFonts w:ascii="Angsana New" w:hAnsi="Angsana New"/>
          <w:spacing w:val="-3"/>
          <w:sz w:val="30"/>
          <w:szCs w:val="30"/>
          <w:cs/>
        </w:rPr>
        <w:t xml:space="preserve">เรื่อง </w:t>
      </w:r>
      <w:r w:rsidRPr="00A05681">
        <w:rPr>
          <w:rFonts w:ascii="Angsana New" w:hAnsi="Angsana New" w:hint="cs"/>
          <w:i/>
          <w:iCs/>
          <w:spacing w:val="-3"/>
          <w:sz w:val="30"/>
          <w:szCs w:val="30"/>
          <w:cs/>
        </w:rPr>
        <w:t>การรายงานทาง</w:t>
      </w:r>
      <w:r w:rsidRPr="00A05681">
        <w:rPr>
          <w:rFonts w:ascii="Angsana New" w:hAnsi="Angsana New"/>
          <w:i/>
          <w:iCs/>
          <w:spacing w:val="-3"/>
          <w:sz w:val="30"/>
          <w:szCs w:val="30"/>
          <w:cs/>
        </w:rPr>
        <w:t>การเงินระหว่างกาล</w:t>
      </w:r>
      <w:r w:rsidRPr="00A05681">
        <w:rPr>
          <w:rFonts w:ascii="Angsana New" w:hAnsi="Angsana New"/>
          <w:sz w:val="30"/>
          <w:szCs w:val="30"/>
        </w:rPr>
        <w:t xml:space="preserve"> </w:t>
      </w:r>
      <w:r w:rsidRPr="00A05681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A05681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A05681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/>
          <w:sz w:val="30"/>
          <w:szCs w:val="30"/>
        </w:rPr>
        <w:t xml:space="preserve"> </w:t>
      </w:r>
    </w:p>
    <w:p w:rsidR="006571E1" w:rsidRPr="004E4704" w:rsidRDefault="006571E1" w:rsidP="00657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2"/>
          <w:szCs w:val="32"/>
        </w:rPr>
      </w:pPr>
    </w:p>
    <w:p w:rsidR="009569D2" w:rsidRPr="00EF744C" w:rsidRDefault="006571E1" w:rsidP="00E57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744C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</w:t>
      </w:r>
      <w:r w:rsidR="007D22BD" w:rsidRPr="00EF744C">
        <w:rPr>
          <w:rFonts w:ascii="Angsana New" w:hAnsi="Angsana New"/>
          <w:sz w:val="30"/>
          <w:szCs w:val="30"/>
          <w:cs/>
        </w:rPr>
        <w:t>ับปีสิ้นสุดวันที่ 31 ธันวาคม 25</w:t>
      </w:r>
      <w:r w:rsidR="008F0E2A" w:rsidRPr="00EF744C">
        <w:rPr>
          <w:rFonts w:ascii="Angsana New" w:hAnsi="Angsana New"/>
          <w:sz w:val="30"/>
          <w:szCs w:val="30"/>
        </w:rPr>
        <w:t>61</w:t>
      </w:r>
      <w:r w:rsidR="00AD7F2A" w:rsidRPr="00EF744C">
        <w:rPr>
          <w:rFonts w:ascii="Angsana New" w:hAnsi="Angsana New"/>
          <w:sz w:val="30"/>
          <w:szCs w:val="30"/>
        </w:rPr>
        <w:br/>
      </w:r>
      <w:r w:rsidRPr="00EF744C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</w:t>
      </w:r>
      <w:r w:rsidR="00E57CB4" w:rsidRPr="00EF744C">
        <w:rPr>
          <w:rFonts w:ascii="Angsana New" w:hAnsi="Angsana New"/>
          <w:sz w:val="30"/>
          <w:szCs w:val="30"/>
          <w:cs/>
        </w:rPr>
        <w:t xml:space="preserve">กรรม เหตุการณ์และสถานการณ์ใหม่ๆ </w:t>
      </w:r>
      <w:r w:rsidR="00BC275C" w:rsidRPr="00EF744C">
        <w:rPr>
          <w:rFonts w:ascii="Angsana New" w:hAnsi="Angsana New"/>
          <w:sz w:val="30"/>
          <w:szCs w:val="30"/>
          <w:cs/>
        </w:rPr>
        <w:t xml:space="preserve">เพื่อไม่ให้ซ้ำซ้อนกับข้อมูลที่ได้เคยนำเสนอรายงานไปแล้ว </w:t>
      </w:r>
      <w:r w:rsidR="00BC48D5" w:rsidRPr="00EF744C">
        <w:rPr>
          <w:rFonts w:ascii="Angsana New" w:hAnsi="Angsana New"/>
          <w:sz w:val="30"/>
          <w:szCs w:val="30"/>
        </w:rPr>
        <w:br/>
      </w:r>
      <w:r w:rsidR="00BC275C" w:rsidRPr="00EF744C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7D22BD" w:rsidRPr="00EF744C">
        <w:rPr>
          <w:rFonts w:ascii="Angsana New" w:hAnsi="Angsana New"/>
          <w:sz w:val="30"/>
          <w:szCs w:val="30"/>
          <w:cs/>
        </w:rPr>
        <w:t xml:space="preserve"> 31 ธันวาคม 25</w:t>
      </w:r>
      <w:r w:rsidR="008F0E2A" w:rsidRPr="00EF744C">
        <w:rPr>
          <w:rFonts w:ascii="Angsana New" w:hAnsi="Angsana New"/>
          <w:sz w:val="30"/>
          <w:szCs w:val="30"/>
        </w:rPr>
        <w:t>61</w:t>
      </w:r>
    </w:p>
    <w:p w:rsidR="00790E79" w:rsidRDefault="00790E79" w:rsidP="00A05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87567" w:rsidRPr="004E4704" w:rsidRDefault="00587567" w:rsidP="00A05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2"/>
          <w:szCs w:val="32"/>
        </w:rPr>
      </w:pPr>
    </w:p>
    <w:p w:rsidR="00587567" w:rsidRDefault="00587567" w:rsidP="00A05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87567" w:rsidRDefault="00587567" w:rsidP="00A05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87567" w:rsidRDefault="00587567" w:rsidP="00A05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87567" w:rsidRDefault="00587567" w:rsidP="00A05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87567" w:rsidRDefault="00587567" w:rsidP="00A05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87567" w:rsidRDefault="00587567" w:rsidP="00A05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87567" w:rsidRPr="00EF744C" w:rsidRDefault="00587567" w:rsidP="00A05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569D2" w:rsidRPr="00EF744C" w:rsidRDefault="009569D2" w:rsidP="00EE6B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EF744C">
        <w:rPr>
          <w:rFonts w:ascii="Angsana New" w:hAnsi="Angsana New"/>
          <w:i/>
          <w:iCs/>
          <w:sz w:val="30"/>
          <w:szCs w:val="30"/>
          <w:cs/>
        </w:rPr>
        <w:lastRenderedPageBreak/>
        <w:t>(</w:t>
      </w:r>
      <w:r w:rsidR="00B22B49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EF744C">
        <w:rPr>
          <w:rFonts w:ascii="Angsana New" w:hAnsi="Angsana New"/>
          <w:i/>
          <w:iCs/>
          <w:sz w:val="30"/>
          <w:szCs w:val="30"/>
          <w:cs/>
        </w:rPr>
        <w:t>)</w:t>
      </w:r>
      <w:r w:rsidRPr="00EF744C">
        <w:rPr>
          <w:rFonts w:ascii="Angsana New" w:hAnsi="Angsana New"/>
          <w:i/>
          <w:iCs/>
          <w:sz w:val="30"/>
          <w:szCs w:val="30"/>
          <w:cs/>
        </w:rPr>
        <w:tab/>
      </w:r>
      <w:r w:rsidR="00E27A02" w:rsidRPr="00EF744C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การใช้วิจารณญาณและการประมาณการ</w:t>
      </w:r>
      <w:r w:rsidR="00A05681">
        <w:rPr>
          <w:rFonts w:ascii="Angsana New" w:hAnsi="Angsana New" w:hint="cs"/>
          <w:i/>
          <w:iCs/>
          <w:sz w:val="30"/>
          <w:szCs w:val="30"/>
          <w:cs/>
        </w:rPr>
        <w:t xml:space="preserve"> และนโยบายการบัญชี</w:t>
      </w:r>
      <w:r w:rsidRPr="00EF744C">
        <w:rPr>
          <w:rFonts w:ascii="Angsana New" w:hAnsi="Angsana New"/>
          <w:i/>
          <w:iCs/>
          <w:sz w:val="30"/>
          <w:szCs w:val="30"/>
        </w:rPr>
        <w:t xml:space="preserve">  </w:t>
      </w:r>
    </w:p>
    <w:p w:rsidR="009569D2" w:rsidRDefault="009569D2" w:rsidP="00956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F359B4" w:rsidRPr="00B22B49" w:rsidRDefault="00F359B4" w:rsidP="00F359B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22B49">
        <w:rPr>
          <w:rFonts w:ascii="Angsana New" w:hAnsi="Angsana New"/>
          <w:sz w:val="30"/>
          <w:szCs w:val="30"/>
          <w:cs/>
        </w:rPr>
        <w:t>ในการจัดทำ</w:t>
      </w:r>
      <w:r w:rsidRPr="00B22B49">
        <w:rPr>
          <w:rFonts w:ascii="Angsana New" w:hAnsi="Angsana New" w:hint="cs"/>
          <w:sz w:val="30"/>
          <w:szCs w:val="30"/>
          <w:cs/>
        </w:rPr>
        <w:t>งบ</w:t>
      </w:r>
      <w:r w:rsidRPr="00B22B49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A50044" w:rsidRPr="00A50044">
        <w:rPr>
          <w:rFonts w:ascii="Angsana New" w:hAnsi="Angsana New"/>
          <w:sz w:val="30"/>
          <w:szCs w:val="30"/>
          <w:cs/>
        </w:rPr>
        <w:t>กลุ่มบริษัทซึ่งผลที่เกิดขึ้นจริงอาจแตกต่างจากที่ประมาณการไว้</w:t>
      </w:r>
      <w:r w:rsidRPr="00B22B49">
        <w:rPr>
          <w:rFonts w:ascii="Angsana New" w:hAnsi="Angsana New"/>
          <w:sz w:val="30"/>
          <w:szCs w:val="30"/>
          <w:cs/>
        </w:rPr>
        <w:t xml:space="preserve"> ทั้งนี้</w:t>
      </w:r>
      <w:r w:rsidRPr="00B22B49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B22B49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Pr="00B22B49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Pr="00B22B49">
        <w:rPr>
          <w:rFonts w:ascii="Angsana New" w:hAnsi="Angsana New"/>
          <w:sz w:val="30"/>
          <w:szCs w:val="30"/>
          <w:cs/>
        </w:rPr>
        <w:t>นั้น</w:t>
      </w:r>
      <w:r w:rsidRPr="00B22B49">
        <w:rPr>
          <w:rFonts w:ascii="Angsana New" w:hAnsi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B22B49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B22B49">
        <w:rPr>
          <w:rFonts w:ascii="Angsana New" w:hAnsi="Angsana New"/>
          <w:sz w:val="30"/>
          <w:szCs w:val="30"/>
        </w:rPr>
        <w:t xml:space="preserve">31 </w:t>
      </w:r>
      <w:r w:rsidRPr="00B22B4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22B49">
        <w:rPr>
          <w:rFonts w:ascii="Angsana New" w:hAnsi="Angsana New"/>
          <w:sz w:val="30"/>
          <w:szCs w:val="30"/>
        </w:rPr>
        <w:t>2561</w:t>
      </w:r>
      <w:r w:rsidRPr="00B22B49">
        <w:rPr>
          <w:rFonts w:ascii="Angsana New" w:hAnsi="Angsana New" w:hint="cs"/>
          <w:sz w:val="30"/>
          <w:szCs w:val="30"/>
          <w:cs/>
        </w:rPr>
        <w:t xml:space="preserve"> เว้นแต่ก</w:t>
      </w:r>
      <w:r w:rsidRPr="00B22B49">
        <w:rPr>
          <w:rFonts w:ascii="Angsana New" w:hAnsi="Angsana New"/>
          <w:sz w:val="30"/>
          <w:szCs w:val="30"/>
          <w:cs/>
        </w:rPr>
        <w:t>าร</w:t>
      </w:r>
      <w:r w:rsidRPr="00B22B49">
        <w:rPr>
          <w:rFonts w:ascii="Angsana New" w:hAnsi="Angsana New" w:hint="cs"/>
          <w:sz w:val="30"/>
          <w:szCs w:val="30"/>
          <w:cs/>
        </w:rPr>
        <w:t>รับรู้รายได้ที่ต้อง</w:t>
      </w:r>
      <w:r w:rsidRPr="00B22B49">
        <w:rPr>
          <w:rFonts w:ascii="Angsana New" w:hAnsi="Angsana New"/>
          <w:sz w:val="30"/>
          <w:szCs w:val="30"/>
          <w:cs/>
        </w:rPr>
        <w:t>ใช้</w:t>
      </w:r>
      <w:r w:rsidRPr="00B22B49">
        <w:rPr>
          <w:rFonts w:ascii="Angsana New" w:hAnsi="Angsana New" w:hint="cs"/>
          <w:sz w:val="30"/>
          <w:szCs w:val="30"/>
          <w:cs/>
        </w:rPr>
        <w:t>วิจารณญาณ</w:t>
      </w:r>
      <w:r w:rsidRPr="00B22B49">
        <w:rPr>
          <w:rFonts w:ascii="Angsana New" w:hAnsi="Angsana New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B22B49">
        <w:rPr>
          <w:rFonts w:ascii="Angsana New" w:hAnsi="Angsana New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Pr="00B22B49">
        <w:rPr>
          <w:rFonts w:ascii="Angsana New" w:hAnsi="Angsana New"/>
          <w:sz w:val="30"/>
          <w:szCs w:val="30"/>
        </w:rPr>
        <w:t xml:space="preserve">15 </w:t>
      </w:r>
      <w:r w:rsidRPr="00B22B49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B22B49">
        <w:rPr>
          <w:rFonts w:ascii="Angsana New" w:hAnsi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B22B49">
        <w:rPr>
          <w:rFonts w:ascii="Angsana New" w:hAnsi="Angsana New" w:hint="cs"/>
          <w:sz w:val="30"/>
          <w:szCs w:val="30"/>
          <w:cs/>
        </w:rPr>
        <w:t xml:space="preserve"> (“</w:t>
      </w:r>
      <w:r w:rsidRPr="00B22B49">
        <w:rPr>
          <w:rFonts w:ascii="Angsana New" w:hAnsi="Angsana New"/>
          <w:sz w:val="30"/>
          <w:szCs w:val="30"/>
        </w:rPr>
        <w:t>TFRS 15</w:t>
      </w:r>
      <w:r w:rsidRPr="00B22B49">
        <w:rPr>
          <w:rFonts w:ascii="Angsana New" w:hAnsi="Angsana New" w:hint="cs"/>
          <w:sz w:val="30"/>
          <w:szCs w:val="30"/>
          <w:cs/>
        </w:rPr>
        <w:t>”)</w:t>
      </w:r>
      <w:r w:rsidRPr="00B22B49">
        <w:rPr>
          <w:rFonts w:ascii="Angsana New" w:hAnsi="Angsana New"/>
          <w:sz w:val="30"/>
          <w:szCs w:val="30"/>
        </w:rPr>
        <w:t xml:space="preserve"> </w:t>
      </w:r>
      <w:r w:rsidRPr="00B22B49">
        <w:rPr>
          <w:rFonts w:ascii="Angsana New" w:hAnsi="Angsana New" w:hint="cs"/>
          <w:sz w:val="30"/>
          <w:szCs w:val="30"/>
          <w:cs/>
        </w:rPr>
        <w:t xml:space="preserve">ที่ </w:t>
      </w:r>
      <w:r w:rsidR="00C82E8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22B49">
        <w:rPr>
          <w:rFonts w:ascii="Angsana New" w:hAnsi="Angsana New" w:hint="cs"/>
          <w:sz w:val="30"/>
          <w:szCs w:val="30"/>
          <w:cs/>
        </w:rPr>
        <w:t xml:space="preserve">ถือปฏิบัติเป็นครั้งแรกแทนมาตรฐานการบัญชี ฉบับที่ </w:t>
      </w:r>
      <w:r w:rsidRPr="00B22B49">
        <w:rPr>
          <w:rFonts w:ascii="Angsana New" w:hAnsi="Angsana New"/>
          <w:sz w:val="30"/>
          <w:szCs w:val="30"/>
        </w:rPr>
        <w:t xml:space="preserve">18 </w:t>
      </w:r>
      <w:r w:rsidRPr="00B22B49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B22B49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Pr="00B22B49">
        <w:rPr>
          <w:rFonts w:ascii="Angsana New" w:hAnsi="Angsana New" w:hint="cs"/>
          <w:sz w:val="30"/>
          <w:szCs w:val="30"/>
          <w:cs/>
        </w:rPr>
        <w:t xml:space="preserve"> </w:t>
      </w:r>
      <w:r w:rsidRPr="00B22B49">
        <w:rPr>
          <w:rFonts w:ascii="Angsana New" w:hAnsi="Angsana New"/>
          <w:sz w:val="30"/>
          <w:szCs w:val="30"/>
        </w:rPr>
        <w:t xml:space="preserve">(“TAS 18”) </w:t>
      </w:r>
      <w:r w:rsidRPr="00B22B49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B22B49">
        <w:rPr>
          <w:rFonts w:ascii="Angsana New" w:hAnsi="Angsana New"/>
          <w:sz w:val="30"/>
          <w:szCs w:val="30"/>
        </w:rPr>
        <w:t xml:space="preserve">11 </w:t>
      </w:r>
      <w:r w:rsidRPr="00B22B49">
        <w:rPr>
          <w:rFonts w:ascii="Angsana New" w:hAnsi="Angsana New" w:hint="cs"/>
          <w:sz w:val="30"/>
          <w:szCs w:val="30"/>
          <w:cs/>
        </w:rPr>
        <w:t>เรื่อง</w:t>
      </w:r>
      <w:r w:rsidRPr="00B22B49">
        <w:rPr>
          <w:rFonts w:ascii="Angsana New" w:hAnsi="Angsana New" w:cs="Cordia New" w:hint="cs"/>
          <w:sz w:val="30"/>
          <w:szCs w:val="30"/>
          <w:cs/>
        </w:rPr>
        <w:t xml:space="preserve"> </w:t>
      </w:r>
      <w:r w:rsidRPr="00B22B49">
        <w:rPr>
          <w:rFonts w:ascii="Angsana New" w:hAnsi="Angsana New"/>
          <w:i/>
          <w:iCs/>
          <w:sz w:val="30"/>
          <w:szCs w:val="30"/>
          <w:cs/>
        </w:rPr>
        <w:t>สัญญาก่อสร้าง</w:t>
      </w:r>
      <w:r w:rsidRPr="00B22B49">
        <w:rPr>
          <w:rFonts w:ascii="Angsana New" w:hAnsi="Angsana New"/>
          <w:sz w:val="30"/>
          <w:szCs w:val="30"/>
          <w:cs/>
        </w:rPr>
        <w:t xml:space="preserve"> </w:t>
      </w:r>
      <w:r w:rsidRPr="00B22B49">
        <w:rPr>
          <w:rFonts w:ascii="Angsana New" w:hAnsi="Angsana New"/>
          <w:sz w:val="30"/>
          <w:szCs w:val="30"/>
        </w:rPr>
        <w:t>(“TAS 11”)</w:t>
      </w:r>
      <w:r w:rsidRPr="00B22B49">
        <w:rPr>
          <w:rFonts w:ascii="Angsana New" w:hAnsi="Angsana New" w:hint="cs"/>
          <w:sz w:val="30"/>
          <w:szCs w:val="30"/>
          <w:cs/>
        </w:rPr>
        <w:t xml:space="preserve"> และการตีความมาตรฐานการรายงานทางการเงินที่เกี่ยวข้อง</w:t>
      </w:r>
    </w:p>
    <w:p w:rsidR="00F359B4" w:rsidRPr="00B22B49" w:rsidRDefault="00F359B4" w:rsidP="00956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F359B4" w:rsidRDefault="00F359B4" w:rsidP="00F359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2B49">
        <w:rPr>
          <w:rFonts w:ascii="Angsana New" w:hAnsi="Angsana New"/>
          <w:sz w:val="30"/>
          <w:szCs w:val="30"/>
          <w:cs/>
        </w:rPr>
        <w:t>ตาม</w:t>
      </w:r>
      <w:r w:rsidRPr="00B22B49">
        <w:rPr>
          <w:rFonts w:ascii="Angsana New" w:hAnsi="Angsana New"/>
          <w:sz w:val="30"/>
          <w:szCs w:val="30"/>
        </w:rPr>
        <w:t xml:space="preserve"> TFRS 15</w:t>
      </w:r>
      <w:r w:rsidRPr="00B22B49">
        <w:rPr>
          <w:rFonts w:ascii="Angsana New" w:hAnsi="Angsana New"/>
          <w:sz w:val="30"/>
          <w:szCs w:val="30"/>
          <w:cs/>
        </w:rPr>
        <w:t xml:space="preserve"> </w:t>
      </w:r>
      <w:r w:rsidR="00C82E8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22B49">
        <w:rPr>
          <w:rFonts w:ascii="Angsana New" w:hAnsi="Angsana New"/>
          <w:sz w:val="30"/>
          <w:szCs w:val="30"/>
          <w:cs/>
        </w:rPr>
        <w:t>รับรู้รายได้เมื่อ</w:t>
      </w:r>
      <w:r w:rsidRPr="00B22B49">
        <w:rPr>
          <w:rFonts w:ascii="Angsana New" w:hAnsi="Angsana New" w:hint="cs"/>
          <w:sz w:val="30"/>
          <w:szCs w:val="30"/>
          <w:cs/>
        </w:rPr>
        <w:t>ลูกค้ามีอำนาจ</w:t>
      </w:r>
      <w:r w:rsidRPr="00B22B49">
        <w:rPr>
          <w:rFonts w:ascii="Angsana New" w:hAnsi="Angsana New"/>
          <w:sz w:val="30"/>
          <w:szCs w:val="30"/>
          <w:cs/>
        </w:rPr>
        <w:t>ควบคุม</w:t>
      </w:r>
      <w:r w:rsidRPr="00B22B49">
        <w:rPr>
          <w:rFonts w:ascii="Angsana New" w:hAnsi="Angsana New" w:hint="cs"/>
          <w:sz w:val="30"/>
          <w:szCs w:val="30"/>
          <w:cs/>
        </w:rPr>
        <w:t>ใน</w:t>
      </w:r>
      <w:r w:rsidRPr="00B22B49">
        <w:rPr>
          <w:rFonts w:ascii="Angsana New" w:hAnsi="Angsana New"/>
          <w:sz w:val="30"/>
          <w:szCs w:val="30"/>
          <w:cs/>
        </w:rPr>
        <w:t>สินค้าหรือบริการ</w:t>
      </w:r>
      <w:r w:rsidRPr="00B22B49">
        <w:rPr>
          <w:rFonts w:ascii="Angsana New" w:hAnsi="Angsana New"/>
          <w:sz w:val="30"/>
          <w:szCs w:val="30"/>
        </w:rPr>
        <w:t xml:space="preserve"> </w:t>
      </w:r>
      <w:r w:rsidRPr="00B22B49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ด้วยจำนวนเงินที่สะท้อนถึงสิ่งตอบแทนที่</w:t>
      </w:r>
      <w:r w:rsidR="00C82E8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22B49">
        <w:rPr>
          <w:rFonts w:ascii="Angsana New" w:hAnsi="Angsana New" w:hint="cs"/>
          <w:sz w:val="30"/>
          <w:szCs w:val="30"/>
          <w:cs/>
        </w:rPr>
        <w:t>คาดว่าจะมีสิทธิได้รับ</w:t>
      </w:r>
      <w:r w:rsidRPr="00B22B49">
        <w:rPr>
          <w:rFonts w:ascii="Angsana New" w:hAnsi="Angsana New"/>
          <w:sz w:val="30"/>
          <w:szCs w:val="30"/>
          <w:cs/>
        </w:rPr>
        <w:t xml:space="preserve"> และมีการใช้</w:t>
      </w:r>
      <w:r w:rsidRPr="00B22B49">
        <w:rPr>
          <w:rFonts w:ascii="Angsana New" w:hAnsi="Angsana New" w:hint="cs"/>
          <w:sz w:val="30"/>
          <w:szCs w:val="30"/>
          <w:cs/>
        </w:rPr>
        <w:t>วิจารณญาณ</w:t>
      </w:r>
      <w:r w:rsidRPr="00B22B49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B22B49">
        <w:rPr>
          <w:rFonts w:ascii="Angsana New" w:hAnsi="Angsana New" w:hint="cs"/>
          <w:sz w:val="30"/>
          <w:szCs w:val="30"/>
          <w:cs/>
        </w:rPr>
        <w:t xml:space="preserve"> </w:t>
      </w:r>
      <w:r w:rsidRPr="00B22B49">
        <w:rPr>
          <w:rFonts w:ascii="Angsana New" w:hAnsi="Angsana New"/>
          <w:sz w:val="30"/>
          <w:szCs w:val="30"/>
          <w:cs/>
        </w:rPr>
        <w:t xml:space="preserve">ในขณะที่ </w:t>
      </w:r>
      <w:r w:rsidRPr="00B22B49">
        <w:rPr>
          <w:rFonts w:ascii="Angsana New" w:hAnsi="Angsana New"/>
          <w:sz w:val="30"/>
          <w:szCs w:val="30"/>
        </w:rPr>
        <w:t xml:space="preserve">TAS 18 </w:t>
      </w:r>
      <w:r w:rsidR="00C82E8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22B49">
        <w:rPr>
          <w:rFonts w:ascii="Angsana New" w:hAnsi="Angsana New"/>
          <w:sz w:val="30"/>
          <w:szCs w:val="30"/>
          <w:cs/>
        </w:rPr>
        <w:t>รับรู้รายได้</w:t>
      </w:r>
      <w:r w:rsidRPr="00B22B49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B22B49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B22B49">
        <w:rPr>
          <w:rFonts w:ascii="Angsana New" w:hAnsi="Angsana New" w:hint="cs"/>
          <w:sz w:val="30"/>
          <w:szCs w:val="30"/>
          <w:cs/>
        </w:rPr>
        <w:t xml:space="preserve"> </w:t>
      </w:r>
      <w:r w:rsidR="00C82E8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22B49">
        <w:rPr>
          <w:rFonts w:ascii="Angsana New" w:hAnsi="Angsana New"/>
          <w:sz w:val="30"/>
          <w:szCs w:val="30"/>
          <w:cs/>
        </w:rPr>
        <w:t>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B22B49">
        <w:rPr>
          <w:rFonts w:ascii="Angsana New" w:hAnsi="Angsana New" w:hint="cs"/>
          <w:sz w:val="30"/>
          <w:szCs w:val="30"/>
          <w:cs/>
        </w:rPr>
        <w:t xml:space="preserve"> </w:t>
      </w:r>
      <w:r w:rsidR="00A50044" w:rsidRPr="00A50044">
        <w:rPr>
          <w:rFonts w:ascii="Angsana New" w:hAnsi="Angsana New"/>
          <w:sz w:val="30"/>
          <w:szCs w:val="30"/>
          <w:cs/>
        </w:rPr>
        <w:t>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:rsidR="00F359B4" w:rsidRPr="00F359B4" w:rsidRDefault="00F359B4" w:rsidP="00F359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:rsidR="00F359B4" w:rsidRDefault="00F359B4" w:rsidP="00F359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2B49">
        <w:rPr>
          <w:rFonts w:ascii="Angsana New" w:hAnsi="Angsana New" w:hint="cs"/>
          <w:sz w:val="30"/>
          <w:szCs w:val="30"/>
          <w:cs/>
        </w:rPr>
        <w:t>นอกจากนี้</w:t>
      </w:r>
      <w:r w:rsidR="00C82E8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22B49">
        <w:rPr>
          <w:rFonts w:ascii="Angsana New" w:hAnsi="Angsana New" w:hint="cs"/>
          <w:sz w:val="30"/>
          <w:szCs w:val="30"/>
          <w:cs/>
        </w:rPr>
        <w:t>ไม่ได้นำมาตรฐานการรายงานทางการเงินที่ออก</w:t>
      </w:r>
      <w:r w:rsidR="00A50044">
        <w:rPr>
          <w:rFonts w:ascii="Angsana New" w:hAnsi="Angsana New" w:hint="cs"/>
          <w:sz w:val="30"/>
          <w:szCs w:val="30"/>
          <w:cs/>
        </w:rPr>
        <w:t>และปรับปรุง</w:t>
      </w:r>
      <w:r w:rsidRPr="00B22B49">
        <w:rPr>
          <w:rFonts w:ascii="Angsana New" w:hAnsi="Angsana New" w:hint="cs"/>
          <w:sz w:val="30"/>
          <w:szCs w:val="30"/>
          <w:cs/>
        </w:rPr>
        <w:t>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B22B49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  <w:r w:rsidRPr="00B22B4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B22B49">
        <w:rPr>
          <w:rFonts w:ascii="Angsana New" w:hAnsi="Angsana New" w:hint="cs"/>
          <w:sz w:val="30"/>
          <w:szCs w:val="30"/>
          <w:cs/>
        </w:rPr>
        <w:t>ที่ออก</w:t>
      </w:r>
      <w:r w:rsidR="00A50044">
        <w:rPr>
          <w:rFonts w:ascii="Angsana New" w:hAnsi="Angsana New" w:hint="cs"/>
          <w:sz w:val="30"/>
          <w:szCs w:val="30"/>
          <w:cs/>
        </w:rPr>
        <w:t>และปรับปรุง</w:t>
      </w:r>
      <w:r w:rsidRPr="00B22B49">
        <w:rPr>
          <w:rFonts w:ascii="Angsana New" w:hAnsi="Angsana New" w:hint="cs"/>
          <w:sz w:val="30"/>
          <w:szCs w:val="30"/>
          <w:cs/>
        </w:rPr>
        <w:t>ใหม่ที่เกี่ยวกับการดำเนินงานของ</w:t>
      </w:r>
      <w:r w:rsidR="00C82E8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22B49">
        <w:rPr>
          <w:rFonts w:ascii="Angsana New" w:hAnsi="Angsana New" w:hint="cs"/>
          <w:sz w:val="30"/>
          <w:szCs w:val="30"/>
          <w:cs/>
        </w:rPr>
        <w:t xml:space="preserve"> ได้เปิดเผยในหมายเหตุข้อ </w:t>
      </w:r>
      <w:r w:rsidRPr="00B22B49">
        <w:rPr>
          <w:rFonts w:ascii="Angsana New" w:hAnsi="Angsana New"/>
          <w:sz w:val="30"/>
          <w:szCs w:val="30"/>
        </w:rPr>
        <w:t>1</w:t>
      </w:r>
      <w:r w:rsidR="009177CF">
        <w:rPr>
          <w:rFonts w:ascii="Angsana New" w:hAnsi="Angsana New"/>
          <w:sz w:val="30"/>
          <w:szCs w:val="30"/>
        </w:rPr>
        <w:t>4</w:t>
      </w:r>
    </w:p>
    <w:p w:rsidR="00942DB3" w:rsidRPr="00EF744C" w:rsidRDefault="00942DB3" w:rsidP="002945E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A60B61" w:rsidRPr="00EF744C" w:rsidRDefault="00E70253" w:rsidP="0043661A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F744C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F359B4" w:rsidRDefault="00F359B4" w:rsidP="00FA6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08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FA68E1" w:rsidRDefault="00FA68E1" w:rsidP="00FA6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08"/>
        <w:jc w:val="thaiDistribute"/>
        <w:rPr>
          <w:rFonts w:ascii="Angsana New" w:hAnsi="Angsana New"/>
          <w:spacing w:val="-2"/>
          <w:sz w:val="30"/>
          <w:szCs w:val="30"/>
        </w:rPr>
      </w:pPr>
      <w:r w:rsidRPr="00FF25E0">
        <w:rPr>
          <w:rFonts w:ascii="Angsana New" w:hAnsi="Angsana New"/>
          <w:spacing w:val="-2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>
        <w:rPr>
          <w:rFonts w:ascii="Angsana New" w:hAnsi="Angsana New" w:hint="cs"/>
          <w:spacing w:val="-2"/>
          <w:sz w:val="30"/>
          <w:szCs w:val="30"/>
          <w:cs/>
        </w:rPr>
        <w:t>และหกเดือน</w:t>
      </w:r>
      <w:r w:rsidRPr="00FF25E0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pacing w:val="-2"/>
          <w:sz w:val="30"/>
          <w:szCs w:val="30"/>
          <w:cs/>
        </w:rPr>
        <w:t>30 มิถุนายน</w:t>
      </w:r>
      <w:r w:rsidRPr="00FF25E0">
        <w:rPr>
          <w:rFonts w:ascii="Angsana New" w:hAnsi="Angsana New"/>
          <w:spacing w:val="-2"/>
          <w:sz w:val="30"/>
          <w:szCs w:val="30"/>
          <w:cs/>
        </w:rPr>
        <w:t xml:space="preserve"> สรุปได้ดังนี้</w:t>
      </w:r>
    </w:p>
    <w:p w:rsidR="00FA68E1" w:rsidRPr="00B56821" w:rsidRDefault="00FA68E1" w:rsidP="00FA6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4"/>
          <w:szCs w:val="24"/>
        </w:rPr>
        <w:tab/>
      </w:r>
    </w:p>
    <w:tbl>
      <w:tblPr>
        <w:tblW w:w="920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107"/>
        <w:gridCol w:w="243"/>
        <w:gridCol w:w="1125"/>
        <w:gridCol w:w="243"/>
        <w:gridCol w:w="1098"/>
        <w:gridCol w:w="236"/>
        <w:gridCol w:w="1107"/>
      </w:tblGrid>
      <w:tr w:rsidR="00FA68E1" w:rsidRPr="002B4634" w:rsidTr="00F359B4">
        <w:trPr>
          <w:tblHeader/>
        </w:trPr>
        <w:tc>
          <w:tcPr>
            <w:tcW w:w="4050" w:type="dxa"/>
          </w:tcPr>
          <w:p w:rsidR="00FA68E1" w:rsidRPr="002B4634" w:rsidRDefault="00F359B4" w:rsidP="00F35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75" w:type="dxa"/>
            <w:gridSpan w:val="3"/>
          </w:tcPr>
          <w:p w:rsidR="00FA68E1" w:rsidRPr="002B4634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6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:rsidR="00FA68E1" w:rsidRPr="002B4634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:rsidR="00FA68E1" w:rsidRPr="002B4634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6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68E1" w:rsidRPr="002B4634" w:rsidTr="00F359B4">
        <w:trPr>
          <w:tblHeader/>
        </w:trPr>
        <w:tc>
          <w:tcPr>
            <w:tcW w:w="4050" w:type="dxa"/>
          </w:tcPr>
          <w:p w:rsidR="00FA68E1" w:rsidRPr="002B4634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B46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2B463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Pr="002B46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2B46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B46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07" w:type="dxa"/>
          </w:tcPr>
          <w:p w:rsidR="00FA68E1" w:rsidRPr="002B4634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:rsidR="00FA68E1" w:rsidRPr="002B4634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FA68E1" w:rsidRPr="002B4634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3" w:type="dxa"/>
          </w:tcPr>
          <w:p w:rsidR="00FA68E1" w:rsidRPr="002B4634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FA68E1" w:rsidRPr="002B4634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FA68E1" w:rsidRPr="002B4634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FA68E1" w:rsidRPr="002B4634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A68E1" w:rsidRPr="002B4634" w:rsidTr="00F359B4">
        <w:trPr>
          <w:tblHeader/>
        </w:trPr>
        <w:tc>
          <w:tcPr>
            <w:tcW w:w="4050" w:type="dxa"/>
          </w:tcPr>
          <w:p w:rsidR="00FA68E1" w:rsidRPr="002B4634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9" w:type="dxa"/>
            <w:gridSpan w:val="7"/>
          </w:tcPr>
          <w:p w:rsidR="00FA68E1" w:rsidRPr="002B4634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2B463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A68E1" w:rsidRPr="002B4634" w:rsidTr="00FA68E1">
        <w:tc>
          <w:tcPr>
            <w:tcW w:w="4050" w:type="dxa"/>
          </w:tcPr>
          <w:p w:rsidR="00FA68E1" w:rsidRPr="002B4634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6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</w:tcPr>
          <w:p w:rsidR="00FA68E1" w:rsidRPr="002B4634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FA68E1" w:rsidRPr="002B4634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FA68E1" w:rsidRPr="002B4634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FA68E1" w:rsidRPr="002B4634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FA68E1" w:rsidRPr="002B4634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A68E1" w:rsidRPr="002B4634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FA68E1" w:rsidRPr="002B4634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2B49" w:rsidRPr="002B4634" w:rsidTr="00FA68E1">
        <w:tc>
          <w:tcPr>
            <w:tcW w:w="4050" w:type="dxa"/>
          </w:tcPr>
          <w:p w:rsidR="00B22B49" w:rsidRPr="002B4634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4634">
              <w:rPr>
                <w:rFonts w:ascii="Angsana New" w:hAnsi="Angsana New"/>
                <w:sz w:val="30"/>
                <w:szCs w:val="30"/>
                <w:cs/>
                <w:lang w:val="th-TH"/>
              </w:rPr>
              <w:t>ขาย</w:t>
            </w:r>
            <w:r w:rsidRPr="002B463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สินค้า</w:t>
            </w:r>
          </w:p>
        </w:tc>
        <w:tc>
          <w:tcPr>
            <w:tcW w:w="1107" w:type="dxa"/>
          </w:tcPr>
          <w:p w:rsidR="00B22B49" w:rsidRPr="001B5030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B50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B22B49" w:rsidRPr="001B5030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B22B49" w:rsidRPr="001B5030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B50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B22B49" w:rsidRPr="002B4634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B22B49" w:rsidRPr="00BF7916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9,586</w:t>
            </w:r>
          </w:p>
        </w:tc>
        <w:tc>
          <w:tcPr>
            <w:tcW w:w="236" w:type="dxa"/>
          </w:tcPr>
          <w:p w:rsidR="00B22B49" w:rsidRPr="002B4634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B22B49" w:rsidRPr="00BF7916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6">
              <w:rPr>
                <w:rFonts w:ascii="Angsana New" w:hAnsi="Angsana New"/>
                <w:sz w:val="30"/>
                <w:szCs w:val="30"/>
              </w:rPr>
              <w:t>13,152</w:t>
            </w:r>
          </w:p>
        </w:tc>
      </w:tr>
      <w:tr w:rsidR="00B22B49" w:rsidRPr="002B4634" w:rsidTr="00FA68E1">
        <w:tc>
          <w:tcPr>
            <w:tcW w:w="4050" w:type="dxa"/>
          </w:tcPr>
          <w:p w:rsidR="00B22B49" w:rsidRPr="002B4634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B4634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07" w:type="dxa"/>
          </w:tcPr>
          <w:p w:rsidR="00B22B49" w:rsidRPr="001B5030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B50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B22B49" w:rsidRPr="001B5030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B22B49" w:rsidRPr="001B5030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B50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B22B49" w:rsidRPr="002B4634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B22B49" w:rsidRPr="00BF7916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1,251</w:t>
            </w:r>
          </w:p>
        </w:tc>
        <w:tc>
          <w:tcPr>
            <w:tcW w:w="236" w:type="dxa"/>
          </w:tcPr>
          <w:p w:rsidR="00B22B49" w:rsidRPr="002B4634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B22B49" w:rsidRPr="00BF7916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6">
              <w:rPr>
                <w:rFonts w:ascii="Angsana New" w:hAnsi="Angsana New"/>
                <w:sz w:val="30"/>
                <w:szCs w:val="30"/>
              </w:rPr>
              <w:t>930</w:t>
            </w:r>
          </w:p>
        </w:tc>
      </w:tr>
      <w:tr w:rsidR="00B22B49" w:rsidRPr="002B4634" w:rsidTr="00FA68E1">
        <w:tc>
          <w:tcPr>
            <w:tcW w:w="4050" w:type="dxa"/>
          </w:tcPr>
          <w:p w:rsidR="00B22B49" w:rsidRPr="002B4634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B4634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07" w:type="dxa"/>
          </w:tcPr>
          <w:p w:rsidR="00B22B49" w:rsidRPr="001B5030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B50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B22B49" w:rsidRPr="001B5030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B22B49" w:rsidRPr="001B5030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B50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B22B49" w:rsidRPr="002B4634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B22B49" w:rsidRPr="00BF7916" w:rsidRDefault="00B22B49" w:rsidP="00B22B4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22B49" w:rsidRPr="002B4634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B22B49" w:rsidRPr="00BF7916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6"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B22B49" w:rsidRPr="002B4634" w:rsidTr="00FA68E1">
        <w:tc>
          <w:tcPr>
            <w:tcW w:w="4050" w:type="dxa"/>
          </w:tcPr>
          <w:p w:rsidR="00B22B49" w:rsidRPr="002B4634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B22B49" w:rsidRPr="002B4634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B22B49" w:rsidRPr="002B4634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B22B49" w:rsidRPr="002B4634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B22B49" w:rsidRPr="002B4634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B22B49" w:rsidRPr="002B4634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22B49" w:rsidRPr="002B4634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B22B49" w:rsidRPr="002B4634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2B49" w:rsidRPr="006049A0" w:rsidTr="00FA68E1">
        <w:tc>
          <w:tcPr>
            <w:tcW w:w="4050" w:type="dxa"/>
          </w:tcPr>
          <w:p w:rsidR="00B22B49" w:rsidRPr="003371D1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71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07" w:type="dxa"/>
          </w:tcPr>
          <w:p w:rsidR="00B22B49" w:rsidRPr="003371D1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B22B49" w:rsidRPr="003371D1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B22B49" w:rsidRPr="003371D1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B22B49" w:rsidRPr="003371D1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B22B49" w:rsidRPr="003371D1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22B49" w:rsidRPr="003371D1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B22B49" w:rsidRPr="003371D1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2B49" w:rsidRPr="006049A0" w:rsidTr="00FA68E1">
        <w:tc>
          <w:tcPr>
            <w:tcW w:w="4050" w:type="dxa"/>
          </w:tcPr>
          <w:p w:rsidR="00B22B49" w:rsidRPr="003371D1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71D1">
              <w:rPr>
                <w:rFonts w:ascii="Angsana New" w:hAnsi="Angsana New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07" w:type="dxa"/>
          </w:tcPr>
          <w:p w:rsidR="00B22B49" w:rsidRPr="004071A7" w:rsidRDefault="00AD42B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711,828</w:t>
            </w:r>
          </w:p>
        </w:tc>
        <w:tc>
          <w:tcPr>
            <w:tcW w:w="243" w:type="dxa"/>
          </w:tcPr>
          <w:p w:rsidR="00B22B49" w:rsidRPr="003371D1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B22B49" w:rsidRPr="004071A7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071A7">
              <w:rPr>
                <w:rFonts w:ascii="Angsana New" w:hAnsi="Angsana New"/>
                <w:sz w:val="30"/>
                <w:szCs w:val="30"/>
              </w:rPr>
              <w:t>929,575</w:t>
            </w:r>
          </w:p>
        </w:tc>
        <w:tc>
          <w:tcPr>
            <w:tcW w:w="243" w:type="dxa"/>
          </w:tcPr>
          <w:p w:rsidR="00B22B49" w:rsidRPr="003371D1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B22B49" w:rsidRPr="004071A7" w:rsidRDefault="001166E3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709,130</w:t>
            </w:r>
          </w:p>
        </w:tc>
        <w:tc>
          <w:tcPr>
            <w:tcW w:w="236" w:type="dxa"/>
          </w:tcPr>
          <w:p w:rsidR="00B22B49" w:rsidRPr="003371D1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B22B49" w:rsidRPr="004071A7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071A7">
              <w:rPr>
                <w:rFonts w:ascii="Angsana New" w:hAnsi="Angsana New"/>
                <w:sz w:val="30"/>
                <w:szCs w:val="30"/>
              </w:rPr>
              <w:t>927,564</w:t>
            </w:r>
          </w:p>
        </w:tc>
      </w:tr>
      <w:tr w:rsidR="00B22B49" w:rsidRPr="006049A0" w:rsidTr="00FA68E1">
        <w:tc>
          <w:tcPr>
            <w:tcW w:w="4050" w:type="dxa"/>
          </w:tcPr>
          <w:p w:rsidR="00B22B49" w:rsidRPr="003371D1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71D1">
              <w:rPr>
                <w:rFonts w:ascii="Angsana New" w:hAnsi="Angsana New"/>
                <w:sz w:val="30"/>
                <w:szCs w:val="30"/>
                <w:cs/>
                <w:lang w:val="th-TH"/>
              </w:rPr>
              <w:t>ขายวัตถุดิบ</w:t>
            </w:r>
          </w:p>
        </w:tc>
        <w:tc>
          <w:tcPr>
            <w:tcW w:w="1107" w:type="dxa"/>
          </w:tcPr>
          <w:p w:rsidR="00B22B49" w:rsidRPr="004071A7" w:rsidRDefault="00AD42B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3,452</w:t>
            </w:r>
          </w:p>
        </w:tc>
        <w:tc>
          <w:tcPr>
            <w:tcW w:w="243" w:type="dxa"/>
          </w:tcPr>
          <w:p w:rsidR="00B22B49" w:rsidRPr="003371D1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B22B49" w:rsidRPr="004071A7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071A7">
              <w:rPr>
                <w:rFonts w:ascii="Angsana New" w:hAnsi="Angsana New"/>
                <w:sz w:val="30"/>
                <w:szCs w:val="30"/>
              </w:rPr>
              <w:t>3,358</w:t>
            </w:r>
          </w:p>
        </w:tc>
        <w:tc>
          <w:tcPr>
            <w:tcW w:w="243" w:type="dxa"/>
          </w:tcPr>
          <w:p w:rsidR="00B22B49" w:rsidRPr="003371D1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B22B49" w:rsidRPr="004071A7" w:rsidRDefault="001166E3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3,452</w:t>
            </w:r>
          </w:p>
        </w:tc>
        <w:tc>
          <w:tcPr>
            <w:tcW w:w="236" w:type="dxa"/>
          </w:tcPr>
          <w:p w:rsidR="00B22B49" w:rsidRPr="003371D1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B22B49" w:rsidRPr="004071A7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071A7">
              <w:rPr>
                <w:rFonts w:ascii="Angsana New" w:hAnsi="Angsana New"/>
                <w:sz w:val="30"/>
                <w:szCs w:val="30"/>
              </w:rPr>
              <w:t>3,358</w:t>
            </w:r>
          </w:p>
        </w:tc>
      </w:tr>
      <w:tr w:rsidR="00B22B49" w:rsidRPr="006049A0" w:rsidTr="00FA68E1">
        <w:tc>
          <w:tcPr>
            <w:tcW w:w="4050" w:type="dxa"/>
          </w:tcPr>
          <w:p w:rsidR="00B22B49" w:rsidRPr="003371D1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71D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07" w:type="dxa"/>
          </w:tcPr>
          <w:p w:rsidR="00B22B49" w:rsidRPr="004071A7" w:rsidRDefault="00AD42B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9B3A99"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243" w:type="dxa"/>
          </w:tcPr>
          <w:p w:rsidR="00B22B49" w:rsidRPr="003371D1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B22B49" w:rsidRPr="004071A7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071A7">
              <w:rPr>
                <w:rFonts w:ascii="Angsana New" w:hAnsi="Angsana New"/>
                <w:sz w:val="30"/>
                <w:szCs w:val="30"/>
              </w:rPr>
              <w:t>1,093</w:t>
            </w:r>
          </w:p>
        </w:tc>
        <w:tc>
          <w:tcPr>
            <w:tcW w:w="243" w:type="dxa"/>
          </w:tcPr>
          <w:p w:rsidR="00B22B49" w:rsidRPr="003371D1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B22B49" w:rsidRPr="004071A7" w:rsidRDefault="001166E3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</w:t>
            </w:r>
            <w:r w:rsidR="009B3A99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36" w:type="dxa"/>
          </w:tcPr>
          <w:p w:rsidR="00B22B49" w:rsidRPr="00121D53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B22B49" w:rsidRPr="004071A7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071A7">
              <w:rPr>
                <w:rFonts w:ascii="Angsana New" w:hAnsi="Angsana New"/>
                <w:sz w:val="30"/>
                <w:szCs w:val="30"/>
              </w:rPr>
              <w:t>926</w:t>
            </w:r>
          </w:p>
        </w:tc>
      </w:tr>
      <w:tr w:rsidR="00B22B49" w:rsidRPr="006049A0" w:rsidTr="00FA68E1">
        <w:tc>
          <w:tcPr>
            <w:tcW w:w="4050" w:type="dxa"/>
          </w:tcPr>
          <w:p w:rsidR="00B22B49" w:rsidRPr="003371D1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71D1">
              <w:rPr>
                <w:rFonts w:ascii="Angsana New" w:hAnsi="Angsana New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1107" w:type="dxa"/>
          </w:tcPr>
          <w:p w:rsidR="00B22B49" w:rsidRPr="004071A7" w:rsidRDefault="00AD42B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6,98</w:t>
            </w:r>
            <w:r w:rsidR="00F9349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:rsidR="00B22B49" w:rsidRPr="003371D1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B22B49" w:rsidRPr="004071A7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071A7">
              <w:rPr>
                <w:rFonts w:ascii="Angsana New" w:hAnsi="Angsana New"/>
                <w:sz w:val="30"/>
                <w:szCs w:val="30"/>
              </w:rPr>
              <w:t>8,118</w:t>
            </w:r>
          </w:p>
        </w:tc>
        <w:tc>
          <w:tcPr>
            <w:tcW w:w="243" w:type="dxa"/>
          </w:tcPr>
          <w:p w:rsidR="00B22B49" w:rsidRPr="003371D1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B22B49" w:rsidRPr="004071A7" w:rsidRDefault="001166E3" w:rsidP="00F9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6,98</w:t>
            </w:r>
            <w:r w:rsidR="00F9349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B22B49" w:rsidRPr="00121D53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B22B49" w:rsidRPr="004071A7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071A7">
              <w:rPr>
                <w:rFonts w:ascii="Angsana New" w:hAnsi="Angsana New"/>
                <w:sz w:val="30"/>
                <w:szCs w:val="30"/>
              </w:rPr>
              <w:t>7,908</w:t>
            </w:r>
          </w:p>
        </w:tc>
      </w:tr>
      <w:tr w:rsidR="00B22B49" w:rsidRPr="006049A0" w:rsidTr="00FA68E1">
        <w:tc>
          <w:tcPr>
            <w:tcW w:w="4050" w:type="dxa"/>
          </w:tcPr>
          <w:p w:rsidR="00B22B49" w:rsidRPr="003371D1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71D1">
              <w:rPr>
                <w:rFonts w:ascii="Angsana New" w:hAnsi="Angsana New"/>
                <w:sz w:val="30"/>
                <w:szCs w:val="30"/>
                <w:cs/>
                <w:lang w:val="th-TH"/>
              </w:rPr>
              <w:t>ซื้อวัตถุดิบ</w:t>
            </w:r>
          </w:p>
        </w:tc>
        <w:tc>
          <w:tcPr>
            <w:tcW w:w="1107" w:type="dxa"/>
          </w:tcPr>
          <w:p w:rsidR="00B22B49" w:rsidRPr="004071A7" w:rsidRDefault="00AD42B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165,39</w:t>
            </w:r>
            <w:r w:rsidR="00F9349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:rsidR="00B22B49" w:rsidRPr="003371D1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B22B49" w:rsidRPr="004071A7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252,501</w:t>
            </w:r>
          </w:p>
        </w:tc>
        <w:tc>
          <w:tcPr>
            <w:tcW w:w="243" w:type="dxa"/>
          </w:tcPr>
          <w:p w:rsidR="00B22B49" w:rsidRPr="003371D1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B22B49" w:rsidRPr="004071A7" w:rsidRDefault="001166E3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165,39</w:t>
            </w:r>
            <w:r w:rsidR="00F9349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B22B49" w:rsidRPr="00121D53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B22B49" w:rsidRPr="004071A7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252,501</w:t>
            </w:r>
          </w:p>
        </w:tc>
      </w:tr>
      <w:tr w:rsidR="00B22B49" w:rsidRPr="006049A0" w:rsidTr="00FA68E1">
        <w:tc>
          <w:tcPr>
            <w:tcW w:w="4050" w:type="dxa"/>
          </w:tcPr>
          <w:p w:rsidR="00B22B49" w:rsidRPr="003371D1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371D1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07" w:type="dxa"/>
          </w:tcPr>
          <w:p w:rsidR="00B22B49" w:rsidRPr="004071A7" w:rsidRDefault="00AD42B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  <w:r w:rsidR="00F9349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:rsidR="00B22B49" w:rsidRPr="003371D1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B22B49" w:rsidRPr="004071A7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071A7">
              <w:rPr>
                <w:rFonts w:ascii="Angsana New" w:hAnsi="Angsana New"/>
                <w:sz w:val="30"/>
                <w:szCs w:val="30"/>
              </w:rPr>
              <w:t>482</w:t>
            </w:r>
          </w:p>
        </w:tc>
        <w:tc>
          <w:tcPr>
            <w:tcW w:w="243" w:type="dxa"/>
          </w:tcPr>
          <w:p w:rsidR="00B22B49" w:rsidRPr="003371D1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B22B49" w:rsidRPr="004071A7" w:rsidRDefault="00AD42B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  <w:r w:rsidR="00F9349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:rsidR="00B22B49" w:rsidRPr="00121D53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B22B49" w:rsidRPr="004071A7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071A7">
              <w:rPr>
                <w:rFonts w:ascii="Angsana New" w:hAnsi="Angsana New"/>
                <w:sz w:val="30"/>
                <w:szCs w:val="30"/>
              </w:rPr>
              <w:t>482</w:t>
            </w:r>
          </w:p>
        </w:tc>
      </w:tr>
      <w:tr w:rsidR="00B22B49" w:rsidRPr="006049A0" w:rsidTr="00FA68E1">
        <w:tc>
          <w:tcPr>
            <w:tcW w:w="4050" w:type="dxa"/>
          </w:tcPr>
          <w:p w:rsidR="00B22B49" w:rsidRPr="003371D1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71D1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ค่านายหน้า</w:t>
            </w:r>
          </w:p>
        </w:tc>
        <w:tc>
          <w:tcPr>
            <w:tcW w:w="1107" w:type="dxa"/>
          </w:tcPr>
          <w:p w:rsidR="00B22B49" w:rsidRPr="004071A7" w:rsidRDefault="00AD42B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10,145</w:t>
            </w:r>
          </w:p>
        </w:tc>
        <w:tc>
          <w:tcPr>
            <w:tcW w:w="243" w:type="dxa"/>
          </w:tcPr>
          <w:p w:rsidR="00B22B49" w:rsidRPr="003371D1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B22B49" w:rsidRPr="004071A7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071A7">
              <w:rPr>
                <w:rFonts w:ascii="Angsana New" w:hAnsi="Angsana New"/>
                <w:sz w:val="30"/>
                <w:szCs w:val="30"/>
              </w:rPr>
              <w:t>9,734</w:t>
            </w:r>
          </w:p>
        </w:tc>
        <w:tc>
          <w:tcPr>
            <w:tcW w:w="243" w:type="dxa"/>
          </w:tcPr>
          <w:p w:rsidR="00B22B49" w:rsidRPr="003371D1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B22B49" w:rsidRPr="004071A7" w:rsidRDefault="00AD42B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10,145</w:t>
            </w:r>
          </w:p>
        </w:tc>
        <w:tc>
          <w:tcPr>
            <w:tcW w:w="236" w:type="dxa"/>
          </w:tcPr>
          <w:p w:rsidR="00B22B49" w:rsidRPr="00121D53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B22B49" w:rsidRPr="004071A7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071A7">
              <w:rPr>
                <w:rFonts w:ascii="Angsana New" w:hAnsi="Angsana New"/>
                <w:sz w:val="30"/>
                <w:szCs w:val="30"/>
              </w:rPr>
              <w:t>9,734</w:t>
            </w:r>
          </w:p>
        </w:tc>
      </w:tr>
      <w:tr w:rsidR="00B22B49" w:rsidRPr="006049A0" w:rsidTr="00FA68E1">
        <w:tc>
          <w:tcPr>
            <w:tcW w:w="4050" w:type="dxa"/>
          </w:tcPr>
          <w:p w:rsidR="00B22B49" w:rsidRPr="003371D1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71D1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ค่าตอบแทนผู้บริหาร</w:t>
            </w:r>
          </w:p>
        </w:tc>
        <w:tc>
          <w:tcPr>
            <w:tcW w:w="1107" w:type="dxa"/>
          </w:tcPr>
          <w:p w:rsidR="00B22B49" w:rsidRPr="004071A7" w:rsidRDefault="00AD42B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F9349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:rsidR="00B22B49" w:rsidRPr="003371D1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B22B49" w:rsidRPr="004071A7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071A7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43" w:type="dxa"/>
          </w:tcPr>
          <w:p w:rsidR="00B22B49" w:rsidRPr="003371D1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B22B49" w:rsidRPr="004071A7" w:rsidRDefault="00AD42B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F9349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:rsidR="00B22B49" w:rsidRPr="00121D53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B22B49" w:rsidRPr="004071A7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071A7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B22B49" w:rsidRPr="006049A0" w:rsidTr="00FA68E1">
        <w:tc>
          <w:tcPr>
            <w:tcW w:w="4050" w:type="dxa"/>
          </w:tcPr>
          <w:p w:rsidR="00B22B49" w:rsidRPr="003371D1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07" w:type="dxa"/>
          </w:tcPr>
          <w:p w:rsidR="00B22B49" w:rsidRPr="003371D1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B22B49" w:rsidRPr="003371D1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B22B49" w:rsidRPr="003371D1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B22B49" w:rsidRPr="003371D1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B22B49" w:rsidRPr="003371D1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22B49" w:rsidRPr="003371D1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B22B49" w:rsidRPr="003371D1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2B49" w:rsidRPr="006049A0" w:rsidTr="00FA68E1">
        <w:tc>
          <w:tcPr>
            <w:tcW w:w="4050" w:type="dxa"/>
          </w:tcPr>
          <w:p w:rsidR="00B22B49" w:rsidRPr="002B6FF8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2B6FF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1107" w:type="dxa"/>
          </w:tcPr>
          <w:p w:rsidR="00B22B49" w:rsidRPr="002B6FF8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B22B49" w:rsidRPr="002B6FF8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B22B49" w:rsidRPr="002B6FF8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B22B49" w:rsidRPr="002B6FF8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B22B49" w:rsidRPr="002B6FF8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22B49" w:rsidRPr="002B6FF8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B22B49" w:rsidRPr="002B6FF8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2B49" w:rsidRPr="006049A0" w:rsidTr="00FA68E1">
        <w:tc>
          <w:tcPr>
            <w:tcW w:w="4050" w:type="dxa"/>
          </w:tcPr>
          <w:p w:rsidR="00B22B49" w:rsidRPr="002B6FF8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6FF8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ค่าตอบแทนผู้บริหารสำคัญ</w:t>
            </w:r>
          </w:p>
        </w:tc>
        <w:tc>
          <w:tcPr>
            <w:tcW w:w="1107" w:type="dxa"/>
          </w:tcPr>
          <w:p w:rsidR="00B22B49" w:rsidRPr="002B6FF8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B22B49" w:rsidRPr="002B6FF8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B22B49" w:rsidRPr="002B6FF8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B22B49" w:rsidRPr="002B6FF8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B22B49" w:rsidRPr="002B6FF8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22B49" w:rsidRPr="002B6FF8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B22B49" w:rsidRPr="002B6FF8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2B49" w:rsidRPr="006049A0" w:rsidTr="00FA68E1">
        <w:tc>
          <w:tcPr>
            <w:tcW w:w="4050" w:type="dxa"/>
          </w:tcPr>
          <w:p w:rsidR="00B22B49" w:rsidRPr="002B6FF8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6FF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ผลประโยชน์ระยะสั้นของพนักงาน</w:t>
            </w:r>
          </w:p>
        </w:tc>
        <w:tc>
          <w:tcPr>
            <w:tcW w:w="1107" w:type="dxa"/>
          </w:tcPr>
          <w:p w:rsidR="00B22B49" w:rsidRPr="004071A7" w:rsidRDefault="00F61DB5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</w:t>
            </w:r>
            <w:r w:rsidR="00F93499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43" w:type="dxa"/>
          </w:tcPr>
          <w:p w:rsidR="00B22B49" w:rsidRPr="002B6FF8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B22B49" w:rsidRPr="004071A7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71A7">
              <w:rPr>
                <w:rFonts w:ascii="Angsana New" w:hAnsi="Angsana New"/>
                <w:sz w:val="30"/>
                <w:szCs w:val="30"/>
              </w:rPr>
              <w:t>8,549</w:t>
            </w:r>
          </w:p>
        </w:tc>
        <w:tc>
          <w:tcPr>
            <w:tcW w:w="243" w:type="dxa"/>
          </w:tcPr>
          <w:p w:rsidR="00B22B49" w:rsidRPr="002B6FF8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B22B49" w:rsidRPr="004071A7" w:rsidRDefault="00F61DB5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7,515</w:t>
            </w:r>
          </w:p>
        </w:tc>
        <w:tc>
          <w:tcPr>
            <w:tcW w:w="236" w:type="dxa"/>
          </w:tcPr>
          <w:p w:rsidR="00B22B49" w:rsidRPr="002B6FF8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B22B49" w:rsidRPr="004071A7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71A7">
              <w:rPr>
                <w:rFonts w:ascii="Angsana New" w:hAnsi="Angsana New"/>
                <w:sz w:val="30"/>
                <w:szCs w:val="30"/>
              </w:rPr>
              <w:t>8,102</w:t>
            </w:r>
          </w:p>
        </w:tc>
      </w:tr>
      <w:tr w:rsidR="00B22B49" w:rsidRPr="006049A0" w:rsidTr="00FA68E1">
        <w:tc>
          <w:tcPr>
            <w:tcW w:w="4050" w:type="dxa"/>
          </w:tcPr>
          <w:p w:rsidR="00B22B49" w:rsidRPr="002B6FF8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B6FF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ผลประโยชน์หลังออกจากงาน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B22B49" w:rsidRPr="004071A7" w:rsidRDefault="00F61DB5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6,042</w:t>
            </w:r>
          </w:p>
        </w:tc>
        <w:tc>
          <w:tcPr>
            <w:tcW w:w="243" w:type="dxa"/>
          </w:tcPr>
          <w:p w:rsidR="00B22B49" w:rsidRPr="002B6FF8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B22B49" w:rsidRPr="004071A7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71A7">
              <w:rPr>
                <w:rFonts w:ascii="Angsana New" w:hAnsi="Angsana New"/>
                <w:sz w:val="30"/>
                <w:szCs w:val="30"/>
              </w:rPr>
              <w:t>493</w:t>
            </w:r>
          </w:p>
        </w:tc>
        <w:tc>
          <w:tcPr>
            <w:tcW w:w="243" w:type="dxa"/>
          </w:tcPr>
          <w:p w:rsidR="00B22B49" w:rsidRPr="002B6FF8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B22B49" w:rsidRPr="004071A7" w:rsidRDefault="00F61DB5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5,990</w:t>
            </w:r>
          </w:p>
        </w:tc>
        <w:tc>
          <w:tcPr>
            <w:tcW w:w="236" w:type="dxa"/>
          </w:tcPr>
          <w:p w:rsidR="00B22B49" w:rsidRPr="002B6FF8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B22B49" w:rsidRPr="004071A7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71A7">
              <w:rPr>
                <w:rFonts w:ascii="Angsana New" w:hAnsi="Angsana New"/>
                <w:sz w:val="30"/>
                <w:szCs w:val="30"/>
              </w:rPr>
              <w:t>473</w:t>
            </w:r>
          </w:p>
        </w:tc>
      </w:tr>
      <w:tr w:rsidR="00B22B49" w:rsidRPr="006049A0" w:rsidTr="00FA68E1">
        <w:tc>
          <w:tcPr>
            <w:tcW w:w="4050" w:type="dxa"/>
          </w:tcPr>
          <w:p w:rsidR="00B22B49" w:rsidRPr="002B6FF8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6FF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   รวมค่าตอบแทนผู้บริหารสำคัญ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B22B49" w:rsidRPr="002B6FF8" w:rsidRDefault="00F61DB5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14,09</w:t>
            </w:r>
            <w:r w:rsidR="00F9349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:rsidR="00B22B49" w:rsidRPr="002B6FF8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:rsidR="00B22B49" w:rsidRPr="002B6FF8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71A7">
              <w:rPr>
                <w:rFonts w:ascii="Angsana New" w:hAnsi="Angsana New"/>
                <w:b/>
                <w:bCs/>
                <w:sz w:val="30"/>
                <w:szCs w:val="30"/>
              </w:rPr>
              <w:t>9,042</w:t>
            </w:r>
          </w:p>
        </w:tc>
        <w:tc>
          <w:tcPr>
            <w:tcW w:w="243" w:type="dxa"/>
          </w:tcPr>
          <w:p w:rsidR="00B22B49" w:rsidRPr="002B6FF8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B22B49" w:rsidRPr="002B6FF8" w:rsidRDefault="00F61DB5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13,505</w:t>
            </w:r>
          </w:p>
        </w:tc>
        <w:tc>
          <w:tcPr>
            <w:tcW w:w="236" w:type="dxa"/>
          </w:tcPr>
          <w:p w:rsidR="00B22B49" w:rsidRPr="002B6FF8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B22B49" w:rsidRPr="002B6FF8" w:rsidRDefault="00B22B49" w:rsidP="00B2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71A7">
              <w:rPr>
                <w:rFonts w:ascii="Angsana New" w:hAnsi="Angsana New"/>
                <w:b/>
                <w:bCs/>
                <w:sz w:val="30"/>
                <w:szCs w:val="30"/>
              </w:rPr>
              <w:t>8,575</w:t>
            </w:r>
          </w:p>
        </w:tc>
      </w:tr>
    </w:tbl>
    <w:p w:rsidR="00FA68E1" w:rsidRPr="003D4357" w:rsidRDefault="00FA68E1" w:rsidP="00FA68E1">
      <w:pPr>
        <w:rPr>
          <w:sz w:val="40"/>
          <w:szCs w:val="40"/>
          <w:highlight w:val="yellow"/>
        </w:rPr>
      </w:pPr>
    </w:p>
    <w:tbl>
      <w:tblPr>
        <w:tblW w:w="920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107"/>
        <w:gridCol w:w="243"/>
        <w:gridCol w:w="1125"/>
        <w:gridCol w:w="243"/>
        <w:gridCol w:w="1098"/>
        <w:gridCol w:w="236"/>
        <w:gridCol w:w="1107"/>
      </w:tblGrid>
      <w:tr w:rsidR="00FA68E1" w:rsidRPr="006049A0" w:rsidTr="00F359B4">
        <w:trPr>
          <w:tblHeader/>
        </w:trPr>
        <w:tc>
          <w:tcPr>
            <w:tcW w:w="4050" w:type="dxa"/>
          </w:tcPr>
          <w:p w:rsidR="00FA68E1" w:rsidRPr="00C30545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75" w:type="dxa"/>
            <w:gridSpan w:val="3"/>
          </w:tcPr>
          <w:p w:rsidR="00FA68E1" w:rsidRPr="00C30545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05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:rsidR="00FA68E1" w:rsidRPr="00C30545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:rsidR="00FA68E1" w:rsidRPr="00C30545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05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68E1" w:rsidRPr="006049A0" w:rsidTr="00F359B4">
        <w:trPr>
          <w:tblHeader/>
        </w:trPr>
        <w:tc>
          <w:tcPr>
            <w:tcW w:w="4050" w:type="dxa"/>
          </w:tcPr>
          <w:p w:rsidR="00FA68E1" w:rsidRPr="00C30545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305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305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305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07" w:type="dxa"/>
          </w:tcPr>
          <w:p w:rsidR="00FA68E1" w:rsidRPr="002B4634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:rsidR="00FA68E1" w:rsidRPr="002B4634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FA68E1" w:rsidRPr="002B4634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3" w:type="dxa"/>
          </w:tcPr>
          <w:p w:rsidR="00FA68E1" w:rsidRPr="002B4634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FA68E1" w:rsidRPr="002B4634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FA68E1" w:rsidRPr="002B4634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FA68E1" w:rsidRPr="002B4634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A68E1" w:rsidRPr="006049A0" w:rsidTr="00F359B4">
        <w:trPr>
          <w:tblHeader/>
        </w:trPr>
        <w:tc>
          <w:tcPr>
            <w:tcW w:w="4050" w:type="dxa"/>
          </w:tcPr>
          <w:p w:rsidR="00FA68E1" w:rsidRPr="00C30545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59" w:type="dxa"/>
            <w:gridSpan w:val="7"/>
          </w:tcPr>
          <w:p w:rsidR="00FA68E1" w:rsidRPr="00C30545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0545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A68E1" w:rsidRPr="006049A0" w:rsidTr="00FA68E1">
        <w:tc>
          <w:tcPr>
            <w:tcW w:w="4050" w:type="dxa"/>
          </w:tcPr>
          <w:p w:rsidR="00FA68E1" w:rsidRPr="00C30545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05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</w:tcPr>
          <w:p w:rsidR="00FA68E1" w:rsidRPr="00C30545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FA68E1" w:rsidRPr="00C30545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FA68E1" w:rsidRPr="00C30545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FA68E1" w:rsidRPr="00C30545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FA68E1" w:rsidRPr="00C30545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A68E1" w:rsidRPr="00C30545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FA68E1" w:rsidRPr="00C30545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1115" w:rsidRPr="006049A0" w:rsidTr="00FA68E1">
        <w:tc>
          <w:tcPr>
            <w:tcW w:w="4050" w:type="dxa"/>
          </w:tcPr>
          <w:p w:rsidR="00121115" w:rsidRPr="00C30545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30545">
              <w:rPr>
                <w:rFonts w:ascii="Angsana New" w:hAnsi="Angsana New"/>
                <w:sz w:val="30"/>
                <w:szCs w:val="30"/>
                <w:cs/>
                <w:lang w:val="th-TH"/>
              </w:rPr>
              <w:t>ขาย</w:t>
            </w:r>
            <w:r w:rsidRPr="00C3054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สินค้า</w:t>
            </w:r>
          </w:p>
        </w:tc>
        <w:tc>
          <w:tcPr>
            <w:tcW w:w="1107" w:type="dxa"/>
          </w:tcPr>
          <w:p w:rsidR="00121115" w:rsidRPr="00C30545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30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21115" w:rsidRPr="00C30545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121115" w:rsidRPr="00C30545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30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21115" w:rsidRPr="00C30545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121115" w:rsidRPr="006079E7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27,859</w:t>
            </w:r>
          </w:p>
        </w:tc>
        <w:tc>
          <w:tcPr>
            <w:tcW w:w="236" w:type="dxa"/>
          </w:tcPr>
          <w:p w:rsidR="00121115" w:rsidRPr="00C30545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121115" w:rsidRPr="006079E7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79E7">
              <w:rPr>
                <w:rFonts w:ascii="Angsana New" w:hAnsi="Angsana New"/>
                <w:sz w:val="30"/>
                <w:szCs w:val="30"/>
              </w:rPr>
              <w:t>29,677</w:t>
            </w:r>
          </w:p>
        </w:tc>
      </w:tr>
      <w:tr w:rsidR="00121115" w:rsidRPr="006049A0" w:rsidTr="00FA68E1">
        <w:tc>
          <w:tcPr>
            <w:tcW w:w="4050" w:type="dxa"/>
          </w:tcPr>
          <w:p w:rsidR="00121115" w:rsidRPr="00C30545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30545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07" w:type="dxa"/>
          </w:tcPr>
          <w:p w:rsidR="00121115" w:rsidRPr="00C30545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30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21115" w:rsidRPr="00C30545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121115" w:rsidRPr="00C30545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30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21115" w:rsidRPr="00C30545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121115" w:rsidRPr="006079E7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2,616</w:t>
            </w:r>
          </w:p>
        </w:tc>
        <w:tc>
          <w:tcPr>
            <w:tcW w:w="236" w:type="dxa"/>
          </w:tcPr>
          <w:p w:rsidR="00121115" w:rsidRPr="00C30545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121115" w:rsidRPr="006079E7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79E7">
              <w:rPr>
                <w:rFonts w:ascii="Angsana New" w:hAnsi="Angsana New"/>
                <w:sz w:val="30"/>
                <w:szCs w:val="30"/>
              </w:rPr>
              <w:t>1,936</w:t>
            </w:r>
          </w:p>
        </w:tc>
      </w:tr>
      <w:tr w:rsidR="00121115" w:rsidRPr="006049A0" w:rsidTr="00FA68E1">
        <w:tc>
          <w:tcPr>
            <w:tcW w:w="4050" w:type="dxa"/>
          </w:tcPr>
          <w:p w:rsidR="00121115" w:rsidRPr="00C30545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30545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07" w:type="dxa"/>
          </w:tcPr>
          <w:p w:rsidR="00121115" w:rsidRPr="00C30545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30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21115" w:rsidRPr="00C30545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121115" w:rsidRPr="00C30545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30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21115" w:rsidRPr="00C30545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121115" w:rsidRPr="006079E7" w:rsidRDefault="00121115" w:rsidP="0012111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21115" w:rsidRPr="00C30545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121115" w:rsidRPr="006079E7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79E7">
              <w:rPr>
                <w:rFonts w:ascii="Angsana New" w:hAnsi="Angsana New"/>
                <w:sz w:val="30"/>
                <w:szCs w:val="30"/>
              </w:rPr>
              <w:t>277</w:t>
            </w:r>
          </w:p>
        </w:tc>
      </w:tr>
      <w:tr w:rsidR="00121115" w:rsidRPr="006049A0" w:rsidTr="00FA68E1">
        <w:tc>
          <w:tcPr>
            <w:tcW w:w="4050" w:type="dxa"/>
          </w:tcPr>
          <w:p w:rsidR="00121115" w:rsidRPr="006049A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07" w:type="dxa"/>
          </w:tcPr>
          <w:p w:rsidR="00121115" w:rsidRPr="006049A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3" w:type="dxa"/>
          </w:tcPr>
          <w:p w:rsidR="00121115" w:rsidRPr="006049A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25" w:type="dxa"/>
          </w:tcPr>
          <w:p w:rsidR="00121115" w:rsidRPr="006049A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3" w:type="dxa"/>
          </w:tcPr>
          <w:p w:rsidR="00121115" w:rsidRPr="006049A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</w:tcPr>
          <w:p w:rsidR="00121115" w:rsidRPr="006049A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121115" w:rsidRPr="006049A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07" w:type="dxa"/>
          </w:tcPr>
          <w:p w:rsidR="00121115" w:rsidRPr="006049A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21115" w:rsidRPr="006049A0" w:rsidTr="00FA68E1">
        <w:tc>
          <w:tcPr>
            <w:tcW w:w="4050" w:type="dxa"/>
          </w:tcPr>
          <w:p w:rsidR="00121115" w:rsidRPr="00FC3009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0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FC30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</w:tcPr>
          <w:p w:rsidR="00121115" w:rsidRPr="00FC3009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121115" w:rsidRPr="00FC3009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121115" w:rsidRPr="00FC3009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121115" w:rsidRPr="00FC3009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121115" w:rsidRPr="00FC3009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21115" w:rsidRPr="00FC3009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121115" w:rsidRPr="00FC3009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1115" w:rsidRPr="006049A0" w:rsidTr="00FA68E1">
        <w:tc>
          <w:tcPr>
            <w:tcW w:w="4050" w:type="dxa"/>
          </w:tcPr>
          <w:p w:rsidR="00121115" w:rsidRPr="00FC3009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3009">
              <w:rPr>
                <w:rFonts w:ascii="Angsana New" w:hAnsi="Angsana New"/>
                <w:sz w:val="30"/>
                <w:szCs w:val="30"/>
                <w:cs/>
                <w:lang w:val="th-TH"/>
              </w:rPr>
              <w:t>ขาย</w:t>
            </w:r>
            <w:r w:rsidRPr="00FC300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สินค้า</w:t>
            </w:r>
          </w:p>
        </w:tc>
        <w:tc>
          <w:tcPr>
            <w:tcW w:w="1107" w:type="dxa"/>
          </w:tcPr>
          <w:p w:rsidR="00121115" w:rsidRPr="006079E7" w:rsidRDefault="00007D69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1,406,040</w:t>
            </w:r>
          </w:p>
        </w:tc>
        <w:tc>
          <w:tcPr>
            <w:tcW w:w="243" w:type="dxa"/>
          </w:tcPr>
          <w:p w:rsidR="00121115" w:rsidRPr="00FC3009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121115" w:rsidRPr="006079E7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079E7">
              <w:rPr>
                <w:rFonts w:ascii="Angsana New" w:hAnsi="Angsana New"/>
                <w:sz w:val="30"/>
                <w:szCs w:val="30"/>
              </w:rPr>
              <w:t>1,677,086</w:t>
            </w:r>
          </w:p>
        </w:tc>
        <w:tc>
          <w:tcPr>
            <w:tcW w:w="243" w:type="dxa"/>
          </w:tcPr>
          <w:p w:rsidR="00121115" w:rsidRPr="00FC3009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121115" w:rsidRPr="006079E7" w:rsidRDefault="00007D69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1,401,808</w:t>
            </w:r>
          </w:p>
        </w:tc>
        <w:tc>
          <w:tcPr>
            <w:tcW w:w="236" w:type="dxa"/>
          </w:tcPr>
          <w:p w:rsidR="00121115" w:rsidRPr="00FC3009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121115" w:rsidRPr="006079E7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079E7">
              <w:rPr>
                <w:rFonts w:ascii="Angsana New" w:hAnsi="Angsana New"/>
                <w:sz w:val="30"/>
                <w:szCs w:val="30"/>
              </w:rPr>
              <w:t>1,673,226</w:t>
            </w:r>
          </w:p>
        </w:tc>
      </w:tr>
      <w:tr w:rsidR="00121115" w:rsidRPr="006049A0" w:rsidTr="00FA68E1">
        <w:tc>
          <w:tcPr>
            <w:tcW w:w="4050" w:type="dxa"/>
          </w:tcPr>
          <w:p w:rsidR="00121115" w:rsidRPr="00FC3009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3009">
              <w:rPr>
                <w:rFonts w:ascii="Angsana New" w:hAnsi="Angsana New"/>
                <w:sz w:val="30"/>
                <w:szCs w:val="30"/>
                <w:cs/>
                <w:lang w:val="th-TH"/>
              </w:rPr>
              <w:lastRenderedPageBreak/>
              <w:t>ขายวัตถุดิบ</w:t>
            </w:r>
          </w:p>
        </w:tc>
        <w:tc>
          <w:tcPr>
            <w:tcW w:w="1107" w:type="dxa"/>
          </w:tcPr>
          <w:p w:rsidR="00121115" w:rsidRPr="006079E7" w:rsidRDefault="00007D69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7,558</w:t>
            </w:r>
          </w:p>
        </w:tc>
        <w:tc>
          <w:tcPr>
            <w:tcW w:w="243" w:type="dxa"/>
          </w:tcPr>
          <w:p w:rsidR="00121115" w:rsidRPr="00FC3009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121115" w:rsidRPr="006079E7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079E7">
              <w:rPr>
                <w:rFonts w:ascii="Angsana New" w:hAnsi="Angsana New"/>
                <w:sz w:val="30"/>
                <w:szCs w:val="30"/>
              </w:rPr>
              <w:t>5,552</w:t>
            </w:r>
          </w:p>
        </w:tc>
        <w:tc>
          <w:tcPr>
            <w:tcW w:w="243" w:type="dxa"/>
          </w:tcPr>
          <w:p w:rsidR="00121115" w:rsidRPr="00FC3009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121115" w:rsidRPr="006079E7" w:rsidRDefault="00007D69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7,558</w:t>
            </w:r>
          </w:p>
        </w:tc>
        <w:tc>
          <w:tcPr>
            <w:tcW w:w="236" w:type="dxa"/>
          </w:tcPr>
          <w:p w:rsidR="00121115" w:rsidRPr="00FC3009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121115" w:rsidRPr="006079E7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079E7">
              <w:rPr>
                <w:rFonts w:ascii="Angsana New" w:hAnsi="Angsana New"/>
                <w:sz w:val="30"/>
                <w:szCs w:val="30"/>
              </w:rPr>
              <w:t>5,552</w:t>
            </w:r>
          </w:p>
        </w:tc>
      </w:tr>
      <w:tr w:rsidR="00121115" w:rsidRPr="006049A0" w:rsidTr="00FA68E1">
        <w:tc>
          <w:tcPr>
            <w:tcW w:w="4050" w:type="dxa"/>
          </w:tcPr>
          <w:p w:rsidR="00121115" w:rsidRPr="00FC3009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3009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07" w:type="dxa"/>
          </w:tcPr>
          <w:p w:rsidR="00121115" w:rsidRPr="006079E7" w:rsidRDefault="00007D69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</w:t>
            </w:r>
            <w:r w:rsidR="009B3A99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43" w:type="dxa"/>
          </w:tcPr>
          <w:p w:rsidR="00121115" w:rsidRPr="00FC3009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121115" w:rsidRPr="006079E7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079E7">
              <w:rPr>
                <w:rFonts w:ascii="Angsana New" w:hAnsi="Angsana New"/>
                <w:sz w:val="30"/>
                <w:szCs w:val="30"/>
              </w:rPr>
              <w:t>1,982</w:t>
            </w:r>
          </w:p>
        </w:tc>
        <w:tc>
          <w:tcPr>
            <w:tcW w:w="243" w:type="dxa"/>
          </w:tcPr>
          <w:p w:rsidR="00121115" w:rsidRPr="00FC3009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121115" w:rsidRPr="006079E7" w:rsidRDefault="00007D69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</w:t>
            </w:r>
            <w:r w:rsidR="009B3A9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121115" w:rsidRPr="00FC3009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121115" w:rsidRPr="006079E7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079E7">
              <w:rPr>
                <w:rFonts w:ascii="Angsana New" w:hAnsi="Angsana New"/>
                <w:sz w:val="30"/>
                <w:szCs w:val="30"/>
              </w:rPr>
              <w:t>1,546</w:t>
            </w:r>
          </w:p>
        </w:tc>
      </w:tr>
      <w:tr w:rsidR="00121115" w:rsidRPr="006049A0" w:rsidTr="00FA68E1">
        <w:tc>
          <w:tcPr>
            <w:tcW w:w="4050" w:type="dxa"/>
          </w:tcPr>
          <w:p w:rsidR="00121115" w:rsidRPr="00FC3009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300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1107" w:type="dxa"/>
          </w:tcPr>
          <w:p w:rsidR="00121115" w:rsidRPr="006079E7" w:rsidRDefault="00007D69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12,963</w:t>
            </w:r>
          </w:p>
        </w:tc>
        <w:tc>
          <w:tcPr>
            <w:tcW w:w="243" w:type="dxa"/>
          </w:tcPr>
          <w:p w:rsidR="00121115" w:rsidRPr="00FC3009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121115" w:rsidRPr="006079E7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079E7">
              <w:rPr>
                <w:rFonts w:ascii="Angsana New" w:hAnsi="Angsana New"/>
                <w:sz w:val="30"/>
                <w:szCs w:val="30"/>
              </w:rPr>
              <w:t>17,233</w:t>
            </w:r>
          </w:p>
        </w:tc>
        <w:tc>
          <w:tcPr>
            <w:tcW w:w="243" w:type="dxa"/>
          </w:tcPr>
          <w:p w:rsidR="00121115" w:rsidRPr="00FC3009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121115" w:rsidRPr="006079E7" w:rsidRDefault="00007D69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12,963</w:t>
            </w:r>
          </w:p>
        </w:tc>
        <w:tc>
          <w:tcPr>
            <w:tcW w:w="236" w:type="dxa"/>
          </w:tcPr>
          <w:p w:rsidR="00121115" w:rsidRPr="00FC3009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121115" w:rsidRPr="006079E7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079E7">
              <w:rPr>
                <w:rFonts w:ascii="Angsana New" w:hAnsi="Angsana New"/>
                <w:sz w:val="30"/>
                <w:szCs w:val="30"/>
              </w:rPr>
              <w:t>17,023</w:t>
            </w:r>
          </w:p>
        </w:tc>
      </w:tr>
      <w:tr w:rsidR="00121115" w:rsidRPr="006049A0" w:rsidTr="00FA68E1">
        <w:tc>
          <w:tcPr>
            <w:tcW w:w="4050" w:type="dxa"/>
          </w:tcPr>
          <w:p w:rsidR="00121115" w:rsidRPr="00FC3009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3009">
              <w:rPr>
                <w:rFonts w:ascii="Angsana New" w:hAnsi="Angsana New"/>
                <w:sz w:val="30"/>
                <w:szCs w:val="30"/>
                <w:cs/>
                <w:lang w:val="th-TH"/>
              </w:rPr>
              <w:t>ซื้อวัตถุดิบ</w:t>
            </w:r>
          </w:p>
        </w:tc>
        <w:tc>
          <w:tcPr>
            <w:tcW w:w="1107" w:type="dxa"/>
          </w:tcPr>
          <w:p w:rsidR="00121115" w:rsidRPr="006079E7" w:rsidRDefault="00007D69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298,958</w:t>
            </w:r>
          </w:p>
        </w:tc>
        <w:tc>
          <w:tcPr>
            <w:tcW w:w="243" w:type="dxa"/>
          </w:tcPr>
          <w:p w:rsidR="00121115" w:rsidRPr="00FC3009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121115" w:rsidRPr="006079E7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372,938</w:t>
            </w:r>
          </w:p>
        </w:tc>
        <w:tc>
          <w:tcPr>
            <w:tcW w:w="243" w:type="dxa"/>
          </w:tcPr>
          <w:p w:rsidR="00121115" w:rsidRPr="00FC3009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121115" w:rsidRPr="006079E7" w:rsidRDefault="00007D69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298,958</w:t>
            </w:r>
          </w:p>
        </w:tc>
        <w:tc>
          <w:tcPr>
            <w:tcW w:w="236" w:type="dxa"/>
          </w:tcPr>
          <w:p w:rsidR="00121115" w:rsidRPr="00FC3009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121115" w:rsidRPr="006079E7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372,938</w:t>
            </w:r>
          </w:p>
        </w:tc>
      </w:tr>
      <w:tr w:rsidR="00121115" w:rsidRPr="006049A0" w:rsidTr="00FA68E1">
        <w:tc>
          <w:tcPr>
            <w:tcW w:w="4050" w:type="dxa"/>
          </w:tcPr>
          <w:p w:rsidR="00121115" w:rsidRPr="00FC3009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C3009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07" w:type="dxa"/>
          </w:tcPr>
          <w:p w:rsidR="00121115" w:rsidRPr="006079E7" w:rsidRDefault="00007D69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1,380</w:t>
            </w:r>
          </w:p>
        </w:tc>
        <w:tc>
          <w:tcPr>
            <w:tcW w:w="243" w:type="dxa"/>
          </w:tcPr>
          <w:p w:rsidR="00121115" w:rsidRPr="00FC3009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121115" w:rsidRPr="006079E7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079E7">
              <w:rPr>
                <w:rFonts w:ascii="Angsana New" w:hAnsi="Angsana New"/>
                <w:sz w:val="30"/>
                <w:szCs w:val="30"/>
              </w:rPr>
              <w:t>906</w:t>
            </w:r>
          </w:p>
        </w:tc>
        <w:tc>
          <w:tcPr>
            <w:tcW w:w="243" w:type="dxa"/>
          </w:tcPr>
          <w:p w:rsidR="00121115" w:rsidRPr="00FC3009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121115" w:rsidRPr="006079E7" w:rsidRDefault="00007D69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1,380</w:t>
            </w:r>
          </w:p>
        </w:tc>
        <w:tc>
          <w:tcPr>
            <w:tcW w:w="236" w:type="dxa"/>
          </w:tcPr>
          <w:p w:rsidR="00121115" w:rsidRPr="00FC3009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121115" w:rsidRPr="006079E7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079E7">
              <w:rPr>
                <w:rFonts w:ascii="Angsana New" w:hAnsi="Angsana New"/>
                <w:sz w:val="30"/>
                <w:szCs w:val="30"/>
              </w:rPr>
              <w:t>906</w:t>
            </w:r>
          </w:p>
        </w:tc>
      </w:tr>
      <w:tr w:rsidR="00121115" w:rsidRPr="006049A0" w:rsidTr="00FA68E1">
        <w:tc>
          <w:tcPr>
            <w:tcW w:w="4050" w:type="dxa"/>
          </w:tcPr>
          <w:p w:rsidR="00121115" w:rsidRPr="00FC3009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C3009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07" w:type="dxa"/>
          </w:tcPr>
          <w:p w:rsidR="00121115" w:rsidRPr="006079E7" w:rsidRDefault="00007D69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18,656</w:t>
            </w:r>
          </w:p>
        </w:tc>
        <w:tc>
          <w:tcPr>
            <w:tcW w:w="243" w:type="dxa"/>
          </w:tcPr>
          <w:p w:rsidR="00121115" w:rsidRPr="00FC3009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121115" w:rsidRPr="006079E7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079E7">
              <w:rPr>
                <w:rFonts w:ascii="Angsana New" w:hAnsi="Angsana New"/>
                <w:sz w:val="30"/>
                <w:szCs w:val="30"/>
              </w:rPr>
              <w:t>18,829</w:t>
            </w:r>
          </w:p>
        </w:tc>
        <w:tc>
          <w:tcPr>
            <w:tcW w:w="243" w:type="dxa"/>
          </w:tcPr>
          <w:p w:rsidR="00121115" w:rsidRPr="00FC3009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121115" w:rsidRPr="006079E7" w:rsidRDefault="00007D69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18,656</w:t>
            </w:r>
          </w:p>
        </w:tc>
        <w:tc>
          <w:tcPr>
            <w:tcW w:w="236" w:type="dxa"/>
          </w:tcPr>
          <w:p w:rsidR="00121115" w:rsidRPr="00FC3009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121115" w:rsidRPr="006079E7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079E7">
              <w:rPr>
                <w:rFonts w:ascii="Angsana New" w:hAnsi="Angsana New"/>
                <w:sz w:val="30"/>
                <w:szCs w:val="30"/>
              </w:rPr>
              <w:t>18,829</w:t>
            </w:r>
          </w:p>
        </w:tc>
      </w:tr>
      <w:tr w:rsidR="00121115" w:rsidRPr="006049A0" w:rsidTr="00FA68E1">
        <w:tc>
          <w:tcPr>
            <w:tcW w:w="4050" w:type="dxa"/>
          </w:tcPr>
          <w:p w:rsidR="00121115" w:rsidRPr="00FC3009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300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ค่าตอบแทนผู้บริหาร</w:t>
            </w:r>
          </w:p>
        </w:tc>
        <w:tc>
          <w:tcPr>
            <w:tcW w:w="1107" w:type="dxa"/>
          </w:tcPr>
          <w:p w:rsidR="00121115" w:rsidRPr="006079E7" w:rsidRDefault="00007D69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43" w:type="dxa"/>
          </w:tcPr>
          <w:p w:rsidR="00121115" w:rsidRPr="00FC3009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121115" w:rsidRPr="006079E7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079E7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43" w:type="dxa"/>
          </w:tcPr>
          <w:p w:rsidR="00121115" w:rsidRPr="00FC3009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121115" w:rsidRPr="006079E7" w:rsidRDefault="00007D69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36" w:type="dxa"/>
          </w:tcPr>
          <w:p w:rsidR="00121115" w:rsidRPr="00FC3009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121115" w:rsidRPr="006079E7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079E7">
              <w:rPr>
                <w:rFonts w:ascii="Angsana New" w:hAnsi="Angsana New"/>
                <w:sz w:val="30"/>
                <w:szCs w:val="30"/>
              </w:rPr>
              <w:t>75</w:t>
            </w:r>
          </w:p>
        </w:tc>
      </w:tr>
      <w:tr w:rsidR="00121115" w:rsidRPr="006049A0" w:rsidTr="00FA68E1">
        <w:tc>
          <w:tcPr>
            <w:tcW w:w="4050" w:type="dxa"/>
          </w:tcPr>
          <w:p w:rsidR="00121115" w:rsidRPr="006049A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07" w:type="dxa"/>
          </w:tcPr>
          <w:p w:rsidR="00121115" w:rsidRPr="006049A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3" w:type="dxa"/>
          </w:tcPr>
          <w:p w:rsidR="00121115" w:rsidRPr="006049A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25" w:type="dxa"/>
          </w:tcPr>
          <w:p w:rsidR="00121115" w:rsidRPr="006049A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3" w:type="dxa"/>
          </w:tcPr>
          <w:p w:rsidR="00121115" w:rsidRPr="006049A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098" w:type="dxa"/>
          </w:tcPr>
          <w:p w:rsidR="00121115" w:rsidRPr="006049A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:rsidR="00121115" w:rsidRPr="006049A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07" w:type="dxa"/>
          </w:tcPr>
          <w:p w:rsidR="00121115" w:rsidRPr="006049A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121115" w:rsidRPr="006049A0" w:rsidTr="00FA68E1">
        <w:tc>
          <w:tcPr>
            <w:tcW w:w="4050" w:type="dxa"/>
          </w:tcPr>
          <w:p w:rsidR="00121115" w:rsidRPr="00AE445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AE445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1107" w:type="dxa"/>
          </w:tcPr>
          <w:p w:rsidR="00121115" w:rsidRPr="00AE445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121115" w:rsidRPr="00AE445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121115" w:rsidRPr="00AE445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121115" w:rsidRPr="00AE445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121115" w:rsidRPr="00AE445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21115" w:rsidRPr="00AE445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121115" w:rsidRPr="00AE445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1115" w:rsidRPr="006049A0" w:rsidTr="00FA68E1">
        <w:tc>
          <w:tcPr>
            <w:tcW w:w="4050" w:type="dxa"/>
          </w:tcPr>
          <w:p w:rsidR="00121115" w:rsidRPr="00AE445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E445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ค่าตอบแทนผู้บริหารสำคัญ</w:t>
            </w:r>
          </w:p>
        </w:tc>
        <w:tc>
          <w:tcPr>
            <w:tcW w:w="1107" w:type="dxa"/>
          </w:tcPr>
          <w:p w:rsidR="00121115" w:rsidRPr="00AE445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121115" w:rsidRPr="00AE445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121115" w:rsidRPr="00AE445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121115" w:rsidRPr="00AE445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121115" w:rsidRPr="00AE445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21115" w:rsidRPr="00AE445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121115" w:rsidRPr="00AE445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1115" w:rsidRPr="006049A0" w:rsidTr="00FA68E1">
        <w:tc>
          <w:tcPr>
            <w:tcW w:w="4050" w:type="dxa"/>
          </w:tcPr>
          <w:p w:rsidR="00121115" w:rsidRPr="00AE445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E445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AE4450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ผลประโยชน์ระยะสั้นของพนักงาน</w:t>
            </w:r>
          </w:p>
        </w:tc>
        <w:tc>
          <w:tcPr>
            <w:tcW w:w="1107" w:type="dxa"/>
          </w:tcPr>
          <w:p w:rsidR="00121115" w:rsidRPr="006A7690" w:rsidRDefault="00004D7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17,577</w:t>
            </w:r>
          </w:p>
        </w:tc>
        <w:tc>
          <w:tcPr>
            <w:tcW w:w="243" w:type="dxa"/>
          </w:tcPr>
          <w:p w:rsidR="00121115" w:rsidRPr="00AE445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121115" w:rsidRPr="006A769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A7690">
              <w:rPr>
                <w:rFonts w:ascii="Angsana New" w:hAnsi="Angsana New"/>
                <w:sz w:val="30"/>
                <w:szCs w:val="30"/>
              </w:rPr>
              <w:t>16,002</w:t>
            </w:r>
          </w:p>
        </w:tc>
        <w:tc>
          <w:tcPr>
            <w:tcW w:w="243" w:type="dxa"/>
          </w:tcPr>
          <w:p w:rsidR="00121115" w:rsidRPr="00AE445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121115" w:rsidRPr="006A7690" w:rsidRDefault="00004D7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16,510</w:t>
            </w:r>
          </w:p>
        </w:tc>
        <w:tc>
          <w:tcPr>
            <w:tcW w:w="236" w:type="dxa"/>
          </w:tcPr>
          <w:p w:rsidR="00121115" w:rsidRPr="00AE445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121115" w:rsidRPr="006A769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A7690">
              <w:rPr>
                <w:rFonts w:ascii="Angsana New" w:hAnsi="Angsana New"/>
                <w:sz w:val="30"/>
                <w:szCs w:val="30"/>
              </w:rPr>
              <w:t>15,107</w:t>
            </w:r>
          </w:p>
        </w:tc>
      </w:tr>
      <w:tr w:rsidR="00121115" w:rsidRPr="006049A0" w:rsidTr="00FA68E1">
        <w:tc>
          <w:tcPr>
            <w:tcW w:w="4050" w:type="dxa"/>
          </w:tcPr>
          <w:p w:rsidR="00121115" w:rsidRPr="00AE445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E445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AE4450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121115" w:rsidRPr="006A7690" w:rsidRDefault="00004D7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6,381</w:t>
            </w:r>
          </w:p>
        </w:tc>
        <w:tc>
          <w:tcPr>
            <w:tcW w:w="243" w:type="dxa"/>
          </w:tcPr>
          <w:p w:rsidR="00121115" w:rsidRPr="00AE445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121115" w:rsidRPr="006A769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A7690">
              <w:rPr>
                <w:rFonts w:ascii="Angsana New" w:hAnsi="Angsana New"/>
                <w:sz w:val="30"/>
                <w:szCs w:val="30"/>
              </w:rPr>
              <w:t>986</w:t>
            </w:r>
          </w:p>
        </w:tc>
        <w:tc>
          <w:tcPr>
            <w:tcW w:w="243" w:type="dxa"/>
          </w:tcPr>
          <w:p w:rsidR="00121115" w:rsidRPr="00AE445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121115" w:rsidRPr="006A7690" w:rsidRDefault="00004D7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6,321</w:t>
            </w:r>
          </w:p>
        </w:tc>
        <w:tc>
          <w:tcPr>
            <w:tcW w:w="236" w:type="dxa"/>
          </w:tcPr>
          <w:p w:rsidR="00121115" w:rsidRPr="00AE445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121115" w:rsidRPr="006A769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A7690">
              <w:rPr>
                <w:rFonts w:ascii="Angsana New" w:hAnsi="Angsana New"/>
                <w:sz w:val="30"/>
                <w:szCs w:val="30"/>
              </w:rPr>
              <w:t>946</w:t>
            </w:r>
          </w:p>
        </w:tc>
      </w:tr>
      <w:tr w:rsidR="00121115" w:rsidRPr="006049A0" w:rsidTr="00FA68E1">
        <w:tc>
          <w:tcPr>
            <w:tcW w:w="4050" w:type="dxa"/>
          </w:tcPr>
          <w:p w:rsidR="00121115" w:rsidRPr="00AE445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E445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   รวมค่าตอบแทนผู้บริหารสำคัญ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121115" w:rsidRPr="00AE4450" w:rsidRDefault="00004D7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23,958</w:t>
            </w:r>
          </w:p>
        </w:tc>
        <w:tc>
          <w:tcPr>
            <w:tcW w:w="243" w:type="dxa"/>
          </w:tcPr>
          <w:p w:rsidR="00121115" w:rsidRPr="00AE445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:rsidR="00121115" w:rsidRPr="00AE445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7690">
              <w:rPr>
                <w:rFonts w:ascii="Angsana New" w:hAnsi="Angsana New"/>
                <w:b/>
                <w:bCs/>
                <w:sz w:val="30"/>
                <w:szCs w:val="30"/>
              </w:rPr>
              <w:t>16,988</w:t>
            </w:r>
          </w:p>
        </w:tc>
        <w:tc>
          <w:tcPr>
            <w:tcW w:w="243" w:type="dxa"/>
          </w:tcPr>
          <w:p w:rsidR="00121115" w:rsidRPr="00AE445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121115" w:rsidRPr="00AE4450" w:rsidRDefault="00004D7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22,831</w:t>
            </w:r>
          </w:p>
        </w:tc>
        <w:tc>
          <w:tcPr>
            <w:tcW w:w="236" w:type="dxa"/>
          </w:tcPr>
          <w:p w:rsidR="00121115" w:rsidRPr="00AE445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121115" w:rsidRPr="00AE4450" w:rsidRDefault="00121115" w:rsidP="0012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7690">
              <w:rPr>
                <w:rFonts w:ascii="Angsana New" w:hAnsi="Angsana New"/>
                <w:b/>
                <w:bCs/>
                <w:sz w:val="30"/>
                <w:szCs w:val="30"/>
              </w:rPr>
              <w:t>16,053</w:t>
            </w:r>
          </w:p>
        </w:tc>
      </w:tr>
    </w:tbl>
    <w:p w:rsidR="00FA68E1" w:rsidRDefault="00FA68E1" w:rsidP="00FA6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08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A60B61" w:rsidRPr="00EF744C" w:rsidRDefault="008B3F05" w:rsidP="004671D7">
      <w:pPr>
        <w:pStyle w:val="EndnoteText"/>
        <w:spacing w:line="240" w:lineRule="atLeast"/>
        <w:ind w:left="540"/>
        <w:rPr>
          <w:rFonts w:ascii="Angsana New" w:hAnsi="Angsana New"/>
          <w:sz w:val="30"/>
          <w:szCs w:val="30"/>
          <w:cs/>
        </w:rPr>
      </w:pPr>
      <w:r w:rsidRPr="00EF744C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="001828B4" w:rsidRPr="00EF744C">
        <w:rPr>
          <w:rFonts w:ascii="Angsana New" w:hAnsi="Angsana New"/>
          <w:sz w:val="30"/>
          <w:szCs w:val="30"/>
          <w:lang w:val="en-US"/>
        </w:rPr>
        <w:t xml:space="preserve"> </w:t>
      </w:r>
      <w:r w:rsidR="001828B4" w:rsidRPr="00EF744C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FA68E1">
        <w:rPr>
          <w:rFonts w:ascii="Angsana New" w:hAnsi="Angsana New"/>
          <w:sz w:val="30"/>
          <w:szCs w:val="30"/>
          <w:lang w:val="en-US"/>
        </w:rPr>
        <w:t xml:space="preserve">30 </w:t>
      </w:r>
      <w:r w:rsidR="00FA68E1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1828B4" w:rsidRPr="00EF744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70237" w:rsidRPr="00EF744C">
        <w:rPr>
          <w:rFonts w:ascii="Angsana New" w:hAnsi="Angsana New"/>
          <w:sz w:val="30"/>
          <w:szCs w:val="30"/>
          <w:cs/>
          <w:lang w:val="en-US"/>
        </w:rPr>
        <w:t>25</w:t>
      </w:r>
      <w:r w:rsidR="00537AAD" w:rsidRPr="00EF744C">
        <w:rPr>
          <w:rFonts w:ascii="Angsana New" w:hAnsi="Angsana New"/>
          <w:sz w:val="30"/>
          <w:szCs w:val="30"/>
          <w:lang w:val="en-US"/>
        </w:rPr>
        <w:t>6</w:t>
      </w:r>
      <w:r w:rsidR="008F0E2A" w:rsidRPr="00EF744C">
        <w:rPr>
          <w:rFonts w:ascii="Angsana New" w:hAnsi="Angsana New"/>
          <w:sz w:val="30"/>
          <w:szCs w:val="30"/>
          <w:lang w:val="en-US"/>
        </w:rPr>
        <w:t>2</w:t>
      </w:r>
      <w:r w:rsidR="00537AAD" w:rsidRPr="00EF744C">
        <w:rPr>
          <w:rFonts w:ascii="Angsana New" w:hAnsi="Angsana New"/>
          <w:sz w:val="30"/>
          <w:szCs w:val="30"/>
          <w:lang w:val="en-US"/>
        </w:rPr>
        <w:t xml:space="preserve"> </w:t>
      </w:r>
      <w:r w:rsidR="001828B4" w:rsidRPr="00EF744C">
        <w:rPr>
          <w:rFonts w:ascii="Angsana New" w:hAnsi="Angsana New"/>
          <w:sz w:val="30"/>
          <w:szCs w:val="30"/>
          <w:cs/>
          <w:lang w:val="en-US"/>
        </w:rPr>
        <w:t xml:space="preserve">และ 31 ธันวาคม </w:t>
      </w:r>
      <w:r w:rsidR="00270237" w:rsidRPr="00EF744C">
        <w:rPr>
          <w:rFonts w:ascii="Angsana New" w:hAnsi="Angsana New"/>
          <w:sz w:val="30"/>
          <w:szCs w:val="30"/>
          <w:cs/>
          <w:lang w:val="en-US"/>
        </w:rPr>
        <w:t>25</w:t>
      </w:r>
      <w:r w:rsidR="008F0E2A" w:rsidRPr="00EF744C">
        <w:rPr>
          <w:rFonts w:ascii="Angsana New" w:hAnsi="Angsana New"/>
          <w:sz w:val="30"/>
          <w:szCs w:val="30"/>
          <w:lang w:val="en-US"/>
        </w:rPr>
        <w:t>61</w:t>
      </w:r>
      <w:r w:rsidR="00537AAD" w:rsidRPr="00EF744C">
        <w:rPr>
          <w:rFonts w:ascii="Angsana New" w:hAnsi="Angsana New"/>
          <w:sz w:val="30"/>
          <w:szCs w:val="30"/>
          <w:lang w:val="en-US"/>
        </w:rPr>
        <w:t xml:space="preserve"> </w:t>
      </w:r>
      <w:r w:rsidRPr="00EF744C">
        <w:rPr>
          <w:rFonts w:ascii="Angsana New" w:hAnsi="Angsana New"/>
          <w:sz w:val="30"/>
          <w:szCs w:val="30"/>
          <w:cs/>
        </w:rPr>
        <w:t>มีดังนี้</w:t>
      </w:r>
    </w:p>
    <w:p w:rsidR="00094581" w:rsidRPr="00EF744C" w:rsidRDefault="00094581" w:rsidP="00094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080"/>
        <w:gridCol w:w="270"/>
        <w:gridCol w:w="990"/>
      </w:tblGrid>
      <w:tr w:rsidR="00094581" w:rsidRPr="00EF744C" w:rsidTr="00F93499">
        <w:tc>
          <w:tcPr>
            <w:tcW w:w="3960" w:type="dxa"/>
          </w:tcPr>
          <w:p w:rsidR="00094581" w:rsidRPr="00EF744C" w:rsidRDefault="00A97F7A" w:rsidP="0095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EF744C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2610" w:type="dxa"/>
            <w:gridSpan w:val="3"/>
          </w:tcPr>
          <w:p w:rsidR="00094581" w:rsidRPr="00EF744C" w:rsidRDefault="00094581" w:rsidP="0095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94581" w:rsidRPr="00EF744C" w:rsidRDefault="00094581" w:rsidP="0095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094581" w:rsidRPr="00EF744C" w:rsidRDefault="00094581" w:rsidP="0095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68E1" w:rsidRPr="00EF744C" w:rsidTr="00F93499">
        <w:tc>
          <w:tcPr>
            <w:tcW w:w="396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FA68E1" w:rsidRPr="00EF744C" w:rsidTr="00F93499">
        <w:tc>
          <w:tcPr>
            <w:tcW w:w="396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A68E1" w:rsidRPr="00EF744C" w:rsidTr="00F93499">
        <w:tc>
          <w:tcPr>
            <w:tcW w:w="396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EF744C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F12C8" w:rsidRPr="00EF744C" w:rsidTr="00F93499">
        <w:tc>
          <w:tcPr>
            <w:tcW w:w="3960" w:type="dxa"/>
          </w:tcPr>
          <w:p w:rsidR="00FF12C8" w:rsidRPr="00EF744C" w:rsidRDefault="00FF12C8" w:rsidP="00FF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FF12C8" w:rsidRPr="00EF744C" w:rsidRDefault="00FF12C8" w:rsidP="00FF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F12C8" w:rsidRPr="00EF744C" w:rsidRDefault="00FF12C8" w:rsidP="00FF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F12C8" w:rsidRPr="00EF744C" w:rsidRDefault="00FF12C8" w:rsidP="00FF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F12C8" w:rsidRPr="00EF744C" w:rsidRDefault="00FF12C8" w:rsidP="00FF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F12C8" w:rsidRPr="00EF744C" w:rsidRDefault="00FF12C8" w:rsidP="00F9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2,210</w:t>
            </w:r>
          </w:p>
        </w:tc>
        <w:tc>
          <w:tcPr>
            <w:tcW w:w="270" w:type="dxa"/>
          </w:tcPr>
          <w:p w:rsidR="00FF12C8" w:rsidRPr="00EF744C" w:rsidRDefault="00FF12C8" w:rsidP="00FF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F12C8" w:rsidRPr="00EF744C" w:rsidRDefault="00FF12C8" w:rsidP="00F9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11,563</w:t>
            </w:r>
          </w:p>
        </w:tc>
      </w:tr>
      <w:tr w:rsidR="00FF12C8" w:rsidRPr="00EF744C" w:rsidTr="00F93499">
        <w:tc>
          <w:tcPr>
            <w:tcW w:w="3960" w:type="dxa"/>
          </w:tcPr>
          <w:p w:rsidR="00FF12C8" w:rsidRPr="00EF744C" w:rsidRDefault="00FF12C8" w:rsidP="00FF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FF12C8" w:rsidRPr="00EF744C" w:rsidRDefault="00FF12C8" w:rsidP="00FF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688,403</w:t>
            </w:r>
          </w:p>
        </w:tc>
        <w:tc>
          <w:tcPr>
            <w:tcW w:w="270" w:type="dxa"/>
          </w:tcPr>
          <w:p w:rsidR="00FF12C8" w:rsidRPr="00EF744C" w:rsidRDefault="00FF12C8" w:rsidP="00FF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F12C8" w:rsidRPr="00EF744C" w:rsidRDefault="00FF12C8" w:rsidP="00F9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600,806</w:t>
            </w:r>
          </w:p>
        </w:tc>
        <w:tc>
          <w:tcPr>
            <w:tcW w:w="270" w:type="dxa"/>
          </w:tcPr>
          <w:p w:rsidR="00FF12C8" w:rsidRPr="00EF744C" w:rsidRDefault="00FF12C8" w:rsidP="00FF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F12C8" w:rsidRPr="00EF744C" w:rsidRDefault="00FF12C8" w:rsidP="00F9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686,890</w:t>
            </w:r>
          </w:p>
        </w:tc>
        <w:tc>
          <w:tcPr>
            <w:tcW w:w="270" w:type="dxa"/>
          </w:tcPr>
          <w:p w:rsidR="00FF12C8" w:rsidRPr="00EF744C" w:rsidRDefault="00FF12C8" w:rsidP="00FF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FF12C8" w:rsidRPr="00EF744C" w:rsidRDefault="00FF12C8" w:rsidP="00F9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599,656</w:t>
            </w:r>
          </w:p>
        </w:tc>
      </w:tr>
      <w:tr w:rsidR="00FF12C8" w:rsidRPr="00EF744C" w:rsidTr="00F93499">
        <w:tc>
          <w:tcPr>
            <w:tcW w:w="3960" w:type="dxa"/>
          </w:tcPr>
          <w:p w:rsidR="00FF12C8" w:rsidRPr="00EF744C" w:rsidRDefault="00FF12C8" w:rsidP="00FF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F12C8" w:rsidRPr="00EF744C" w:rsidRDefault="00FF12C8" w:rsidP="00FF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688,403</w:t>
            </w:r>
          </w:p>
        </w:tc>
        <w:tc>
          <w:tcPr>
            <w:tcW w:w="270" w:type="dxa"/>
          </w:tcPr>
          <w:p w:rsidR="00FF12C8" w:rsidRPr="00EF744C" w:rsidRDefault="00FF12C8" w:rsidP="00FF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F12C8" w:rsidRPr="00EF744C" w:rsidRDefault="00FF12C8" w:rsidP="00F9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</w:rPr>
              <w:t>600,806</w:t>
            </w:r>
          </w:p>
        </w:tc>
        <w:tc>
          <w:tcPr>
            <w:tcW w:w="270" w:type="dxa"/>
          </w:tcPr>
          <w:p w:rsidR="00FF12C8" w:rsidRPr="00EF744C" w:rsidRDefault="00FF12C8" w:rsidP="00FF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F12C8" w:rsidRPr="00EF744C" w:rsidRDefault="00FF12C8" w:rsidP="00F9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689,100</w:t>
            </w:r>
          </w:p>
        </w:tc>
        <w:tc>
          <w:tcPr>
            <w:tcW w:w="270" w:type="dxa"/>
          </w:tcPr>
          <w:p w:rsidR="00FF12C8" w:rsidRPr="00EF744C" w:rsidRDefault="00FF12C8" w:rsidP="00FF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8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F12C8" w:rsidRPr="00EF744C" w:rsidRDefault="00FF12C8" w:rsidP="00F93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</w:rPr>
              <w:t>611,219</w:t>
            </w:r>
          </w:p>
        </w:tc>
      </w:tr>
      <w:tr w:rsidR="00587567" w:rsidRPr="00EF744C" w:rsidTr="00F93499">
        <w:tc>
          <w:tcPr>
            <w:tcW w:w="3960" w:type="dxa"/>
          </w:tcPr>
          <w:p w:rsidR="00587567" w:rsidRPr="00EF744C" w:rsidRDefault="00587567" w:rsidP="00FF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587567" w:rsidRDefault="00587567" w:rsidP="00FF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87567" w:rsidRPr="00EF744C" w:rsidRDefault="00587567" w:rsidP="00FF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587567" w:rsidRPr="00EF744C" w:rsidRDefault="00587567" w:rsidP="00FF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87567" w:rsidRPr="00EF744C" w:rsidRDefault="00587567" w:rsidP="00FF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587567" w:rsidRDefault="00587567" w:rsidP="00FF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87567" w:rsidRPr="00EF744C" w:rsidRDefault="00587567" w:rsidP="00FF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8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587567" w:rsidRPr="00EF744C" w:rsidRDefault="00587567" w:rsidP="00FF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141C5" w:rsidRPr="00EF744C" w:rsidTr="00F93499">
        <w:tc>
          <w:tcPr>
            <w:tcW w:w="3960" w:type="dxa"/>
          </w:tcPr>
          <w:p w:rsidR="001141C5" w:rsidRPr="00EF744C" w:rsidRDefault="001141C5" w:rsidP="00FF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141C5" w:rsidRDefault="001141C5" w:rsidP="00FF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141C5" w:rsidRPr="00EF744C" w:rsidRDefault="001141C5" w:rsidP="00FF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141C5" w:rsidRPr="00EF744C" w:rsidRDefault="001141C5" w:rsidP="00FF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141C5" w:rsidRPr="00EF744C" w:rsidRDefault="001141C5" w:rsidP="00FF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1C5" w:rsidRDefault="001141C5" w:rsidP="00FF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141C5" w:rsidRPr="00EF744C" w:rsidRDefault="001141C5" w:rsidP="00FF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8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1141C5" w:rsidRPr="00EF744C" w:rsidRDefault="001141C5" w:rsidP="00FF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141C5" w:rsidRPr="00EF744C" w:rsidTr="00F93499">
        <w:tc>
          <w:tcPr>
            <w:tcW w:w="3960" w:type="dxa"/>
          </w:tcPr>
          <w:p w:rsidR="001141C5" w:rsidRPr="00EF744C" w:rsidRDefault="001141C5" w:rsidP="00FF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141C5" w:rsidRDefault="001141C5" w:rsidP="00FF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141C5" w:rsidRPr="00EF744C" w:rsidRDefault="001141C5" w:rsidP="00FF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141C5" w:rsidRPr="00EF744C" w:rsidRDefault="001141C5" w:rsidP="00FF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141C5" w:rsidRPr="00EF744C" w:rsidRDefault="001141C5" w:rsidP="00FF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141C5" w:rsidRDefault="001141C5" w:rsidP="00FF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141C5" w:rsidRPr="00EF744C" w:rsidRDefault="001141C5" w:rsidP="00FF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8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1141C5" w:rsidRPr="00EF744C" w:rsidRDefault="001141C5" w:rsidP="00FF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2A1761" w:rsidRPr="00E76A8D" w:rsidRDefault="002A1761" w:rsidP="00094581">
      <w:pPr>
        <w:rPr>
          <w:vanish/>
          <w:sz w:val="28"/>
          <w:szCs w:val="28"/>
        </w:rPr>
      </w:pPr>
    </w:p>
    <w:tbl>
      <w:tblPr>
        <w:tblpPr w:leftFromText="180" w:rightFromText="180" w:vertAnchor="text" w:tblpX="558" w:tblpY="1"/>
        <w:tblOverlap w:val="never"/>
        <w:tblW w:w="918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152"/>
        <w:gridCol w:w="270"/>
        <w:gridCol w:w="1080"/>
      </w:tblGrid>
      <w:tr w:rsidR="00587567" w:rsidRPr="00EF744C" w:rsidTr="009530E2">
        <w:tc>
          <w:tcPr>
            <w:tcW w:w="3888" w:type="dxa"/>
          </w:tcPr>
          <w:p w:rsidR="00587567" w:rsidRPr="00EF744C" w:rsidRDefault="00470C7D" w:rsidP="0058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EF744C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</w:t>
            </w:r>
            <w:r w:rsidRPr="00EF744C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อื่น</w:t>
            </w:r>
            <w:r w:rsidRPr="00EF744C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2520" w:type="dxa"/>
            <w:gridSpan w:val="3"/>
          </w:tcPr>
          <w:p w:rsidR="00587567" w:rsidRPr="00EF744C" w:rsidRDefault="00587567" w:rsidP="0058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87567" w:rsidRPr="00EF744C" w:rsidRDefault="00587567" w:rsidP="0058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:rsidR="00587567" w:rsidRPr="00EF744C" w:rsidRDefault="00587567" w:rsidP="0058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7567" w:rsidRPr="00EF744C" w:rsidTr="009530E2">
        <w:tc>
          <w:tcPr>
            <w:tcW w:w="3888" w:type="dxa"/>
          </w:tcPr>
          <w:p w:rsidR="00587567" w:rsidRPr="00EF744C" w:rsidRDefault="00587567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87567" w:rsidRPr="00EF744C" w:rsidRDefault="00587567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587567" w:rsidRPr="00EF744C" w:rsidRDefault="00587567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7567" w:rsidRPr="00EF744C" w:rsidRDefault="00587567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587567" w:rsidRPr="00EF744C" w:rsidRDefault="00587567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587567" w:rsidRPr="00EF744C" w:rsidRDefault="00587567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587567" w:rsidRPr="00EF744C" w:rsidRDefault="00587567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7567" w:rsidRPr="00EF744C" w:rsidRDefault="00587567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587567" w:rsidRPr="00EF744C" w:rsidTr="009530E2">
        <w:tc>
          <w:tcPr>
            <w:tcW w:w="3888" w:type="dxa"/>
          </w:tcPr>
          <w:p w:rsidR="00587567" w:rsidRPr="00EF744C" w:rsidRDefault="00587567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87567" w:rsidRPr="00EF744C" w:rsidRDefault="00587567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587567" w:rsidRPr="00EF744C" w:rsidRDefault="00587567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7567" w:rsidRPr="00EF744C" w:rsidRDefault="00587567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587567" w:rsidRPr="00EF744C" w:rsidRDefault="00587567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587567" w:rsidRPr="00EF744C" w:rsidRDefault="00587567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587567" w:rsidRPr="00EF744C" w:rsidRDefault="00587567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7567" w:rsidRPr="00EF744C" w:rsidRDefault="00587567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87567" w:rsidRPr="00EF744C" w:rsidTr="00A97F7A">
        <w:tc>
          <w:tcPr>
            <w:tcW w:w="3888" w:type="dxa"/>
          </w:tcPr>
          <w:p w:rsidR="00587567" w:rsidRPr="00EF744C" w:rsidRDefault="00587567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2" w:type="dxa"/>
            <w:gridSpan w:val="7"/>
          </w:tcPr>
          <w:p w:rsidR="00587567" w:rsidRPr="00EF744C" w:rsidRDefault="00587567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87567" w:rsidRPr="00EF744C" w:rsidTr="009530E2">
        <w:tc>
          <w:tcPr>
            <w:tcW w:w="3888" w:type="dxa"/>
          </w:tcPr>
          <w:p w:rsidR="00587567" w:rsidRPr="00EF744C" w:rsidRDefault="00587567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587567" w:rsidRPr="00EF744C" w:rsidRDefault="00587567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16,331</w:t>
            </w:r>
          </w:p>
        </w:tc>
        <w:tc>
          <w:tcPr>
            <w:tcW w:w="270" w:type="dxa"/>
          </w:tcPr>
          <w:p w:rsidR="00587567" w:rsidRPr="00EF744C" w:rsidRDefault="00587567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7567" w:rsidRPr="00EF744C" w:rsidRDefault="00587567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2,711</w:t>
            </w:r>
          </w:p>
        </w:tc>
        <w:tc>
          <w:tcPr>
            <w:tcW w:w="270" w:type="dxa"/>
          </w:tcPr>
          <w:p w:rsidR="00587567" w:rsidRPr="00EF744C" w:rsidRDefault="00587567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587567" w:rsidRPr="00EF744C" w:rsidRDefault="00587567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16,253</w:t>
            </w:r>
          </w:p>
        </w:tc>
        <w:tc>
          <w:tcPr>
            <w:tcW w:w="270" w:type="dxa"/>
          </w:tcPr>
          <w:p w:rsidR="00587567" w:rsidRPr="00EF744C" w:rsidRDefault="00587567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7567" w:rsidRPr="00EF744C" w:rsidRDefault="00587567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2,487</w:t>
            </w:r>
          </w:p>
        </w:tc>
      </w:tr>
      <w:tr w:rsidR="00587567" w:rsidRPr="00EF744C" w:rsidTr="009530E2">
        <w:tc>
          <w:tcPr>
            <w:tcW w:w="3888" w:type="dxa"/>
          </w:tcPr>
          <w:p w:rsidR="00587567" w:rsidRPr="00EF744C" w:rsidRDefault="00587567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87567" w:rsidRPr="00EF744C" w:rsidRDefault="00587567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16,331</w:t>
            </w:r>
          </w:p>
        </w:tc>
        <w:tc>
          <w:tcPr>
            <w:tcW w:w="270" w:type="dxa"/>
          </w:tcPr>
          <w:p w:rsidR="00587567" w:rsidRPr="00EF744C" w:rsidRDefault="00587567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87567" w:rsidRPr="00EF744C" w:rsidRDefault="00587567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</w:rPr>
              <w:t>2,711</w:t>
            </w:r>
          </w:p>
        </w:tc>
        <w:tc>
          <w:tcPr>
            <w:tcW w:w="270" w:type="dxa"/>
          </w:tcPr>
          <w:p w:rsidR="00587567" w:rsidRPr="00EF744C" w:rsidRDefault="00587567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587567" w:rsidRPr="00EF744C" w:rsidRDefault="00587567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16,253</w:t>
            </w:r>
          </w:p>
        </w:tc>
        <w:tc>
          <w:tcPr>
            <w:tcW w:w="270" w:type="dxa"/>
          </w:tcPr>
          <w:p w:rsidR="00587567" w:rsidRPr="00EF744C" w:rsidRDefault="00587567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87567" w:rsidRPr="00EF744C" w:rsidRDefault="00587567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</w:rPr>
              <w:t>2,487</w:t>
            </w:r>
          </w:p>
        </w:tc>
      </w:tr>
    </w:tbl>
    <w:p w:rsidR="008940C5" w:rsidRPr="00EF744C" w:rsidRDefault="008940C5" w:rsidP="00662929">
      <w:pPr>
        <w:ind w:firstLine="540"/>
        <w:rPr>
          <w:rFonts w:ascii="Angsana New" w:hAnsi="Angsana New"/>
          <w:sz w:val="16"/>
          <w:szCs w:val="16"/>
        </w:rPr>
      </w:pPr>
    </w:p>
    <w:p w:rsidR="00AC6FB0" w:rsidRPr="00EF744C" w:rsidRDefault="00AC6FB0" w:rsidP="00662929">
      <w:pPr>
        <w:rPr>
          <w:sz w:val="6"/>
          <w:szCs w:val="6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5310"/>
      </w:tblGrid>
      <w:tr w:rsidR="00E76A8D" w:rsidRPr="00EF744C" w:rsidTr="009530E2">
        <w:tc>
          <w:tcPr>
            <w:tcW w:w="3870" w:type="dxa"/>
          </w:tcPr>
          <w:p w:rsidR="00E76A8D" w:rsidRDefault="00E76A8D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EF744C">
              <w:br w:type="page"/>
            </w:r>
            <w:r w:rsidRPr="00EF744C">
              <w:br w:type="page"/>
            </w:r>
            <w:r w:rsidRPr="00EF744C">
              <w:rPr>
                <w:rFonts w:ascii="Angsana New" w:hAnsi="Angsana New"/>
                <w:sz w:val="30"/>
                <w:szCs w:val="30"/>
              </w:rPr>
              <w:br w:type="page"/>
            </w:r>
            <w:r w:rsidRPr="00EF744C">
              <w:rPr>
                <w:rFonts w:ascii="Angsana New" w:hAnsi="Angsana New"/>
                <w:sz w:val="30"/>
                <w:szCs w:val="30"/>
              </w:rPr>
              <w:br w:type="page"/>
            </w:r>
            <w:r w:rsidRPr="00EF744C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เจ้าหนี้การค้า </w:t>
            </w:r>
            <w:r w:rsidR="00662929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–</w:t>
            </w:r>
            <w:r w:rsidRPr="00EF744C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  <w:p w:rsidR="00662929" w:rsidRPr="00662929" w:rsidRDefault="00662929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310" w:type="dxa"/>
          </w:tcPr>
          <w:p w:rsidR="00E76A8D" w:rsidRPr="00EF744C" w:rsidRDefault="00E76A8D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</w:tbl>
    <w:p w:rsidR="008D21E7" w:rsidRPr="00EF744C" w:rsidRDefault="008D21E7" w:rsidP="00662929">
      <w:pPr>
        <w:rPr>
          <w:vanish/>
        </w:rPr>
      </w:pPr>
    </w:p>
    <w:tbl>
      <w:tblPr>
        <w:tblpPr w:leftFromText="180" w:rightFromText="180" w:vertAnchor="text" w:tblpX="558" w:tblpY="1"/>
        <w:tblOverlap w:val="never"/>
        <w:tblW w:w="9198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170"/>
        <w:gridCol w:w="270"/>
        <w:gridCol w:w="1080"/>
      </w:tblGrid>
      <w:tr w:rsidR="00CA5028" w:rsidRPr="00EF744C" w:rsidTr="009530E2">
        <w:tc>
          <w:tcPr>
            <w:tcW w:w="3888" w:type="dxa"/>
          </w:tcPr>
          <w:p w:rsidR="00CA5028" w:rsidRPr="00EF744C" w:rsidRDefault="00CA5028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CA5028" w:rsidRPr="00EF744C" w:rsidRDefault="00065B1D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72,635</w:t>
            </w:r>
          </w:p>
        </w:tc>
        <w:tc>
          <w:tcPr>
            <w:tcW w:w="270" w:type="dxa"/>
          </w:tcPr>
          <w:p w:rsidR="00CA5028" w:rsidRPr="00EF744C" w:rsidRDefault="00CA5028" w:rsidP="00662929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ind w:lef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A5028" w:rsidRPr="00EF744C" w:rsidRDefault="00A9264E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68,126</w:t>
            </w:r>
          </w:p>
        </w:tc>
        <w:tc>
          <w:tcPr>
            <w:tcW w:w="270" w:type="dxa"/>
          </w:tcPr>
          <w:p w:rsidR="00CA5028" w:rsidRPr="00EF744C" w:rsidRDefault="00CA5028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A5028" w:rsidRPr="00EF744C" w:rsidRDefault="00065B1D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72,635</w:t>
            </w:r>
          </w:p>
        </w:tc>
        <w:tc>
          <w:tcPr>
            <w:tcW w:w="270" w:type="dxa"/>
          </w:tcPr>
          <w:p w:rsidR="00CA5028" w:rsidRPr="00EF744C" w:rsidRDefault="00CA5028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A5028" w:rsidRPr="00EF744C" w:rsidRDefault="00A9264E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68,126</w:t>
            </w:r>
          </w:p>
        </w:tc>
      </w:tr>
      <w:tr w:rsidR="009C1713" w:rsidRPr="00EF744C" w:rsidTr="00662929">
        <w:tc>
          <w:tcPr>
            <w:tcW w:w="3888" w:type="dxa"/>
          </w:tcPr>
          <w:p w:rsidR="009C1713" w:rsidRPr="00EF744C" w:rsidRDefault="009C1713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C1713" w:rsidRPr="00EF744C" w:rsidRDefault="00065B1D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72,635</w:t>
            </w:r>
          </w:p>
        </w:tc>
        <w:tc>
          <w:tcPr>
            <w:tcW w:w="270" w:type="dxa"/>
          </w:tcPr>
          <w:p w:rsidR="009C1713" w:rsidRPr="00EF744C" w:rsidRDefault="009C1713" w:rsidP="00662929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C1713" w:rsidRPr="00EF744C" w:rsidRDefault="00A9264E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</w:rPr>
              <w:t>68,126</w:t>
            </w:r>
          </w:p>
        </w:tc>
        <w:tc>
          <w:tcPr>
            <w:tcW w:w="270" w:type="dxa"/>
          </w:tcPr>
          <w:p w:rsidR="009C1713" w:rsidRPr="00EF744C" w:rsidRDefault="009C1713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C1713" w:rsidRPr="00EF744C" w:rsidRDefault="00065B1D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72,635</w:t>
            </w:r>
          </w:p>
        </w:tc>
        <w:tc>
          <w:tcPr>
            <w:tcW w:w="270" w:type="dxa"/>
          </w:tcPr>
          <w:p w:rsidR="009C1713" w:rsidRPr="00EF744C" w:rsidRDefault="009C1713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C1713" w:rsidRPr="00EF744C" w:rsidRDefault="00A9264E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</w:rPr>
              <w:t>68,126</w:t>
            </w:r>
          </w:p>
        </w:tc>
      </w:tr>
      <w:tr w:rsidR="00FD064E" w:rsidRPr="00EF744C" w:rsidTr="00662929">
        <w:tc>
          <w:tcPr>
            <w:tcW w:w="3888" w:type="dxa"/>
          </w:tcPr>
          <w:p w:rsidR="00FD064E" w:rsidRPr="00EF744C" w:rsidRDefault="00FD064E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:rsidR="00FD064E" w:rsidRDefault="00FD064E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D064E" w:rsidRPr="00EF744C" w:rsidRDefault="00FD064E" w:rsidP="00662929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:rsidR="00FD064E" w:rsidRPr="00EF744C" w:rsidRDefault="00FD064E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D064E" w:rsidRPr="00EF744C" w:rsidRDefault="00FD064E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:rsidR="00FD064E" w:rsidRDefault="00FD064E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D064E" w:rsidRPr="00EF744C" w:rsidRDefault="00FD064E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:rsidR="00FD064E" w:rsidRPr="00EF744C" w:rsidRDefault="00FD064E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CA5028" w:rsidRPr="00EF744C" w:rsidRDefault="00CA5028" w:rsidP="00662929">
      <w:pPr>
        <w:rPr>
          <w:rFonts w:ascii="Angsana New" w:hAnsi="Angsana New"/>
          <w:sz w:val="30"/>
          <w:szCs w:val="30"/>
          <w:cs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7"/>
        <w:gridCol w:w="3869"/>
        <w:gridCol w:w="1170"/>
        <w:gridCol w:w="272"/>
        <w:gridCol w:w="1080"/>
        <w:gridCol w:w="270"/>
        <w:gridCol w:w="1170"/>
        <w:gridCol w:w="270"/>
        <w:gridCol w:w="1080"/>
      </w:tblGrid>
      <w:tr w:rsidR="009530E2" w:rsidRPr="00EF744C" w:rsidTr="008F0E2A">
        <w:trPr>
          <w:gridBefore w:val="1"/>
          <w:wBefore w:w="17" w:type="dxa"/>
        </w:trPr>
        <w:tc>
          <w:tcPr>
            <w:tcW w:w="3869" w:type="dxa"/>
          </w:tcPr>
          <w:p w:rsidR="009530E2" w:rsidRDefault="00CA5028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EF744C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เจ้าหนี้อื่น </w:t>
            </w:r>
            <w:r w:rsidR="00662929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–</w:t>
            </w:r>
            <w:r w:rsidRPr="00EF744C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  <w:p w:rsidR="00662929" w:rsidRPr="00662929" w:rsidRDefault="00662929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9530E2" w:rsidRPr="00EF744C" w:rsidRDefault="009530E2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:rsidR="009530E2" w:rsidRPr="00EF744C" w:rsidRDefault="009530E2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530E2" w:rsidRPr="00EF744C" w:rsidRDefault="009530E2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530E2" w:rsidRPr="00EF744C" w:rsidRDefault="009530E2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530E2" w:rsidRPr="00EF744C" w:rsidRDefault="009530E2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530E2" w:rsidRPr="00EF744C" w:rsidRDefault="009530E2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530E2" w:rsidRPr="00EF744C" w:rsidRDefault="009530E2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43E3B" w:rsidRPr="00EF744C" w:rsidTr="008F0E2A">
        <w:tc>
          <w:tcPr>
            <w:tcW w:w="3886" w:type="dxa"/>
            <w:gridSpan w:val="2"/>
          </w:tcPr>
          <w:p w:rsidR="00143E3B" w:rsidRPr="00EF744C" w:rsidRDefault="00143E3B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143E3B" w:rsidRPr="00EF744C" w:rsidRDefault="00143E3B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143E3B" w:rsidRPr="00EF744C" w:rsidRDefault="00143E3B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43E3B" w:rsidRPr="00EF744C" w:rsidRDefault="00143E3B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43E3B" w:rsidRPr="00EF744C" w:rsidRDefault="00143E3B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43E3B" w:rsidRPr="00EF744C" w:rsidRDefault="00143E3B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385</w:t>
            </w:r>
          </w:p>
        </w:tc>
        <w:tc>
          <w:tcPr>
            <w:tcW w:w="270" w:type="dxa"/>
          </w:tcPr>
          <w:p w:rsidR="00143E3B" w:rsidRPr="00EF744C" w:rsidRDefault="00143E3B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43E3B" w:rsidRPr="00EF744C" w:rsidRDefault="00143E3B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337</w:t>
            </w:r>
          </w:p>
        </w:tc>
      </w:tr>
      <w:tr w:rsidR="00143E3B" w:rsidRPr="00EF744C" w:rsidTr="00F657D7">
        <w:tc>
          <w:tcPr>
            <w:tcW w:w="3886" w:type="dxa"/>
            <w:gridSpan w:val="2"/>
          </w:tcPr>
          <w:p w:rsidR="00143E3B" w:rsidRPr="00EF744C" w:rsidRDefault="00143E3B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43E3B" w:rsidRPr="00EF744C" w:rsidRDefault="00143E3B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3,517</w:t>
            </w:r>
          </w:p>
        </w:tc>
        <w:tc>
          <w:tcPr>
            <w:tcW w:w="272" w:type="dxa"/>
          </w:tcPr>
          <w:p w:rsidR="00143E3B" w:rsidRPr="00EF744C" w:rsidRDefault="00143E3B" w:rsidP="00662929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ind w:lef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43E3B" w:rsidRPr="00EF744C" w:rsidRDefault="00143E3B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5,116</w:t>
            </w:r>
          </w:p>
        </w:tc>
        <w:tc>
          <w:tcPr>
            <w:tcW w:w="270" w:type="dxa"/>
          </w:tcPr>
          <w:p w:rsidR="00143E3B" w:rsidRPr="00EF744C" w:rsidRDefault="00143E3B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43E3B" w:rsidRPr="00EF744C" w:rsidRDefault="00143E3B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3,517</w:t>
            </w:r>
          </w:p>
        </w:tc>
        <w:tc>
          <w:tcPr>
            <w:tcW w:w="270" w:type="dxa"/>
          </w:tcPr>
          <w:p w:rsidR="00143E3B" w:rsidRPr="00EF744C" w:rsidRDefault="00143E3B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43E3B" w:rsidRPr="00EF744C" w:rsidRDefault="00143E3B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5,116</w:t>
            </w:r>
          </w:p>
        </w:tc>
      </w:tr>
      <w:tr w:rsidR="00143E3B" w:rsidRPr="00EF744C" w:rsidTr="008F0E2A">
        <w:tc>
          <w:tcPr>
            <w:tcW w:w="3886" w:type="dxa"/>
            <w:gridSpan w:val="2"/>
          </w:tcPr>
          <w:p w:rsidR="00143E3B" w:rsidRPr="00EF744C" w:rsidRDefault="00143E3B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43E3B" w:rsidRPr="00EF744C" w:rsidRDefault="00143E3B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3,517</w:t>
            </w:r>
          </w:p>
        </w:tc>
        <w:tc>
          <w:tcPr>
            <w:tcW w:w="272" w:type="dxa"/>
          </w:tcPr>
          <w:p w:rsidR="00143E3B" w:rsidRPr="00EF744C" w:rsidRDefault="00143E3B" w:rsidP="00662929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ind w:lef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43E3B" w:rsidRPr="00EF744C" w:rsidRDefault="00143E3B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</w:rPr>
              <w:t>5,116</w:t>
            </w:r>
          </w:p>
        </w:tc>
        <w:tc>
          <w:tcPr>
            <w:tcW w:w="270" w:type="dxa"/>
          </w:tcPr>
          <w:p w:rsidR="00143E3B" w:rsidRPr="00EF744C" w:rsidRDefault="00143E3B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43E3B" w:rsidRPr="00EF744C" w:rsidRDefault="00143E3B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3,902</w:t>
            </w:r>
          </w:p>
        </w:tc>
        <w:tc>
          <w:tcPr>
            <w:tcW w:w="270" w:type="dxa"/>
          </w:tcPr>
          <w:p w:rsidR="00143E3B" w:rsidRPr="00EF744C" w:rsidRDefault="00143E3B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43E3B" w:rsidRPr="00EF744C" w:rsidRDefault="00143E3B" w:rsidP="0066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</w:rPr>
              <w:t>5,453</w:t>
            </w:r>
          </w:p>
        </w:tc>
      </w:tr>
    </w:tbl>
    <w:p w:rsidR="00094581" w:rsidRPr="005B115C" w:rsidRDefault="00094581" w:rsidP="00094581">
      <w:pPr>
        <w:rPr>
          <w:rFonts w:ascii="Angsana New" w:hAnsi="Angsana New"/>
          <w:sz w:val="28"/>
          <w:szCs w:val="28"/>
        </w:rPr>
      </w:pPr>
    </w:p>
    <w:p w:rsidR="005B115C" w:rsidRPr="004C7274" w:rsidRDefault="005B115C" w:rsidP="005B11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C727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:rsidR="005B115C" w:rsidRPr="004C7274" w:rsidRDefault="005B115C" w:rsidP="005B11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:rsidR="005B115C" w:rsidRPr="004C7274" w:rsidRDefault="005B115C" w:rsidP="005B11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C7274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สัญญาซื้อขายผลิตภัณฑ์และการตลาด</w:t>
      </w:r>
    </w:p>
    <w:p w:rsidR="005B115C" w:rsidRPr="005B115C" w:rsidRDefault="005B115C" w:rsidP="005B11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28"/>
          <w:szCs w:val="28"/>
          <w:highlight w:val="yellow"/>
        </w:rPr>
      </w:pPr>
    </w:p>
    <w:p w:rsidR="005B115C" w:rsidRPr="004C7274" w:rsidRDefault="004C7274" w:rsidP="005B11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4C727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C7274">
        <w:rPr>
          <w:rFonts w:ascii="Angsana New" w:hAnsi="Angsana New"/>
          <w:sz w:val="30"/>
          <w:szCs w:val="30"/>
        </w:rPr>
        <w:t>1</w:t>
      </w:r>
      <w:r w:rsidRPr="004C7274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4C7274">
        <w:rPr>
          <w:rFonts w:ascii="Angsana New" w:hAnsi="Angsana New"/>
          <w:sz w:val="30"/>
          <w:szCs w:val="30"/>
        </w:rPr>
        <w:t xml:space="preserve">2562 </w:t>
      </w:r>
      <w:r w:rsidR="005B115C" w:rsidRPr="004C7274">
        <w:rPr>
          <w:rFonts w:ascii="Angsana New" w:hAnsi="Angsana New"/>
          <w:sz w:val="30"/>
          <w:szCs w:val="30"/>
          <w:cs/>
        </w:rPr>
        <w:t xml:space="preserve">บริษัทได้ทำสัญญาซื้อขายผลิตภัณฑ์และการตลาดกับบริษัท ทรอปิคอล คอนโซลิเดตเตด </w:t>
      </w:r>
      <w:r w:rsidR="005B115C" w:rsidRPr="004C7274">
        <w:rPr>
          <w:rFonts w:ascii="Angsana New" w:hAnsi="Angsana New"/>
          <w:sz w:val="30"/>
          <w:szCs w:val="30"/>
        </w:rPr>
        <w:t xml:space="preserve">              </w:t>
      </w:r>
      <w:r w:rsidR="005B115C" w:rsidRPr="004C7274">
        <w:rPr>
          <w:rFonts w:ascii="Angsana New" w:hAnsi="Angsana New"/>
          <w:sz w:val="30"/>
          <w:szCs w:val="30"/>
          <w:cs/>
        </w:rPr>
        <w:t xml:space="preserve">คอปอเรชั่น เอสดีเอ็น บีเอชดี </w:t>
      </w:r>
      <w:r w:rsidR="005B115C" w:rsidRPr="004C7274">
        <w:rPr>
          <w:rFonts w:ascii="Angsana New" w:hAnsi="Angsana New"/>
          <w:sz w:val="30"/>
          <w:szCs w:val="30"/>
        </w:rPr>
        <w:t>(TCC)</w:t>
      </w:r>
      <w:r w:rsidR="005B115C" w:rsidRPr="004C7274">
        <w:rPr>
          <w:rFonts w:ascii="Angsana New" w:hAnsi="Angsana New"/>
          <w:sz w:val="30"/>
          <w:szCs w:val="30"/>
          <w:cs/>
        </w:rPr>
        <w:t xml:space="preserve"> โดยบริษัทตกลงให้ </w:t>
      </w:r>
      <w:r w:rsidR="005B115C" w:rsidRPr="004C7274">
        <w:rPr>
          <w:rFonts w:ascii="Angsana New" w:hAnsi="Angsana New"/>
          <w:sz w:val="30"/>
          <w:szCs w:val="30"/>
        </w:rPr>
        <w:t xml:space="preserve">TCC </w:t>
      </w:r>
      <w:r w:rsidR="005B115C" w:rsidRPr="004C7274">
        <w:rPr>
          <w:rFonts w:ascii="Angsana New" w:hAnsi="Angsana New"/>
          <w:sz w:val="30"/>
          <w:szCs w:val="30"/>
          <w:cs/>
        </w:rPr>
        <w:t xml:space="preserve">ทำหน้าที่เป็นตัวแทนทางการตลาดของบริษัทในการติดต่อกับตลาดระหว่างประเทศ สัญญานี้มีกำหนดระยะเวลา </w:t>
      </w:r>
      <w:r w:rsidR="005B115C" w:rsidRPr="004C7274">
        <w:rPr>
          <w:rFonts w:ascii="Angsana New" w:hAnsi="Angsana New"/>
          <w:sz w:val="30"/>
          <w:szCs w:val="30"/>
        </w:rPr>
        <w:t xml:space="preserve">3 </w:t>
      </w:r>
      <w:r w:rsidR="005B115C" w:rsidRPr="004C7274">
        <w:rPr>
          <w:rFonts w:ascii="Angsana New" w:hAnsi="Angsana New"/>
          <w:sz w:val="30"/>
          <w:szCs w:val="30"/>
          <w:cs/>
        </w:rPr>
        <w:t xml:space="preserve">ปีโดยเริ่มตั้งแต่เดือนมิถุนายน </w:t>
      </w:r>
      <w:r w:rsidR="005B115C" w:rsidRPr="004C7274">
        <w:rPr>
          <w:rFonts w:ascii="Angsana New" w:hAnsi="Angsana New"/>
          <w:sz w:val="30"/>
          <w:szCs w:val="30"/>
        </w:rPr>
        <w:t>25</w:t>
      </w:r>
      <w:r w:rsidRPr="004C7274">
        <w:rPr>
          <w:rFonts w:ascii="Angsana New" w:hAnsi="Angsana New"/>
          <w:sz w:val="30"/>
          <w:szCs w:val="30"/>
        </w:rPr>
        <w:t>62</w:t>
      </w:r>
      <w:r w:rsidR="005B115C" w:rsidRPr="004C7274">
        <w:rPr>
          <w:rFonts w:ascii="Angsana New" w:hAnsi="Angsana New"/>
          <w:sz w:val="30"/>
          <w:szCs w:val="30"/>
          <w:cs/>
        </w:rPr>
        <w:t xml:space="preserve"> และสามารถต่ออายุสัญญาโดยอัตโนมัติได้อีก </w:t>
      </w:r>
      <w:r w:rsidR="005B115C" w:rsidRPr="004C7274">
        <w:rPr>
          <w:rFonts w:ascii="Angsana New" w:hAnsi="Angsana New"/>
          <w:sz w:val="30"/>
          <w:szCs w:val="30"/>
        </w:rPr>
        <w:t>1</w:t>
      </w:r>
      <w:r w:rsidR="005B115C" w:rsidRPr="004C7274">
        <w:rPr>
          <w:rFonts w:ascii="Angsana New" w:hAnsi="Angsana New"/>
          <w:sz w:val="30"/>
          <w:szCs w:val="30"/>
          <w:cs/>
        </w:rPr>
        <w:t xml:space="preserve"> ปี เว้นแต่คู่สัญญาฝ่ายใดฝ่ายหนึ่งจะบอกเลิกสัญญา </w:t>
      </w:r>
    </w:p>
    <w:p w:rsidR="005B115C" w:rsidRPr="005B115C" w:rsidRDefault="005B115C" w:rsidP="00094581">
      <w:pPr>
        <w:rPr>
          <w:rFonts w:ascii="Angsana New" w:hAnsi="Angsana New"/>
          <w:sz w:val="28"/>
          <w:szCs w:val="28"/>
          <w:cs/>
        </w:rPr>
      </w:pPr>
    </w:p>
    <w:p w:rsidR="00FD5926" w:rsidRPr="00EF744C" w:rsidRDefault="00FD5926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744C">
        <w:rPr>
          <w:rFonts w:ascii="Angsana New" w:hAnsi="Angsana New"/>
          <w:b/>
          <w:bCs/>
          <w:i/>
          <w:iCs/>
          <w:sz w:val="30"/>
          <w:szCs w:val="30"/>
          <w:cs/>
        </w:rPr>
        <w:t>หนังสือค้ำประกัน</w:t>
      </w:r>
    </w:p>
    <w:p w:rsidR="00F202FE" w:rsidRPr="00EF744C" w:rsidRDefault="00F202FE" w:rsidP="00F20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72"/>
        <w:jc w:val="thaiDistribute"/>
        <w:rPr>
          <w:rFonts w:ascii="Angsana New" w:hAnsi="Angsana New"/>
          <w:sz w:val="30"/>
          <w:szCs w:val="30"/>
        </w:rPr>
      </w:pPr>
    </w:p>
    <w:p w:rsidR="00FD5926" w:rsidRPr="00EF744C" w:rsidRDefault="006A18FA" w:rsidP="00F20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EF744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A68E1">
        <w:rPr>
          <w:rFonts w:ascii="Angsana New" w:hAnsi="Angsana New" w:hint="cs"/>
          <w:sz w:val="30"/>
          <w:szCs w:val="30"/>
          <w:cs/>
        </w:rPr>
        <w:t>30 มิถุนายน</w:t>
      </w:r>
      <w:r w:rsidRPr="00EF744C">
        <w:rPr>
          <w:rFonts w:ascii="Angsana New" w:hAnsi="Angsana New"/>
          <w:sz w:val="30"/>
          <w:szCs w:val="30"/>
          <w:cs/>
        </w:rPr>
        <w:t xml:space="preserve"> </w:t>
      </w:r>
      <w:r w:rsidR="00270237" w:rsidRPr="00EF744C">
        <w:rPr>
          <w:rFonts w:ascii="Angsana New" w:hAnsi="Angsana New"/>
          <w:sz w:val="30"/>
          <w:szCs w:val="30"/>
        </w:rPr>
        <w:t>25</w:t>
      </w:r>
      <w:r w:rsidR="00537AAD" w:rsidRPr="00EF744C">
        <w:rPr>
          <w:rFonts w:ascii="Angsana New" w:hAnsi="Angsana New"/>
          <w:sz w:val="30"/>
          <w:szCs w:val="30"/>
        </w:rPr>
        <w:t>6</w:t>
      </w:r>
      <w:r w:rsidR="008F0E2A" w:rsidRPr="00EF744C">
        <w:rPr>
          <w:rFonts w:ascii="Angsana New" w:hAnsi="Angsana New"/>
          <w:sz w:val="30"/>
          <w:szCs w:val="30"/>
        </w:rPr>
        <w:t>2</w:t>
      </w:r>
      <w:r w:rsidR="00537AAD" w:rsidRPr="00EF744C">
        <w:rPr>
          <w:rFonts w:ascii="Angsana New" w:hAnsi="Angsana New"/>
          <w:sz w:val="30"/>
          <w:szCs w:val="30"/>
        </w:rPr>
        <w:t xml:space="preserve"> </w:t>
      </w:r>
      <w:r w:rsidR="00C26ED7" w:rsidRPr="00EF744C">
        <w:rPr>
          <w:rFonts w:ascii="Angsana New" w:hAnsi="Angsana New"/>
          <w:sz w:val="30"/>
          <w:szCs w:val="30"/>
          <w:cs/>
        </w:rPr>
        <w:t>บริษัทมีหนี้สินที่อาจเกิดขึ้นต่อธนาคารในประเทศแห่งหนึ่งสำหรับการค้ำประกันวงเงินสินเชื่อของบริษัทย่อยและบริษัท</w:t>
      </w:r>
      <w:r w:rsidR="00F323F5" w:rsidRPr="00EF744C">
        <w:rPr>
          <w:rFonts w:ascii="Angsana New" w:hAnsi="Angsana New"/>
          <w:sz w:val="30"/>
          <w:szCs w:val="30"/>
          <w:cs/>
        </w:rPr>
        <w:t>ท</w:t>
      </w:r>
      <w:r w:rsidR="00106258" w:rsidRPr="00EF744C">
        <w:rPr>
          <w:rFonts w:ascii="Angsana New" w:hAnsi="Angsana New"/>
          <w:sz w:val="30"/>
          <w:szCs w:val="30"/>
          <w:cs/>
        </w:rPr>
        <w:t>ี่เกี่ยวข้องกันเป็นจำนวนเงินรว</w:t>
      </w:r>
      <w:r w:rsidR="00106258" w:rsidRPr="00EF744C">
        <w:rPr>
          <w:rFonts w:ascii="Angsana New" w:hAnsi="Angsana New" w:hint="cs"/>
          <w:sz w:val="30"/>
          <w:szCs w:val="30"/>
          <w:cs/>
        </w:rPr>
        <w:t xml:space="preserve">ม </w:t>
      </w:r>
      <w:r w:rsidR="00B310F0">
        <w:rPr>
          <w:rFonts w:ascii="Angsana New" w:hAnsi="Angsana New"/>
          <w:sz w:val="30"/>
          <w:szCs w:val="30"/>
        </w:rPr>
        <w:t>11</w:t>
      </w:r>
      <w:r w:rsidR="00492142" w:rsidRPr="00EF744C">
        <w:rPr>
          <w:rFonts w:ascii="Angsana New" w:hAnsi="Angsana New"/>
          <w:sz w:val="30"/>
          <w:szCs w:val="30"/>
          <w:cs/>
        </w:rPr>
        <w:t xml:space="preserve"> </w:t>
      </w:r>
      <w:r w:rsidR="001A7373" w:rsidRPr="00EF744C">
        <w:rPr>
          <w:rFonts w:ascii="Angsana New" w:hAnsi="Angsana New"/>
          <w:sz w:val="30"/>
          <w:szCs w:val="30"/>
          <w:cs/>
        </w:rPr>
        <w:t>ล้านบาท</w:t>
      </w:r>
      <w:r w:rsidR="00093A7D" w:rsidRPr="00EF744C">
        <w:rPr>
          <w:rFonts w:ascii="Angsana New" w:hAnsi="Angsana New"/>
          <w:sz w:val="30"/>
          <w:szCs w:val="30"/>
          <w:cs/>
        </w:rPr>
        <w:t xml:space="preserve"> </w:t>
      </w:r>
    </w:p>
    <w:p w:rsidR="00CD2ECF" w:rsidRPr="00EF744C" w:rsidRDefault="00CD2ECF" w:rsidP="0043661A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F744C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CC0D73" w:rsidRPr="00EF744C" w:rsidRDefault="00CC0D73" w:rsidP="00CC0D73">
      <w:pPr>
        <w:pStyle w:val="a3"/>
        <w:tabs>
          <w:tab w:val="clear" w:pos="1080"/>
          <w:tab w:val="left" w:pos="540"/>
        </w:tabs>
        <w:ind w:left="540" w:right="-43"/>
        <w:jc w:val="both"/>
        <w:rPr>
          <w:rFonts w:ascii="Angsana New" w:hAnsi="Angsana New" w:cs="Angsana New"/>
          <w:lang w:val="en-US"/>
        </w:rPr>
      </w:pPr>
    </w:p>
    <w:p w:rsidR="00A60B61" w:rsidRDefault="00A60B61" w:rsidP="00E050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="Angsana New" w:hAnsi="Angsana New"/>
          <w:sz w:val="30"/>
          <w:szCs w:val="30"/>
        </w:rPr>
      </w:pPr>
      <w:r w:rsidRPr="00EF744C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587567" w:rsidRDefault="00587567" w:rsidP="00E050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1080"/>
        <w:gridCol w:w="270"/>
        <w:gridCol w:w="1080"/>
        <w:gridCol w:w="270"/>
        <w:gridCol w:w="1080"/>
        <w:gridCol w:w="270"/>
        <w:gridCol w:w="1080"/>
      </w:tblGrid>
      <w:tr w:rsidR="00340760" w:rsidRPr="00EF744C" w:rsidTr="00E01E43">
        <w:trPr>
          <w:trHeight w:val="374"/>
          <w:tblHeader/>
        </w:trPr>
        <w:tc>
          <w:tcPr>
            <w:tcW w:w="3942" w:type="dxa"/>
          </w:tcPr>
          <w:p w:rsidR="00340760" w:rsidRPr="00EF744C" w:rsidRDefault="00340760" w:rsidP="0096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340760" w:rsidRPr="00EF744C" w:rsidRDefault="00340760" w:rsidP="0096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40760" w:rsidRPr="00EF744C" w:rsidRDefault="00340760" w:rsidP="0096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6" w:type="dxa"/>
            <w:gridSpan w:val="3"/>
          </w:tcPr>
          <w:p w:rsidR="00340760" w:rsidRPr="00EF744C" w:rsidRDefault="00340760" w:rsidP="0096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68E1" w:rsidRPr="00EF744C" w:rsidTr="00E01E43">
        <w:trPr>
          <w:trHeight w:val="374"/>
          <w:tblHeader/>
        </w:trPr>
        <w:tc>
          <w:tcPr>
            <w:tcW w:w="3942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FA68E1" w:rsidRPr="00EF744C" w:rsidTr="00E01E43">
        <w:trPr>
          <w:trHeight w:val="374"/>
          <w:tblHeader/>
        </w:trPr>
        <w:tc>
          <w:tcPr>
            <w:tcW w:w="3942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A68E1" w:rsidRPr="00E01E43" w:rsidTr="00E01E43">
        <w:trPr>
          <w:trHeight w:val="374"/>
          <w:tblHeader/>
        </w:trPr>
        <w:tc>
          <w:tcPr>
            <w:tcW w:w="3942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6" w:type="dxa"/>
            <w:gridSpan w:val="7"/>
          </w:tcPr>
          <w:p w:rsidR="00FA68E1" w:rsidRPr="00E01E4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E01E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01E4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พันบาท)</w:t>
            </w:r>
          </w:p>
        </w:tc>
      </w:tr>
      <w:tr w:rsidR="00FA68E1" w:rsidRPr="00E01E43" w:rsidTr="00E01E43">
        <w:trPr>
          <w:trHeight w:val="374"/>
        </w:trPr>
        <w:tc>
          <w:tcPr>
            <w:tcW w:w="3942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:rsidR="00FA68E1" w:rsidRPr="00E01E43" w:rsidRDefault="00960525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1E43">
              <w:rPr>
                <w:rFonts w:ascii="Angsana New" w:hAnsi="Angsana New"/>
                <w:sz w:val="30"/>
                <w:szCs w:val="30"/>
              </w:rPr>
              <w:t>835,164</w:t>
            </w:r>
          </w:p>
        </w:tc>
        <w:tc>
          <w:tcPr>
            <w:tcW w:w="270" w:type="dxa"/>
          </w:tcPr>
          <w:p w:rsidR="00FA68E1" w:rsidRPr="00E01E4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FA68E1" w:rsidRPr="00E01E43" w:rsidRDefault="009657B9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1E43">
              <w:rPr>
                <w:rFonts w:ascii="Angsana New" w:hAnsi="Angsana New"/>
                <w:sz w:val="30"/>
                <w:szCs w:val="30"/>
              </w:rPr>
              <w:t>750,189</w:t>
            </w:r>
          </w:p>
        </w:tc>
        <w:tc>
          <w:tcPr>
            <w:tcW w:w="270" w:type="dxa"/>
          </w:tcPr>
          <w:p w:rsidR="00FA68E1" w:rsidRPr="00E01E4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FA68E1" w:rsidRPr="00E01E43" w:rsidRDefault="005B6349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1E43">
              <w:rPr>
                <w:rFonts w:ascii="Angsana New" w:hAnsi="Angsana New"/>
                <w:sz w:val="30"/>
                <w:szCs w:val="30"/>
              </w:rPr>
              <w:t>830,426</w:t>
            </w:r>
          </w:p>
        </w:tc>
        <w:tc>
          <w:tcPr>
            <w:tcW w:w="270" w:type="dxa"/>
          </w:tcPr>
          <w:p w:rsidR="00FA68E1" w:rsidRPr="00E01E4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A68E1" w:rsidRPr="00E01E43" w:rsidRDefault="009657B9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1E43">
              <w:rPr>
                <w:rFonts w:ascii="Angsana New" w:hAnsi="Angsana New"/>
                <w:sz w:val="30"/>
                <w:szCs w:val="30"/>
              </w:rPr>
              <w:t>756,784</w:t>
            </w:r>
          </w:p>
        </w:tc>
      </w:tr>
      <w:tr w:rsidR="00FA68E1" w:rsidRPr="00E01E43" w:rsidTr="00E01E43">
        <w:trPr>
          <w:trHeight w:val="374"/>
        </w:trPr>
        <w:tc>
          <w:tcPr>
            <w:tcW w:w="3942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EF744C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080" w:type="dxa"/>
          </w:tcPr>
          <w:p w:rsidR="00FA68E1" w:rsidRPr="00E01E4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68E1" w:rsidRPr="00E01E4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FA68E1" w:rsidRPr="00E01E4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68E1" w:rsidRPr="00E01E4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FA68E1" w:rsidRPr="00E01E4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68E1" w:rsidRPr="00E01E4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A68E1" w:rsidRPr="00E01E4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349" w:rsidRPr="00E01E43" w:rsidTr="00E01E43">
        <w:trPr>
          <w:trHeight w:val="374"/>
        </w:trPr>
        <w:tc>
          <w:tcPr>
            <w:tcW w:w="3942" w:type="dxa"/>
          </w:tcPr>
          <w:p w:rsidR="005B6349" w:rsidRPr="00EF744C" w:rsidRDefault="005B6349" w:rsidP="005B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</w:rPr>
              <w:tab/>
              <w:t>น้อยกว่า 3 เดือน</w:t>
            </w:r>
          </w:p>
        </w:tc>
        <w:tc>
          <w:tcPr>
            <w:tcW w:w="1080" w:type="dxa"/>
          </w:tcPr>
          <w:p w:rsidR="005B6349" w:rsidRPr="00E01E43" w:rsidRDefault="00960525" w:rsidP="005B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1E43">
              <w:rPr>
                <w:rFonts w:ascii="Angsana New" w:hAnsi="Angsana New"/>
                <w:sz w:val="30"/>
                <w:szCs w:val="30"/>
              </w:rPr>
              <w:t>51,692</w:t>
            </w:r>
          </w:p>
        </w:tc>
        <w:tc>
          <w:tcPr>
            <w:tcW w:w="270" w:type="dxa"/>
          </w:tcPr>
          <w:p w:rsidR="005B6349" w:rsidRPr="00E01E43" w:rsidRDefault="005B6349" w:rsidP="005B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5B6349" w:rsidRPr="00E01E43" w:rsidRDefault="005B6349" w:rsidP="005B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1E43">
              <w:rPr>
                <w:rFonts w:ascii="Angsana New" w:hAnsi="Angsana New"/>
                <w:sz w:val="30"/>
                <w:szCs w:val="30"/>
              </w:rPr>
              <w:t>29,244</w:t>
            </w:r>
          </w:p>
        </w:tc>
        <w:tc>
          <w:tcPr>
            <w:tcW w:w="270" w:type="dxa"/>
          </w:tcPr>
          <w:p w:rsidR="005B6349" w:rsidRPr="00E01E43" w:rsidRDefault="005B6349" w:rsidP="005B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5B6349" w:rsidRPr="00E01E43" w:rsidRDefault="005B6349" w:rsidP="005B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1E43">
              <w:rPr>
                <w:rFonts w:ascii="Angsana New" w:hAnsi="Angsana New"/>
                <w:sz w:val="30"/>
                <w:szCs w:val="30"/>
              </w:rPr>
              <w:t>48,150</w:t>
            </w:r>
          </w:p>
        </w:tc>
        <w:tc>
          <w:tcPr>
            <w:tcW w:w="270" w:type="dxa"/>
          </w:tcPr>
          <w:p w:rsidR="005B6349" w:rsidRPr="00E01E43" w:rsidRDefault="005B6349" w:rsidP="005B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B6349" w:rsidRPr="00E01E43" w:rsidRDefault="005B6349" w:rsidP="005B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1E43">
              <w:rPr>
                <w:rFonts w:ascii="Angsana New" w:hAnsi="Angsana New"/>
                <w:sz w:val="30"/>
                <w:szCs w:val="30"/>
              </w:rPr>
              <w:t>26,41</w:t>
            </w:r>
            <w:r w:rsidR="004C727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60525" w:rsidRPr="00E01E43" w:rsidTr="00E01E43">
        <w:trPr>
          <w:trHeight w:val="374"/>
        </w:trPr>
        <w:tc>
          <w:tcPr>
            <w:tcW w:w="3942" w:type="dxa"/>
          </w:tcPr>
          <w:p w:rsidR="00960525" w:rsidRPr="00EF744C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F744C">
              <w:rPr>
                <w:rFonts w:ascii="Angsana New" w:hAnsi="Angsana New"/>
                <w:sz w:val="30"/>
                <w:szCs w:val="30"/>
              </w:rPr>
              <w:t xml:space="preserve">3 – 6 </w:t>
            </w: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:rsidR="00960525" w:rsidRPr="00E01E43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57"/>
              <w:rPr>
                <w:rFonts w:ascii="Angsana New" w:hAnsi="Angsana New"/>
                <w:sz w:val="30"/>
                <w:szCs w:val="30"/>
              </w:rPr>
            </w:pPr>
            <w:r w:rsidRPr="00E01E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60525" w:rsidRPr="00E01E43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960525" w:rsidRPr="00E01E43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457"/>
              <w:rPr>
                <w:rFonts w:ascii="Angsana New" w:hAnsi="Angsana New"/>
                <w:sz w:val="30"/>
                <w:szCs w:val="30"/>
              </w:rPr>
            </w:pPr>
            <w:r w:rsidRPr="00E01E43">
              <w:rPr>
                <w:rFonts w:ascii="Angsana New" w:hAnsi="Angsana New"/>
                <w:sz w:val="30"/>
                <w:szCs w:val="30"/>
              </w:rPr>
              <w:t>2,783</w:t>
            </w:r>
          </w:p>
        </w:tc>
        <w:tc>
          <w:tcPr>
            <w:tcW w:w="270" w:type="dxa"/>
          </w:tcPr>
          <w:p w:rsidR="00960525" w:rsidRPr="00E01E43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960525" w:rsidRPr="00E01E43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57"/>
              <w:rPr>
                <w:rFonts w:ascii="Angsana New" w:hAnsi="Angsana New"/>
                <w:sz w:val="30"/>
                <w:szCs w:val="30"/>
              </w:rPr>
            </w:pPr>
            <w:r w:rsidRPr="00E01E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60525" w:rsidRPr="00E01E43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960525" w:rsidRPr="00E01E43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left="-108" w:right="-457"/>
              <w:rPr>
                <w:rFonts w:ascii="Angsana New" w:hAnsi="Angsana New"/>
                <w:sz w:val="30"/>
                <w:szCs w:val="30"/>
              </w:rPr>
            </w:pPr>
            <w:r w:rsidRPr="00E01E43">
              <w:rPr>
                <w:rFonts w:ascii="Angsana New" w:hAnsi="Angsana New"/>
                <w:sz w:val="30"/>
                <w:szCs w:val="30"/>
              </w:rPr>
              <w:t>2,783</w:t>
            </w:r>
          </w:p>
        </w:tc>
      </w:tr>
      <w:tr w:rsidR="00960525" w:rsidRPr="00E01E43" w:rsidTr="00E01E43">
        <w:trPr>
          <w:trHeight w:val="374"/>
        </w:trPr>
        <w:tc>
          <w:tcPr>
            <w:tcW w:w="3942" w:type="dxa"/>
          </w:tcPr>
          <w:p w:rsidR="00960525" w:rsidRPr="00EF744C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F744C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EF744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:rsidR="00960525" w:rsidRPr="00E01E43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1E43">
              <w:rPr>
                <w:rFonts w:ascii="Angsana New" w:hAnsi="Angsana New"/>
                <w:sz w:val="30"/>
                <w:szCs w:val="30"/>
              </w:rPr>
              <w:t>13,641</w:t>
            </w:r>
          </w:p>
        </w:tc>
        <w:tc>
          <w:tcPr>
            <w:tcW w:w="270" w:type="dxa"/>
          </w:tcPr>
          <w:p w:rsidR="00960525" w:rsidRPr="00E01E43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960525" w:rsidRPr="00E01E43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457"/>
              <w:rPr>
                <w:rFonts w:ascii="Angsana New" w:hAnsi="Angsana New"/>
                <w:sz w:val="30"/>
                <w:szCs w:val="30"/>
              </w:rPr>
            </w:pPr>
            <w:r w:rsidRPr="00E01E43">
              <w:rPr>
                <w:rFonts w:ascii="Angsana New" w:hAnsi="Angsana New"/>
                <w:sz w:val="30"/>
                <w:szCs w:val="30"/>
              </w:rPr>
              <w:t>15,399</w:t>
            </w:r>
          </w:p>
        </w:tc>
        <w:tc>
          <w:tcPr>
            <w:tcW w:w="270" w:type="dxa"/>
          </w:tcPr>
          <w:p w:rsidR="00960525" w:rsidRPr="00E01E43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960525" w:rsidRPr="00E01E43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1E43">
              <w:rPr>
                <w:rFonts w:ascii="Angsana New" w:hAnsi="Angsana New"/>
                <w:sz w:val="30"/>
                <w:szCs w:val="30"/>
              </w:rPr>
              <w:t>13,641</w:t>
            </w:r>
          </w:p>
        </w:tc>
        <w:tc>
          <w:tcPr>
            <w:tcW w:w="270" w:type="dxa"/>
          </w:tcPr>
          <w:p w:rsidR="00960525" w:rsidRPr="00E01E43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60525" w:rsidRPr="00E01E43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457"/>
              <w:rPr>
                <w:rFonts w:ascii="Angsana New" w:hAnsi="Angsana New"/>
                <w:sz w:val="30"/>
                <w:szCs w:val="30"/>
              </w:rPr>
            </w:pPr>
            <w:r w:rsidRPr="00E01E43">
              <w:rPr>
                <w:rFonts w:ascii="Angsana New" w:hAnsi="Angsana New"/>
                <w:sz w:val="30"/>
                <w:szCs w:val="30"/>
              </w:rPr>
              <w:t>15,399</w:t>
            </w:r>
          </w:p>
        </w:tc>
      </w:tr>
      <w:tr w:rsidR="00960525" w:rsidRPr="00E01E43" w:rsidTr="00E01E43">
        <w:trPr>
          <w:trHeight w:val="374"/>
        </w:trPr>
        <w:tc>
          <w:tcPr>
            <w:tcW w:w="3942" w:type="dxa"/>
          </w:tcPr>
          <w:p w:rsidR="00960525" w:rsidRPr="00EF744C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60525" w:rsidRPr="00E01E43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4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1E43">
              <w:rPr>
                <w:rFonts w:ascii="Angsana New" w:hAnsi="Angsana New"/>
                <w:b/>
                <w:bCs/>
                <w:sz w:val="30"/>
                <w:szCs w:val="30"/>
              </w:rPr>
              <w:t>900,497</w:t>
            </w:r>
          </w:p>
        </w:tc>
        <w:tc>
          <w:tcPr>
            <w:tcW w:w="270" w:type="dxa"/>
          </w:tcPr>
          <w:p w:rsidR="00960525" w:rsidRPr="00E01E43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60525" w:rsidRPr="00E01E43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4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1E43">
              <w:rPr>
                <w:rFonts w:ascii="Angsana New" w:hAnsi="Angsana New"/>
                <w:b/>
                <w:bCs/>
                <w:sz w:val="30"/>
                <w:szCs w:val="30"/>
              </w:rPr>
              <w:t>797,615</w:t>
            </w:r>
          </w:p>
        </w:tc>
        <w:tc>
          <w:tcPr>
            <w:tcW w:w="270" w:type="dxa"/>
          </w:tcPr>
          <w:p w:rsidR="00960525" w:rsidRPr="00E01E43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60525" w:rsidRPr="00E01E43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4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1E43">
              <w:rPr>
                <w:rFonts w:ascii="Angsana New" w:hAnsi="Angsana New"/>
                <w:b/>
                <w:bCs/>
                <w:sz w:val="30"/>
                <w:szCs w:val="30"/>
              </w:rPr>
              <w:t>892,217</w:t>
            </w:r>
          </w:p>
        </w:tc>
        <w:tc>
          <w:tcPr>
            <w:tcW w:w="270" w:type="dxa"/>
          </w:tcPr>
          <w:p w:rsidR="00960525" w:rsidRPr="00E01E43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60525" w:rsidRPr="00E01E43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4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1E43">
              <w:rPr>
                <w:rFonts w:ascii="Angsana New" w:hAnsi="Angsana New"/>
                <w:b/>
                <w:bCs/>
                <w:sz w:val="30"/>
                <w:szCs w:val="30"/>
              </w:rPr>
              <w:t>801,37</w:t>
            </w:r>
            <w:r w:rsidR="004C727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960525" w:rsidRPr="00E01E43" w:rsidTr="00E01E43">
        <w:trPr>
          <w:trHeight w:val="374"/>
        </w:trPr>
        <w:tc>
          <w:tcPr>
            <w:tcW w:w="3942" w:type="dxa"/>
          </w:tcPr>
          <w:p w:rsidR="00960525" w:rsidRPr="00EF744C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F744C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60525" w:rsidRPr="00E01E43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457"/>
              <w:rPr>
                <w:rFonts w:ascii="Angsana New" w:hAnsi="Angsana New"/>
                <w:sz w:val="30"/>
                <w:szCs w:val="30"/>
              </w:rPr>
            </w:pPr>
            <w:r w:rsidRPr="00E01E43">
              <w:rPr>
                <w:rFonts w:ascii="Angsana New" w:hAnsi="Angsana New"/>
                <w:sz w:val="30"/>
                <w:szCs w:val="30"/>
              </w:rPr>
              <w:t>(13,641)</w:t>
            </w:r>
          </w:p>
        </w:tc>
        <w:tc>
          <w:tcPr>
            <w:tcW w:w="270" w:type="dxa"/>
          </w:tcPr>
          <w:p w:rsidR="00960525" w:rsidRPr="00E01E43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60525" w:rsidRPr="00E01E43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4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1E43">
              <w:rPr>
                <w:rFonts w:ascii="Angsana New" w:hAnsi="Angsana New"/>
                <w:sz w:val="30"/>
                <w:szCs w:val="30"/>
              </w:rPr>
              <w:t>(15,399)</w:t>
            </w:r>
          </w:p>
        </w:tc>
        <w:tc>
          <w:tcPr>
            <w:tcW w:w="270" w:type="dxa"/>
          </w:tcPr>
          <w:p w:rsidR="00960525" w:rsidRPr="00E01E43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60525" w:rsidRPr="00E01E43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457"/>
              <w:rPr>
                <w:rFonts w:ascii="Angsana New" w:hAnsi="Angsana New"/>
                <w:sz w:val="30"/>
                <w:szCs w:val="30"/>
              </w:rPr>
            </w:pPr>
            <w:r w:rsidRPr="00E01E43">
              <w:rPr>
                <w:rFonts w:ascii="Angsana New" w:hAnsi="Angsana New"/>
                <w:sz w:val="30"/>
                <w:szCs w:val="30"/>
              </w:rPr>
              <w:t>(13,641)</w:t>
            </w:r>
          </w:p>
        </w:tc>
        <w:tc>
          <w:tcPr>
            <w:tcW w:w="270" w:type="dxa"/>
          </w:tcPr>
          <w:p w:rsidR="00960525" w:rsidRPr="00E01E43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60525" w:rsidRPr="00E01E43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4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1E43">
              <w:rPr>
                <w:rFonts w:ascii="Angsana New" w:hAnsi="Angsana New"/>
                <w:sz w:val="30"/>
                <w:szCs w:val="30"/>
              </w:rPr>
              <w:t>(15,399)</w:t>
            </w:r>
          </w:p>
        </w:tc>
      </w:tr>
      <w:tr w:rsidR="00960525" w:rsidRPr="00E01E43" w:rsidTr="00E01E43">
        <w:trPr>
          <w:trHeight w:val="374"/>
        </w:trPr>
        <w:tc>
          <w:tcPr>
            <w:tcW w:w="3942" w:type="dxa"/>
          </w:tcPr>
          <w:p w:rsidR="00960525" w:rsidRPr="00EF744C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60525" w:rsidRPr="00E01E43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4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1E43">
              <w:rPr>
                <w:rFonts w:ascii="Angsana New" w:hAnsi="Angsana New"/>
                <w:b/>
                <w:bCs/>
                <w:sz w:val="30"/>
                <w:szCs w:val="30"/>
              </w:rPr>
              <w:t>886,856</w:t>
            </w:r>
          </w:p>
        </w:tc>
        <w:tc>
          <w:tcPr>
            <w:tcW w:w="270" w:type="dxa"/>
          </w:tcPr>
          <w:p w:rsidR="00960525" w:rsidRPr="00E01E43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60525" w:rsidRPr="00E01E43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4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1E43">
              <w:rPr>
                <w:rFonts w:ascii="Angsana New" w:hAnsi="Angsana New"/>
                <w:b/>
                <w:bCs/>
                <w:sz w:val="30"/>
                <w:szCs w:val="30"/>
              </w:rPr>
              <w:t>782,216</w:t>
            </w:r>
          </w:p>
        </w:tc>
        <w:tc>
          <w:tcPr>
            <w:tcW w:w="270" w:type="dxa"/>
          </w:tcPr>
          <w:p w:rsidR="00960525" w:rsidRPr="00E01E43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60525" w:rsidRPr="00E01E43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4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1E43">
              <w:rPr>
                <w:rFonts w:ascii="Angsana New" w:hAnsi="Angsana New"/>
                <w:b/>
                <w:bCs/>
                <w:sz w:val="30"/>
                <w:szCs w:val="30"/>
              </w:rPr>
              <w:t>878,576</w:t>
            </w:r>
          </w:p>
        </w:tc>
        <w:tc>
          <w:tcPr>
            <w:tcW w:w="270" w:type="dxa"/>
          </w:tcPr>
          <w:p w:rsidR="00960525" w:rsidRPr="00E01E43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60525" w:rsidRPr="00E01E43" w:rsidRDefault="00960525" w:rsidP="0096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4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1E43">
              <w:rPr>
                <w:rFonts w:ascii="Angsana New" w:hAnsi="Angsana New"/>
                <w:b/>
                <w:bCs/>
                <w:sz w:val="30"/>
                <w:szCs w:val="30"/>
              </w:rPr>
              <w:t>785,97</w:t>
            </w:r>
            <w:r w:rsidR="004C727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:rsidR="00527238" w:rsidRPr="00EF744C" w:rsidRDefault="002814E3" w:rsidP="00281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15"/>
        </w:tabs>
        <w:ind w:left="540"/>
        <w:rPr>
          <w:rFonts w:ascii="Angsana New" w:hAnsi="Angsana New"/>
          <w:sz w:val="28"/>
          <w:szCs w:val="28"/>
        </w:rPr>
      </w:pPr>
      <w:r w:rsidRPr="00EF744C">
        <w:rPr>
          <w:rFonts w:ascii="Angsana New" w:hAnsi="Angsana New"/>
          <w:sz w:val="30"/>
          <w:szCs w:val="30"/>
        </w:rPr>
        <w:tab/>
      </w:r>
    </w:p>
    <w:p w:rsidR="002B738C" w:rsidRPr="00EF744C" w:rsidRDefault="00A60B61" w:rsidP="00B31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EF744C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</w:t>
      </w:r>
      <w:r w:rsidR="003D1E01" w:rsidRPr="00EF744C">
        <w:rPr>
          <w:rFonts w:ascii="Angsana New" w:hAnsi="Angsana New"/>
          <w:sz w:val="30"/>
          <w:szCs w:val="30"/>
          <w:cs/>
        </w:rPr>
        <w:t>ริษัทมีระยะเวลาตั้งแต่ 90</w:t>
      </w:r>
      <w:r w:rsidR="0012644E" w:rsidRPr="00EF744C">
        <w:rPr>
          <w:rFonts w:ascii="Angsana New" w:hAnsi="Angsana New"/>
          <w:sz w:val="30"/>
          <w:szCs w:val="30"/>
        </w:rPr>
        <w:t>-</w:t>
      </w:r>
      <w:r w:rsidRPr="00EF744C">
        <w:rPr>
          <w:rFonts w:ascii="Angsana New" w:hAnsi="Angsana New"/>
          <w:sz w:val="30"/>
          <w:szCs w:val="30"/>
        </w:rPr>
        <w:t>120</w:t>
      </w:r>
      <w:r w:rsidRPr="00EF744C">
        <w:rPr>
          <w:rFonts w:ascii="Angsana New" w:hAnsi="Angsana New"/>
          <w:sz w:val="30"/>
          <w:szCs w:val="30"/>
          <w:cs/>
        </w:rPr>
        <w:t xml:space="preserve"> วัน</w:t>
      </w:r>
      <w:r w:rsidR="00EA1B5A" w:rsidRPr="00EF744C">
        <w:rPr>
          <w:rFonts w:ascii="Angsana New" w:hAnsi="Angsana New"/>
          <w:sz w:val="30"/>
          <w:szCs w:val="30"/>
        </w:rPr>
        <w:t xml:space="preserve"> </w:t>
      </w:r>
      <w:r w:rsidRPr="00EF744C">
        <w:rPr>
          <w:rFonts w:ascii="Angsana New" w:hAnsi="Angsana New"/>
          <w:sz w:val="30"/>
          <w:szCs w:val="30"/>
          <w:cs/>
        </w:rPr>
        <w:t>สำหรับการ</w:t>
      </w:r>
      <w:r w:rsidR="0012644E" w:rsidRPr="00EF744C">
        <w:rPr>
          <w:rFonts w:ascii="Angsana New" w:hAnsi="Angsana New"/>
          <w:sz w:val="30"/>
          <w:szCs w:val="30"/>
          <w:cs/>
        </w:rPr>
        <w:t>ขายต่างประเทศและ 30</w:t>
      </w:r>
      <w:r w:rsidR="0012644E" w:rsidRPr="00EF744C">
        <w:rPr>
          <w:rFonts w:ascii="Angsana New" w:hAnsi="Angsana New"/>
          <w:sz w:val="30"/>
          <w:szCs w:val="30"/>
        </w:rPr>
        <w:t>-9</w:t>
      </w:r>
      <w:r w:rsidRPr="00EF744C">
        <w:rPr>
          <w:rFonts w:ascii="Angsana New" w:hAnsi="Angsana New"/>
          <w:sz w:val="30"/>
          <w:szCs w:val="30"/>
          <w:cs/>
        </w:rPr>
        <w:t>0 วัน</w:t>
      </w:r>
      <w:r w:rsidR="00EA1B5A" w:rsidRPr="00EF744C">
        <w:rPr>
          <w:rFonts w:ascii="Angsana New" w:hAnsi="Angsana New"/>
          <w:sz w:val="30"/>
          <w:szCs w:val="30"/>
        </w:rPr>
        <w:t xml:space="preserve"> </w:t>
      </w:r>
      <w:r w:rsidRPr="00EF744C">
        <w:rPr>
          <w:rFonts w:ascii="Angsana New" w:hAnsi="Angsana New"/>
          <w:sz w:val="30"/>
          <w:szCs w:val="30"/>
          <w:cs/>
        </w:rPr>
        <w:t>สำหรับการขายในประเทศ</w:t>
      </w:r>
    </w:p>
    <w:p w:rsidR="00FA68E1" w:rsidRDefault="00FA68E1" w:rsidP="00340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p w:rsidR="009657B9" w:rsidRDefault="009657B9" w:rsidP="00340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p w:rsidR="009657B9" w:rsidRDefault="009657B9" w:rsidP="00340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p w:rsidR="009657B9" w:rsidRPr="00EF744C" w:rsidRDefault="009657B9" w:rsidP="00340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sz w:val="30"/>
          <w:szCs w:val="30"/>
        </w:rPr>
        <w:sectPr w:rsidR="009657B9" w:rsidRPr="00EF744C" w:rsidSect="004B5537"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019" w:bottom="576" w:left="1152" w:header="720" w:footer="720" w:gutter="0"/>
          <w:pgNumType w:start="13"/>
          <w:cols w:space="720"/>
        </w:sectPr>
      </w:pPr>
    </w:p>
    <w:p w:rsidR="009657B9" w:rsidRPr="00EF744C" w:rsidRDefault="009657B9" w:rsidP="009657B9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F744C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:rsidR="009657B9" w:rsidRDefault="009657B9" w:rsidP="00E77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hanging="360"/>
        <w:jc w:val="thaiDistribute"/>
        <w:rPr>
          <w:rFonts w:ascii="Angsana New" w:hAnsi="Angsana New"/>
          <w:sz w:val="30"/>
          <w:szCs w:val="30"/>
        </w:rPr>
      </w:pPr>
    </w:p>
    <w:p w:rsidR="002B738C" w:rsidRPr="00EF744C" w:rsidRDefault="002B738C" w:rsidP="00693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744C">
        <w:rPr>
          <w:rFonts w:ascii="Angsana New" w:hAnsi="Angsana New"/>
          <w:sz w:val="30"/>
          <w:szCs w:val="30"/>
          <w:cs/>
        </w:rPr>
        <w:t xml:space="preserve">เงินลงทุนในบริษัทร่วม ณ วันที่ </w:t>
      </w:r>
      <w:r w:rsidR="00FA68E1">
        <w:rPr>
          <w:rFonts w:ascii="Angsana New" w:hAnsi="Angsana New" w:hint="cs"/>
          <w:sz w:val="30"/>
          <w:szCs w:val="30"/>
          <w:cs/>
        </w:rPr>
        <w:t>30 มิถุนายน</w:t>
      </w:r>
      <w:r w:rsidRPr="00EF744C">
        <w:rPr>
          <w:rFonts w:ascii="Angsana New" w:hAnsi="Angsana New"/>
          <w:sz w:val="30"/>
          <w:szCs w:val="30"/>
          <w:cs/>
        </w:rPr>
        <w:t xml:space="preserve"> </w:t>
      </w:r>
      <w:r w:rsidR="00270237" w:rsidRPr="00EF744C">
        <w:rPr>
          <w:rFonts w:ascii="Angsana New" w:hAnsi="Angsana New"/>
          <w:sz w:val="30"/>
          <w:szCs w:val="30"/>
          <w:cs/>
        </w:rPr>
        <w:t>25</w:t>
      </w:r>
      <w:r w:rsidR="00537AAD" w:rsidRPr="00EF744C">
        <w:rPr>
          <w:rFonts w:ascii="Angsana New" w:hAnsi="Angsana New"/>
          <w:sz w:val="30"/>
          <w:szCs w:val="30"/>
        </w:rPr>
        <w:t>6</w:t>
      </w:r>
      <w:r w:rsidR="008F0E2A" w:rsidRPr="00EF744C">
        <w:rPr>
          <w:rFonts w:ascii="Angsana New" w:hAnsi="Angsana New"/>
          <w:sz w:val="30"/>
          <w:szCs w:val="30"/>
        </w:rPr>
        <w:t>2</w:t>
      </w:r>
      <w:r w:rsidR="00537AAD" w:rsidRPr="00EF744C">
        <w:rPr>
          <w:rFonts w:ascii="Angsana New" w:hAnsi="Angsana New"/>
          <w:sz w:val="30"/>
          <w:szCs w:val="30"/>
        </w:rPr>
        <w:t xml:space="preserve"> </w:t>
      </w:r>
      <w:r w:rsidRPr="00EF744C">
        <w:rPr>
          <w:rFonts w:ascii="Angsana New" w:hAnsi="Angsana New"/>
          <w:sz w:val="30"/>
          <w:szCs w:val="30"/>
          <w:cs/>
        </w:rPr>
        <w:t xml:space="preserve">และ 31 ธันวาคม </w:t>
      </w:r>
      <w:r w:rsidR="00270237" w:rsidRPr="00EF744C">
        <w:rPr>
          <w:rFonts w:ascii="Angsana New" w:hAnsi="Angsana New"/>
          <w:sz w:val="30"/>
          <w:szCs w:val="30"/>
          <w:cs/>
        </w:rPr>
        <w:t>25</w:t>
      </w:r>
      <w:r w:rsidR="008F0E2A" w:rsidRPr="00EF744C">
        <w:rPr>
          <w:rFonts w:ascii="Angsana New" w:hAnsi="Angsana New" w:hint="cs"/>
          <w:sz w:val="30"/>
          <w:szCs w:val="30"/>
          <w:cs/>
        </w:rPr>
        <w:t>6</w:t>
      </w:r>
      <w:r w:rsidR="008F0E2A" w:rsidRPr="00EF744C">
        <w:rPr>
          <w:rFonts w:ascii="Angsana New" w:hAnsi="Angsana New"/>
          <w:sz w:val="30"/>
          <w:szCs w:val="30"/>
        </w:rPr>
        <w:t>1</w:t>
      </w:r>
      <w:r w:rsidR="00537AAD" w:rsidRPr="00EF744C">
        <w:rPr>
          <w:rFonts w:ascii="Angsana New" w:hAnsi="Angsana New"/>
          <w:sz w:val="30"/>
          <w:szCs w:val="30"/>
        </w:rPr>
        <w:t xml:space="preserve"> </w:t>
      </w:r>
      <w:r w:rsidRPr="00EF744C">
        <w:rPr>
          <w:rFonts w:ascii="Angsana New" w:hAnsi="Angsana New"/>
          <w:sz w:val="30"/>
          <w:szCs w:val="30"/>
          <w:cs/>
        </w:rPr>
        <w:t>และเงินปันผลรับสำหรับงวด</w:t>
      </w:r>
      <w:r w:rsidR="009657B9">
        <w:rPr>
          <w:rFonts w:ascii="Angsana New" w:hAnsi="Angsana New" w:hint="cs"/>
          <w:sz w:val="30"/>
          <w:szCs w:val="30"/>
          <w:cs/>
        </w:rPr>
        <w:t>หก</w:t>
      </w:r>
      <w:r w:rsidRPr="00EF744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A68E1">
        <w:rPr>
          <w:rFonts w:ascii="Angsana New" w:hAnsi="Angsana New" w:hint="cs"/>
          <w:sz w:val="30"/>
          <w:szCs w:val="30"/>
          <w:cs/>
        </w:rPr>
        <w:t>30 มิถุนายน</w:t>
      </w:r>
      <w:r w:rsidRPr="00EF744C">
        <w:rPr>
          <w:rFonts w:ascii="Angsana New" w:hAnsi="Angsana New"/>
          <w:sz w:val="30"/>
          <w:szCs w:val="30"/>
          <w:cs/>
        </w:rPr>
        <w:t xml:space="preserve"> </w:t>
      </w:r>
      <w:r w:rsidR="00FA7563" w:rsidRPr="00EF744C">
        <w:rPr>
          <w:rFonts w:ascii="Angsana New" w:hAnsi="Angsana New"/>
          <w:sz w:val="30"/>
          <w:szCs w:val="30"/>
          <w:cs/>
        </w:rPr>
        <w:t>25</w:t>
      </w:r>
      <w:r w:rsidR="00537AAD" w:rsidRPr="00EF744C">
        <w:rPr>
          <w:rFonts w:ascii="Angsana New" w:hAnsi="Angsana New"/>
          <w:sz w:val="30"/>
          <w:szCs w:val="30"/>
        </w:rPr>
        <w:t>6</w:t>
      </w:r>
      <w:r w:rsidR="008F0E2A" w:rsidRPr="00EF744C">
        <w:rPr>
          <w:rFonts w:ascii="Angsana New" w:hAnsi="Angsana New"/>
          <w:sz w:val="30"/>
          <w:szCs w:val="30"/>
        </w:rPr>
        <w:t>2</w:t>
      </w:r>
      <w:r w:rsidR="00537AAD" w:rsidRPr="00EF744C">
        <w:rPr>
          <w:rFonts w:ascii="Angsana New" w:hAnsi="Angsana New"/>
          <w:sz w:val="30"/>
          <w:szCs w:val="30"/>
        </w:rPr>
        <w:t xml:space="preserve"> </w:t>
      </w:r>
      <w:r w:rsidR="00FA7563" w:rsidRPr="00EF744C">
        <w:rPr>
          <w:rFonts w:ascii="Angsana New" w:hAnsi="Angsana New"/>
          <w:sz w:val="30"/>
          <w:szCs w:val="30"/>
          <w:cs/>
        </w:rPr>
        <w:t>และ 25</w:t>
      </w:r>
      <w:r w:rsidR="008F0E2A" w:rsidRPr="00EF744C">
        <w:rPr>
          <w:rFonts w:ascii="Angsana New" w:hAnsi="Angsana New" w:hint="cs"/>
          <w:sz w:val="30"/>
          <w:szCs w:val="30"/>
          <w:cs/>
        </w:rPr>
        <w:t>6</w:t>
      </w:r>
      <w:r w:rsidR="008F0E2A" w:rsidRPr="00EF744C">
        <w:rPr>
          <w:rFonts w:ascii="Angsana New" w:hAnsi="Angsana New"/>
          <w:sz w:val="30"/>
          <w:szCs w:val="30"/>
        </w:rPr>
        <w:t>1</w:t>
      </w:r>
      <w:r w:rsidR="00537AAD" w:rsidRPr="00EF744C">
        <w:rPr>
          <w:rFonts w:ascii="Angsana New" w:hAnsi="Angsana New"/>
          <w:sz w:val="30"/>
          <w:szCs w:val="30"/>
        </w:rPr>
        <w:t xml:space="preserve"> </w:t>
      </w:r>
      <w:r w:rsidRPr="00EF744C">
        <w:rPr>
          <w:rFonts w:ascii="Angsana New" w:hAnsi="Angsana New"/>
          <w:sz w:val="30"/>
          <w:szCs w:val="30"/>
          <w:cs/>
        </w:rPr>
        <w:t>มีดังนี้</w:t>
      </w:r>
    </w:p>
    <w:p w:rsidR="00445A6C" w:rsidRPr="00EF744C" w:rsidRDefault="00445A6C" w:rsidP="00191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page" w:tblpX="1009" w:tblpY="131"/>
        <w:tblW w:w="15280" w:type="dxa"/>
        <w:tblLayout w:type="fixed"/>
        <w:tblLook w:val="01E0" w:firstRow="1" w:lastRow="1" w:firstColumn="1" w:lastColumn="1" w:noHBand="0" w:noVBand="0"/>
      </w:tblPr>
      <w:tblGrid>
        <w:gridCol w:w="2718"/>
        <w:gridCol w:w="1080"/>
        <w:gridCol w:w="990"/>
        <w:gridCol w:w="798"/>
        <w:gridCol w:w="830"/>
        <w:gridCol w:w="845"/>
        <w:gridCol w:w="267"/>
        <w:gridCol w:w="17"/>
        <w:gridCol w:w="897"/>
        <w:gridCol w:w="16"/>
        <w:gridCol w:w="258"/>
        <w:gridCol w:w="16"/>
        <w:gridCol w:w="874"/>
        <w:gridCol w:w="274"/>
        <w:gridCol w:w="938"/>
        <w:gridCol w:w="236"/>
        <w:gridCol w:w="18"/>
        <w:gridCol w:w="909"/>
        <w:gridCol w:w="274"/>
        <w:gridCol w:w="830"/>
        <w:gridCol w:w="274"/>
        <w:gridCol w:w="822"/>
        <w:gridCol w:w="274"/>
        <w:gridCol w:w="808"/>
        <w:gridCol w:w="10"/>
        <w:gridCol w:w="7"/>
      </w:tblGrid>
      <w:tr w:rsidR="002B584C" w:rsidRPr="00EF744C" w:rsidTr="002B584C">
        <w:trPr>
          <w:gridAfter w:val="1"/>
          <w:wAfter w:w="7" w:type="dxa"/>
          <w:trHeight w:hRule="exact" w:val="360"/>
        </w:trPr>
        <w:tc>
          <w:tcPr>
            <w:tcW w:w="2718" w:type="dxa"/>
          </w:tcPr>
          <w:p w:rsidR="002B584C" w:rsidRPr="00EF744C" w:rsidRDefault="002B584C" w:rsidP="002B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:rsidR="002B584C" w:rsidRPr="00EF744C" w:rsidRDefault="002B584C" w:rsidP="002B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0" w:type="dxa"/>
          </w:tcPr>
          <w:p w:rsidR="002B584C" w:rsidRPr="00EF744C" w:rsidRDefault="002B584C" w:rsidP="002B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485" w:type="dxa"/>
            <w:gridSpan w:val="22"/>
          </w:tcPr>
          <w:p w:rsidR="002B584C" w:rsidRPr="00EF744C" w:rsidRDefault="002B584C" w:rsidP="002B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A53357" w:rsidRPr="00EF744C" w:rsidTr="002B4C50">
        <w:trPr>
          <w:gridAfter w:val="2"/>
          <w:wAfter w:w="17" w:type="dxa"/>
          <w:trHeight w:hRule="exact" w:val="360"/>
        </w:trPr>
        <w:tc>
          <w:tcPr>
            <w:tcW w:w="2718" w:type="dxa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0" w:type="dxa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628" w:type="dxa"/>
            <w:gridSpan w:val="2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45" w:type="dxa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  <w:gridSpan w:val="2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13" w:type="dxa"/>
            <w:gridSpan w:val="2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4" w:type="dxa"/>
            <w:gridSpan w:val="2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74" w:type="dxa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4" w:type="dxa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8" w:type="dxa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31" w:type="dxa"/>
            <w:gridSpan w:val="4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4" w:type="dxa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904" w:type="dxa"/>
            <w:gridSpan w:val="3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เงินปันผลรับ</w:t>
            </w:r>
          </w:p>
        </w:tc>
      </w:tr>
      <w:tr w:rsidR="00A53357" w:rsidRPr="00EF744C" w:rsidTr="002B4C50">
        <w:trPr>
          <w:gridAfter w:val="2"/>
          <w:wAfter w:w="17" w:type="dxa"/>
          <w:trHeight w:hRule="exact" w:val="360"/>
        </w:trPr>
        <w:tc>
          <w:tcPr>
            <w:tcW w:w="2718" w:type="dxa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0" w:type="dxa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ประเทศที่</w:t>
            </w:r>
          </w:p>
        </w:tc>
        <w:tc>
          <w:tcPr>
            <w:tcW w:w="1628" w:type="dxa"/>
            <w:gridSpan w:val="2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ab/>
              <w:t>สัดส่วนความ</w:t>
            </w:r>
          </w:p>
        </w:tc>
        <w:tc>
          <w:tcPr>
            <w:tcW w:w="845" w:type="dxa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  <w:gridSpan w:val="2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13" w:type="dxa"/>
            <w:gridSpan w:val="2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4" w:type="dxa"/>
            <w:gridSpan w:val="2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74" w:type="dxa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4" w:type="dxa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8" w:type="dxa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31" w:type="dxa"/>
            <w:gridSpan w:val="4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มูลค่าตาม</w:t>
            </w:r>
          </w:p>
        </w:tc>
        <w:tc>
          <w:tcPr>
            <w:tcW w:w="274" w:type="dxa"/>
          </w:tcPr>
          <w:p w:rsidR="00A5335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904" w:type="dxa"/>
            <w:gridSpan w:val="3"/>
          </w:tcPr>
          <w:p w:rsidR="00A53357" w:rsidRPr="00EF744C" w:rsidRDefault="00A53357" w:rsidP="0032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สำหรับงวด</w:t>
            </w:r>
            <w:r w:rsidR="009657B9">
              <w:rPr>
                <w:rFonts w:ascii="Angsana New" w:hAnsi="Angsana New" w:hint="cs"/>
                <w:sz w:val="25"/>
                <w:szCs w:val="25"/>
                <w:cs/>
              </w:rPr>
              <w:t>หก</w:t>
            </w: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เดือน</w:t>
            </w:r>
          </w:p>
        </w:tc>
      </w:tr>
      <w:tr w:rsidR="00E77839" w:rsidRPr="00EF744C" w:rsidTr="002B4C50">
        <w:trPr>
          <w:trHeight w:hRule="exact" w:val="360"/>
        </w:trPr>
        <w:tc>
          <w:tcPr>
            <w:tcW w:w="2718" w:type="dxa"/>
          </w:tcPr>
          <w:p w:rsidR="00E77839" w:rsidRPr="00EF744C" w:rsidRDefault="00E77839" w:rsidP="00E77839">
            <w:pPr>
              <w:pStyle w:val="10"/>
              <w:tabs>
                <w:tab w:val="clear" w:pos="1080"/>
              </w:tabs>
              <w:ind w:right="-468" w:firstLine="900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EF744C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บริษัทร่วม</w:t>
            </w:r>
          </w:p>
        </w:tc>
        <w:tc>
          <w:tcPr>
            <w:tcW w:w="1080" w:type="dxa"/>
          </w:tcPr>
          <w:p w:rsidR="00E77839" w:rsidRPr="00EF744C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ลักษณะธุรกิจ</w:t>
            </w:r>
          </w:p>
        </w:tc>
        <w:tc>
          <w:tcPr>
            <w:tcW w:w="990" w:type="dxa"/>
          </w:tcPr>
          <w:p w:rsidR="00E77839" w:rsidRPr="00EF744C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กิจการจัดตั้ง</w:t>
            </w:r>
          </w:p>
        </w:tc>
        <w:tc>
          <w:tcPr>
            <w:tcW w:w="1628" w:type="dxa"/>
            <w:gridSpan w:val="2"/>
          </w:tcPr>
          <w:p w:rsidR="00E77839" w:rsidRPr="00EF744C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เป็นเจ้าของ</w:t>
            </w:r>
          </w:p>
        </w:tc>
        <w:tc>
          <w:tcPr>
            <w:tcW w:w="2026" w:type="dxa"/>
            <w:gridSpan w:val="4"/>
          </w:tcPr>
          <w:p w:rsidR="00E77839" w:rsidRPr="00EF744C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ทุนชำระแล้ว</w:t>
            </w:r>
          </w:p>
        </w:tc>
        <w:tc>
          <w:tcPr>
            <w:tcW w:w="274" w:type="dxa"/>
            <w:gridSpan w:val="2"/>
          </w:tcPr>
          <w:p w:rsidR="00E77839" w:rsidRPr="00EF744C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102" w:type="dxa"/>
            <w:gridSpan w:val="4"/>
          </w:tcPr>
          <w:p w:rsidR="00E77839" w:rsidRPr="00EF744C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ราคาทุน</w:t>
            </w:r>
          </w:p>
        </w:tc>
        <w:tc>
          <w:tcPr>
            <w:tcW w:w="254" w:type="dxa"/>
            <w:gridSpan w:val="2"/>
          </w:tcPr>
          <w:p w:rsidR="00E77839" w:rsidRPr="00EF744C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13" w:type="dxa"/>
            <w:gridSpan w:val="3"/>
          </w:tcPr>
          <w:p w:rsidR="00E77839" w:rsidRPr="00EF744C" w:rsidDel="00685444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วิธีส่วนได้เสีย</w:t>
            </w:r>
          </w:p>
        </w:tc>
        <w:tc>
          <w:tcPr>
            <w:tcW w:w="274" w:type="dxa"/>
          </w:tcPr>
          <w:p w:rsidR="00E77839" w:rsidRPr="00EF744C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921" w:type="dxa"/>
            <w:gridSpan w:val="5"/>
          </w:tcPr>
          <w:p w:rsidR="00E77839" w:rsidRPr="00EF744C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center" w:pos="652"/>
              </w:tabs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สิ้นสุดวันที่</w:t>
            </w:r>
          </w:p>
        </w:tc>
      </w:tr>
      <w:tr w:rsidR="00FA68E1" w:rsidRPr="00EF744C" w:rsidTr="002B4C50">
        <w:trPr>
          <w:trHeight w:hRule="exact" w:val="360"/>
        </w:trPr>
        <w:tc>
          <w:tcPr>
            <w:tcW w:w="2718" w:type="dxa"/>
          </w:tcPr>
          <w:p w:rsidR="00FA68E1" w:rsidRPr="00EF744C" w:rsidRDefault="00FA68E1" w:rsidP="00FA68E1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98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</w:t>
            </w:r>
          </w:p>
        </w:tc>
        <w:tc>
          <w:tcPr>
            <w:tcW w:w="8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 xml:space="preserve">31 </w:t>
            </w:r>
          </w:p>
        </w:tc>
        <w:tc>
          <w:tcPr>
            <w:tcW w:w="845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</w:t>
            </w:r>
          </w:p>
        </w:tc>
        <w:tc>
          <w:tcPr>
            <w:tcW w:w="267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14" w:type="dxa"/>
            <w:gridSpan w:val="2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 xml:space="preserve">31 </w:t>
            </w:r>
          </w:p>
        </w:tc>
        <w:tc>
          <w:tcPr>
            <w:tcW w:w="274" w:type="dxa"/>
            <w:gridSpan w:val="2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0" w:type="dxa"/>
            <w:gridSpan w:val="2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</w:t>
            </w:r>
          </w:p>
        </w:tc>
        <w:tc>
          <w:tcPr>
            <w:tcW w:w="274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38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 xml:space="preserve">31 </w:t>
            </w:r>
          </w:p>
        </w:tc>
        <w:tc>
          <w:tcPr>
            <w:tcW w:w="254" w:type="dxa"/>
            <w:gridSpan w:val="2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9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</w:t>
            </w:r>
          </w:p>
        </w:tc>
        <w:tc>
          <w:tcPr>
            <w:tcW w:w="274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 xml:space="preserve">31 </w:t>
            </w:r>
          </w:p>
        </w:tc>
        <w:tc>
          <w:tcPr>
            <w:tcW w:w="274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2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</w:t>
            </w:r>
          </w:p>
        </w:tc>
        <w:tc>
          <w:tcPr>
            <w:tcW w:w="274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25" w:type="dxa"/>
            <w:gridSpan w:val="3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</w:t>
            </w:r>
          </w:p>
        </w:tc>
      </w:tr>
      <w:tr w:rsidR="00FA68E1" w:rsidRPr="00EF744C" w:rsidTr="002B4C50">
        <w:trPr>
          <w:trHeight w:hRule="exact" w:val="360"/>
        </w:trPr>
        <w:tc>
          <w:tcPr>
            <w:tcW w:w="2718" w:type="dxa"/>
          </w:tcPr>
          <w:p w:rsidR="00FA68E1" w:rsidRPr="00EF744C" w:rsidRDefault="00FA68E1" w:rsidP="00FA68E1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98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8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845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67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14" w:type="dxa"/>
            <w:gridSpan w:val="2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74" w:type="dxa"/>
            <w:gridSpan w:val="2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0" w:type="dxa"/>
            <w:gridSpan w:val="2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74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38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54" w:type="dxa"/>
            <w:gridSpan w:val="2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9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74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74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2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74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25" w:type="dxa"/>
            <w:gridSpan w:val="3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</w:p>
        </w:tc>
      </w:tr>
      <w:tr w:rsidR="00FA68E1" w:rsidRPr="00EF744C" w:rsidTr="002B4C50">
        <w:trPr>
          <w:trHeight w:hRule="exact" w:val="360"/>
        </w:trPr>
        <w:tc>
          <w:tcPr>
            <w:tcW w:w="2718" w:type="dxa"/>
          </w:tcPr>
          <w:p w:rsidR="00FA68E1" w:rsidRPr="00EF744C" w:rsidRDefault="00FA68E1" w:rsidP="00FA68E1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98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 w:rsidRPr="00EF744C">
              <w:rPr>
                <w:rFonts w:ascii="Angsana New" w:hAnsi="Angsana New"/>
                <w:sz w:val="25"/>
                <w:szCs w:val="25"/>
              </w:rPr>
              <w:t>62</w:t>
            </w:r>
          </w:p>
        </w:tc>
        <w:tc>
          <w:tcPr>
            <w:tcW w:w="8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EF744C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845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 w:rsidRPr="00EF744C">
              <w:rPr>
                <w:rFonts w:ascii="Angsana New" w:hAnsi="Angsana New"/>
                <w:sz w:val="25"/>
                <w:szCs w:val="25"/>
              </w:rPr>
              <w:t>62</w:t>
            </w:r>
          </w:p>
        </w:tc>
        <w:tc>
          <w:tcPr>
            <w:tcW w:w="267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14" w:type="dxa"/>
            <w:gridSpan w:val="2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EF744C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274" w:type="dxa"/>
            <w:gridSpan w:val="2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0" w:type="dxa"/>
            <w:gridSpan w:val="2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 w:rsidRPr="00EF744C">
              <w:rPr>
                <w:rFonts w:ascii="Angsana New" w:hAnsi="Angsana New"/>
                <w:sz w:val="25"/>
                <w:szCs w:val="25"/>
              </w:rPr>
              <w:t>62</w:t>
            </w:r>
          </w:p>
        </w:tc>
        <w:tc>
          <w:tcPr>
            <w:tcW w:w="274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38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EF744C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254" w:type="dxa"/>
            <w:gridSpan w:val="2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9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 w:rsidRPr="00EF744C">
              <w:rPr>
                <w:rFonts w:ascii="Angsana New" w:hAnsi="Angsana New"/>
                <w:sz w:val="25"/>
                <w:szCs w:val="25"/>
              </w:rPr>
              <w:t>62</w:t>
            </w:r>
          </w:p>
        </w:tc>
        <w:tc>
          <w:tcPr>
            <w:tcW w:w="274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EF744C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274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2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 w:rsidRPr="00EF744C">
              <w:rPr>
                <w:rFonts w:ascii="Angsana New" w:hAnsi="Angsana New"/>
                <w:sz w:val="25"/>
                <w:szCs w:val="25"/>
              </w:rPr>
              <w:t>62</w:t>
            </w:r>
          </w:p>
        </w:tc>
        <w:tc>
          <w:tcPr>
            <w:tcW w:w="274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25" w:type="dxa"/>
            <w:gridSpan w:val="3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EF744C">
              <w:rPr>
                <w:rFonts w:ascii="Angsana New" w:hAnsi="Angsana New"/>
                <w:sz w:val="25"/>
                <w:szCs w:val="25"/>
              </w:rPr>
              <w:t>1</w:t>
            </w:r>
          </w:p>
        </w:tc>
      </w:tr>
      <w:tr w:rsidR="00FA68E1" w:rsidRPr="00EF744C" w:rsidTr="002B584C">
        <w:trPr>
          <w:trHeight w:hRule="exact" w:val="360"/>
        </w:trPr>
        <w:tc>
          <w:tcPr>
            <w:tcW w:w="2718" w:type="dxa"/>
          </w:tcPr>
          <w:p w:rsidR="00FA68E1" w:rsidRPr="00EF744C" w:rsidRDefault="00FA68E1" w:rsidP="00FA68E1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08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99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08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628" w:type="dxa"/>
            <w:gridSpan w:val="2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(ร้อยละ)</w:t>
            </w:r>
          </w:p>
        </w:tc>
        <w:tc>
          <w:tcPr>
            <w:tcW w:w="8864" w:type="dxa"/>
            <w:gridSpan w:val="21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FA68E1" w:rsidRPr="00EF744C" w:rsidTr="002B4C50">
        <w:trPr>
          <w:trHeight w:hRule="exact" w:val="360"/>
        </w:trPr>
        <w:tc>
          <w:tcPr>
            <w:tcW w:w="2718" w:type="dxa"/>
          </w:tcPr>
          <w:p w:rsidR="00FA68E1" w:rsidRPr="00EF744C" w:rsidRDefault="00FA68E1" w:rsidP="00FA68E1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  <w:lang w:val="en-US"/>
              </w:rPr>
            </w:pPr>
            <w:r w:rsidRPr="00EF744C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  <w:lang w:val="en-US"/>
              </w:rPr>
              <w:t>บริษัทร่วม</w:t>
            </w:r>
          </w:p>
        </w:tc>
        <w:tc>
          <w:tcPr>
            <w:tcW w:w="108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98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5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67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14" w:type="dxa"/>
            <w:gridSpan w:val="2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4" w:type="dxa"/>
            <w:gridSpan w:val="2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0" w:type="dxa"/>
            <w:gridSpan w:val="2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4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8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54" w:type="dxa"/>
            <w:gridSpan w:val="2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9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4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4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2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4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5" w:type="dxa"/>
            <w:gridSpan w:val="3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B32CF6" w:rsidRPr="00EF744C" w:rsidTr="002B4C50">
        <w:trPr>
          <w:trHeight w:hRule="exact" w:val="360"/>
        </w:trPr>
        <w:tc>
          <w:tcPr>
            <w:tcW w:w="2718" w:type="dxa"/>
          </w:tcPr>
          <w:p w:rsidR="00B32CF6" w:rsidRPr="00EF744C" w:rsidRDefault="00B32CF6" w:rsidP="00B32CF6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EF744C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บริษัท ทรอปิคอล</w:t>
            </w:r>
            <w:r w:rsidRPr="00EF744C">
              <w:rPr>
                <w:rFonts w:ascii="Angsana New" w:hAnsi="Angsana New" w:cs="Angsana New"/>
                <w:sz w:val="25"/>
                <w:szCs w:val="25"/>
                <w:lang w:val="en-US"/>
              </w:rPr>
              <w:t xml:space="preserve"> </w:t>
            </w:r>
            <w:r w:rsidRPr="00EF744C">
              <w:rPr>
                <w:rFonts w:ascii="Angsana New" w:hAnsi="Angsana New" w:cs="Angsana New"/>
                <w:sz w:val="25"/>
                <w:szCs w:val="25"/>
                <w:cs/>
              </w:rPr>
              <w:t xml:space="preserve">แพคเกจจิ้ง </w:t>
            </w:r>
            <w:r w:rsidRPr="00EF744C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จำกัด</w:t>
            </w:r>
          </w:p>
        </w:tc>
        <w:tc>
          <w:tcPr>
            <w:tcW w:w="1080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ผลิต</w:t>
            </w:r>
          </w:p>
        </w:tc>
        <w:tc>
          <w:tcPr>
            <w:tcW w:w="990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ไทย</w:t>
            </w:r>
          </w:p>
        </w:tc>
        <w:tc>
          <w:tcPr>
            <w:tcW w:w="798" w:type="dxa"/>
          </w:tcPr>
          <w:p w:rsidR="00B32CF6" w:rsidRPr="00EF744C" w:rsidRDefault="00B32CF6" w:rsidP="00B32CF6">
            <w:pPr>
              <w:tabs>
                <w:tab w:val="clear" w:pos="227"/>
                <w:tab w:val="decimal" w:pos="36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49.4</w:t>
            </w:r>
          </w:p>
        </w:tc>
        <w:tc>
          <w:tcPr>
            <w:tcW w:w="830" w:type="dxa"/>
          </w:tcPr>
          <w:p w:rsidR="00B32CF6" w:rsidRPr="00EF744C" w:rsidRDefault="00B32CF6" w:rsidP="00B32CF6">
            <w:pPr>
              <w:tabs>
                <w:tab w:val="clear" w:pos="227"/>
                <w:tab w:val="decimal" w:pos="36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49.4</w:t>
            </w:r>
          </w:p>
        </w:tc>
        <w:tc>
          <w:tcPr>
            <w:tcW w:w="845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ind w:left="-114" w:right="-153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18,000</w:t>
            </w:r>
          </w:p>
        </w:tc>
        <w:tc>
          <w:tcPr>
            <w:tcW w:w="267" w:type="dxa"/>
          </w:tcPr>
          <w:p w:rsidR="00B32CF6" w:rsidRPr="00EF744C" w:rsidRDefault="00B32CF6" w:rsidP="00B32CF6">
            <w:pPr>
              <w:tabs>
                <w:tab w:val="clear" w:pos="227"/>
                <w:tab w:val="decimal" w:pos="36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14" w:type="dxa"/>
            <w:gridSpan w:val="2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ind w:left="-114" w:right="-15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18,000</w:t>
            </w:r>
          </w:p>
        </w:tc>
        <w:tc>
          <w:tcPr>
            <w:tcW w:w="274" w:type="dxa"/>
            <w:gridSpan w:val="2"/>
          </w:tcPr>
          <w:p w:rsidR="00B32CF6" w:rsidRPr="00EF744C" w:rsidRDefault="00B32CF6" w:rsidP="00B32CF6">
            <w:pPr>
              <w:tabs>
                <w:tab w:val="clear" w:pos="227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0" w:type="dxa"/>
            <w:gridSpan w:val="2"/>
            <w:tcBorders>
              <w:bottom w:val="single" w:sz="4" w:space="0" w:color="auto"/>
            </w:tcBorders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decimal" w:pos="601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8,900</w:t>
            </w:r>
          </w:p>
        </w:tc>
        <w:tc>
          <w:tcPr>
            <w:tcW w:w="274" w:type="dxa"/>
          </w:tcPr>
          <w:p w:rsidR="00B32CF6" w:rsidRPr="00EF744C" w:rsidRDefault="00B32CF6" w:rsidP="00B32CF6">
            <w:pPr>
              <w:tabs>
                <w:tab w:val="clear" w:pos="227"/>
                <w:tab w:val="decimal" w:pos="36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left" w:pos="612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8,900</w:t>
            </w:r>
          </w:p>
        </w:tc>
        <w:tc>
          <w:tcPr>
            <w:tcW w:w="254" w:type="dxa"/>
            <w:gridSpan w:val="2"/>
          </w:tcPr>
          <w:p w:rsidR="00B32CF6" w:rsidRPr="00EF744C" w:rsidRDefault="00B32CF6" w:rsidP="00B32CF6">
            <w:pPr>
              <w:tabs>
                <w:tab w:val="clear" w:pos="227"/>
                <w:tab w:val="decimal" w:pos="36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:rsidR="00B32CF6" w:rsidRPr="00EF744C" w:rsidRDefault="00B32CF6" w:rsidP="00B32CF6">
            <w:pPr>
              <w:tabs>
                <w:tab w:val="clear" w:pos="227"/>
                <w:tab w:val="clear" w:pos="680"/>
                <w:tab w:val="decimal" w:pos="324"/>
                <w:tab w:val="left" w:pos="655"/>
              </w:tabs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ab/>
              <w:t>-</w:t>
            </w:r>
          </w:p>
        </w:tc>
        <w:tc>
          <w:tcPr>
            <w:tcW w:w="274" w:type="dxa"/>
          </w:tcPr>
          <w:p w:rsidR="00B32CF6" w:rsidRPr="00EF744C" w:rsidRDefault="00B32CF6" w:rsidP="00B32CF6">
            <w:pPr>
              <w:tabs>
                <w:tab w:val="clear" w:pos="227"/>
                <w:tab w:val="decimal" w:pos="36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:rsidR="00B32CF6" w:rsidRPr="00EF744C" w:rsidRDefault="00B32CF6" w:rsidP="00B32CF6">
            <w:pPr>
              <w:tabs>
                <w:tab w:val="clear" w:pos="227"/>
                <w:tab w:val="clear" w:pos="680"/>
                <w:tab w:val="decimal" w:pos="324"/>
                <w:tab w:val="left" w:pos="655"/>
              </w:tabs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ab/>
              <w:t>-</w:t>
            </w:r>
          </w:p>
        </w:tc>
        <w:tc>
          <w:tcPr>
            <w:tcW w:w="274" w:type="dxa"/>
          </w:tcPr>
          <w:p w:rsidR="00B32CF6" w:rsidRPr="00EF744C" w:rsidRDefault="00B32CF6" w:rsidP="00B32CF6">
            <w:pPr>
              <w:tabs>
                <w:tab w:val="clear" w:pos="227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:rsidR="00B32CF6" w:rsidRPr="00EF744C" w:rsidRDefault="00B32CF6" w:rsidP="00B32CF6">
            <w:pPr>
              <w:tabs>
                <w:tab w:val="clear" w:pos="227"/>
                <w:tab w:val="clear" w:pos="680"/>
                <w:tab w:val="decimal" w:pos="324"/>
                <w:tab w:val="left" w:pos="655"/>
              </w:tabs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ab/>
              <w:t>-</w:t>
            </w:r>
          </w:p>
        </w:tc>
        <w:tc>
          <w:tcPr>
            <w:tcW w:w="274" w:type="dxa"/>
          </w:tcPr>
          <w:p w:rsidR="00B32CF6" w:rsidRPr="00EF744C" w:rsidRDefault="00B32CF6" w:rsidP="00B32CF6">
            <w:pPr>
              <w:tabs>
                <w:tab w:val="clear" w:pos="227"/>
                <w:tab w:val="decimal" w:pos="36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5" w:type="dxa"/>
            <w:gridSpan w:val="3"/>
            <w:tcBorders>
              <w:bottom w:val="single" w:sz="4" w:space="0" w:color="auto"/>
            </w:tcBorders>
          </w:tcPr>
          <w:p w:rsidR="00B32CF6" w:rsidRPr="00EF744C" w:rsidRDefault="00B32CF6" w:rsidP="00B32CF6">
            <w:pPr>
              <w:tabs>
                <w:tab w:val="clear" w:pos="227"/>
                <w:tab w:val="decimal" w:pos="36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B32CF6" w:rsidRPr="00EF744C" w:rsidTr="002B4C50">
        <w:trPr>
          <w:trHeight w:hRule="exact" w:val="360"/>
        </w:trPr>
        <w:tc>
          <w:tcPr>
            <w:tcW w:w="2718" w:type="dxa"/>
          </w:tcPr>
          <w:p w:rsidR="00B32CF6" w:rsidRPr="00EF744C" w:rsidRDefault="00B32CF6" w:rsidP="00B32CF6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val="en-US"/>
              </w:rPr>
            </w:pPr>
            <w:r w:rsidRPr="00EF744C"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val="en-US"/>
              </w:rPr>
              <w:t>รวม</w:t>
            </w:r>
          </w:p>
        </w:tc>
        <w:tc>
          <w:tcPr>
            <w:tcW w:w="1080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98" w:type="dxa"/>
          </w:tcPr>
          <w:p w:rsidR="00B32CF6" w:rsidRPr="00EF744C" w:rsidRDefault="00B32CF6" w:rsidP="00B32CF6">
            <w:pPr>
              <w:tabs>
                <w:tab w:val="clear" w:pos="227"/>
                <w:tab w:val="decimal" w:pos="360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30" w:type="dxa"/>
          </w:tcPr>
          <w:p w:rsidR="00B32CF6" w:rsidRPr="00EF744C" w:rsidRDefault="00B32CF6" w:rsidP="00B32CF6">
            <w:pPr>
              <w:tabs>
                <w:tab w:val="clear" w:pos="227"/>
                <w:tab w:val="decimal" w:pos="360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45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decimal" w:pos="522"/>
              </w:tabs>
              <w:ind w:left="-114" w:right="-153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67" w:type="dxa"/>
          </w:tcPr>
          <w:p w:rsidR="00B32CF6" w:rsidRPr="00EF744C" w:rsidRDefault="00B32CF6" w:rsidP="00B32CF6">
            <w:pPr>
              <w:tabs>
                <w:tab w:val="clear" w:pos="227"/>
                <w:tab w:val="decimal" w:pos="36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14" w:type="dxa"/>
            <w:gridSpan w:val="2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decimal" w:pos="729"/>
              </w:tabs>
              <w:ind w:left="-114" w:right="-153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4" w:type="dxa"/>
            <w:gridSpan w:val="2"/>
          </w:tcPr>
          <w:p w:rsidR="00B32CF6" w:rsidRPr="00EF744C" w:rsidRDefault="00B32CF6" w:rsidP="00B32CF6">
            <w:pPr>
              <w:tabs>
                <w:tab w:val="clear" w:pos="227"/>
                <w:tab w:val="decimal" w:pos="36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decimal" w:pos="601"/>
              </w:tabs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8,900</w:t>
            </w:r>
          </w:p>
        </w:tc>
        <w:tc>
          <w:tcPr>
            <w:tcW w:w="274" w:type="dxa"/>
          </w:tcPr>
          <w:p w:rsidR="00B32CF6" w:rsidRPr="00EF744C" w:rsidRDefault="00B32CF6" w:rsidP="00B32CF6">
            <w:pPr>
              <w:tabs>
                <w:tab w:val="clear" w:pos="227"/>
                <w:tab w:val="decimal" w:pos="360"/>
              </w:tabs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left" w:pos="612"/>
              </w:tabs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</w:rPr>
              <w:t>8,900</w:t>
            </w:r>
          </w:p>
        </w:tc>
        <w:tc>
          <w:tcPr>
            <w:tcW w:w="254" w:type="dxa"/>
            <w:gridSpan w:val="2"/>
          </w:tcPr>
          <w:p w:rsidR="00B32CF6" w:rsidRPr="00EF744C" w:rsidRDefault="00B32CF6" w:rsidP="00B32CF6">
            <w:pPr>
              <w:tabs>
                <w:tab w:val="clear" w:pos="227"/>
                <w:tab w:val="decimal" w:pos="360"/>
              </w:tabs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:rsidR="00B32CF6" w:rsidRPr="00EF744C" w:rsidRDefault="00B32CF6" w:rsidP="00B32CF6">
            <w:pPr>
              <w:tabs>
                <w:tab w:val="clear" w:pos="227"/>
                <w:tab w:val="clear" w:pos="680"/>
                <w:tab w:val="decimal" w:pos="324"/>
                <w:tab w:val="left" w:pos="655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</w:rPr>
              <w:tab/>
              <w:t>-</w:t>
            </w:r>
          </w:p>
        </w:tc>
        <w:tc>
          <w:tcPr>
            <w:tcW w:w="274" w:type="dxa"/>
          </w:tcPr>
          <w:p w:rsidR="00B32CF6" w:rsidRPr="00EF744C" w:rsidRDefault="00B32CF6" w:rsidP="00B32CF6">
            <w:pPr>
              <w:tabs>
                <w:tab w:val="clear" w:pos="227"/>
                <w:tab w:val="decimal" w:pos="36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</w:tcPr>
          <w:p w:rsidR="00B32CF6" w:rsidRPr="00EF744C" w:rsidRDefault="00B32CF6" w:rsidP="00B32CF6">
            <w:pPr>
              <w:tabs>
                <w:tab w:val="clear" w:pos="227"/>
                <w:tab w:val="clear" w:pos="680"/>
                <w:tab w:val="decimal" w:pos="324"/>
                <w:tab w:val="left" w:pos="655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</w:rPr>
              <w:tab/>
              <w:t>-</w:t>
            </w:r>
          </w:p>
        </w:tc>
        <w:tc>
          <w:tcPr>
            <w:tcW w:w="274" w:type="dxa"/>
          </w:tcPr>
          <w:p w:rsidR="00B32CF6" w:rsidRPr="00EF744C" w:rsidRDefault="00B32CF6" w:rsidP="00B32CF6">
            <w:pPr>
              <w:tabs>
                <w:tab w:val="clear" w:pos="227"/>
                <w:tab w:val="decimal" w:pos="36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:rsidR="00B32CF6" w:rsidRPr="00EF744C" w:rsidRDefault="00B32CF6" w:rsidP="00B32CF6">
            <w:pPr>
              <w:tabs>
                <w:tab w:val="clear" w:pos="227"/>
                <w:tab w:val="clear" w:pos="680"/>
                <w:tab w:val="decimal" w:pos="324"/>
                <w:tab w:val="left" w:pos="655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</w:rPr>
              <w:tab/>
              <w:t>-</w:t>
            </w:r>
          </w:p>
        </w:tc>
        <w:tc>
          <w:tcPr>
            <w:tcW w:w="274" w:type="dxa"/>
          </w:tcPr>
          <w:p w:rsidR="00B32CF6" w:rsidRPr="00EF744C" w:rsidRDefault="00B32CF6" w:rsidP="00B32CF6">
            <w:pPr>
              <w:tabs>
                <w:tab w:val="clear" w:pos="227"/>
                <w:tab w:val="decimal" w:pos="36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2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B32CF6" w:rsidRPr="00EF744C" w:rsidRDefault="00B32CF6" w:rsidP="00B32CF6">
            <w:pPr>
              <w:tabs>
                <w:tab w:val="clear" w:pos="227"/>
                <w:tab w:val="decimal" w:pos="36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</w:tr>
    </w:tbl>
    <w:p w:rsidR="002B584C" w:rsidRPr="00EF744C" w:rsidRDefault="002B584C" w:rsidP="002B584C">
      <w:pPr>
        <w:spacing w:line="240" w:lineRule="auto"/>
        <w:rPr>
          <w:rFonts w:ascii="Angsana New" w:hAnsi="Angsana New"/>
          <w:sz w:val="30"/>
          <w:szCs w:val="30"/>
        </w:rPr>
      </w:pPr>
    </w:p>
    <w:p w:rsidR="005C04AD" w:rsidRPr="00EF744C" w:rsidRDefault="005C04AD" w:rsidP="00E77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 w:hanging="360"/>
        <w:rPr>
          <w:rFonts w:ascii="Angsana New" w:hAnsi="Angsana New"/>
          <w:sz w:val="30"/>
          <w:szCs w:val="30"/>
        </w:rPr>
      </w:pPr>
      <w:r w:rsidRPr="00EF744C">
        <w:rPr>
          <w:rFonts w:ascii="Angsana New" w:hAnsi="Angsana New"/>
          <w:sz w:val="30"/>
          <w:szCs w:val="30"/>
          <w:cs/>
        </w:rPr>
        <w:t>กลุ่มบริษัท</w:t>
      </w:r>
      <w:r w:rsidR="00F96788" w:rsidRPr="00EF744C">
        <w:rPr>
          <w:rFonts w:ascii="Angsana New" w:hAnsi="Angsana New"/>
          <w:sz w:val="30"/>
          <w:szCs w:val="30"/>
          <w:cs/>
        </w:rPr>
        <w:t>ไม่มีเงินลงทุนในบริษัทร่วม</w:t>
      </w:r>
      <w:r w:rsidR="00F96788" w:rsidRPr="00EF744C">
        <w:rPr>
          <w:rFonts w:ascii="Angsana New" w:hAnsi="Angsana New" w:hint="cs"/>
          <w:sz w:val="30"/>
          <w:szCs w:val="30"/>
          <w:cs/>
        </w:rPr>
        <w:t>ซึ่ง</w:t>
      </w:r>
      <w:r w:rsidR="00F40392" w:rsidRPr="00EF744C">
        <w:rPr>
          <w:rFonts w:ascii="Angsana New" w:hAnsi="Angsana New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:rsidR="002B584C" w:rsidRPr="00EF744C" w:rsidRDefault="002B584C" w:rsidP="00191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/>
        <w:rPr>
          <w:rFonts w:ascii="Angsana New" w:hAnsi="Angsana New"/>
          <w:sz w:val="30"/>
          <w:szCs w:val="30"/>
          <w:cs/>
        </w:rPr>
      </w:pPr>
    </w:p>
    <w:p w:rsidR="005C04AD" w:rsidRPr="00EF744C" w:rsidRDefault="005C04AD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p w:rsidR="005C04AD" w:rsidRPr="00EF744C" w:rsidRDefault="005C04AD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  <w:sectPr w:rsidR="005C04AD" w:rsidRPr="00EF744C" w:rsidSect="00C26429"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pPr w:leftFromText="180" w:rightFromText="180" w:vertAnchor="text" w:horzAnchor="page" w:tblpX="1009" w:tblpY="131"/>
        <w:tblW w:w="15318" w:type="dxa"/>
        <w:tblLayout w:type="fixed"/>
        <w:tblLook w:val="01E0" w:firstRow="1" w:lastRow="1" w:firstColumn="1" w:lastColumn="1" w:noHBand="0" w:noVBand="0"/>
      </w:tblPr>
      <w:tblGrid>
        <w:gridCol w:w="2718"/>
        <w:gridCol w:w="810"/>
        <w:gridCol w:w="900"/>
        <w:gridCol w:w="630"/>
        <w:gridCol w:w="630"/>
        <w:gridCol w:w="81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42"/>
        <w:gridCol w:w="270"/>
        <w:gridCol w:w="630"/>
        <w:gridCol w:w="270"/>
        <w:gridCol w:w="720"/>
        <w:gridCol w:w="270"/>
        <w:gridCol w:w="698"/>
        <w:gridCol w:w="270"/>
        <w:gridCol w:w="720"/>
      </w:tblGrid>
      <w:tr w:rsidR="002B584C" w:rsidRPr="00EF744C" w:rsidTr="002B584C">
        <w:trPr>
          <w:trHeight w:hRule="exact" w:val="351"/>
        </w:trPr>
        <w:tc>
          <w:tcPr>
            <w:tcW w:w="2718" w:type="dxa"/>
          </w:tcPr>
          <w:p w:rsidR="002B584C" w:rsidRPr="00EF744C" w:rsidRDefault="002B584C" w:rsidP="002B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:rsidR="002B584C" w:rsidRPr="00EF744C" w:rsidRDefault="002B584C" w:rsidP="002B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0" w:type="dxa"/>
          </w:tcPr>
          <w:p w:rsidR="002B584C" w:rsidRPr="00EF744C" w:rsidRDefault="002B584C" w:rsidP="002B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90" w:type="dxa"/>
            <w:gridSpan w:val="21"/>
          </w:tcPr>
          <w:p w:rsidR="002B584C" w:rsidRPr="00EF744C" w:rsidRDefault="002B584C" w:rsidP="002B5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7238BE" w:rsidRPr="00EF744C" w:rsidTr="006C0B17">
        <w:trPr>
          <w:trHeight w:hRule="exact" w:val="364"/>
        </w:trPr>
        <w:tc>
          <w:tcPr>
            <w:tcW w:w="2718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  <w:gridSpan w:val="2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42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88" w:type="dxa"/>
            <w:gridSpan w:val="3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เงินปันผลรับ</w:t>
            </w:r>
          </w:p>
        </w:tc>
      </w:tr>
      <w:tr w:rsidR="007238BE" w:rsidRPr="00EF744C" w:rsidTr="006C0B17">
        <w:trPr>
          <w:trHeight w:hRule="exact" w:val="364"/>
        </w:trPr>
        <w:tc>
          <w:tcPr>
            <w:tcW w:w="2718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ลักษณะ</w:t>
            </w:r>
          </w:p>
        </w:tc>
        <w:tc>
          <w:tcPr>
            <w:tcW w:w="90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ประเทศที่</w:t>
            </w:r>
          </w:p>
        </w:tc>
        <w:tc>
          <w:tcPr>
            <w:tcW w:w="1260" w:type="dxa"/>
            <w:gridSpan w:val="2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สัดส่วนความ</w:t>
            </w:r>
          </w:p>
        </w:tc>
        <w:tc>
          <w:tcPr>
            <w:tcW w:w="81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42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88" w:type="dxa"/>
            <w:gridSpan w:val="3"/>
          </w:tcPr>
          <w:p w:rsidR="007238BE" w:rsidRPr="00EF744C" w:rsidRDefault="007238BE" w:rsidP="007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สำหรับงวด</w:t>
            </w:r>
            <w:r w:rsidR="009657B9">
              <w:rPr>
                <w:rFonts w:ascii="Angsana New" w:hAnsi="Angsana New" w:hint="cs"/>
                <w:sz w:val="25"/>
                <w:szCs w:val="25"/>
                <w:cs/>
              </w:rPr>
              <w:t>หก</w:t>
            </w: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เดือน</w:t>
            </w:r>
          </w:p>
        </w:tc>
      </w:tr>
      <w:tr w:rsidR="00E92CDC" w:rsidRPr="00EF744C" w:rsidDel="00685444" w:rsidTr="002B584C">
        <w:trPr>
          <w:trHeight w:hRule="exact" w:val="351"/>
        </w:trPr>
        <w:tc>
          <w:tcPr>
            <w:tcW w:w="2718" w:type="dxa"/>
          </w:tcPr>
          <w:p w:rsidR="00E92CDC" w:rsidRPr="00EF744C" w:rsidRDefault="00E92CDC" w:rsidP="00E9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 w:firstLine="81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810" w:type="dxa"/>
          </w:tcPr>
          <w:p w:rsidR="00E92CDC" w:rsidRPr="00EF744C" w:rsidRDefault="00E92CDC" w:rsidP="00E9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ธุรกิจ</w:t>
            </w:r>
          </w:p>
        </w:tc>
        <w:tc>
          <w:tcPr>
            <w:tcW w:w="900" w:type="dxa"/>
          </w:tcPr>
          <w:p w:rsidR="00E92CDC" w:rsidRPr="00EF744C" w:rsidRDefault="00E92CDC" w:rsidP="00E9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กิจการจัดตั้ง</w:t>
            </w:r>
          </w:p>
        </w:tc>
        <w:tc>
          <w:tcPr>
            <w:tcW w:w="1260" w:type="dxa"/>
            <w:gridSpan w:val="2"/>
          </w:tcPr>
          <w:p w:rsidR="00E92CDC" w:rsidRPr="00EF744C" w:rsidRDefault="00E92CDC" w:rsidP="00E9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เป็นเจ้าของ</w:t>
            </w:r>
          </w:p>
        </w:tc>
        <w:tc>
          <w:tcPr>
            <w:tcW w:w="1800" w:type="dxa"/>
            <w:gridSpan w:val="3"/>
          </w:tcPr>
          <w:p w:rsidR="00E92CDC" w:rsidRPr="00EF744C" w:rsidDel="00685444" w:rsidRDefault="00E92CDC" w:rsidP="00E9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E92CDC" w:rsidRPr="00EF744C" w:rsidRDefault="00E92CDC" w:rsidP="00E9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710" w:type="dxa"/>
            <w:gridSpan w:val="3"/>
          </w:tcPr>
          <w:p w:rsidR="00E92CDC" w:rsidRPr="00EF744C" w:rsidDel="00685444" w:rsidRDefault="00E92CDC" w:rsidP="00E9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วิธีราคาทุน</w:t>
            </w:r>
          </w:p>
        </w:tc>
        <w:tc>
          <w:tcPr>
            <w:tcW w:w="270" w:type="dxa"/>
          </w:tcPr>
          <w:p w:rsidR="00E92CDC" w:rsidRPr="00EF744C" w:rsidRDefault="00E92CDC" w:rsidP="00E9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732" w:type="dxa"/>
            <w:gridSpan w:val="3"/>
          </w:tcPr>
          <w:p w:rsidR="00E92CDC" w:rsidRPr="00EF744C" w:rsidDel="00685444" w:rsidRDefault="00E92CDC" w:rsidP="00E9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การด้อยค่า</w:t>
            </w:r>
          </w:p>
        </w:tc>
        <w:tc>
          <w:tcPr>
            <w:tcW w:w="270" w:type="dxa"/>
          </w:tcPr>
          <w:p w:rsidR="00E92CDC" w:rsidRPr="00EF744C" w:rsidRDefault="00E92CDC" w:rsidP="00E9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20" w:type="dxa"/>
            <w:gridSpan w:val="3"/>
          </w:tcPr>
          <w:p w:rsidR="00E92CDC" w:rsidRPr="00EF744C" w:rsidDel="00685444" w:rsidRDefault="00E92CDC" w:rsidP="00E9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 xml:space="preserve">ราคาทุน </w:t>
            </w:r>
            <w:r w:rsidRPr="00EF744C">
              <w:rPr>
                <w:rFonts w:ascii="Angsana New" w:hAnsi="Angsana New"/>
                <w:sz w:val="25"/>
                <w:szCs w:val="25"/>
              </w:rPr>
              <w:t>–</w:t>
            </w:r>
            <w:r w:rsidRPr="00EF744C">
              <w:rPr>
                <w:rFonts w:ascii="Angsana New" w:hAnsi="Angsana New"/>
                <w:sz w:val="25"/>
                <w:szCs w:val="25"/>
                <w:cs/>
              </w:rPr>
              <w:t xml:space="preserve"> สุทธิ</w:t>
            </w:r>
          </w:p>
        </w:tc>
        <w:tc>
          <w:tcPr>
            <w:tcW w:w="270" w:type="dxa"/>
          </w:tcPr>
          <w:p w:rsidR="00E92CDC" w:rsidRPr="00EF744C" w:rsidRDefault="00E92CDC" w:rsidP="00E9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88" w:type="dxa"/>
            <w:gridSpan w:val="3"/>
          </w:tcPr>
          <w:p w:rsidR="00E92CDC" w:rsidRPr="00EF744C" w:rsidDel="00685444" w:rsidRDefault="00E92CDC" w:rsidP="00E92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สิ้นสุดวันที่</w:t>
            </w:r>
          </w:p>
        </w:tc>
      </w:tr>
      <w:tr w:rsidR="00FA68E1" w:rsidRPr="00EF744C" w:rsidTr="002B584C">
        <w:trPr>
          <w:trHeight w:hRule="exact" w:val="351"/>
        </w:trPr>
        <w:tc>
          <w:tcPr>
            <w:tcW w:w="2718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center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90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6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</w:t>
            </w:r>
          </w:p>
        </w:tc>
        <w:tc>
          <w:tcPr>
            <w:tcW w:w="6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31</w:t>
            </w:r>
          </w:p>
        </w:tc>
        <w:tc>
          <w:tcPr>
            <w:tcW w:w="81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31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31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42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31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31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8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</w:t>
            </w:r>
          </w:p>
        </w:tc>
      </w:tr>
      <w:tr w:rsidR="00FA68E1" w:rsidRPr="00EF744C" w:rsidTr="002B584C">
        <w:trPr>
          <w:trHeight w:hRule="exact" w:val="351"/>
        </w:trPr>
        <w:tc>
          <w:tcPr>
            <w:tcW w:w="2718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center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90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6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6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81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42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8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</w:p>
        </w:tc>
      </w:tr>
      <w:tr w:rsidR="00FA68E1" w:rsidRPr="00EF744C" w:rsidTr="002B584C">
        <w:trPr>
          <w:trHeight w:hRule="exact" w:val="351"/>
        </w:trPr>
        <w:tc>
          <w:tcPr>
            <w:tcW w:w="2718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center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90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6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 w:rsidRPr="00EF744C">
              <w:rPr>
                <w:rFonts w:ascii="Angsana New" w:hAnsi="Angsana New"/>
                <w:sz w:val="25"/>
                <w:szCs w:val="25"/>
              </w:rPr>
              <w:t>62</w:t>
            </w:r>
          </w:p>
        </w:tc>
        <w:tc>
          <w:tcPr>
            <w:tcW w:w="6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EF744C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81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 w:rsidRPr="00EF744C">
              <w:rPr>
                <w:rFonts w:ascii="Angsana New" w:hAnsi="Angsana New"/>
                <w:sz w:val="25"/>
                <w:szCs w:val="25"/>
              </w:rPr>
              <w:t>62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EF744C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 w:rsidRPr="00EF744C">
              <w:rPr>
                <w:rFonts w:ascii="Angsana New" w:hAnsi="Angsana New"/>
                <w:sz w:val="25"/>
                <w:szCs w:val="25"/>
              </w:rPr>
              <w:t>62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EF744C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 w:rsidRPr="00EF744C">
              <w:rPr>
                <w:rFonts w:ascii="Angsana New" w:hAnsi="Angsana New"/>
                <w:sz w:val="25"/>
                <w:szCs w:val="25"/>
              </w:rPr>
              <w:t>62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42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EF744C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 w:rsidRPr="00EF744C">
              <w:rPr>
                <w:rFonts w:ascii="Angsana New" w:hAnsi="Angsana New"/>
                <w:sz w:val="25"/>
                <w:szCs w:val="25"/>
              </w:rPr>
              <w:t>62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EF744C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8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 w:rsidRPr="00EF744C">
              <w:rPr>
                <w:rFonts w:ascii="Angsana New" w:hAnsi="Angsana New"/>
                <w:sz w:val="25"/>
                <w:szCs w:val="25"/>
              </w:rPr>
              <w:t>62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EF744C">
              <w:rPr>
                <w:rFonts w:ascii="Angsana New" w:hAnsi="Angsana New"/>
                <w:sz w:val="25"/>
                <w:szCs w:val="25"/>
              </w:rPr>
              <w:t>1</w:t>
            </w:r>
          </w:p>
        </w:tc>
      </w:tr>
      <w:tr w:rsidR="00FA68E1" w:rsidRPr="00EF744C" w:rsidTr="002B584C">
        <w:trPr>
          <w:trHeight w:hRule="exact" w:val="351"/>
        </w:trPr>
        <w:tc>
          <w:tcPr>
            <w:tcW w:w="2718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center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90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60" w:type="dxa"/>
            <w:gridSpan w:val="2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EF744C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(ร้อยละ)</w:t>
            </w:r>
          </w:p>
        </w:tc>
        <w:tc>
          <w:tcPr>
            <w:tcW w:w="8910" w:type="dxa"/>
            <w:gridSpan w:val="18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EF744C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(พันบาท)</w:t>
            </w:r>
          </w:p>
        </w:tc>
        <w:tc>
          <w:tcPr>
            <w:tcW w:w="72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</w:p>
        </w:tc>
      </w:tr>
      <w:tr w:rsidR="00FA68E1" w:rsidRPr="00EF744C" w:rsidTr="002B584C">
        <w:trPr>
          <w:trHeight w:hRule="exact" w:val="351"/>
        </w:trPr>
        <w:tc>
          <w:tcPr>
            <w:tcW w:w="2718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</w:pPr>
            <w:r w:rsidRPr="00EF744C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81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42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8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B32CF6" w:rsidRPr="00EF744C" w:rsidTr="002B584C">
        <w:trPr>
          <w:trHeight w:hRule="exact" w:val="351"/>
        </w:trPr>
        <w:tc>
          <w:tcPr>
            <w:tcW w:w="2718" w:type="dxa"/>
          </w:tcPr>
          <w:p w:rsidR="00B32CF6" w:rsidRPr="00EF744C" w:rsidRDefault="00B32CF6" w:rsidP="00B32CF6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EF744C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 xml:space="preserve">บริษัท ทรอปิคอล  </w:t>
            </w:r>
            <w:r w:rsidRPr="00EF744C">
              <w:rPr>
                <w:rFonts w:ascii="Angsana New" w:hAnsi="Angsana New" w:cs="Angsana New"/>
                <w:sz w:val="25"/>
                <w:szCs w:val="25"/>
                <w:cs/>
              </w:rPr>
              <w:t xml:space="preserve">แพคเกจจิ้ง </w:t>
            </w:r>
            <w:r w:rsidRPr="00EF744C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จำกัด</w:t>
            </w:r>
          </w:p>
        </w:tc>
        <w:tc>
          <w:tcPr>
            <w:tcW w:w="810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ผลิต</w:t>
            </w:r>
          </w:p>
        </w:tc>
        <w:tc>
          <w:tcPr>
            <w:tcW w:w="900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ไทย</w:t>
            </w:r>
          </w:p>
        </w:tc>
        <w:tc>
          <w:tcPr>
            <w:tcW w:w="630" w:type="dxa"/>
          </w:tcPr>
          <w:p w:rsidR="00B32CF6" w:rsidRPr="00EF744C" w:rsidRDefault="00B32CF6" w:rsidP="00B32CF6">
            <w:pPr>
              <w:tabs>
                <w:tab w:val="clear" w:pos="227"/>
                <w:tab w:val="decimal" w:pos="252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49.4</w:t>
            </w:r>
          </w:p>
        </w:tc>
        <w:tc>
          <w:tcPr>
            <w:tcW w:w="630" w:type="dxa"/>
          </w:tcPr>
          <w:p w:rsidR="00B32CF6" w:rsidRPr="00EF744C" w:rsidRDefault="00B32CF6" w:rsidP="00B32CF6">
            <w:pPr>
              <w:tabs>
                <w:tab w:val="clear" w:pos="227"/>
                <w:tab w:val="decimal" w:pos="252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49.4</w:t>
            </w:r>
          </w:p>
        </w:tc>
        <w:tc>
          <w:tcPr>
            <w:tcW w:w="810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left" w:pos="486"/>
              </w:tabs>
              <w:ind w:right="-63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18,000</w:t>
            </w:r>
          </w:p>
        </w:tc>
        <w:tc>
          <w:tcPr>
            <w:tcW w:w="270" w:type="dxa"/>
          </w:tcPr>
          <w:p w:rsidR="00B32CF6" w:rsidRPr="00EF744C" w:rsidRDefault="00B32CF6" w:rsidP="00B32CF6">
            <w:pPr>
              <w:tabs>
                <w:tab w:val="clear" w:pos="227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left" w:pos="324"/>
                <w:tab w:val="decimal" w:pos="414"/>
              </w:tabs>
              <w:ind w:left="-126" w:right="-15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18,000</w:t>
            </w:r>
          </w:p>
        </w:tc>
        <w:tc>
          <w:tcPr>
            <w:tcW w:w="270" w:type="dxa"/>
          </w:tcPr>
          <w:p w:rsidR="00B32CF6" w:rsidRPr="00EF744C" w:rsidRDefault="00B32CF6" w:rsidP="00B32CF6">
            <w:pPr>
              <w:tabs>
                <w:tab w:val="clear" w:pos="227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decimal" w:pos="398"/>
              </w:tabs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8,900</w:t>
            </w:r>
          </w:p>
        </w:tc>
        <w:tc>
          <w:tcPr>
            <w:tcW w:w="270" w:type="dxa"/>
          </w:tcPr>
          <w:p w:rsidR="00B32CF6" w:rsidRPr="00EF744C" w:rsidRDefault="00B32CF6" w:rsidP="00B32CF6">
            <w:pPr>
              <w:tabs>
                <w:tab w:val="clear" w:pos="227"/>
                <w:tab w:val="decimal" w:pos="36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decimal" w:pos="398"/>
              </w:tabs>
              <w:ind w:right="-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8,900</w:t>
            </w:r>
          </w:p>
        </w:tc>
        <w:tc>
          <w:tcPr>
            <w:tcW w:w="270" w:type="dxa"/>
          </w:tcPr>
          <w:p w:rsidR="00B32CF6" w:rsidRPr="00EF744C" w:rsidRDefault="00B32CF6" w:rsidP="00B32CF6">
            <w:pPr>
              <w:tabs>
                <w:tab w:val="clear" w:pos="227"/>
                <w:tab w:val="decimal" w:pos="36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decimal" w:pos="252"/>
              </w:tabs>
              <w:ind w:left="-108" w:right="-2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(8,400)</w:t>
            </w:r>
          </w:p>
        </w:tc>
        <w:tc>
          <w:tcPr>
            <w:tcW w:w="270" w:type="dxa"/>
          </w:tcPr>
          <w:p w:rsidR="00B32CF6" w:rsidRPr="00EF744C" w:rsidRDefault="00B32CF6" w:rsidP="00B32CF6">
            <w:pPr>
              <w:tabs>
                <w:tab w:val="clear" w:pos="227"/>
                <w:tab w:val="decimal" w:pos="36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decimal" w:pos="252"/>
              </w:tabs>
              <w:ind w:left="-108" w:right="-2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(8,400)</w:t>
            </w:r>
          </w:p>
        </w:tc>
        <w:tc>
          <w:tcPr>
            <w:tcW w:w="270" w:type="dxa"/>
          </w:tcPr>
          <w:p w:rsidR="00B32CF6" w:rsidRPr="00EF744C" w:rsidRDefault="00B32CF6" w:rsidP="00B32CF6">
            <w:pPr>
              <w:tabs>
                <w:tab w:val="clear" w:pos="227"/>
                <w:tab w:val="decimal" w:pos="36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decimal" w:pos="468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500</w:t>
            </w:r>
          </w:p>
        </w:tc>
        <w:tc>
          <w:tcPr>
            <w:tcW w:w="270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decimal" w:pos="360"/>
                <w:tab w:val="decimal" w:pos="468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decimal" w:pos="468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500</w:t>
            </w:r>
          </w:p>
        </w:tc>
        <w:tc>
          <w:tcPr>
            <w:tcW w:w="270" w:type="dxa"/>
          </w:tcPr>
          <w:p w:rsidR="00B32CF6" w:rsidRPr="00EF744C" w:rsidRDefault="00B32CF6" w:rsidP="00B32CF6">
            <w:pPr>
              <w:tabs>
                <w:tab w:val="clear" w:pos="227"/>
                <w:tab w:val="decimal" w:pos="36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:rsidR="00B32CF6" w:rsidRPr="00EF744C" w:rsidRDefault="00B32CF6" w:rsidP="00B32CF6">
            <w:pPr>
              <w:tabs>
                <w:tab w:val="clear" w:pos="227"/>
                <w:tab w:val="decimal" w:pos="342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B32CF6" w:rsidRPr="00EF744C" w:rsidRDefault="00B32CF6" w:rsidP="00B32CF6">
            <w:pPr>
              <w:tabs>
                <w:tab w:val="clear" w:pos="227"/>
                <w:tab w:val="decimal" w:pos="36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B32CF6" w:rsidRPr="00EF744C" w:rsidRDefault="00B32CF6" w:rsidP="00B32CF6">
            <w:pPr>
              <w:tabs>
                <w:tab w:val="clear" w:pos="227"/>
                <w:tab w:val="decimal" w:pos="342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B32CF6" w:rsidRPr="00EF744C" w:rsidTr="002B584C">
        <w:trPr>
          <w:trHeight w:hRule="exact" w:val="351"/>
        </w:trPr>
        <w:tc>
          <w:tcPr>
            <w:tcW w:w="2718" w:type="dxa"/>
          </w:tcPr>
          <w:p w:rsidR="00B32CF6" w:rsidRPr="00EF744C" w:rsidRDefault="00B32CF6" w:rsidP="00B32CF6">
            <w:pPr>
              <w:pStyle w:val="10"/>
              <w:tabs>
                <w:tab w:val="clear" w:pos="1080"/>
              </w:tabs>
              <w:ind w:right="-558"/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val="en-US"/>
              </w:rPr>
            </w:pPr>
            <w:r w:rsidRPr="00EF744C"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val="en-US"/>
              </w:rPr>
              <w:t>รวม</w:t>
            </w:r>
          </w:p>
        </w:tc>
        <w:tc>
          <w:tcPr>
            <w:tcW w:w="810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</w:tcPr>
          <w:p w:rsidR="00B32CF6" w:rsidRPr="00EF744C" w:rsidRDefault="00B32CF6" w:rsidP="00B32CF6">
            <w:pPr>
              <w:tabs>
                <w:tab w:val="clear" w:pos="227"/>
                <w:tab w:val="decimal" w:pos="360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</w:tcPr>
          <w:p w:rsidR="00B32CF6" w:rsidRPr="00EF744C" w:rsidRDefault="00B32CF6" w:rsidP="00B32CF6">
            <w:pPr>
              <w:tabs>
                <w:tab w:val="clear" w:pos="227"/>
                <w:tab w:val="decimal" w:pos="360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decimal" w:pos="522"/>
              </w:tabs>
              <w:ind w:right="-153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:rsidR="00B32CF6" w:rsidRPr="00EF744C" w:rsidRDefault="00B32CF6" w:rsidP="00B32CF6">
            <w:pPr>
              <w:tabs>
                <w:tab w:val="clear" w:pos="227"/>
                <w:tab w:val="decimal" w:pos="36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decimal" w:pos="522"/>
              </w:tabs>
              <w:ind w:right="-153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:rsidR="00B32CF6" w:rsidRPr="00EF744C" w:rsidRDefault="00B32CF6" w:rsidP="00B32CF6">
            <w:pPr>
              <w:tabs>
                <w:tab w:val="clear" w:pos="227"/>
                <w:tab w:val="decimal" w:pos="36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decimal" w:pos="398"/>
              </w:tabs>
              <w:ind w:right="-1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8,900</w:t>
            </w:r>
          </w:p>
        </w:tc>
        <w:tc>
          <w:tcPr>
            <w:tcW w:w="270" w:type="dxa"/>
          </w:tcPr>
          <w:p w:rsidR="00B32CF6" w:rsidRPr="00EF744C" w:rsidRDefault="00B32CF6" w:rsidP="00B32CF6">
            <w:pPr>
              <w:tabs>
                <w:tab w:val="clear" w:pos="227"/>
                <w:tab w:val="decimal" w:pos="360"/>
              </w:tabs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decimal" w:pos="398"/>
              </w:tabs>
              <w:ind w:right="-1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</w:rPr>
              <w:t>8,900</w:t>
            </w:r>
          </w:p>
        </w:tc>
        <w:tc>
          <w:tcPr>
            <w:tcW w:w="270" w:type="dxa"/>
          </w:tcPr>
          <w:p w:rsidR="00B32CF6" w:rsidRPr="00EF744C" w:rsidRDefault="00B32CF6" w:rsidP="00B32CF6">
            <w:pPr>
              <w:tabs>
                <w:tab w:val="clear" w:pos="227"/>
                <w:tab w:val="decimal" w:pos="360"/>
              </w:tabs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B32CF6" w:rsidRPr="00B32CF6" w:rsidRDefault="00B32CF6" w:rsidP="00B32CF6">
            <w:pPr>
              <w:tabs>
                <w:tab w:val="clear" w:pos="227"/>
                <w:tab w:val="clear" w:pos="454"/>
                <w:tab w:val="decimal" w:pos="252"/>
              </w:tabs>
              <w:ind w:left="-108" w:right="-26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32CF6">
              <w:rPr>
                <w:rFonts w:ascii="Angsana New" w:hAnsi="Angsana New"/>
                <w:b/>
                <w:bCs/>
                <w:sz w:val="25"/>
                <w:szCs w:val="25"/>
              </w:rPr>
              <w:t>(8,400)</w:t>
            </w:r>
          </w:p>
        </w:tc>
        <w:tc>
          <w:tcPr>
            <w:tcW w:w="270" w:type="dxa"/>
          </w:tcPr>
          <w:p w:rsidR="00B32CF6" w:rsidRPr="00EF744C" w:rsidRDefault="00B32CF6" w:rsidP="00B32CF6">
            <w:pPr>
              <w:tabs>
                <w:tab w:val="clear" w:pos="227"/>
                <w:tab w:val="decimal" w:pos="360"/>
              </w:tabs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double" w:sz="4" w:space="0" w:color="auto"/>
            </w:tcBorders>
          </w:tcPr>
          <w:p w:rsidR="00B32CF6" w:rsidRPr="00B32CF6" w:rsidRDefault="00B32CF6" w:rsidP="00B32CF6">
            <w:pPr>
              <w:tabs>
                <w:tab w:val="clear" w:pos="227"/>
                <w:tab w:val="clear" w:pos="454"/>
                <w:tab w:val="decimal" w:pos="252"/>
              </w:tabs>
              <w:ind w:left="-108" w:right="-26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32CF6">
              <w:rPr>
                <w:rFonts w:ascii="Angsana New" w:hAnsi="Angsana New"/>
                <w:b/>
                <w:bCs/>
                <w:sz w:val="25"/>
                <w:szCs w:val="25"/>
              </w:rPr>
              <w:t>(8,400)</w:t>
            </w:r>
          </w:p>
        </w:tc>
        <w:tc>
          <w:tcPr>
            <w:tcW w:w="270" w:type="dxa"/>
          </w:tcPr>
          <w:p w:rsidR="00B32CF6" w:rsidRPr="00EF744C" w:rsidRDefault="00B32CF6" w:rsidP="00B32CF6">
            <w:pPr>
              <w:tabs>
                <w:tab w:val="clear" w:pos="227"/>
                <w:tab w:val="decimal" w:pos="360"/>
              </w:tabs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decimal" w:pos="459"/>
              </w:tabs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</w:rPr>
              <w:t>500</w:t>
            </w:r>
          </w:p>
        </w:tc>
        <w:tc>
          <w:tcPr>
            <w:tcW w:w="270" w:type="dxa"/>
          </w:tcPr>
          <w:p w:rsidR="00B32CF6" w:rsidRPr="00EF744C" w:rsidRDefault="00B32CF6" w:rsidP="00B32CF6">
            <w:pPr>
              <w:tabs>
                <w:tab w:val="clear" w:pos="227"/>
                <w:tab w:val="decimal" w:pos="360"/>
              </w:tabs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decimal" w:pos="459"/>
              </w:tabs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</w:rPr>
              <w:t>500</w:t>
            </w:r>
          </w:p>
        </w:tc>
        <w:tc>
          <w:tcPr>
            <w:tcW w:w="270" w:type="dxa"/>
          </w:tcPr>
          <w:p w:rsidR="00B32CF6" w:rsidRPr="00EF744C" w:rsidRDefault="00B32CF6" w:rsidP="00B32CF6">
            <w:pPr>
              <w:tabs>
                <w:tab w:val="clear" w:pos="227"/>
                <w:tab w:val="decimal" w:pos="360"/>
              </w:tabs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</w:tcPr>
          <w:p w:rsidR="00B32CF6" w:rsidRPr="00EF744C" w:rsidRDefault="00B32CF6" w:rsidP="00B32CF6">
            <w:pPr>
              <w:tabs>
                <w:tab w:val="clear" w:pos="227"/>
                <w:tab w:val="decimal" w:pos="342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B32CF6" w:rsidRPr="00EF744C" w:rsidRDefault="00B32CF6" w:rsidP="00B32CF6">
            <w:pPr>
              <w:tabs>
                <w:tab w:val="clear" w:pos="227"/>
                <w:tab w:val="decimal" w:pos="36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B32CF6" w:rsidRPr="00EF744C" w:rsidRDefault="00B32CF6" w:rsidP="00B32CF6">
            <w:pPr>
              <w:tabs>
                <w:tab w:val="clear" w:pos="227"/>
                <w:tab w:val="decimal" w:pos="342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</w:tr>
    </w:tbl>
    <w:p w:rsidR="002B584C" w:rsidRPr="00EF744C" w:rsidRDefault="002B584C" w:rsidP="002B584C">
      <w:pPr>
        <w:spacing w:line="240" w:lineRule="auto"/>
        <w:ind w:left="-270"/>
        <w:rPr>
          <w:rFonts w:ascii="Angsana New" w:hAnsi="Angsana New"/>
          <w:sz w:val="30"/>
          <w:szCs w:val="30"/>
        </w:rPr>
      </w:pPr>
    </w:p>
    <w:p w:rsidR="00635FC9" w:rsidRPr="00EF744C" w:rsidRDefault="00635FC9" w:rsidP="00726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hanging="360"/>
        <w:rPr>
          <w:rFonts w:ascii="Angsana New" w:hAnsi="Angsana New"/>
          <w:sz w:val="30"/>
          <w:szCs w:val="30"/>
          <w:cs/>
        </w:rPr>
      </w:pPr>
      <w:r w:rsidRPr="00EF744C">
        <w:rPr>
          <w:rFonts w:ascii="Angsana New" w:hAnsi="Angsana New"/>
          <w:sz w:val="30"/>
          <w:szCs w:val="30"/>
          <w:cs/>
        </w:rPr>
        <w:t>บริ</w:t>
      </w:r>
      <w:r w:rsidR="00276E05" w:rsidRPr="00EF744C">
        <w:rPr>
          <w:rFonts w:ascii="Angsana New" w:hAnsi="Angsana New"/>
          <w:sz w:val="30"/>
          <w:szCs w:val="30"/>
          <w:cs/>
        </w:rPr>
        <w:t>ษัทไม่มีเงินลงทุนในบริษัทร่วมซึ่ง</w:t>
      </w:r>
      <w:r w:rsidRPr="00EF744C">
        <w:rPr>
          <w:rFonts w:ascii="Angsana New" w:hAnsi="Angsana New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:rsidR="00635FC9" w:rsidRPr="00EF744C" w:rsidRDefault="00635FC9" w:rsidP="00825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11766"/>
        </w:tabs>
        <w:rPr>
          <w:rFonts w:ascii="Angsana New" w:hAnsi="Angsana New"/>
          <w:b/>
          <w:bCs/>
          <w:sz w:val="30"/>
          <w:szCs w:val="30"/>
        </w:rPr>
      </w:pPr>
    </w:p>
    <w:p w:rsidR="00635FC9" w:rsidRPr="00EF744C" w:rsidRDefault="00635FC9" w:rsidP="00825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11766"/>
        </w:tabs>
        <w:rPr>
          <w:rFonts w:ascii="Angsana New" w:hAnsi="Angsana New"/>
          <w:b/>
          <w:bCs/>
          <w:sz w:val="30"/>
          <w:szCs w:val="30"/>
        </w:rPr>
        <w:sectPr w:rsidR="00635FC9" w:rsidRPr="00EF744C" w:rsidSect="00C26429"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:rsidR="008255E4" w:rsidRPr="00EF744C" w:rsidRDefault="008255E4" w:rsidP="0043661A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F744C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เงินลงทุนในบริษัทย่อย </w:t>
      </w:r>
    </w:p>
    <w:p w:rsidR="008255E4" w:rsidRPr="00EF744C" w:rsidRDefault="008255E4" w:rsidP="00276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44"/>
        <w:jc w:val="thaiDistribute"/>
        <w:rPr>
          <w:rFonts w:ascii="Angsana New" w:hAnsi="Angsana New"/>
          <w:sz w:val="30"/>
          <w:szCs w:val="30"/>
        </w:rPr>
      </w:pPr>
    </w:p>
    <w:p w:rsidR="008255E4" w:rsidRPr="00EF744C" w:rsidRDefault="008255E4" w:rsidP="002B5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744C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Pr="00EF744C">
        <w:rPr>
          <w:rFonts w:ascii="Angsana New" w:hAnsi="Angsana New"/>
          <w:sz w:val="30"/>
          <w:szCs w:val="30"/>
        </w:rPr>
        <w:t xml:space="preserve"> </w:t>
      </w:r>
      <w:r w:rsidRPr="00EF744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A68E1">
        <w:rPr>
          <w:rFonts w:ascii="Angsana New" w:hAnsi="Angsana New" w:hint="cs"/>
          <w:sz w:val="30"/>
          <w:szCs w:val="30"/>
          <w:cs/>
        </w:rPr>
        <w:t>30 มิถุนายน</w:t>
      </w:r>
      <w:r w:rsidRPr="00EF744C">
        <w:rPr>
          <w:rFonts w:ascii="Angsana New" w:hAnsi="Angsana New"/>
          <w:sz w:val="30"/>
          <w:szCs w:val="30"/>
          <w:cs/>
        </w:rPr>
        <w:t xml:space="preserve"> 25</w:t>
      </w:r>
      <w:r w:rsidR="00537AAD" w:rsidRPr="00EF744C">
        <w:rPr>
          <w:rFonts w:ascii="Angsana New" w:hAnsi="Angsana New"/>
          <w:sz w:val="30"/>
          <w:szCs w:val="30"/>
        </w:rPr>
        <w:t>6</w:t>
      </w:r>
      <w:r w:rsidR="00E9406B" w:rsidRPr="00EF744C">
        <w:rPr>
          <w:rFonts w:ascii="Angsana New" w:hAnsi="Angsana New"/>
          <w:sz w:val="30"/>
          <w:szCs w:val="30"/>
        </w:rPr>
        <w:t>2</w:t>
      </w:r>
      <w:r w:rsidR="00537AAD" w:rsidRPr="00EF744C">
        <w:rPr>
          <w:rFonts w:ascii="Angsana New" w:hAnsi="Angsana New"/>
          <w:sz w:val="30"/>
          <w:szCs w:val="30"/>
        </w:rPr>
        <w:t xml:space="preserve"> </w:t>
      </w:r>
      <w:r w:rsidRPr="00EF744C">
        <w:rPr>
          <w:rFonts w:ascii="Angsana New" w:hAnsi="Angsana New"/>
          <w:sz w:val="30"/>
          <w:szCs w:val="30"/>
          <w:cs/>
        </w:rPr>
        <w:t>และ 31 ธันวาคม 25</w:t>
      </w:r>
      <w:r w:rsidR="00E9406B" w:rsidRPr="00EF744C">
        <w:rPr>
          <w:rFonts w:ascii="Angsana New" w:hAnsi="Angsana New" w:hint="cs"/>
          <w:sz w:val="30"/>
          <w:szCs w:val="30"/>
          <w:cs/>
        </w:rPr>
        <w:t>6</w:t>
      </w:r>
      <w:r w:rsidR="00E9406B" w:rsidRPr="00EF744C">
        <w:rPr>
          <w:rFonts w:ascii="Angsana New" w:hAnsi="Angsana New"/>
          <w:sz w:val="30"/>
          <w:szCs w:val="30"/>
        </w:rPr>
        <w:t>1</w:t>
      </w:r>
      <w:r w:rsidR="00537AAD" w:rsidRPr="00EF744C">
        <w:rPr>
          <w:rFonts w:ascii="Angsana New" w:hAnsi="Angsana New"/>
          <w:sz w:val="30"/>
          <w:szCs w:val="30"/>
        </w:rPr>
        <w:t xml:space="preserve"> </w:t>
      </w:r>
      <w:r w:rsidRPr="00EF744C">
        <w:rPr>
          <w:rFonts w:ascii="Angsana New" w:hAnsi="Angsana New"/>
          <w:sz w:val="30"/>
          <w:szCs w:val="30"/>
          <w:cs/>
        </w:rPr>
        <w:t>และเงินปันผล</w:t>
      </w:r>
      <w:r w:rsidR="00DC13CD" w:rsidRPr="00EF744C">
        <w:rPr>
          <w:rFonts w:ascii="Angsana New" w:hAnsi="Angsana New" w:hint="cs"/>
          <w:sz w:val="30"/>
          <w:szCs w:val="30"/>
          <w:cs/>
        </w:rPr>
        <w:t>รับ</w:t>
      </w:r>
      <w:r w:rsidRPr="00EF744C">
        <w:rPr>
          <w:rFonts w:ascii="Angsana New" w:hAnsi="Angsana New"/>
          <w:sz w:val="30"/>
          <w:szCs w:val="30"/>
          <w:cs/>
        </w:rPr>
        <w:t>สำหรับงวด</w:t>
      </w:r>
      <w:r w:rsidR="009657B9">
        <w:rPr>
          <w:rFonts w:ascii="Angsana New" w:hAnsi="Angsana New" w:hint="cs"/>
          <w:sz w:val="30"/>
          <w:szCs w:val="30"/>
          <w:cs/>
        </w:rPr>
        <w:t>หก</w:t>
      </w:r>
      <w:r w:rsidRPr="00EF744C">
        <w:rPr>
          <w:rFonts w:ascii="Angsana New" w:hAnsi="Angsana New"/>
          <w:sz w:val="30"/>
          <w:szCs w:val="30"/>
          <w:cs/>
        </w:rPr>
        <w:t>เดือนสิ้นสุด</w:t>
      </w:r>
      <w:r w:rsidRPr="0069363C">
        <w:rPr>
          <w:rFonts w:ascii="Angsana New" w:hAnsi="Angsana New"/>
          <w:sz w:val="30"/>
          <w:szCs w:val="30"/>
          <w:cs/>
        </w:rPr>
        <w:t xml:space="preserve">วันที่ </w:t>
      </w:r>
      <w:r w:rsidR="009657B9" w:rsidRPr="0069363C">
        <w:rPr>
          <w:rFonts w:ascii="Angsana New" w:hAnsi="Angsana New" w:hint="cs"/>
          <w:sz w:val="30"/>
          <w:szCs w:val="30"/>
          <w:cs/>
        </w:rPr>
        <w:t>30</w:t>
      </w:r>
      <w:r w:rsidRPr="0069363C">
        <w:rPr>
          <w:rFonts w:ascii="Angsana New" w:hAnsi="Angsana New"/>
          <w:sz w:val="30"/>
          <w:szCs w:val="30"/>
        </w:rPr>
        <w:t xml:space="preserve"> </w:t>
      </w:r>
      <w:r w:rsidR="009657B9" w:rsidRPr="0069363C">
        <w:rPr>
          <w:rFonts w:ascii="Angsana New" w:hAnsi="Angsana New" w:hint="cs"/>
          <w:sz w:val="30"/>
          <w:szCs w:val="30"/>
          <w:cs/>
        </w:rPr>
        <w:t>มิถุนายน</w:t>
      </w:r>
      <w:r w:rsidRPr="00EF744C">
        <w:rPr>
          <w:rFonts w:ascii="Angsana New" w:hAnsi="Angsana New"/>
          <w:sz w:val="30"/>
          <w:szCs w:val="30"/>
          <w:cs/>
        </w:rPr>
        <w:t xml:space="preserve"> 25</w:t>
      </w:r>
      <w:r w:rsidR="00537AAD" w:rsidRPr="00EF744C">
        <w:rPr>
          <w:rFonts w:ascii="Angsana New" w:hAnsi="Angsana New"/>
          <w:sz w:val="30"/>
          <w:szCs w:val="30"/>
        </w:rPr>
        <w:t>6</w:t>
      </w:r>
      <w:r w:rsidR="00E9406B" w:rsidRPr="00EF744C">
        <w:rPr>
          <w:rFonts w:ascii="Angsana New" w:hAnsi="Angsana New"/>
          <w:sz w:val="30"/>
          <w:szCs w:val="30"/>
        </w:rPr>
        <w:t>2</w:t>
      </w:r>
      <w:r w:rsidR="00537AAD" w:rsidRPr="00EF744C">
        <w:rPr>
          <w:rFonts w:ascii="Angsana New" w:hAnsi="Angsana New"/>
          <w:sz w:val="30"/>
          <w:szCs w:val="30"/>
        </w:rPr>
        <w:t xml:space="preserve"> </w:t>
      </w:r>
      <w:r w:rsidRPr="00EF744C">
        <w:rPr>
          <w:rFonts w:ascii="Angsana New" w:hAnsi="Angsana New"/>
          <w:sz w:val="30"/>
          <w:szCs w:val="30"/>
          <w:cs/>
        </w:rPr>
        <w:t>และ 25</w:t>
      </w:r>
      <w:r w:rsidR="00E9406B" w:rsidRPr="00EF744C">
        <w:rPr>
          <w:rFonts w:ascii="Angsana New" w:hAnsi="Angsana New" w:hint="cs"/>
          <w:sz w:val="30"/>
          <w:szCs w:val="30"/>
          <w:cs/>
        </w:rPr>
        <w:t>6</w:t>
      </w:r>
      <w:r w:rsidR="00E9406B" w:rsidRPr="00EF744C">
        <w:rPr>
          <w:rFonts w:ascii="Angsana New" w:hAnsi="Angsana New"/>
          <w:sz w:val="30"/>
          <w:szCs w:val="30"/>
        </w:rPr>
        <w:t>1</w:t>
      </w:r>
      <w:r w:rsidR="00537AAD" w:rsidRPr="00EF744C">
        <w:rPr>
          <w:rFonts w:ascii="Angsana New" w:hAnsi="Angsana New"/>
          <w:sz w:val="30"/>
          <w:szCs w:val="30"/>
        </w:rPr>
        <w:t xml:space="preserve"> </w:t>
      </w:r>
      <w:r w:rsidRPr="00EF744C">
        <w:rPr>
          <w:rFonts w:ascii="Angsana New" w:hAnsi="Angsana New"/>
          <w:sz w:val="30"/>
          <w:szCs w:val="30"/>
          <w:cs/>
        </w:rPr>
        <w:t>มีดังนี้</w:t>
      </w:r>
    </w:p>
    <w:p w:rsidR="008255E4" w:rsidRPr="00EF744C" w:rsidRDefault="008255E4" w:rsidP="00276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44"/>
        <w:jc w:val="thaiDistribute"/>
        <w:rPr>
          <w:rFonts w:ascii="Angsana New" w:hAnsi="Angsana New"/>
          <w:sz w:val="30"/>
          <w:szCs w:val="30"/>
        </w:rPr>
      </w:pPr>
    </w:p>
    <w:tbl>
      <w:tblPr>
        <w:tblW w:w="1405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890"/>
        <w:gridCol w:w="1350"/>
        <w:gridCol w:w="810"/>
        <w:gridCol w:w="1001"/>
        <w:gridCol w:w="690"/>
        <w:gridCol w:w="270"/>
        <w:gridCol w:w="693"/>
        <w:gridCol w:w="240"/>
        <w:gridCol w:w="630"/>
        <w:gridCol w:w="270"/>
        <w:gridCol w:w="648"/>
        <w:gridCol w:w="270"/>
        <w:gridCol w:w="684"/>
        <w:gridCol w:w="270"/>
        <w:gridCol w:w="720"/>
        <w:gridCol w:w="270"/>
        <w:gridCol w:w="648"/>
        <w:gridCol w:w="270"/>
        <w:gridCol w:w="630"/>
        <w:gridCol w:w="270"/>
        <w:gridCol w:w="630"/>
        <w:gridCol w:w="270"/>
        <w:gridCol w:w="630"/>
      </w:tblGrid>
      <w:tr w:rsidR="00210F8E" w:rsidRPr="00EF744C" w:rsidTr="00040B01">
        <w:tc>
          <w:tcPr>
            <w:tcW w:w="1890" w:type="dxa"/>
          </w:tcPr>
          <w:p w:rsidR="00210F8E" w:rsidRPr="00EF744C" w:rsidRDefault="00210F8E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350" w:type="dxa"/>
          </w:tcPr>
          <w:p w:rsidR="00210F8E" w:rsidRPr="00EF744C" w:rsidRDefault="00210F8E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14" w:type="dxa"/>
            <w:gridSpan w:val="21"/>
          </w:tcPr>
          <w:p w:rsidR="00210F8E" w:rsidRPr="00EF744C" w:rsidRDefault="00210F8E" w:rsidP="0021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5"/>
                <w:tab w:val="center" w:pos="5081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ab/>
            </w:r>
            <w:r w:rsidRPr="00EF744C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ab/>
            </w:r>
            <w:r w:rsidRPr="00EF744C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047DE7" w:rsidRPr="00EF744C" w:rsidTr="00040B01">
        <w:tc>
          <w:tcPr>
            <w:tcW w:w="1890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350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11" w:type="dxa"/>
            <w:gridSpan w:val="2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0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3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40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8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4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8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30" w:type="dxa"/>
            <w:gridSpan w:val="3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เงินปันผลรับ</w:t>
            </w:r>
          </w:p>
        </w:tc>
      </w:tr>
      <w:tr w:rsidR="008D7C66" w:rsidRPr="00EF744C" w:rsidTr="00040B01">
        <w:tc>
          <w:tcPr>
            <w:tcW w:w="1890" w:type="dxa"/>
          </w:tcPr>
          <w:p w:rsidR="008D7C66" w:rsidRPr="00EF744C" w:rsidRDefault="008D7C66" w:rsidP="008D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0" w:type="dxa"/>
          </w:tcPr>
          <w:p w:rsidR="008D7C66" w:rsidRPr="00EF744C" w:rsidRDefault="008D7C66" w:rsidP="008D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11" w:type="dxa"/>
            <w:gridSpan w:val="2"/>
          </w:tcPr>
          <w:p w:rsidR="008D7C66" w:rsidRPr="00EF744C" w:rsidRDefault="008D7C66" w:rsidP="008D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สัดส่วนความ</w:t>
            </w:r>
          </w:p>
        </w:tc>
        <w:tc>
          <w:tcPr>
            <w:tcW w:w="1653" w:type="dxa"/>
            <w:gridSpan w:val="3"/>
          </w:tcPr>
          <w:p w:rsidR="008D7C66" w:rsidRPr="00EF744C" w:rsidRDefault="008D7C66" w:rsidP="008D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40" w:type="dxa"/>
          </w:tcPr>
          <w:p w:rsidR="008D7C66" w:rsidRPr="00EF744C" w:rsidRDefault="008D7C66" w:rsidP="008D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48" w:type="dxa"/>
            <w:gridSpan w:val="3"/>
          </w:tcPr>
          <w:p w:rsidR="008D7C66" w:rsidRPr="00EF744C" w:rsidRDefault="008D7C66" w:rsidP="008D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:rsidR="008D7C66" w:rsidRPr="00EF744C" w:rsidRDefault="008D7C66" w:rsidP="008D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74" w:type="dxa"/>
            <w:gridSpan w:val="3"/>
          </w:tcPr>
          <w:p w:rsidR="008D7C66" w:rsidRPr="00EF744C" w:rsidRDefault="008D7C66" w:rsidP="008D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:rsidR="008D7C66" w:rsidRPr="00EF744C" w:rsidRDefault="008D7C66" w:rsidP="008D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48" w:type="dxa"/>
            <w:gridSpan w:val="3"/>
          </w:tcPr>
          <w:p w:rsidR="008D7C66" w:rsidRPr="00EF744C" w:rsidRDefault="008D7C66" w:rsidP="008D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:rsidR="008D7C66" w:rsidRPr="00EF744C" w:rsidRDefault="008D7C66" w:rsidP="008D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30" w:type="dxa"/>
            <w:gridSpan w:val="3"/>
          </w:tcPr>
          <w:p w:rsidR="008D7C66" w:rsidRPr="00EF744C" w:rsidRDefault="008D7C66" w:rsidP="008D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สำหรับงวด</w:t>
            </w:r>
            <w:r w:rsidR="009657B9">
              <w:rPr>
                <w:rFonts w:ascii="Angsana New" w:hAnsi="Angsana New" w:hint="cs"/>
                <w:sz w:val="25"/>
                <w:szCs w:val="25"/>
                <w:cs/>
              </w:rPr>
              <w:t>หก</w:t>
            </w: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เดือน</w:t>
            </w:r>
          </w:p>
        </w:tc>
      </w:tr>
      <w:tr w:rsidR="00047DE7" w:rsidRPr="00EF744C" w:rsidTr="00040B01">
        <w:tc>
          <w:tcPr>
            <w:tcW w:w="1890" w:type="dxa"/>
          </w:tcPr>
          <w:p w:rsidR="00047DE7" w:rsidRPr="00EF744C" w:rsidRDefault="00047DE7" w:rsidP="009B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 w:firstLine="522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ลักษณะธุรกิจ</w:t>
            </w:r>
          </w:p>
        </w:tc>
        <w:tc>
          <w:tcPr>
            <w:tcW w:w="1811" w:type="dxa"/>
            <w:gridSpan w:val="2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เป็นเจ้าของ</w:t>
            </w:r>
          </w:p>
        </w:tc>
        <w:tc>
          <w:tcPr>
            <w:tcW w:w="1653" w:type="dxa"/>
            <w:gridSpan w:val="3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ทุนชำระแล้ว</w:t>
            </w:r>
          </w:p>
        </w:tc>
        <w:tc>
          <w:tcPr>
            <w:tcW w:w="240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48" w:type="dxa"/>
            <w:gridSpan w:val="3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ราคาทุน</w:t>
            </w:r>
          </w:p>
        </w:tc>
        <w:tc>
          <w:tcPr>
            <w:tcW w:w="270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74" w:type="dxa"/>
            <w:gridSpan w:val="3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การด้อยค่า</w:t>
            </w:r>
          </w:p>
        </w:tc>
        <w:tc>
          <w:tcPr>
            <w:tcW w:w="270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48" w:type="dxa"/>
            <w:gridSpan w:val="3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ราคาทุน - สุทธิ</w:t>
            </w:r>
          </w:p>
        </w:tc>
        <w:tc>
          <w:tcPr>
            <w:tcW w:w="270" w:type="dxa"/>
          </w:tcPr>
          <w:p w:rsidR="00047DE7" w:rsidRPr="00EF744C" w:rsidRDefault="00047DE7" w:rsidP="0004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30" w:type="dxa"/>
            <w:gridSpan w:val="3"/>
          </w:tcPr>
          <w:p w:rsidR="00047DE7" w:rsidRPr="00EF744C" w:rsidRDefault="00A53357" w:rsidP="00A5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center" w:pos="652"/>
              </w:tabs>
              <w:ind w:left="-108" w:right="-99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ab/>
            </w:r>
            <w:r w:rsidRPr="00EF744C">
              <w:rPr>
                <w:rFonts w:ascii="Angsana New" w:hAnsi="Angsana New"/>
                <w:sz w:val="25"/>
                <w:szCs w:val="25"/>
                <w:cs/>
              </w:rPr>
              <w:tab/>
            </w:r>
            <w:r w:rsidR="00047DE7" w:rsidRPr="00EF744C">
              <w:rPr>
                <w:rFonts w:ascii="Angsana New" w:hAnsi="Angsana New"/>
                <w:sz w:val="25"/>
                <w:szCs w:val="25"/>
                <w:cs/>
              </w:rPr>
              <w:t>สิ้นสุดวันที่</w:t>
            </w:r>
          </w:p>
        </w:tc>
      </w:tr>
      <w:tr w:rsidR="00FA68E1" w:rsidRPr="00EF744C" w:rsidTr="00040B01">
        <w:tc>
          <w:tcPr>
            <w:tcW w:w="189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35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</w:t>
            </w:r>
          </w:p>
        </w:tc>
        <w:tc>
          <w:tcPr>
            <w:tcW w:w="1001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31</w:t>
            </w:r>
          </w:p>
        </w:tc>
        <w:tc>
          <w:tcPr>
            <w:tcW w:w="69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3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31</w:t>
            </w:r>
          </w:p>
        </w:tc>
        <w:tc>
          <w:tcPr>
            <w:tcW w:w="24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8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31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4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31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8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31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</w:t>
            </w:r>
          </w:p>
        </w:tc>
      </w:tr>
      <w:tr w:rsidR="00FA68E1" w:rsidRPr="00EF744C" w:rsidTr="00040B01">
        <w:tc>
          <w:tcPr>
            <w:tcW w:w="189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35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1001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69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3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4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8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4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8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</w:p>
        </w:tc>
      </w:tr>
      <w:tr w:rsidR="00FA68E1" w:rsidRPr="00EF744C" w:rsidTr="00040B01">
        <w:tc>
          <w:tcPr>
            <w:tcW w:w="189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35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 w:rsidRPr="00EF744C">
              <w:rPr>
                <w:rFonts w:ascii="Angsana New" w:hAnsi="Angsana New"/>
                <w:sz w:val="25"/>
                <w:szCs w:val="25"/>
              </w:rPr>
              <w:t>62</w:t>
            </w:r>
          </w:p>
        </w:tc>
        <w:tc>
          <w:tcPr>
            <w:tcW w:w="1001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EF744C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69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 w:rsidRPr="00EF744C">
              <w:rPr>
                <w:rFonts w:ascii="Angsana New" w:hAnsi="Angsana New"/>
                <w:sz w:val="25"/>
                <w:szCs w:val="25"/>
              </w:rPr>
              <w:t>62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93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EF744C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24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 w:rsidRPr="00EF744C">
              <w:rPr>
                <w:rFonts w:ascii="Angsana New" w:hAnsi="Angsana New"/>
                <w:sz w:val="25"/>
                <w:szCs w:val="25"/>
              </w:rPr>
              <w:t>62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48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EF744C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4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 w:rsidRPr="00EF744C">
              <w:rPr>
                <w:rFonts w:ascii="Angsana New" w:hAnsi="Angsana New"/>
                <w:sz w:val="25"/>
                <w:szCs w:val="25"/>
              </w:rPr>
              <w:t>62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EF744C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8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 w:rsidRPr="00EF744C">
              <w:rPr>
                <w:rFonts w:ascii="Angsana New" w:hAnsi="Angsana New"/>
                <w:sz w:val="25"/>
                <w:szCs w:val="25"/>
              </w:rPr>
              <w:t>62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EF744C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</w:t>
            </w:r>
            <w:r w:rsidRPr="00EF744C">
              <w:rPr>
                <w:rFonts w:ascii="Angsana New" w:hAnsi="Angsana New"/>
                <w:sz w:val="25"/>
                <w:szCs w:val="25"/>
              </w:rPr>
              <w:t>62</w:t>
            </w: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EF744C">
              <w:rPr>
                <w:rFonts w:ascii="Angsana New" w:hAnsi="Angsana New"/>
                <w:sz w:val="25"/>
                <w:szCs w:val="25"/>
              </w:rPr>
              <w:t>1</w:t>
            </w:r>
          </w:p>
        </w:tc>
      </w:tr>
      <w:tr w:rsidR="00FA68E1" w:rsidRPr="00EF744C" w:rsidTr="00040B01">
        <w:tc>
          <w:tcPr>
            <w:tcW w:w="189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35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811" w:type="dxa"/>
            <w:gridSpan w:val="2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EF744C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(ร้อยละ)</w:t>
            </w:r>
          </w:p>
        </w:tc>
        <w:tc>
          <w:tcPr>
            <w:tcW w:w="9003" w:type="dxa"/>
            <w:gridSpan w:val="19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EF744C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FA68E1" w:rsidRPr="00EF744C" w:rsidTr="00040B01">
        <w:tc>
          <w:tcPr>
            <w:tcW w:w="189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บริษัทย่อยทางตรง</w:t>
            </w:r>
          </w:p>
        </w:tc>
        <w:tc>
          <w:tcPr>
            <w:tcW w:w="135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1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3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8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4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8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FA68E1" w:rsidRPr="00EF744C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B32CF6" w:rsidRPr="00EF744C" w:rsidTr="00040B01">
        <w:tc>
          <w:tcPr>
            <w:tcW w:w="1890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อีโลฟาร์ จำกัด</w:t>
            </w:r>
          </w:p>
        </w:tc>
        <w:tc>
          <w:tcPr>
            <w:tcW w:w="1350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F744C">
              <w:rPr>
                <w:rFonts w:ascii="Angsana New" w:hAnsi="Angsana New"/>
                <w:sz w:val="25"/>
                <w:szCs w:val="25"/>
                <w:cs/>
              </w:rPr>
              <w:t>จำหน่ายสินค้า</w:t>
            </w:r>
          </w:p>
        </w:tc>
        <w:tc>
          <w:tcPr>
            <w:tcW w:w="810" w:type="dxa"/>
          </w:tcPr>
          <w:p w:rsidR="00B32CF6" w:rsidRPr="00EF744C" w:rsidRDefault="00B32CF6" w:rsidP="00B32CF6">
            <w:pPr>
              <w:tabs>
                <w:tab w:val="clear" w:pos="454"/>
                <w:tab w:val="clear" w:pos="680"/>
                <w:tab w:val="left" w:pos="432"/>
              </w:tabs>
              <w:ind w:left="-198" w:right="-198"/>
              <w:jc w:val="center"/>
              <w:rPr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01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left" w:pos="533"/>
              </w:tabs>
              <w:ind w:left="-18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690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ind w:left="-4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10,000</w:t>
            </w:r>
          </w:p>
        </w:tc>
        <w:tc>
          <w:tcPr>
            <w:tcW w:w="270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exact"/>
              <w:ind w:left="-108" w:right="-10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3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10,000</w:t>
            </w:r>
          </w:p>
        </w:tc>
        <w:tc>
          <w:tcPr>
            <w:tcW w:w="240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exact"/>
              <w:ind w:left="-108" w:right="-10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B32CF6" w:rsidRPr="00EF744C" w:rsidRDefault="00B32CF6" w:rsidP="00693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9,999</w:t>
            </w:r>
          </w:p>
        </w:tc>
        <w:tc>
          <w:tcPr>
            <w:tcW w:w="270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exact"/>
              <w:ind w:left="-108" w:right="-10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8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9,999</w:t>
            </w:r>
          </w:p>
        </w:tc>
        <w:tc>
          <w:tcPr>
            <w:tcW w:w="270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4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8" w:type="dxa"/>
          </w:tcPr>
          <w:p w:rsidR="00B32CF6" w:rsidRPr="00EF744C" w:rsidRDefault="00B32CF6" w:rsidP="00693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9,999</w:t>
            </w:r>
          </w:p>
        </w:tc>
        <w:tc>
          <w:tcPr>
            <w:tcW w:w="270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B32CF6" w:rsidRPr="00EF744C" w:rsidRDefault="00B32CF6" w:rsidP="00693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9,999</w:t>
            </w:r>
          </w:p>
        </w:tc>
        <w:tc>
          <w:tcPr>
            <w:tcW w:w="270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ind w:right="-107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ind w:right="-107"/>
              <w:rPr>
                <w:rFonts w:ascii="Angsana New" w:hAnsi="Angsana New"/>
                <w:sz w:val="25"/>
                <w:szCs w:val="25"/>
              </w:rPr>
            </w:pPr>
            <w:r w:rsidRPr="00EF744C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B32CF6" w:rsidRPr="00EF744C" w:rsidTr="00040B01">
        <w:tc>
          <w:tcPr>
            <w:tcW w:w="1890" w:type="dxa"/>
          </w:tcPr>
          <w:p w:rsidR="00B32CF6" w:rsidRPr="00EF744C" w:rsidRDefault="00B32CF6" w:rsidP="00B32CF6">
            <w:pPr>
              <w:pStyle w:val="10"/>
              <w:tabs>
                <w:tab w:val="clear" w:pos="1080"/>
              </w:tabs>
              <w:ind w:right="-558"/>
              <w:jc w:val="left"/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val="en-US"/>
              </w:rPr>
            </w:pPr>
            <w:r w:rsidRPr="00EF744C"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val="en-US"/>
              </w:rPr>
              <w:t>รวม</w:t>
            </w:r>
          </w:p>
        </w:tc>
        <w:tc>
          <w:tcPr>
            <w:tcW w:w="1350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01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90" w:type="dxa"/>
            <w:tcBorders>
              <w:bottom w:val="nil"/>
            </w:tcBorders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exact"/>
              <w:ind w:left="-108" w:right="-107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exact"/>
              <w:ind w:left="-108" w:right="-107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93" w:type="dxa"/>
            <w:tcBorders>
              <w:bottom w:val="nil"/>
            </w:tcBorders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exact"/>
              <w:ind w:left="-108" w:right="-107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40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exact"/>
              <w:ind w:left="-108" w:right="-107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B32CF6" w:rsidRPr="00EF744C" w:rsidRDefault="00B32CF6" w:rsidP="00693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</w:rPr>
              <w:t>9,999</w:t>
            </w:r>
          </w:p>
        </w:tc>
        <w:tc>
          <w:tcPr>
            <w:tcW w:w="270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exact"/>
              <w:ind w:left="-108" w:right="-107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</w:rPr>
              <w:t>9,999</w:t>
            </w:r>
          </w:p>
        </w:tc>
        <w:tc>
          <w:tcPr>
            <w:tcW w:w="270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:rsidR="00B32CF6" w:rsidRPr="00EF744C" w:rsidRDefault="00B32CF6" w:rsidP="00693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</w:rPr>
              <w:t>9,999</w:t>
            </w:r>
          </w:p>
        </w:tc>
        <w:tc>
          <w:tcPr>
            <w:tcW w:w="270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B32CF6" w:rsidRPr="00EF744C" w:rsidRDefault="00B32CF6" w:rsidP="00693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</w:rPr>
              <w:t>9,999</w:t>
            </w:r>
          </w:p>
        </w:tc>
        <w:tc>
          <w:tcPr>
            <w:tcW w:w="270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ind w:right="-107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B32CF6" w:rsidRPr="00EF744C" w:rsidRDefault="00B32CF6" w:rsidP="00B32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ind w:right="-107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F744C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</w:tr>
    </w:tbl>
    <w:p w:rsidR="00D27C0B" w:rsidRPr="00EF744C" w:rsidRDefault="00D27C0B" w:rsidP="00825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8255E4" w:rsidRPr="00EF744C" w:rsidRDefault="00D27C0B" w:rsidP="001B5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  <w:cs/>
        </w:rPr>
        <w:sectPr w:rsidR="008255E4" w:rsidRPr="00EF744C" w:rsidSect="009904A0">
          <w:footerReference w:type="default" r:id="rId14"/>
          <w:footerReference w:type="first" r:id="rId15"/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  <w:r w:rsidRPr="00EF744C">
        <w:rPr>
          <w:rFonts w:ascii="Angsana New" w:hAnsi="Angsana New"/>
          <w:sz w:val="30"/>
          <w:szCs w:val="30"/>
          <w:cs/>
        </w:rPr>
        <w:tab/>
        <w:t>บริษัทย่อยทั้งหมดดำเนินธุรกิจในประเทศไทย</w:t>
      </w:r>
    </w:p>
    <w:p w:rsidR="00A60B61" w:rsidRPr="00EF744C" w:rsidRDefault="00A60B61" w:rsidP="0043661A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F744C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:rsidR="00221FE4" w:rsidRPr="00EF744C" w:rsidRDefault="00221FE4" w:rsidP="00790E79">
      <w:pPr>
        <w:rPr>
          <w:rFonts w:ascii="Angsana New" w:hAnsi="Angsana New"/>
          <w:sz w:val="16"/>
          <w:szCs w:val="16"/>
        </w:rPr>
      </w:pPr>
    </w:p>
    <w:p w:rsidR="00A60B61" w:rsidRDefault="00A60B61" w:rsidP="00FD1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both"/>
        <w:rPr>
          <w:rFonts w:ascii="Angsana New" w:hAnsi="Angsana New"/>
          <w:sz w:val="30"/>
          <w:szCs w:val="30"/>
        </w:rPr>
      </w:pPr>
      <w:r w:rsidRPr="00EF744C">
        <w:rPr>
          <w:rFonts w:ascii="Angsana New" w:hAnsi="Angsana New"/>
          <w:sz w:val="30"/>
          <w:szCs w:val="30"/>
          <w:cs/>
        </w:rPr>
        <w:t>การซื้อ</w:t>
      </w:r>
      <w:r w:rsidR="00FD110E" w:rsidRPr="00EF744C">
        <w:rPr>
          <w:rFonts w:ascii="Angsana New" w:hAnsi="Angsana New"/>
          <w:sz w:val="30"/>
          <w:szCs w:val="30"/>
        </w:rPr>
        <w:t xml:space="preserve"> </w:t>
      </w:r>
      <w:r w:rsidRPr="00EF744C">
        <w:rPr>
          <w:rFonts w:ascii="Angsana New" w:hAnsi="Angsana New"/>
          <w:sz w:val="30"/>
          <w:szCs w:val="30"/>
          <w:cs/>
        </w:rPr>
        <w:t>จำหน่ายและโอนที่ด</w:t>
      </w:r>
      <w:r w:rsidR="00F7722B" w:rsidRPr="00EF744C">
        <w:rPr>
          <w:rFonts w:ascii="Angsana New" w:hAnsi="Angsana New"/>
          <w:sz w:val="30"/>
          <w:szCs w:val="30"/>
          <w:cs/>
        </w:rPr>
        <w:t>ิน</w:t>
      </w:r>
      <w:r w:rsidR="00FD110E" w:rsidRPr="00EF744C">
        <w:rPr>
          <w:rFonts w:ascii="Angsana New" w:hAnsi="Angsana New"/>
          <w:sz w:val="30"/>
          <w:szCs w:val="30"/>
        </w:rPr>
        <w:t xml:space="preserve"> </w:t>
      </w:r>
      <w:r w:rsidR="00F7722B" w:rsidRPr="00EF744C">
        <w:rPr>
          <w:rFonts w:ascii="Angsana New" w:hAnsi="Angsana New"/>
          <w:sz w:val="30"/>
          <w:szCs w:val="30"/>
          <w:cs/>
        </w:rPr>
        <w:t>อาคารและอุปกรณ์ระหว่างงวด</w:t>
      </w:r>
      <w:r w:rsidR="009657B9">
        <w:rPr>
          <w:rFonts w:ascii="Angsana New" w:hAnsi="Angsana New" w:hint="cs"/>
          <w:sz w:val="30"/>
          <w:szCs w:val="30"/>
          <w:cs/>
        </w:rPr>
        <w:t>หก</w:t>
      </w:r>
      <w:r w:rsidR="00F7722B" w:rsidRPr="00EF744C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FD110E" w:rsidRPr="00EF744C">
        <w:rPr>
          <w:rFonts w:ascii="Angsana New" w:hAnsi="Angsana New"/>
          <w:sz w:val="30"/>
          <w:szCs w:val="30"/>
        </w:rPr>
        <w:t xml:space="preserve"> </w:t>
      </w:r>
      <w:r w:rsidR="00FA68E1">
        <w:rPr>
          <w:rFonts w:ascii="Angsana New" w:hAnsi="Angsana New" w:hint="cs"/>
          <w:sz w:val="30"/>
          <w:szCs w:val="30"/>
          <w:cs/>
        </w:rPr>
        <w:t>30 มิถุนายน</w:t>
      </w:r>
      <w:r w:rsidR="00F7722B" w:rsidRPr="00EF744C">
        <w:rPr>
          <w:rFonts w:ascii="Angsana New" w:hAnsi="Angsana New"/>
          <w:sz w:val="30"/>
          <w:szCs w:val="30"/>
          <w:cs/>
        </w:rPr>
        <w:t xml:space="preserve"> </w:t>
      </w:r>
      <w:r w:rsidR="009657B9" w:rsidRPr="00C82E87">
        <w:rPr>
          <w:rFonts w:ascii="Angsana New" w:hAnsi="Angsana New"/>
          <w:sz w:val="30"/>
          <w:szCs w:val="30"/>
          <w:cs/>
        </w:rPr>
        <w:t>2562</w:t>
      </w:r>
      <w:r w:rsidR="00537AAD" w:rsidRPr="00EF744C">
        <w:rPr>
          <w:rFonts w:ascii="Angsana New" w:hAnsi="Angsana New"/>
          <w:sz w:val="30"/>
          <w:szCs w:val="30"/>
        </w:rPr>
        <w:t xml:space="preserve"> </w:t>
      </w:r>
      <w:r w:rsidRPr="00EF744C">
        <w:rPr>
          <w:rFonts w:ascii="Angsana New" w:hAnsi="Angsana New"/>
          <w:sz w:val="30"/>
          <w:szCs w:val="30"/>
          <w:cs/>
        </w:rPr>
        <w:t>มีดังนี้</w:t>
      </w:r>
    </w:p>
    <w:p w:rsidR="008F19E3" w:rsidRPr="004C7274" w:rsidRDefault="008F19E3" w:rsidP="00FD1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both"/>
        <w:rPr>
          <w:rFonts w:ascii="Angsana New" w:hAnsi="Angsana New"/>
          <w:sz w:val="20"/>
          <w:szCs w:val="20"/>
        </w:rPr>
      </w:pPr>
    </w:p>
    <w:tbl>
      <w:tblPr>
        <w:tblW w:w="9468" w:type="dxa"/>
        <w:tblInd w:w="522" w:type="dxa"/>
        <w:tblLayout w:type="fixed"/>
        <w:tblLook w:val="01E0" w:firstRow="1" w:lastRow="1" w:firstColumn="1" w:lastColumn="1" w:noHBand="0" w:noVBand="0"/>
      </w:tblPr>
      <w:tblGrid>
        <w:gridCol w:w="3708"/>
        <w:gridCol w:w="1260"/>
        <w:gridCol w:w="270"/>
        <w:gridCol w:w="1170"/>
        <w:gridCol w:w="270"/>
        <w:gridCol w:w="1260"/>
        <w:gridCol w:w="270"/>
        <w:gridCol w:w="1260"/>
      </w:tblGrid>
      <w:tr w:rsidR="004C7274" w:rsidRPr="006049A0" w:rsidTr="004C7274">
        <w:tc>
          <w:tcPr>
            <w:tcW w:w="3708" w:type="dxa"/>
          </w:tcPr>
          <w:p w:rsidR="004C7274" w:rsidRPr="00B34D63" w:rsidRDefault="004C7274" w:rsidP="008F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:rsidR="004C7274" w:rsidRPr="00E0224F" w:rsidRDefault="004C7274" w:rsidP="008F1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4D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C7274" w:rsidRPr="006049A0" w:rsidTr="00F00B6A">
        <w:tc>
          <w:tcPr>
            <w:tcW w:w="3708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4C7274" w:rsidRPr="00EF744C" w:rsidRDefault="004C7274" w:rsidP="004C7274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0" w:type="dxa"/>
          </w:tcPr>
          <w:p w:rsidR="004C7274" w:rsidRPr="00EF744C" w:rsidRDefault="004C7274" w:rsidP="004C7274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90" w:type="dxa"/>
            <w:gridSpan w:val="3"/>
          </w:tcPr>
          <w:p w:rsidR="004C7274" w:rsidRPr="00EF744C" w:rsidRDefault="004C7274" w:rsidP="004C7274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sz w:val="30"/>
                <w:szCs w:val="30"/>
                <w:lang w:eastAsia="en-GB"/>
              </w:rPr>
              <w:t>2561</w:t>
            </w:r>
          </w:p>
        </w:tc>
      </w:tr>
      <w:tr w:rsidR="00FA68E1" w:rsidRPr="006049A0" w:rsidTr="00F00B6A">
        <w:tc>
          <w:tcPr>
            <w:tcW w:w="3708" w:type="dxa"/>
          </w:tcPr>
          <w:p w:rsidR="00FA68E1" w:rsidRPr="00B34D6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A68E1" w:rsidRPr="00B34D6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A68E1" w:rsidRPr="00B34D6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68E1" w:rsidRPr="00B34D6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:rsidR="00FA68E1" w:rsidRPr="00B34D6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A68E1" w:rsidRPr="00B34D6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A68E1" w:rsidRPr="00B34D6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A68E1" w:rsidRPr="00B34D6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FA68E1" w:rsidRPr="006049A0" w:rsidTr="00F00B6A">
        <w:tc>
          <w:tcPr>
            <w:tcW w:w="3708" w:type="dxa"/>
          </w:tcPr>
          <w:p w:rsidR="00FA68E1" w:rsidRPr="00B34D6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A68E1" w:rsidRPr="00B34D6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:rsidR="00FA68E1" w:rsidRPr="00B34D6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68E1" w:rsidRPr="00B34D6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:rsidR="00FA68E1" w:rsidRPr="00B34D6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A68E1" w:rsidRPr="00B34D6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:rsidR="00FA68E1" w:rsidRPr="00B34D6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A68E1" w:rsidRPr="00B34D6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FA68E1" w:rsidRPr="006049A0" w:rsidTr="00F00B6A">
        <w:tc>
          <w:tcPr>
            <w:tcW w:w="3708" w:type="dxa"/>
          </w:tcPr>
          <w:p w:rsidR="00FA68E1" w:rsidRPr="00B34D6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A68E1" w:rsidRPr="00B34D6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การโอนเข้า-</w:t>
            </w:r>
          </w:p>
        </w:tc>
        <w:tc>
          <w:tcPr>
            <w:tcW w:w="270" w:type="dxa"/>
          </w:tcPr>
          <w:p w:rsidR="00FA68E1" w:rsidRPr="00B34D6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68E1" w:rsidRPr="00B34D6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ออก-ราคา</w:t>
            </w:r>
          </w:p>
        </w:tc>
        <w:tc>
          <w:tcPr>
            <w:tcW w:w="270" w:type="dxa"/>
          </w:tcPr>
          <w:p w:rsidR="00FA68E1" w:rsidRPr="00B34D6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A68E1" w:rsidRPr="00B34D6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การโอนเข้า-</w:t>
            </w:r>
          </w:p>
        </w:tc>
        <w:tc>
          <w:tcPr>
            <w:tcW w:w="270" w:type="dxa"/>
          </w:tcPr>
          <w:p w:rsidR="00FA68E1" w:rsidRPr="00B34D6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A68E1" w:rsidRPr="00B34D6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ออก-ราคา</w:t>
            </w:r>
          </w:p>
        </w:tc>
      </w:tr>
      <w:tr w:rsidR="00FA68E1" w:rsidRPr="006049A0" w:rsidTr="00F00B6A">
        <w:tc>
          <w:tcPr>
            <w:tcW w:w="3708" w:type="dxa"/>
          </w:tcPr>
          <w:p w:rsidR="00FA68E1" w:rsidRPr="00B34D6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A68E1" w:rsidRPr="00B34D6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FA68E1" w:rsidRPr="00B34D6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68E1" w:rsidRPr="00B34D6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270" w:type="dxa"/>
          </w:tcPr>
          <w:p w:rsidR="00FA68E1" w:rsidRPr="00B34D6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A68E1" w:rsidRPr="00B34D6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FA68E1" w:rsidRPr="00B34D6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A68E1" w:rsidRPr="00B34D6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FA68E1" w:rsidRPr="006049A0" w:rsidTr="00F00B6A">
        <w:tc>
          <w:tcPr>
            <w:tcW w:w="3708" w:type="dxa"/>
          </w:tcPr>
          <w:p w:rsidR="00FA68E1" w:rsidRPr="006049A0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60" w:type="dxa"/>
            <w:gridSpan w:val="7"/>
          </w:tcPr>
          <w:p w:rsidR="00FA68E1" w:rsidRPr="00B34D63" w:rsidRDefault="00FA68E1" w:rsidP="00FA6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4D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7274" w:rsidRPr="006049A0" w:rsidTr="00F00B6A">
        <w:tc>
          <w:tcPr>
            <w:tcW w:w="3708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260" w:type="dxa"/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10,012</w:t>
            </w:r>
          </w:p>
        </w:tc>
        <w:tc>
          <w:tcPr>
            <w:tcW w:w="2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2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22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7274" w:rsidRPr="006049A0" w:rsidTr="00F00B6A">
        <w:tc>
          <w:tcPr>
            <w:tcW w:w="3708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20,586</w:t>
            </w:r>
          </w:p>
        </w:tc>
        <w:tc>
          <w:tcPr>
            <w:tcW w:w="2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1,486</w:t>
            </w:r>
          </w:p>
        </w:tc>
        <w:tc>
          <w:tcPr>
            <w:tcW w:w="2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4C7274" w:rsidRPr="004B50A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C7274" w:rsidRPr="006049A0" w:rsidTr="00F00B6A">
        <w:tc>
          <w:tcPr>
            <w:tcW w:w="3708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60" w:type="dxa"/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986</w:t>
            </w:r>
          </w:p>
        </w:tc>
        <w:tc>
          <w:tcPr>
            <w:tcW w:w="2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1,975</w:t>
            </w:r>
          </w:p>
        </w:tc>
        <w:tc>
          <w:tcPr>
            <w:tcW w:w="2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C7274" w:rsidRPr="006049A0" w:rsidTr="00F00B6A">
        <w:tc>
          <w:tcPr>
            <w:tcW w:w="3708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4D63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3,639</w:t>
            </w:r>
          </w:p>
        </w:tc>
        <w:tc>
          <w:tcPr>
            <w:tcW w:w="2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22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22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7274" w:rsidRPr="006049A0" w:rsidTr="00F00B6A">
        <w:tc>
          <w:tcPr>
            <w:tcW w:w="3708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333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4D63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สินทรัพย์ระหว่างก่อสร้างและเครื่องจักร</w:t>
            </w:r>
          </w:p>
        </w:tc>
        <w:tc>
          <w:tcPr>
            <w:tcW w:w="1260" w:type="dxa"/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C7274" w:rsidRPr="006049A0" w:rsidTr="00F00B6A">
        <w:tc>
          <w:tcPr>
            <w:tcW w:w="3708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333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4D63">
              <w:rPr>
                <w:rFonts w:ascii="Angsana New" w:hAnsi="Angsana New"/>
                <w:sz w:val="30"/>
                <w:szCs w:val="30"/>
              </w:rPr>
              <w:tab/>
            </w:r>
            <w:r w:rsidRPr="00B34D63"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B34D63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1260" w:type="dxa"/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23,614</w:t>
            </w:r>
          </w:p>
        </w:tc>
        <w:tc>
          <w:tcPr>
            <w:tcW w:w="2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20,340</w:t>
            </w:r>
          </w:p>
        </w:tc>
        <w:tc>
          <w:tcPr>
            <w:tcW w:w="2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15,227</w:t>
            </w:r>
          </w:p>
        </w:tc>
        <w:tc>
          <w:tcPr>
            <w:tcW w:w="2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1,605</w:t>
            </w:r>
          </w:p>
        </w:tc>
      </w:tr>
      <w:tr w:rsidR="004C7274" w:rsidRPr="006049A0" w:rsidTr="00F00B6A">
        <w:trPr>
          <w:trHeight w:val="352"/>
        </w:trPr>
        <w:tc>
          <w:tcPr>
            <w:tcW w:w="3708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D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58,837</w:t>
            </w:r>
          </w:p>
        </w:tc>
        <w:tc>
          <w:tcPr>
            <w:tcW w:w="2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C7274" w:rsidRPr="004B50A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20,392</w:t>
            </w:r>
          </w:p>
        </w:tc>
        <w:tc>
          <w:tcPr>
            <w:tcW w:w="2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18,962</w:t>
            </w:r>
          </w:p>
        </w:tc>
        <w:tc>
          <w:tcPr>
            <w:tcW w:w="2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C7274" w:rsidRPr="004B50A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1,614</w:t>
            </w:r>
          </w:p>
        </w:tc>
      </w:tr>
    </w:tbl>
    <w:p w:rsidR="008F19E3" w:rsidRPr="004C7274" w:rsidRDefault="008F19E3" w:rsidP="008F1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/>
        <w:jc w:val="both"/>
        <w:rPr>
          <w:rFonts w:ascii="Angsana New" w:hAnsi="Angsana New"/>
          <w:b/>
          <w:bCs/>
          <w:sz w:val="22"/>
          <w:szCs w:val="22"/>
        </w:rPr>
      </w:pPr>
    </w:p>
    <w:tbl>
      <w:tblPr>
        <w:tblW w:w="9468" w:type="dxa"/>
        <w:tblInd w:w="522" w:type="dxa"/>
        <w:tblLayout w:type="fixed"/>
        <w:tblLook w:val="01E0" w:firstRow="1" w:lastRow="1" w:firstColumn="1" w:lastColumn="1" w:noHBand="0" w:noVBand="0"/>
      </w:tblPr>
      <w:tblGrid>
        <w:gridCol w:w="3708"/>
        <w:gridCol w:w="1260"/>
        <w:gridCol w:w="270"/>
        <w:gridCol w:w="1170"/>
        <w:gridCol w:w="270"/>
        <w:gridCol w:w="1260"/>
        <w:gridCol w:w="270"/>
        <w:gridCol w:w="1260"/>
      </w:tblGrid>
      <w:tr w:rsidR="004C7274" w:rsidRPr="006049A0" w:rsidTr="004C7274">
        <w:tc>
          <w:tcPr>
            <w:tcW w:w="3708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22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7274" w:rsidRPr="006049A0" w:rsidTr="004C7274">
        <w:tc>
          <w:tcPr>
            <w:tcW w:w="3708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4C7274" w:rsidRPr="00EF744C" w:rsidRDefault="004C7274" w:rsidP="004C7274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0" w:type="dxa"/>
          </w:tcPr>
          <w:p w:rsidR="004C7274" w:rsidRPr="00EF744C" w:rsidRDefault="004C7274" w:rsidP="004C7274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90" w:type="dxa"/>
            <w:gridSpan w:val="3"/>
          </w:tcPr>
          <w:p w:rsidR="004C7274" w:rsidRPr="00EF744C" w:rsidRDefault="004C7274" w:rsidP="004C7274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sz w:val="30"/>
                <w:szCs w:val="30"/>
                <w:lang w:eastAsia="en-GB"/>
              </w:rPr>
              <w:t>2561</w:t>
            </w:r>
          </w:p>
        </w:tc>
      </w:tr>
      <w:tr w:rsidR="004C7274" w:rsidRPr="006049A0" w:rsidTr="004C7274">
        <w:tc>
          <w:tcPr>
            <w:tcW w:w="3708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4C7274" w:rsidRPr="006049A0" w:rsidTr="004C7274">
        <w:tc>
          <w:tcPr>
            <w:tcW w:w="3708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4C7274" w:rsidRPr="006049A0" w:rsidTr="004C7274">
        <w:tc>
          <w:tcPr>
            <w:tcW w:w="3708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การโอนเข้า-</w:t>
            </w:r>
          </w:p>
        </w:tc>
        <w:tc>
          <w:tcPr>
            <w:tcW w:w="270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ออก-ราคา</w:t>
            </w:r>
          </w:p>
        </w:tc>
        <w:tc>
          <w:tcPr>
            <w:tcW w:w="270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การโอนเข้า-</w:t>
            </w:r>
          </w:p>
        </w:tc>
        <w:tc>
          <w:tcPr>
            <w:tcW w:w="270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ออก-ราคา</w:t>
            </w:r>
          </w:p>
        </w:tc>
      </w:tr>
      <w:tr w:rsidR="004C7274" w:rsidRPr="006049A0" w:rsidTr="004C7274">
        <w:tc>
          <w:tcPr>
            <w:tcW w:w="3708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270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4C7274" w:rsidRPr="006049A0" w:rsidTr="004C7274">
        <w:tc>
          <w:tcPr>
            <w:tcW w:w="3708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60" w:type="dxa"/>
            <w:gridSpan w:val="7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4D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7274" w:rsidRPr="006049A0" w:rsidTr="004C7274">
        <w:tc>
          <w:tcPr>
            <w:tcW w:w="3708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260" w:type="dxa"/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10,012</w:t>
            </w:r>
          </w:p>
        </w:tc>
        <w:tc>
          <w:tcPr>
            <w:tcW w:w="2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2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22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7274" w:rsidRPr="006049A0" w:rsidTr="004C7274">
        <w:tc>
          <w:tcPr>
            <w:tcW w:w="3708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20,586</w:t>
            </w:r>
          </w:p>
        </w:tc>
        <w:tc>
          <w:tcPr>
            <w:tcW w:w="2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1,486</w:t>
            </w:r>
          </w:p>
        </w:tc>
        <w:tc>
          <w:tcPr>
            <w:tcW w:w="2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4C7274" w:rsidRPr="004B50A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C7274" w:rsidRPr="006049A0" w:rsidTr="004C7274">
        <w:tc>
          <w:tcPr>
            <w:tcW w:w="3708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4D63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60" w:type="dxa"/>
          </w:tcPr>
          <w:p w:rsidR="004C7274" w:rsidRPr="00E0224F" w:rsidRDefault="00291A55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896</w:t>
            </w:r>
          </w:p>
        </w:tc>
        <w:tc>
          <w:tcPr>
            <w:tcW w:w="2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1,837</w:t>
            </w:r>
          </w:p>
        </w:tc>
        <w:tc>
          <w:tcPr>
            <w:tcW w:w="2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22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7274" w:rsidRPr="006049A0" w:rsidTr="004C7274">
        <w:tc>
          <w:tcPr>
            <w:tcW w:w="3708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4D63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:rsidR="004C7274" w:rsidRPr="00E0224F" w:rsidRDefault="00291A55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2,570</w:t>
            </w:r>
          </w:p>
        </w:tc>
        <w:tc>
          <w:tcPr>
            <w:tcW w:w="2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22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22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7274" w:rsidRPr="006049A0" w:rsidTr="004C7274">
        <w:tc>
          <w:tcPr>
            <w:tcW w:w="3708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333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4D63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สินทรัพย์ระหว่างก่อสร้างและเครื่องจักร</w:t>
            </w:r>
          </w:p>
        </w:tc>
        <w:tc>
          <w:tcPr>
            <w:tcW w:w="1260" w:type="dxa"/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C7274" w:rsidRPr="006049A0" w:rsidTr="004C7274">
        <w:tc>
          <w:tcPr>
            <w:tcW w:w="3708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333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4D63">
              <w:rPr>
                <w:rFonts w:ascii="Angsana New" w:hAnsi="Angsana New"/>
                <w:sz w:val="30"/>
                <w:szCs w:val="30"/>
              </w:rPr>
              <w:tab/>
            </w:r>
            <w:r w:rsidRPr="00B34D63"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B34D63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1260" w:type="dxa"/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23,614</w:t>
            </w:r>
          </w:p>
        </w:tc>
        <w:tc>
          <w:tcPr>
            <w:tcW w:w="2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20,340</w:t>
            </w:r>
          </w:p>
        </w:tc>
        <w:tc>
          <w:tcPr>
            <w:tcW w:w="2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15,227</w:t>
            </w:r>
          </w:p>
        </w:tc>
        <w:tc>
          <w:tcPr>
            <w:tcW w:w="2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1,605</w:t>
            </w:r>
          </w:p>
        </w:tc>
      </w:tr>
      <w:tr w:rsidR="004C7274" w:rsidRPr="006049A0" w:rsidTr="004C7274">
        <w:trPr>
          <w:trHeight w:val="352"/>
        </w:trPr>
        <w:tc>
          <w:tcPr>
            <w:tcW w:w="3708" w:type="dxa"/>
          </w:tcPr>
          <w:p w:rsidR="004C7274" w:rsidRPr="00B34D63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D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C7274" w:rsidRPr="00E0224F" w:rsidRDefault="00291A55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57,678</w:t>
            </w:r>
          </w:p>
        </w:tc>
        <w:tc>
          <w:tcPr>
            <w:tcW w:w="2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C7274" w:rsidRPr="004B50A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20,392</w:t>
            </w:r>
          </w:p>
        </w:tc>
        <w:tc>
          <w:tcPr>
            <w:tcW w:w="2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C7274" w:rsidRPr="00E0224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3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18,824</w:t>
            </w:r>
          </w:p>
        </w:tc>
        <w:tc>
          <w:tcPr>
            <w:tcW w:w="270" w:type="dxa"/>
          </w:tcPr>
          <w:p w:rsidR="004C7274" w:rsidRPr="006049A0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C7274" w:rsidRPr="004B50AF" w:rsidRDefault="004C7274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1,607</w:t>
            </w:r>
          </w:p>
        </w:tc>
      </w:tr>
    </w:tbl>
    <w:p w:rsidR="00A60B61" w:rsidRPr="00EF744C" w:rsidRDefault="008F19E3" w:rsidP="0043661A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F744C">
        <w:rPr>
          <w:rFonts w:ascii="Angsana New" w:hAnsi="Angsana New"/>
          <w:b/>
          <w:bCs/>
          <w:sz w:val="30"/>
          <w:szCs w:val="30"/>
          <w:cs/>
        </w:rPr>
        <w:lastRenderedPageBreak/>
        <w:t>ข้อมูลทางการเงินจำแนกตามส่วนงาน</w:t>
      </w:r>
      <w:r w:rsidRPr="00A05681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:rsidR="007462CD" w:rsidRPr="00EF744C" w:rsidRDefault="007462CD" w:rsidP="00DD2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0665C" w:rsidRPr="00EF744C" w:rsidRDefault="0010665C" w:rsidP="00106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F744C">
        <w:rPr>
          <w:rFonts w:ascii="Angsana New" w:hAnsi="Angsana New"/>
          <w:sz w:val="30"/>
          <w:szCs w:val="30"/>
          <w:cs/>
        </w:rPr>
        <w:t>ผู้บริหารเห็นว่า</w:t>
      </w:r>
      <w:r w:rsidR="00F6414B" w:rsidRPr="00EF744C">
        <w:rPr>
          <w:rFonts w:ascii="Angsana New" w:hAnsi="Angsana New"/>
          <w:sz w:val="30"/>
          <w:szCs w:val="30"/>
        </w:rPr>
        <w:t xml:space="preserve"> </w:t>
      </w:r>
      <w:r w:rsidRPr="00EF744C">
        <w:rPr>
          <w:rFonts w:ascii="Angsana New" w:hAnsi="Angsana New"/>
          <w:sz w:val="30"/>
          <w:szCs w:val="30"/>
          <w:cs/>
        </w:rPr>
        <w:t>กลุ่มบริษัทดำเนินกิจการใน</w:t>
      </w:r>
      <w:r w:rsidR="00F6414B" w:rsidRPr="00EF744C">
        <w:rPr>
          <w:rFonts w:ascii="Angsana New" w:hAnsi="Angsana New" w:hint="cs"/>
          <w:sz w:val="30"/>
          <w:szCs w:val="30"/>
          <w:cs/>
        </w:rPr>
        <w:t>ส่วนงานเดียว</w:t>
      </w:r>
      <w:r w:rsidRPr="00EF744C">
        <w:rPr>
          <w:rFonts w:ascii="Angsana New" w:hAnsi="Angsana New"/>
          <w:sz w:val="30"/>
          <w:szCs w:val="30"/>
          <w:cs/>
        </w:rPr>
        <w:t>คือส่วนงานธุรกิจผลิตและจำหน่ายอาหารทะเลบรรจุกระป๋องและบรรจุซอง</w:t>
      </w:r>
      <w:r w:rsidR="00F6414B" w:rsidRPr="00EF744C">
        <w:rPr>
          <w:rFonts w:ascii="Angsana New" w:hAnsi="Angsana New" w:hint="cs"/>
          <w:sz w:val="30"/>
          <w:szCs w:val="30"/>
          <w:cs/>
        </w:rPr>
        <w:t xml:space="preserve"> </w:t>
      </w:r>
      <w:r w:rsidRPr="00EF744C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ดังนั้นฝ่ายบริหารจึงพิจารณาว่ากลุ่มบริษัทมีส่วนงานที่รายงานเพียงส่วนงานเดียว</w:t>
      </w:r>
    </w:p>
    <w:p w:rsidR="00B770B9" w:rsidRPr="00EF744C" w:rsidRDefault="00B770B9" w:rsidP="00106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B770B9" w:rsidRPr="00EF744C" w:rsidRDefault="00B770B9" w:rsidP="00B770B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F744C">
        <w:rPr>
          <w:rFonts w:ascii="Angsana New" w:hAnsi="Angsana New" w:hint="cs"/>
          <w:sz w:val="30"/>
          <w:szCs w:val="30"/>
          <w:cs/>
        </w:rPr>
        <w:t xml:space="preserve">ตารางต่อไปนี้แสดงข้อมูลรายได้ที่ถูกจำแนกตามส่วนงานภูมิศาสตร์หลัก ประเภทของผลิตภัณฑ์และบริการหลัก และจังหวะเวลาในการรับรู้รายได้ </w:t>
      </w:r>
    </w:p>
    <w:p w:rsidR="00952738" w:rsidRPr="00EF744C" w:rsidRDefault="00952738" w:rsidP="00B770B9">
      <w:pPr>
        <w:ind w:left="540"/>
        <w:jc w:val="thaiDistribute"/>
        <w:rPr>
          <w:rFonts w:ascii="Angsana New" w:hAnsi="Angsana New"/>
          <w:sz w:val="14"/>
          <w:szCs w:val="14"/>
        </w:rPr>
      </w:pP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48"/>
        <w:gridCol w:w="1282"/>
        <w:gridCol w:w="267"/>
        <w:gridCol w:w="1173"/>
        <w:gridCol w:w="236"/>
        <w:gridCol w:w="37"/>
        <w:gridCol w:w="1167"/>
      </w:tblGrid>
      <w:tr w:rsidR="00B770B9" w:rsidRPr="00EF744C" w:rsidTr="00E92CDC">
        <w:trPr>
          <w:trHeight w:val="87"/>
          <w:tblHeader/>
        </w:trPr>
        <w:tc>
          <w:tcPr>
            <w:tcW w:w="3690" w:type="dxa"/>
            <w:vAlign w:val="bottom"/>
          </w:tcPr>
          <w:p w:rsidR="00B770B9" w:rsidRPr="00EF744C" w:rsidRDefault="00952738" w:rsidP="00952738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สำหรับงวดสามเดือนสิ้นสุด</w:t>
            </w:r>
          </w:p>
        </w:tc>
        <w:tc>
          <w:tcPr>
            <w:tcW w:w="2790" w:type="dxa"/>
            <w:gridSpan w:val="3"/>
          </w:tcPr>
          <w:p w:rsidR="00B770B9" w:rsidRPr="00EF744C" w:rsidRDefault="00EB287D" w:rsidP="00B770B9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="00B770B9" w:rsidRPr="00EF74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:rsidR="00B770B9" w:rsidRPr="00EF744C" w:rsidRDefault="00B770B9" w:rsidP="00B770B9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3" w:type="dxa"/>
            <w:gridSpan w:val="4"/>
          </w:tcPr>
          <w:p w:rsidR="00B770B9" w:rsidRPr="00EF744C" w:rsidRDefault="00EB287D" w:rsidP="00B770B9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70B9" w:rsidRPr="00EF744C" w:rsidTr="00E92CDC">
        <w:trPr>
          <w:trHeight w:val="87"/>
          <w:tblHeader/>
        </w:trPr>
        <w:tc>
          <w:tcPr>
            <w:tcW w:w="3690" w:type="dxa"/>
            <w:vAlign w:val="bottom"/>
            <w:hideMark/>
          </w:tcPr>
          <w:p w:rsidR="00B770B9" w:rsidRPr="00EF744C" w:rsidRDefault="00B770B9" w:rsidP="00B770B9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EF74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วันที่ </w:t>
            </w:r>
            <w:r w:rsidRPr="00EF74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3</w:t>
            </w:r>
            <w:r w:rsidR="00FF57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0 มิถุนายน</w:t>
            </w:r>
          </w:p>
        </w:tc>
        <w:tc>
          <w:tcPr>
            <w:tcW w:w="1260" w:type="dxa"/>
          </w:tcPr>
          <w:p w:rsidR="00B770B9" w:rsidRPr="00EF744C" w:rsidRDefault="00B770B9" w:rsidP="00B770B9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48" w:type="dxa"/>
          </w:tcPr>
          <w:p w:rsidR="00B770B9" w:rsidRPr="00EF744C" w:rsidRDefault="00B770B9" w:rsidP="00B770B9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:rsidR="00B770B9" w:rsidRPr="00EF744C" w:rsidRDefault="00B770B9" w:rsidP="00B770B9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67" w:type="dxa"/>
          </w:tcPr>
          <w:p w:rsidR="00B770B9" w:rsidRPr="00EF744C" w:rsidRDefault="00B770B9" w:rsidP="00B770B9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:rsidR="00B770B9" w:rsidRPr="00EF744C" w:rsidRDefault="00B770B9" w:rsidP="00B770B9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36" w:type="dxa"/>
          </w:tcPr>
          <w:p w:rsidR="00B770B9" w:rsidRPr="00EF744C" w:rsidRDefault="00B770B9" w:rsidP="00B770B9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gridSpan w:val="2"/>
          </w:tcPr>
          <w:p w:rsidR="00B770B9" w:rsidRPr="00EF744C" w:rsidRDefault="00B770B9" w:rsidP="00B770B9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sz w:val="30"/>
                <w:szCs w:val="30"/>
                <w:lang w:eastAsia="en-GB"/>
              </w:rPr>
              <w:t>2561</w:t>
            </w:r>
          </w:p>
        </w:tc>
      </w:tr>
      <w:tr w:rsidR="00B770B9" w:rsidRPr="00EF744C" w:rsidTr="00E92CDC">
        <w:trPr>
          <w:trHeight w:val="87"/>
          <w:tblHeader/>
        </w:trPr>
        <w:tc>
          <w:tcPr>
            <w:tcW w:w="3690" w:type="dxa"/>
            <w:vAlign w:val="bottom"/>
          </w:tcPr>
          <w:p w:rsidR="00B770B9" w:rsidRPr="00EF744C" w:rsidRDefault="00B770B9" w:rsidP="00B770B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5670" w:type="dxa"/>
            <w:gridSpan w:val="8"/>
            <w:hideMark/>
          </w:tcPr>
          <w:p w:rsidR="00B770B9" w:rsidRPr="00EF744C" w:rsidRDefault="00B770B9" w:rsidP="00B770B9">
            <w:pPr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EF744C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EF744C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B770B9" w:rsidRPr="00EF744C" w:rsidTr="00E92CDC">
        <w:tc>
          <w:tcPr>
            <w:tcW w:w="3690" w:type="dxa"/>
            <w:hideMark/>
          </w:tcPr>
          <w:p w:rsidR="00B770B9" w:rsidRPr="00EF744C" w:rsidRDefault="00B770B9" w:rsidP="00B770B9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 xml:space="preserve">ส่วนงานภูมิศาสตร์หลัก </w:t>
            </w:r>
          </w:p>
        </w:tc>
        <w:tc>
          <w:tcPr>
            <w:tcW w:w="1260" w:type="dxa"/>
          </w:tcPr>
          <w:p w:rsidR="00B770B9" w:rsidRPr="0039789D" w:rsidRDefault="00B770B9" w:rsidP="00B7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:rsidR="00B770B9" w:rsidRPr="00EF744C" w:rsidRDefault="00B770B9" w:rsidP="00B7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:rsidR="00B770B9" w:rsidRPr="00EF744C" w:rsidRDefault="00B770B9" w:rsidP="00B7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:rsidR="00B770B9" w:rsidRPr="00EF744C" w:rsidRDefault="00B770B9" w:rsidP="00B7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:rsidR="00B770B9" w:rsidRPr="00EF744C" w:rsidRDefault="00B770B9" w:rsidP="00B7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:rsidR="00B770B9" w:rsidRPr="00EF744C" w:rsidRDefault="00B770B9" w:rsidP="00B7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gridSpan w:val="2"/>
          </w:tcPr>
          <w:p w:rsidR="00B770B9" w:rsidRPr="00EF744C" w:rsidRDefault="00B770B9" w:rsidP="00B7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</w:tr>
      <w:tr w:rsidR="00EB287D" w:rsidRPr="00EF744C" w:rsidTr="00E92CDC">
        <w:tc>
          <w:tcPr>
            <w:tcW w:w="3690" w:type="dxa"/>
            <w:hideMark/>
          </w:tcPr>
          <w:p w:rsidR="00EB287D" w:rsidRPr="00EF744C" w:rsidRDefault="00EB287D" w:rsidP="00EB287D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F744C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ทวีปเอเชีย </w:t>
            </w:r>
            <w:r w:rsidRPr="00EF744C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(</w:t>
            </w:r>
            <w:r w:rsidRPr="00EF744C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ไม่รวมประเทศไทย</w:t>
            </w:r>
            <w:r w:rsidRPr="00EF744C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260" w:type="dxa"/>
          </w:tcPr>
          <w:p w:rsidR="00EB287D" w:rsidRPr="00EF744C" w:rsidRDefault="00826E8D" w:rsidP="00EB287D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833,560</w:t>
            </w:r>
          </w:p>
        </w:tc>
        <w:tc>
          <w:tcPr>
            <w:tcW w:w="248" w:type="dxa"/>
            <w:vAlign w:val="bottom"/>
          </w:tcPr>
          <w:p w:rsidR="00EB287D" w:rsidRPr="00EF744C" w:rsidRDefault="00EB287D" w:rsidP="00EB2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:rsidR="00EB287D" w:rsidRPr="00EF744C" w:rsidRDefault="008B62C7" w:rsidP="00EB287D">
            <w:pPr>
              <w:tabs>
                <w:tab w:val="clear" w:pos="454"/>
                <w:tab w:val="decimal" w:pos="436"/>
              </w:tabs>
              <w:ind w:left="-108" w:right="7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991,760</w:t>
            </w:r>
          </w:p>
        </w:tc>
        <w:tc>
          <w:tcPr>
            <w:tcW w:w="267" w:type="dxa"/>
            <w:vAlign w:val="bottom"/>
          </w:tcPr>
          <w:p w:rsidR="00EB287D" w:rsidRPr="00EF744C" w:rsidRDefault="00EB287D" w:rsidP="00EB2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:rsidR="00EB287D" w:rsidRPr="00EF744C" w:rsidRDefault="009B3A99" w:rsidP="00EB287D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830,863</w:t>
            </w:r>
          </w:p>
        </w:tc>
        <w:tc>
          <w:tcPr>
            <w:tcW w:w="236" w:type="dxa"/>
            <w:vAlign w:val="bottom"/>
          </w:tcPr>
          <w:p w:rsidR="00EB287D" w:rsidRPr="00EF744C" w:rsidRDefault="00EB287D" w:rsidP="00EB2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gridSpan w:val="2"/>
          </w:tcPr>
          <w:p w:rsidR="00EB287D" w:rsidRPr="00EF744C" w:rsidRDefault="008B62C7" w:rsidP="00EB287D">
            <w:pPr>
              <w:tabs>
                <w:tab w:val="clear" w:pos="454"/>
                <w:tab w:val="decimal" w:pos="436"/>
              </w:tabs>
              <w:ind w:left="-108" w:right="7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989,750</w:t>
            </w:r>
          </w:p>
        </w:tc>
      </w:tr>
      <w:tr w:rsidR="00586931" w:rsidRPr="00EF744C" w:rsidTr="002B63F9">
        <w:tc>
          <w:tcPr>
            <w:tcW w:w="3690" w:type="dxa"/>
          </w:tcPr>
          <w:p w:rsidR="00586931" w:rsidRPr="00EF744C" w:rsidRDefault="00586931" w:rsidP="002B63F9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EF744C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ทวีปอเมริกา</w:t>
            </w:r>
          </w:p>
        </w:tc>
        <w:tc>
          <w:tcPr>
            <w:tcW w:w="1260" w:type="dxa"/>
          </w:tcPr>
          <w:p w:rsidR="00586931" w:rsidRPr="004C7274" w:rsidRDefault="00586931" w:rsidP="002B63F9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sz w:val="30"/>
                <w:szCs w:val="30"/>
                <w:lang w:eastAsia="en-GB"/>
              </w:rPr>
              <w:t>105,401</w:t>
            </w:r>
          </w:p>
        </w:tc>
        <w:tc>
          <w:tcPr>
            <w:tcW w:w="248" w:type="dxa"/>
            <w:vAlign w:val="bottom"/>
          </w:tcPr>
          <w:p w:rsidR="00586931" w:rsidRPr="004C7274" w:rsidRDefault="00586931" w:rsidP="002B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:rsidR="00586931" w:rsidRPr="004C7274" w:rsidRDefault="00586931" w:rsidP="002B63F9">
            <w:pPr>
              <w:tabs>
                <w:tab w:val="clear" w:pos="454"/>
                <w:tab w:val="decimal" w:pos="436"/>
              </w:tabs>
              <w:ind w:left="-108" w:right="7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sz w:val="30"/>
                <w:szCs w:val="30"/>
                <w:lang w:eastAsia="en-GB"/>
              </w:rPr>
              <w:t>9,078</w:t>
            </w:r>
          </w:p>
        </w:tc>
        <w:tc>
          <w:tcPr>
            <w:tcW w:w="267" w:type="dxa"/>
            <w:vAlign w:val="bottom"/>
          </w:tcPr>
          <w:p w:rsidR="00586931" w:rsidRPr="00EF744C" w:rsidRDefault="00586931" w:rsidP="002B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:rsidR="00586931" w:rsidRPr="00EF744C" w:rsidRDefault="00586931" w:rsidP="002B63F9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105,401</w:t>
            </w:r>
          </w:p>
        </w:tc>
        <w:tc>
          <w:tcPr>
            <w:tcW w:w="236" w:type="dxa"/>
            <w:vAlign w:val="bottom"/>
          </w:tcPr>
          <w:p w:rsidR="00586931" w:rsidRPr="00EF744C" w:rsidRDefault="00586931" w:rsidP="002B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gridSpan w:val="2"/>
          </w:tcPr>
          <w:p w:rsidR="00586931" w:rsidRPr="00EF744C" w:rsidRDefault="00586931" w:rsidP="002B63F9">
            <w:pPr>
              <w:tabs>
                <w:tab w:val="clear" w:pos="454"/>
                <w:tab w:val="decimal" w:pos="436"/>
              </w:tabs>
              <w:ind w:left="-108" w:right="7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9,078</w:t>
            </w:r>
          </w:p>
        </w:tc>
      </w:tr>
      <w:tr w:rsidR="00EB287D" w:rsidRPr="00EF744C" w:rsidTr="00E92CDC">
        <w:tc>
          <w:tcPr>
            <w:tcW w:w="3690" w:type="dxa"/>
          </w:tcPr>
          <w:p w:rsidR="00EB287D" w:rsidRPr="00EF744C" w:rsidRDefault="00EB287D" w:rsidP="00EB287D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F744C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ทวีปแอฟริกา</w:t>
            </w:r>
          </w:p>
        </w:tc>
        <w:tc>
          <w:tcPr>
            <w:tcW w:w="1260" w:type="dxa"/>
          </w:tcPr>
          <w:p w:rsidR="00EB287D" w:rsidRPr="004C7274" w:rsidRDefault="00826E8D" w:rsidP="00EB287D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sz w:val="30"/>
                <w:szCs w:val="30"/>
                <w:lang w:eastAsia="en-GB"/>
              </w:rPr>
              <w:t>98,725</w:t>
            </w:r>
          </w:p>
        </w:tc>
        <w:tc>
          <w:tcPr>
            <w:tcW w:w="248" w:type="dxa"/>
            <w:vAlign w:val="bottom"/>
          </w:tcPr>
          <w:p w:rsidR="00EB287D" w:rsidRPr="004C7274" w:rsidRDefault="00EB287D" w:rsidP="00EB2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:rsidR="00EB287D" w:rsidRPr="004C7274" w:rsidRDefault="008B62C7" w:rsidP="00EB287D">
            <w:pPr>
              <w:tabs>
                <w:tab w:val="clear" w:pos="454"/>
                <w:tab w:val="decimal" w:pos="436"/>
              </w:tabs>
              <w:ind w:left="-108" w:right="7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sz w:val="30"/>
                <w:szCs w:val="30"/>
                <w:lang w:eastAsia="en-GB"/>
              </w:rPr>
              <w:t>194,158</w:t>
            </w:r>
          </w:p>
        </w:tc>
        <w:tc>
          <w:tcPr>
            <w:tcW w:w="267" w:type="dxa"/>
            <w:vAlign w:val="bottom"/>
          </w:tcPr>
          <w:p w:rsidR="00EB287D" w:rsidRPr="00EF744C" w:rsidRDefault="00EB287D" w:rsidP="00EB2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:rsidR="00EB287D" w:rsidRPr="00EF744C" w:rsidRDefault="009B3A99" w:rsidP="00EB287D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98,725</w:t>
            </w:r>
          </w:p>
        </w:tc>
        <w:tc>
          <w:tcPr>
            <w:tcW w:w="236" w:type="dxa"/>
            <w:vAlign w:val="bottom"/>
          </w:tcPr>
          <w:p w:rsidR="00EB287D" w:rsidRPr="00EF744C" w:rsidRDefault="00EB287D" w:rsidP="00EB2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gridSpan w:val="2"/>
          </w:tcPr>
          <w:p w:rsidR="00EB287D" w:rsidRPr="00EF744C" w:rsidRDefault="008B62C7" w:rsidP="00EB287D">
            <w:pPr>
              <w:tabs>
                <w:tab w:val="clear" w:pos="454"/>
                <w:tab w:val="decimal" w:pos="436"/>
              </w:tabs>
              <w:ind w:left="-108" w:right="7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194,158</w:t>
            </w:r>
          </w:p>
        </w:tc>
      </w:tr>
      <w:tr w:rsidR="00EB287D" w:rsidRPr="00EF744C" w:rsidTr="00E92CDC">
        <w:tc>
          <w:tcPr>
            <w:tcW w:w="3690" w:type="dxa"/>
          </w:tcPr>
          <w:p w:rsidR="00EB287D" w:rsidRPr="00EF744C" w:rsidRDefault="00EB287D" w:rsidP="00EB287D">
            <w:pPr>
              <w:ind w:left="162" w:hanging="162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260" w:type="dxa"/>
          </w:tcPr>
          <w:p w:rsidR="00EB287D" w:rsidRPr="004C7274" w:rsidRDefault="00826E8D" w:rsidP="00EB287D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sz w:val="30"/>
                <w:szCs w:val="30"/>
                <w:lang w:eastAsia="en-GB"/>
              </w:rPr>
              <w:t>65,01</w:t>
            </w:r>
            <w:r w:rsidR="00E471A0" w:rsidRPr="004C7274">
              <w:rPr>
                <w:rFonts w:ascii="Angsana New" w:hAnsi="Angsana New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48" w:type="dxa"/>
            <w:vAlign w:val="bottom"/>
          </w:tcPr>
          <w:p w:rsidR="00EB287D" w:rsidRPr="004C7274" w:rsidRDefault="00EB287D" w:rsidP="00EB2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:rsidR="00EB287D" w:rsidRPr="004C7274" w:rsidRDefault="008B62C7" w:rsidP="00EB287D">
            <w:pPr>
              <w:tabs>
                <w:tab w:val="clear" w:pos="454"/>
                <w:tab w:val="decimal" w:pos="436"/>
              </w:tabs>
              <w:ind w:left="-108" w:right="7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sz w:val="30"/>
                <w:szCs w:val="30"/>
                <w:lang w:eastAsia="en-GB"/>
              </w:rPr>
              <w:t>62,997</w:t>
            </w:r>
          </w:p>
        </w:tc>
        <w:tc>
          <w:tcPr>
            <w:tcW w:w="267" w:type="dxa"/>
            <w:vAlign w:val="bottom"/>
          </w:tcPr>
          <w:p w:rsidR="00EB287D" w:rsidRPr="00EF744C" w:rsidRDefault="00EB287D" w:rsidP="00EB2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:rsidR="00EB287D" w:rsidRPr="00EF744C" w:rsidRDefault="009B3A99" w:rsidP="00EB287D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58,22</w:t>
            </w:r>
            <w:r w:rsidR="00DC6652">
              <w:rPr>
                <w:rFonts w:ascii="Angsana New" w:hAnsi="Angsana New"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236" w:type="dxa"/>
            <w:vAlign w:val="bottom"/>
          </w:tcPr>
          <w:p w:rsidR="00EB287D" w:rsidRPr="00EF744C" w:rsidRDefault="00EB287D" w:rsidP="00EB2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gridSpan w:val="2"/>
          </w:tcPr>
          <w:p w:rsidR="00EB287D" w:rsidRPr="00EF744C" w:rsidRDefault="008B62C7" w:rsidP="00EB287D">
            <w:pPr>
              <w:tabs>
                <w:tab w:val="clear" w:pos="454"/>
                <w:tab w:val="decimal" w:pos="436"/>
              </w:tabs>
              <w:ind w:left="-108" w:right="7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61,254</w:t>
            </w:r>
          </w:p>
        </w:tc>
      </w:tr>
      <w:tr w:rsidR="00EB287D" w:rsidRPr="00EF744C" w:rsidTr="00E92CDC">
        <w:tc>
          <w:tcPr>
            <w:tcW w:w="3690" w:type="dxa"/>
          </w:tcPr>
          <w:p w:rsidR="00EB287D" w:rsidRPr="00EF744C" w:rsidRDefault="00EB287D" w:rsidP="00EB287D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F744C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ทวีปออสเตรเลีย</w:t>
            </w:r>
          </w:p>
        </w:tc>
        <w:tc>
          <w:tcPr>
            <w:tcW w:w="1260" w:type="dxa"/>
          </w:tcPr>
          <w:p w:rsidR="00EB287D" w:rsidRPr="004C7274" w:rsidRDefault="00826E8D" w:rsidP="00EB287D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sz w:val="30"/>
                <w:szCs w:val="30"/>
                <w:lang w:eastAsia="en-GB"/>
              </w:rPr>
              <w:t>6,870</w:t>
            </w:r>
          </w:p>
        </w:tc>
        <w:tc>
          <w:tcPr>
            <w:tcW w:w="248" w:type="dxa"/>
            <w:vAlign w:val="bottom"/>
          </w:tcPr>
          <w:p w:rsidR="00EB287D" w:rsidRPr="004C7274" w:rsidRDefault="00EB287D" w:rsidP="00EB2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:rsidR="00EB287D" w:rsidRPr="004C7274" w:rsidRDefault="008B62C7" w:rsidP="00EB287D">
            <w:pPr>
              <w:tabs>
                <w:tab w:val="clear" w:pos="454"/>
                <w:tab w:val="decimal" w:pos="436"/>
              </w:tabs>
              <w:ind w:left="-108" w:right="7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sz w:val="30"/>
                <w:szCs w:val="30"/>
                <w:lang w:eastAsia="en-GB"/>
              </w:rPr>
              <w:t>9,378</w:t>
            </w:r>
          </w:p>
        </w:tc>
        <w:tc>
          <w:tcPr>
            <w:tcW w:w="267" w:type="dxa"/>
            <w:vAlign w:val="bottom"/>
          </w:tcPr>
          <w:p w:rsidR="00EB287D" w:rsidRPr="00EF744C" w:rsidRDefault="00EB287D" w:rsidP="00EB2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:rsidR="00EB287D" w:rsidRPr="00EF744C" w:rsidRDefault="009B3A99" w:rsidP="00EB287D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6,870</w:t>
            </w:r>
          </w:p>
        </w:tc>
        <w:tc>
          <w:tcPr>
            <w:tcW w:w="236" w:type="dxa"/>
            <w:vAlign w:val="bottom"/>
          </w:tcPr>
          <w:p w:rsidR="00EB287D" w:rsidRPr="00EF744C" w:rsidRDefault="00EB287D" w:rsidP="00EB2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gridSpan w:val="2"/>
          </w:tcPr>
          <w:p w:rsidR="00EB287D" w:rsidRPr="00EF744C" w:rsidRDefault="008B62C7" w:rsidP="00EB287D">
            <w:pPr>
              <w:tabs>
                <w:tab w:val="clear" w:pos="454"/>
                <w:tab w:val="decimal" w:pos="436"/>
              </w:tabs>
              <w:ind w:left="-108" w:right="7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9,378</w:t>
            </w:r>
          </w:p>
        </w:tc>
      </w:tr>
      <w:tr w:rsidR="00826E8D" w:rsidRPr="00EF744C" w:rsidTr="00E92CDC">
        <w:tc>
          <w:tcPr>
            <w:tcW w:w="3690" w:type="dxa"/>
            <w:hideMark/>
          </w:tcPr>
          <w:p w:rsidR="00826E8D" w:rsidRPr="00EF744C" w:rsidRDefault="00826E8D" w:rsidP="00826E8D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26E8D" w:rsidRPr="004C7274" w:rsidRDefault="00826E8D" w:rsidP="00826E8D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1,109,57</w:t>
            </w:r>
            <w:r w:rsidR="00E471A0" w:rsidRPr="004C727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48" w:type="dxa"/>
          </w:tcPr>
          <w:p w:rsidR="00826E8D" w:rsidRPr="004C7274" w:rsidRDefault="00826E8D" w:rsidP="00826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26E8D" w:rsidRPr="004C7274" w:rsidRDefault="00826E8D" w:rsidP="00826E8D">
            <w:pPr>
              <w:tabs>
                <w:tab w:val="clear" w:pos="454"/>
                <w:tab w:val="decimal" w:pos="436"/>
              </w:tabs>
              <w:ind w:left="-108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1,267,371</w:t>
            </w:r>
          </w:p>
        </w:tc>
        <w:tc>
          <w:tcPr>
            <w:tcW w:w="267" w:type="dxa"/>
          </w:tcPr>
          <w:p w:rsidR="00826E8D" w:rsidRPr="00EF744C" w:rsidRDefault="00826E8D" w:rsidP="00826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26E8D" w:rsidRPr="008B62C7" w:rsidRDefault="00826E8D" w:rsidP="00826E8D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8B62C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1,100,0</w:t>
            </w:r>
            <w:r w:rsidR="00DC6652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79</w:t>
            </w:r>
          </w:p>
        </w:tc>
        <w:tc>
          <w:tcPr>
            <w:tcW w:w="236" w:type="dxa"/>
          </w:tcPr>
          <w:p w:rsidR="00826E8D" w:rsidRPr="00EF744C" w:rsidRDefault="00826E8D" w:rsidP="00826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26E8D" w:rsidRPr="00EF744C" w:rsidRDefault="00826E8D" w:rsidP="00826E8D">
            <w:pPr>
              <w:tabs>
                <w:tab w:val="clear" w:pos="454"/>
                <w:tab w:val="decimal" w:pos="436"/>
              </w:tabs>
              <w:ind w:left="-108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1,263,618</w:t>
            </w:r>
          </w:p>
        </w:tc>
      </w:tr>
      <w:tr w:rsidR="00826E8D" w:rsidRPr="00EF744C" w:rsidTr="00E92CDC">
        <w:trPr>
          <w:trHeight w:val="87"/>
          <w:tblHeader/>
        </w:trPr>
        <w:tc>
          <w:tcPr>
            <w:tcW w:w="3690" w:type="dxa"/>
            <w:vAlign w:val="bottom"/>
          </w:tcPr>
          <w:p w:rsidR="00826E8D" w:rsidRPr="00EF744C" w:rsidRDefault="00826E8D" w:rsidP="00826E8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5670" w:type="dxa"/>
            <w:gridSpan w:val="8"/>
          </w:tcPr>
          <w:p w:rsidR="00826E8D" w:rsidRPr="004C7274" w:rsidRDefault="00826E8D" w:rsidP="00826E8D">
            <w:pPr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826E8D" w:rsidRPr="00EF744C" w:rsidTr="00E92CDC">
        <w:trPr>
          <w:trHeight w:val="92"/>
        </w:trPr>
        <w:tc>
          <w:tcPr>
            <w:tcW w:w="3690" w:type="dxa"/>
            <w:hideMark/>
          </w:tcPr>
          <w:p w:rsidR="00826E8D" w:rsidRPr="00EF744C" w:rsidRDefault="00826E8D" w:rsidP="00826E8D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60" w:type="dxa"/>
          </w:tcPr>
          <w:p w:rsidR="00826E8D" w:rsidRPr="004C7274" w:rsidRDefault="00826E8D" w:rsidP="00826E8D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:rsidR="00826E8D" w:rsidRPr="004C7274" w:rsidRDefault="00826E8D" w:rsidP="00826E8D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:rsidR="00826E8D" w:rsidRPr="004C7274" w:rsidRDefault="00826E8D" w:rsidP="00826E8D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826E8D" w:rsidRPr="00EF744C" w:rsidRDefault="00826E8D" w:rsidP="00826E8D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:rsidR="00826E8D" w:rsidRPr="00EF744C" w:rsidRDefault="00826E8D" w:rsidP="00826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108" w:right="-198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236" w:type="dxa"/>
          </w:tcPr>
          <w:p w:rsidR="00826E8D" w:rsidRPr="00EF744C" w:rsidRDefault="00826E8D" w:rsidP="00826E8D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gridSpan w:val="2"/>
            <w:vAlign w:val="bottom"/>
          </w:tcPr>
          <w:p w:rsidR="00826E8D" w:rsidRPr="00EF744C" w:rsidRDefault="00826E8D" w:rsidP="00826E8D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826E8D" w:rsidRPr="00EF744C" w:rsidTr="00E92CDC">
        <w:tc>
          <w:tcPr>
            <w:tcW w:w="3690" w:type="dxa"/>
            <w:hideMark/>
          </w:tcPr>
          <w:p w:rsidR="00826E8D" w:rsidRPr="00EF744C" w:rsidRDefault="00826E8D" w:rsidP="00826E8D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ปลาทูน่าบรรจุกระป๋องและบรรจุซอง</w:t>
            </w:r>
          </w:p>
        </w:tc>
        <w:tc>
          <w:tcPr>
            <w:tcW w:w="1260" w:type="dxa"/>
          </w:tcPr>
          <w:p w:rsidR="00826E8D" w:rsidRPr="004C7274" w:rsidRDefault="00DC6652" w:rsidP="00826E8D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sz w:val="30"/>
                <w:szCs w:val="30"/>
                <w:lang w:eastAsia="en-GB"/>
              </w:rPr>
              <w:t>692,130</w:t>
            </w:r>
          </w:p>
        </w:tc>
        <w:tc>
          <w:tcPr>
            <w:tcW w:w="248" w:type="dxa"/>
          </w:tcPr>
          <w:p w:rsidR="00826E8D" w:rsidRPr="004C7274" w:rsidRDefault="00826E8D" w:rsidP="00826E8D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:rsidR="00826E8D" w:rsidRPr="004C7274" w:rsidRDefault="00DC6652" w:rsidP="00826E8D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sz w:val="30"/>
                <w:szCs w:val="30"/>
                <w:lang w:eastAsia="en-GB"/>
              </w:rPr>
              <w:t>880,705</w:t>
            </w:r>
          </w:p>
        </w:tc>
        <w:tc>
          <w:tcPr>
            <w:tcW w:w="267" w:type="dxa"/>
          </w:tcPr>
          <w:p w:rsidR="00826E8D" w:rsidRPr="00EF744C" w:rsidRDefault="00826E8D" w:rsidP="00826E8D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:rsidR="00826E8D" w:rsidRPr="00EF744C" w:rsidRDefault="00353B16" w:rsidP="00826E8D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679,067</w:t>
            </w:r>
          </w:p>
        </w:tc>
        <w:tc>
          <w:tcPr>
            <w:tcW w:w="236" w:type="dxa"/>
          </w:tcPr>
          <w:p w:rsidR="00826E8D" w:rsidRPr="00EF744C" w:rsidRDefault="00826E8D" w:rsidP="00826E8D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gridSpan w:val="2"/>
          </w:tcPr>
          <w:p w:rsidR="00826E8D" w:rsidRPr="00EF744C" w:rsidRDefault="00DC6652" w:rsidP="00826E8D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879,267</w:t>
            </w:r>
          </w:p>
        </w:tc>
      </w:tr>
      <w:tr w:rsidR="00826E8D" w:rsidRPr="00EF744C" w:rsidTr="00E92CDC">
        <w:tc>
          <w:tcPr>
            <w:tcW w:w="3690" w:type="dxa"/>
            <w:hideMark/>
          </w:tcPr>
          <w:p w:rsidR="00826E8D" w:rsidRPr="00EF744C" w:rsidRDefault="00826E8D" w:rsidP="00826E8D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อาหารสัตว์เลี้ยงบรรจุกระป๋องและ</w:t>
            </w:r>
            <w:r w:rsidRPr="00EF744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บรรจุซอง</w:t>
            </w:r>
          </w:p>
        </w:tc>
        <w:tc>
          <w:tcPr>
            <w:tcW w:w="1260" w:type="dxa"/>
          </w:tcPr>
          <w:p w:rsidR="00DC6652" w:rsidRPr="004C7274" w:rsidRDefault="00DC6652" w:rsidP="00DC6652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:rsidR="00826E8D" w:rsidRPr="004C7274" w:rsidRDefault="00DC6652" w:rsidP="00DC6652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sz w:val="30"/>
                <w:szCs w:val="30"/>
                <w:lang w:eastAsia="en-GB"/>
              </w:rPr>
              <w:t>208,901</w:t>
            </w:r>
          </w:p>
        </w:tc>
        <w:tc>
          <w:tcPr>
            <w:tcW w:w="248" w:type="dxa"/>
          </w:tcPr>
          <w:p w:rsidR="00826E8D" w:rsidRPr="004C7274" w:rsidRDefault="00826E8D" w:rsidP="00826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:rsidR="00DC6652" w:rsidRPr="004C7274" w:rsidRDefault="00DC6652" w:rsidP="00DC6652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:rsidR="00826E8D" w:rsidRPr="004C7274" w:rsidRDefault="00DC6652" w:rsidP="00DC6652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sz w:val="30"/>
                <w:szCs w:val="30"/>
                <w:lang w:eastAsia="en-GB"/>
              </w:rPr>
              <w:t>179,69</w:t>
            </w:r>
            <w:r w:rsidR="002B63F9" w:rsidRPr="004C7274">
              <w:rPr>
                <w:rFonts w:ascii="Angsana New" w:hAnsi="Angsana New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67" w:type="dxa"/>
          </w:tcPr>
          <w:p w:rsidR="00826E8D" w:rsidRPr="00EF744C" w:rsidRDefault="00826E8D" w:rsidP="00826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:rsidR="00DC6652" w:rsidRDefault="00DC6652" w:rsidP="00DC6652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:rsidR="00826E8D" w:rsidRPr="00EF744C" w:rsidRDefault="00DC6652" w:rsidP="00DC6652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210,014</w:t>
            </w:r>
          </w:p>
        </w:tc>
        <w:tc>
          <w:tcPr>
            <w:tcW w:w="236" w:type="dxa"/>
          </w:tcPr>
          <w:p w:rsidR="00826E8D" w:rsidRPr="00EF744C" w:rsidRDefault="00826E8D" w:rsidP="00826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gridSpan w:val="2"/>
          </w:tcPr>
          <w:p w:rsidR="00826E8D" w:rsidRDefault="00826E8D" w:rsidP="00826E8D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:rsidR="00826E8D" w:rsidRPr="00EF744C" w:rsidRDefault="00DC6652" w:rsidP="00826E8D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179,486</w:t>
            </w:r>
          </w:p>
        </w:tc>
      </w:tr>
      <w:tr w:rsidR="00586931" w:rsidRPr="00EF744C" w:rsidTr="002B63F9">
        <w:tc>
          <w:tcPr>
            <w:tcW w:w="3690" w:type="dxa"/>
          </w:tcPr>
          <w:p w:rsidR="00586931" w:rsidRPr="00EF744C" w:rsidRDefault="00586931" w:rsidP="002B63F9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อาหารทะเลบรรจุกระป๋องและบรรจุซอง</w:t>
            </w:r>
          </w:p>
        </w:tc>
        <w:tc>
          <w:tcPr>
            <w:tcW w:w="1260" w:type="dxa"/>
          </w:tcPr>
          <w:p w:rsidR="00586931" w:rsidRPr="004C7274" w:rsidRDefault="00586931" w:rsidP="002B63F9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sz w:val="30"/>
                <w:szCs w:val="30"/>
                <w:lang w:eastAsia="en-GB"/>
              </w:rPr>
              <w:t>183,970</w:t>
            </w:r>
          </w:p>
        </w:tc>
        <w:tc>
          <w:tcPr>
            <w:tcW w:w="248" w:type="dxa"/>
          </w:tcPr>
          <w:p w:rsidR="00586931" w:rsidRPr="004C7274" w:rsidRDefault="00586931" w:rsidP="002B63F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:rsidR="00586931" w:rsidRPr="004C7274" w:rsidRDefault="00586931" w:rsidP="002B63F9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sz w:val="30"/>
                <w:szCs w:val="30"/>
                <w:lang w:eastAsia="en-GB"/>
              </w:rPr>
              <w:t>142,843</w:t>
            </w:r>
          </w:p>
        </w:tc>
        <w:tc>
          <w:tcPr>
            <w:tcW w:w="267" w:type="dxa"/>
          </w:tcPr>
          <w:p w:rsidR="00586931" w:rsidRPr="00EF744C" w:rsidRDefault="00586931" w:rsidP="002B63F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:rsidR="00586931" w:rsidRPr="00EF744C" w:rsidRDefault="00586931" w:rsidP="002B63F9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183,970</w:t>
            </w:r>
          </w:p>
        </w:tc>
        <w:tc>
          <w:tcPr>
            <w:tcW w:w="236" w:type="dxa"/>
          </w:tcPr>
          <w:p w:rsidR="00586931" w:rsidRPr="00EF744C" w:rsidRDefault="00586931" w:rsidP="002B63F9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gridSpan w:val="2"/>
          </w:tcPr>
          <w:p w:rsidR="00586931" w:rsidRPr="00EF744C" w:rsidRDefault="00586931" w:rsidP="002B63F9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142,843</w:t>
            </w:r>
          </w:p>
        </w:tc>
      </w:tr>
      <w:tr w:rsidR="00826E8D" w:rsidRPr="00EF744C" w:rsidTr="00E92CDC">
        <w:tc>
          <w:tcPr>
            <w:tcW w:w="3690" w:type="dxa"/>
            <w:hideMark/>
          </w:tcPr>
          <w:p w:rsidR="00826E8D" w:rsidRPr="00EF744C" w:rsidRDefault="00826E8D" w:rsidP="00826E8D">
            <w:pPr>
              <w:ind w:right="-115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6E8D" w:rsidRPr="004C7274" w:rsidRDefault="00DC6652" w:rsidP="00826E8D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sz w:val="30"/>
                <w:szCs w:val="30"/>
                <w:lang w:eastAsia="en-GB"/>
              </w:rPr>
              <w:t>24,5</w:t>
            </w:r>
            <w:r w:rsidR="00E471A0" w:rsidRPr="004C7274">
              <w:rPr>
                <w:rFonts w:ascii="Angsana New" w:hAnsi="Angsana New"/>
                <w:sz w:val="30"/>
                <w:szCs w:val="30"/>
                <w:lang w:eastAsia="en-GB"/>
              </w:rPr>
              <w:t>70</w:t>
            </w:r>
          </w:p>
        </w:tc>
        <w:tc>
          <w:tcPr>
            <w:tcW w:w="248" w:type="dxa"/>
          </w:tcPr>
          <w:p w:rsidR="00826E8D" w:rsidRPr="004C7274" w:rsidRDefault="00826E8D" w:rsidP="00826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6E8D" w:rsidRPr="004C7274" w:rsidRDefault="00DC6652" w:rsidP="00826E8D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sz w:val="30"/>
                <w:szCs w:val="30"/>
                <w:lang w:eastAsia="en-GB"/>
              </w:rPr>
              <w:t>64,1</w:t>
            </w:r>
            <w:r w:rsidR="00870BC6" w:rsidRPr="004C7274">
              <w:rPr>
                <w:rFonts w:ascii="Angsana New" w:hAnsi="Angsana New"/>
                <w:sz w:val="30"/>
                <w:szCs w:val="30"/>
                <w:lang w:eastAsia="en-GB"/>
              </w:rPr>
              <w:t>30</w:t>
            </w:r>
          </w:p>
        </w:tc>
        <w:tc>
          <w:tcPr>
            <w:tcW w:w="267" w:type="dxa"/>
          </w:tcPr>
          <w:p w:rsidR="00826E8D" w:rsidRPr="00EF744C" w:rsidRDefault="00826E8D" w:rsidP="00826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6E8D" w:rsidRPr="00EF744C" w:rsidRDefault="00DC6652" w:rsidP="00826E8D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27,028</w:t>
            </w:r>
          </w:p>
        </w:tc>
        <w:tc>
          <w:tcPr>
            <w:tcW w:w="273" w:type="dxa"/>
            <w:gridSpan w:val="2"/>
          </w:tcPr>
          <w:p w:rsidR="00826E8D" w:rsidRPr="00EF744C" w:rsidRDefault="00826E8D" w:rsidP="00826E8D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6E8D" w:rsidRPr="00EF744C" w:rsidRDefault="00DC6652" w:rsidP="00826E8D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62,022</w:t>
            </w:r>
          </w:p>
        </w:tc>
      </w:tr>
      <w:tr w:rsidR="00353B16" w:rsidRPr="00EF744C" w:rsidTr="00E92CDC">
        <w:tc>
          <w:tcPr>
            <w:tcW w:w="3690" w:type="dxa"/>
            <w:hideMark/>
          </w:tcPr>
          <w:p w:rsidR="00353B16" w:rsidRPr="00EF744C" w:rsidRDefault="00353B16" w:rsidP="00353B16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53B16" w:rsidRPr="004C7274" w:rsidRDefault="00353B16" w:rsidP="00353B16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1,109,57</w:t>
            </w:r>
            <w:r w:rsidR="00E471A0" w:rsidRPr="004C727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48" w:type="dxa"/>
          </w:tcPr>
          <w:p w:rsidR="00353B16" w:rsidRPr="004C7274" w:rsidRDefault="00353B16" w:rsidP="0035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53B16" w:rsidRPr="004C7274" w:rsidRDefault="00353B16" w:rsidP="00353B16">
            <w:pPr>
              <w:tabs>
                <w:tab w:val="clear" w:pos="454"/>
                <w:tab w:val="decimal" w:pos="436"/>
              </w:tabs>
              <w:ind w:left="-108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1,267,371</w:t>
            </w:r>
          </w:p>
        </w:tc>
        <w:tc>
          <w:tcPr>
            <w:tcW w:w="267" w:type="dxa"/>
          </w:tcPr>
          <w:p w:rsidR="00353B16" w:rsidRPr="00EF744C" w:rsidRDefault="00353B16" w:rsidP="0035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53B16" w:rsidRPr="008B62C7" w:rsidRDefault="00353B16" w:rsidP="00353B16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8B62C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1,100,0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79</w:t>
            </w:r>
          </w:p>
        </w:tc>
        <w:tc>
          <w:tcPr>
            <w:tcW w:w="273" w:type="dxa"/>
            <w:gridSpan w:val="2"/>
          </w:tcPr>
          <w:p w:rsidR="00353B16" w:rsidRPr="00EF744C" w:rsidRDefault="00353B16" w:rsidP="0035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53B16" w:rsidRPr="00EF744C" w:rsidRDefault="00353B16" w:rsidP="00353B16">
            <w:pPr>
              <w:tabs>
                <w:tab w:val="clear" w:pos="454"/>
                <w:tab w:val="decimal" w:pos="436"/>
              </w:tabs>
              <w:ind w:left="-108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1,263,618</w:t>
            </w:r>
          </w:p>
        </w:tc>
      </w:tr>
      <w:tr w:rsidR="00353B16" w:rsidRPr="00EF744C" w:rsidTr="00E92CDC">
        <w:trPr>
          <w:trHeight w:val="78"/>
        </w:trPr>
        <w:tc>
          <w:tcPr>
            <w:tcW w:w="3690" w:type="dxa"/>
          </w:tcPr>
          <w:p w:rsidR="00353B16" w:rsidRPr="00EF744C" w:rsidRDefault="00353B16" w:rsidP="00353B16">
            <w:pPr>
              <w:spacing w:line="240" w:lineRule="auto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3B16" w:rsidRPr="004C7274" w:rsidRDefault="00353B16" w:rsidP="00353B16">
            <w:pPr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:rsidR="00353B16" w:rsidRPr="004C7274" w:rsidRDefault="00353B16" w:rsidP="00353B16">
            <w:pPr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3B16" w:rsidRPr="004C7274" w:rsidRDefault="00353B16" w:rsidP="00353B16">
            <w:pPr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353B16" w:rsidRPr="00EF744C" w:rsidRDefault="00353B16" w:rsidP="00353B16">
            <w:pPr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3B16" w:rsidRPr="00EF744C" w:rsidRDefault="00353B16" w:rsidP="00353B16">
            <w:pPr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  <w:gridSpan w:val="2"/>
          </w:tcPr>
          <w:p w:rsidR="00353B16" w:rsidRPr="00EF744C" w:rsidRDefault="00353B16" w:rsidP="00353B16">
            <w:pPr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3B16" w:rsidRPr="00EF744C" w:rsidRDefault="00353B16" w:rsidP="00353B16">
            <w:pPr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353B16" w:rsidRPr="00EF744C" w:rsidTr="00E92CDC">
        <w:tc>
          <w:tcPr>
            <w:tcW w:w="3690" w:type="dxa"/>
            <w:hideMark/>
          </w:tcPr>
          <w:p w:rsidR="00353B16" w:rsidRPr="00EF744C" w:rsidRDefault="00353B16" w:rsidP="00353B16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</w:tcPr>
          <w:p w:rsidR="00353B16" w:rsidRPr="004C7274" w:rsidRDefault="00353B16" w:rsidP="0035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48" w:type="dxa"/>
          </w:tcPr>
          <w:p w:rsidR="00353B16" w:rsidRPr="004C7274" w:rsidRDefault="00353B16" w:rsidP="0035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:rsidR="00353B16" w:rsidRPr="004C7274" w:rsidRDefault="00353B16" w:rsidP="0035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:rsidR="00353B16" w:rsidRPr="00EF744C" w:rsidRDefault="00353B16" w:rsidP="0035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:rsidR="00353B16" w:rsidRPr="00EF744C" w:rsidRDefault="00353B16" w:rsidP="0035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3" w:type="dxa"/>
            <w:gridSpan w:val="2"/>
          </w:tcPr>
          <w:p w:rsidR="00353B16" w:rsidRPr="00EF744C" w:rsidRDefault="00353B16" w:rsidP="0035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67" w:type="dxa"/>
          </w:tcPr>
          <w:p w:rsidR="00353B16" w:rsidRPr="00EF744C" w:rsidRDefault="00353B16" w:rsidP="0035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</w:tr>
      <w:tr w:rsidR="00353B16" w:rsidRPr="00EF744C" w:rsidTr="00E92CDC">
        <w:tc>
          <w:tcPr>
            <w:tcW w:w="3690" w:type="dxa"/>
            <w:vAlign w:val="bottom"/>
            <w:hideMark/>
          </w:tcPr>
          <w:p w:rsidR="00353B16" w:rsidRPr="00EF744C" w:rsidRDefault="00353B16" w:rsidP="00353B16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</w:tcPr>
          <w:p w:rsidR="00353B16" w:rsidRPr="004C7274" w:rsidRDefault="008D097F" w:rsidP="00353B16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sz w:val="30"/>
                <w:szCs w:val="30"/>
                <w:lang w:eastAsia="en-GB"/>
              </w:rPr>
              <w:t>1,109,57</w:t>
            </w:r>
            <w:r w:rsidR="00D53034" w:rsidRPr="004C7274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48" w:type="dxa"/>
          </w:tcPr>
          <w:p w:rsidR="00353B16" w:rsidRPr="004C7274" w:rsidRDefault="00353B16" w:rsidP="0035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:rsidR="00353B16" w:rsidRPr="004C7274" w:rsidRDefault="008D097F" w:rsidP="00353B16">
            <w:pPr>
              <w:tabs>
                <w:tab w:val="clear" w:pos="454"/>
                <w:tab w:val="decimal" w:pos="436"/>
              </w:tabs>
              <w:ind w:left="-108" w:right="7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sz w:val="30"/>
                <w:szCs w:val="30"/>
                <w:lang w:eastAsia="en-GB"/>
              </w:rPr>
              <w:t>1,267,371</w:t>
            </w:r>
          </w:p>
        </w:tc>
        <w:tc>
          <w:tcPr>
            <w:tcW w:w="267" w:type="dxa"/>
            <w:vAlign w:val="bottom"/>
          </w:tcPr>
          <w:p w:rsidR="00353B16" w:rsidRPr="00C2353F" w:rsidRDefault="00353B16" w:rsidP="0035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:rsidR="00353B16" w:rsidRPr="00C2353F" w:rsidRDefault="008D097F" w:rsidP="00353B16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1,100,079</w:t>
            </w:r>
          </w:p>
        </w:tc>
        <w:tc>
          <w:tcPr>
            <w:tcW w:w="273" w:type="dxa"/>
            <w:gridSpan w:val="2"/>
          </w:tcPr>
          <w:p w:rsidR="00353B16" w:rsidRPr="00C2353F" w:rsidRDefault="00353B16" w:rsidP="0035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</w:tcPr>
          <w:p w:rsidR="00353B16" w:rsidRPr="00C2353F" w:rsidRDefault="008D097F" w:rsidP="00353B16">
            <w:pPr>
              <w:tabs>
                <w:tab w:val="clear" w:pos="454"/>
                <w:tab w:val="decimal" w:pos="436"/>
              </w:tabs>
              <w:ind w:left="-108" w:right="7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1,263,618</w:t>
            </w:r>
          </w:p>
        </w:tc>
      </w:tr>
      <w:tr w:rsidR="008D097F" w:rsidRPr="00EF744C" w:rsidTr="002B63F9">
        <w:tc>
          <w:tcPr>
            <w:tcW w:w="3690" w:type="dxa"/>
            <w:hideMark/>
          </w:tcPr>
          <w:p w:rsidR="008D097F" w:rsidRPr="00EF744C" w:rsidRDefault="008D097F" w:rsidP="008D097F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D097F" w:rsidRPr="004C7274" w:rsidRDefault="008D097F" w:rsidP="008D097F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1,109,57</w:t>
            </w:r>
            <w:r w:rsidR="00D53034" w:rsidRPr="004C727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48" w:type="dxa"/>
          </w:tcPr>
          <w:p w:rsidR="008D097F" w:rsidRPr="004C7274" w:rsidRDefault="008D097F" w:rsidP="008D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D097F" w:rsidRPr="004C7274" w:rsidRDefault="008D097F" w:rsidP="008D097F">
            <w:pPr>
              <w:tabs>
                <w:tab w:val="clear" w:pos="454"/>
                <w:tab w:val="decimal" w:pos="436"/>
              </w:tabs>
              <w:ind w:left="-108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1,267,371</w:t>
            </w:r>
          </w:p>
        </w:tc>
        <w:tc>
          <w:tcPr>
            <w:tcW w:w="267" w:type="dxa"/>
          </w:tcPr>
          <w:p w:rsidR="008D097F" w:rsidRPr="00EF744C" w:rsidRDefault="008D097F" w:rsidP="008D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D097F" w:rsidRPr="008B62C7" w:rsidRDefault="008D097F" w:rsidP="008D097F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8B62C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1,100,0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79</w:t>
            </w:r>
          </w:p>
        </w:tc>
        <w:tc>
          <w:tcPr>
            <w:tcW w:w="273" w:type="dxa"/>
            <w:gridSpan w:val="2"/>
          </w:tcPr>
          <w:p w:rsidR="008D097F" w:rsidRPr="00EF744C" w:rsidRDefault="008D097F" w:rsidP="008D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D097F" w:rsidRPr="00EF744C" w:rsidRDefault="008D097F" w:rsidP="008D097F">
            <w:pPr>
              <w:tabs>
                <w:tab w:val="clear" w:pos="454"/>
                <w:tab w:val="decimal" w:pos="436"/>
              </w:tabs>
              <w:ind w:left="-108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1,263,618</w:t>
            </w:r>
          </w:p>
        </w:tc>
      </w:tr>
    </w:tbl>
    <w:p w:rsidR="00952738" w:rsidRDefault="00952738" w:rsidP="00B770B9">
      <w:pPr>
        <w:rPr>
          <w:sz w:val="24"/>
          <w:szCs w:val="24"/>
        </w:rPr>
      </w:pPr>
    </w:p>
    <w:p w:rsidR="007A6319" w:rsidRDefault="007A6319" w:rsidP="00B770B9">
      <w:pPr>
        <w:rPr>
          <w:sz w:val="24"/>
          <w:szCs w:val="24"/>
        </w:rPr>
      </w:pPr>
    </w:p>
    <w:p w:rsidR="007A6319" w:rsidRDefault="007A6319" w:rsidP="00B770B9">
      <w:pPr>
        <w:rPr>
          <w:sz w:val="24"/>
          <w:szCs w:val="24"/>
        </w:rPr>
      </w:pP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48"/>
        <w:gridCol w:w="1282"/>
        <w:gridCol w:w="267"/>
        <w:gridCol w:w="1173"/>
        <w:gridCol w:w="236"/>
        <w:gridCol w:w="37"/>
        <w:gridCol w:w="1167"/>
      </w:tblGrid>
      <w:tr w:rsidR="007A6319" w:rsidRPr="00EF744C" w:rsidTr="00F3748A">
        <w:trPr>
          <w:trHeight w:val="87"/>
          <w:tblHeader/>
        </w:trPr>
        <w:tc>
          <w:tcPr>
            <w:tcW w:w="3690" w:type="dxa"/>
            <w:vAlign w:val="bottom"/>
          </w:tcPr>
          <w:p w:rsidR="007A6319" w:rsidRPr="00EF744C" w:rsidRDefault="007A6319" w:rsidP="00F3748A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lastRenderedPageBreak/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หก</w:t>
            </w:r>
            <w:r w:rsidRPr="00EF74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  <w:tc>
          <w:tcPr>
            <w:tcW w:w="2790" w:type="dxa"/>
            <w:gridSpan w:val="3"/>
          </w:tcPr>
          <w:p w:rsidR="007A6319" w:rsidRPr="00EF744C" w:rsidRDefault="007A6319" w:rsidP="00F3748A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EF74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:rsidR="007A6319" w:rsidRPr="00EF744C" w:rsidRDefault="007A6319" w:rsidP="00F3748A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3" w:type="dxa"/>
            <w:gridSpan w:val="4"/>
          </w:tcPr>
          <w:p w:rsidR="007A6319" w:rsidRPr="00EF744C" w:rsidRDefault="007A6319" w:rsidP="00F3748A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6319" w:rsidRPr="00EF744C" w:rsidTr="00F3748A">
        <w:trPr>
          <w:trHeight w:val="87"/>
          <w:tblHeader/>
        </w:trPr>
        <w:tc>
          <w:tcPr>
            <w:tcW w:w="3690" w:type="dxa"/>
            <w:vAlign w:val="bottom"/>
            <w:hideMark/>
          </w:tcPr>
          <w:p w:rsidR="007A6319" w:rsidRPr="00EF744C" w:rsidRDefault="007A6319" w:rsidP="00F3748A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EF74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วันที่ </w:t>
            </w:r>
            <w:r w:rsidRPr="00EF74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3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0 มิถุนายน</w:t>
            </w:r>
          </w:p>
        </w:tc>
        <w:tc>
          <w:tcPr>
            <w:tcW w:w="1260" w:type="dxa"/>
          </w:tcPr>
          <w:p w:rsidR="007A6319" w:rsidRPr="00EF744C" w:rsidRDefault="007A6319" w:rsidP="00F3748A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48" w:type="dxa"/>
          </w:tcPr>
          <w:p w:rsidR="007A6319" w:rsidRPr="00EF744C" w:rsidRDefault="007A6319" w:rsidP="00F3748A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:rsidR="007A6319" w:rsidRPr="00EF744C" w:rsidRDefault="007A6319" w:rsidP="00F3748A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67" w:type="dxa"/>
          </w:tcPr>
          <w:p w:rsidR="007A6319" w:rsidRPr="00EF744C" w:rsidRDefault="007A6319" w:rsidP="00F3748A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:rsidR="007A6319" w:rsidRPr="00EF744C" w:rsidRDefault="007A6319" w:rsidP="00F3748A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36" w:type="dxa"/>
          </w:tcPr>
          <w:p w:rsidR="007A6319" w:rsidRPr="00EF744C" w:rsidRDefault="007A6319" w:rsidP="00F3748A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gridSpan w:val="2"/>
          </w:tcPr>
          <w:p w:rsidR="007A6319" w:rsidRPr="00EF744C" w:rsidRDefault="007A6319" w:rsidP="00F3748A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sz w:val="30"/>
                <w:szCs w:val="30"/>
                <w:lang w:eastAsia="en-GB"/>
              </w:rPr>
              <w:t>2561</w:t>
            </w:r>
          </w:p>
        </w:tc>
      </w:tr>
      <w:tr w:rsidR="007A6319" w:rsidRPr="00EF744C" w:rsidTr="00F3748A">
        <w:trPr>
          <w:trHeight w:val="87"/>
          <w:tblHeader/>
        </w:trPr>
        <w:tc>
          <w:tcPr>
            <w:tcW w:w="3690" w:type="dxa"/>
            <w:vAlign w:val="bottom"/>
          </w:tcPr>
          <w:p w:rsidR="007A6319" w:rsidRPr="00EF744C" w:rsidRDefault="007A6319" w:rsidP="00F3748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5670" w:type="dxa"/>
            <w:gridSpan w:val="8"/>
            <w:hideMark/>
          </w:tcPr>
          <w:p w:rsidR="007A6319" w:rsidRPr="00EF744C" w:rsidRDefault="007A6319" w:rsidP="00F3748A">
            <w:pPr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EF744C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EF744C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7A6319" w:rsidRPr="00EF744C" w:rsidTr="00F3748A">
        <w:tc>
          <w:tcPr>
            <w:tcW w:w="3690" w:type="dxa"/>
            <w:hideMark/>
          </w:tcPr>
          <w:p w:rsidR="007A6319" w:rsidRPr="00EF744C" w:rsidRDefault="007A6319" w:rsidP="00F3748A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 xml:space="preserve">ส่วนงานภูมิศาสตร์หลัก </w:t>
            </w:r>
          </w:p>
        </w:tc>
        <w:tc>
          <w:tcPr>
            <w:tcW w:w="1260" w:type="dxa"/>
          </w:tcPr>
          <w:p w:rsidR="007A6319" w:rsidRPr="0039789D" w:rsidRDefault="007A6319" w:rsidP="00F3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:rsidR="007A6319" w:rsidRPr="00EF744C" w:rsidRDefault="007A6319" w:rsidP="00F3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:rsidR="007A6319" w:rsidRPr="00EF744C" w:rsidRDefault="007A6319" w:rsidP="00F3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:rsidR="007A6319" w:rsidRPr="00EF744C" w:rsidRDefault="007A6319" w:rsidP="00F3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:rsidR="007A6319" w:rsidRPr="00EF744C" w:rsidRDefault="007A6319" w:rsidP="00F3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:rsidR="007A6319" w:rsidRPr="00EF744C" w:rsidRDefault="007A6319" w:rsidP="00F3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gridSpan w:val="2"/>
          </w:tcPr>
          <w:p w:rsidR="007A6319" w:rsidRPr="00EF744C" w:rsidRDefault="007A6319" w:rsidP="00F3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</w:tr>
      <w:tr w:rsidR="007A6319" w:rsidRPr="00EF744C" w:rsidTr="00F3748A">
        <w:tc>
          <w:tcPr>
            <w:tcW w:w="3690" w:type="dxa"/>
            <w:hideMark/>
          </w:tcPr>
          <w:p w:rsidR="007A6319" w:rsidRPr="00EF744C" w:rsidRDefault="007A6319" w:rsidP="00F3748A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F744C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ทวีปเอเชีย </w:t>
            </w:r>
            <w:r w:rsidRPr="00EF744C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(</w:t>
            </w:r>
            <w:r w:rsidRPr="00EF744C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ไม่รวมประเทศไทย</w:t>
            </w:r>
            <w:r w:rsidRPr="00EF744C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260" w:type="dxa"/>
          </w:tcPr>
          <w:p w:rsidR="007A6319" w:rsidRPr="004C7274" w:rsidRDefault="00A5465B" w:rsidP="00F3748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sz w:val="30"/>
                <w:szCs w:val="30"/>
                <w:lang w:eastAsia="en-GB"/>
              </w:rPr>
              <w:t>1,752,097</w:t>
            </w:r>
          </w:p>
        </w:tc>
        <w:tc>
          <w:tcPr>
            <w:tcW w:w="248" w:type="dxa"/>
            <w:vAlign w:val="bottom"/>
          </w:tcPr>
          <w:p w:rsidR="007A6319" w:rsidRPr="004C7274" w:rsidRDefault="007A6319" w:rsidP="00F3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:rsidR="007A6319" w:rsidRPr="004C7274" w:rsidRDefault="00A5465B" w:rsidP="00F3748A">
            <w:pPr>
              <w:tabs>
                <w:tab w:val="clear" w:pos="454"/>
                <w:tab w:val="decimal" w:pos="436"/>
              </w:tabs>
              <w:ind w:left="-108" w:right="7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sz w:val="30"/>
                <w:szCs w:val="30"/>
                <w:lang w:eastAsia="en-GB"/>
              </w:rPr>
              <w:t>1,815,742</w:t>
            </w:r>
          </w:p>
        </w:tc>
        <w:tc>
          <w:tcPr>
            <w:tcW w:w="267" w:type="dxa"/>
            <w:vAlign w:val="bottom"/>
          </w:tcPr>
          <w:p w:rsidR="007A6319" w:rsidRPr="00EF744C" w:rsidRDefault="007A6319" w:rsidP="00F3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:rsidR="007A6319" w:rsidRPr="00EF744C" w:rsidRDefault="00A5465B" w:rsidP="00F3748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1,745,969</w:t>
            </w:r>
          </w:p>
        </w:tc>
        <w:tc>
          <w:tcPr>
            <w:tcW w:w="236" w:type="dxa"/>
            <w:vAlign w:val="bottom"/>
          </w:tcPr>
          <w:p w:rsidR="007A6319" w:rsidRPr="00EF744C" w:rsidRDefault="007A6319" w:rsidP="00F3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gridSpan w:val="2"/>
          </w:tcPr>
          <w:p w:rsidR="007A6319" w:rsidRPr="00EF744C" w:rsidRDefault="00A5465B" w:rsidP="00F3748A">
            <w:pPr>
              <w:tabs>
                <w:tab w:val="clear" w:pos="454"/>
                <w:tab w:val="decimal" w:pos="436"/>
              </w:tabs>
              <w:ind w:left="-108" w:right="7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1,811,724</w:t>
            </w:r>
          </w:p>
        </w:tc>
      </w:tr>
      <w:tr w:rsidR="007A6319" w:rsidRPr="00EF744C" w:rsidTr="00F3748A">
        <w:tc>
          <w:tcPr>
            <w:tcW w:w="3690" w:type="dxa"/>
          </w:tcPr>
          <w:p w:rsidR="007A6319" w:rsidRPr="00EF744C" w:rsidRDefault="007A6319" w:rsidP="00F3748A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F744C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ทวีปแอฟริกา</w:t>
            </w:r>
          </w:p>
        </w:tc>
        <w:tc>
          <w:tcPr>
            <w:tcW w:w="1260" w:type="dxa"/>
          </w:tcPr>
          <w:p w:rsidR="007A6319" w:rsidRPr="004C7274" w:rsidRDefault="00A5465B" w:rsidP="00F3748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sz w:val="30"/>
                <w:szCs w:val="30"/>
                <w:lang w:eastAsia="en-GB"/>
              </w:rPr>
              <w:t>248,969</w:t>
            </w:r>
          </w:p>
        </w:tc>
        <w:tc>
          <w:tcPr>
            <w:tcW w:w="248" w:type="dxa"/>
            <w:vAlign w:val="bottom"/>
          </w:tcPr>
          <w:p w:rsidR="007A6319" w:rsidRPr="004C7274" w:rsidRDefault="007A6319" w:rsidP="00F3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:rsidR="007A6319" w:rsidRPr="004C7274" w:rsidRDefault="00A5465B" w:rsidP="00F3748A">
            <w:pPr>
              <w:tabs>
                <w:tab w:val="clear" w:pos="454"/>
                <w:tab w:val="decimal" w:pos="436"/>
              </w:tabs>
              <w:ind w:left="-108" w:right="7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sz w:val="30"/>
                <w:szCs w:val="30"/>
                <w:lang w:eastAsia="en-GB"/>
              </w:rPr>
              <w:t>361,250</w:t>
            </w:r>
          </w:p>
        </w:tc>
        <w:tc>
          <w:tcPr>
            <w:tcW w:w="267" w:type="dxa"/>
            <w:vAlign w:val="bottom"/>
          </w:tcPr>
          <w:p w:rsidR="007A6319" w:rsidRPr="00EF744C" w:rsidRDefault="007A6319" w:rsidP="00F3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:rsidR="007A6319" w:rsidRPr="00EF744C" w:rsidRDefault="00A5465B" w:rsidP="00F3748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248,969</w:t>
            </w:r>
          </w:p>
        </w:tc>
        <w:tc>
          <w:tcPr>
            <w:tcW w:w="236" w:type="dxa"/>
            <w:vAlign w:val="bottom"/>
          </w:tcPr>
          <w:p w:rsidR="007A6319" w:rsidRPr="00EF744C" w:rsidRDefault="007A6319" w:rsidP="00F3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gridSpan w:val="2"/>
          </w:tcPr>
          <w:p w:rsidR="007A6319" w:rsidRPr="00EF744C" w:rsidRDefault="00A5465B" w:rsidP="00F3748A">
            <w:pPr>
              <w:tabs>
                <w:tab w:val="clear" w:pos="454"/>
                <w:tab w:val="decimal" w:pos="436"/>
              </w:tabs>
              <w:ind w:left="-108" w:right="7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361,250</w:t>
            </w:r>
          </w:p>
        </w:tc>
      </w:tr>
      <w:tr w:rsidR="001631C9" w:rsidRPr="00EF744C" w:rsidTr="002B63F9">
        <w:tc>
          <w:tcPr>
            <w:tcW w:w="3690" w:type="dxa"/>
          </w:tcPr>
          <w:p w:rsidR="001631C9" w:rsidRPr="00EF744C" w:rsidRDefault="001631C9" w:rsidP="002B63F9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EF744C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ทวีปอเมริกา</w:t>
            </w:r>
          </w:p>
        </w:tc>
        <w:tc>
          <w:tcPr>
            <w:tcW w:w="1260" w:type="dxa"/>
          </w:tcPr>
          <w:p w:rsidR="001631C9" w:rsidRPr="004C7274" w:rsidRDefault="001631C9" w:rsidP="002B63F9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sz w:val="30"/>
                <w:szCs w:val="30"/>
                <w:lang w:eastAsia="en-GB"/>
              </w:rPr>
              <w:t>213,917</w:t>
            </w:r>
          </w:p>
        </w:tc>
        <w:tc>
          <w:tcPr>
            <w:tcW w:w="248" w:type="dxa"/>
            <w:vAlign w:val="bottom"/>
          </w:tcPr>
          <w:p w:rsidR="001631C9" w:rsidRPr="004C7274" w:rsidRDefault="001631C9" w:rsidP="002B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:rsidR="001631C9" w:rsidRPr="004C7274" w:rsidRDefault="001631C9" w:rsidP="002B63F9">
            <w:pPr>
              <w:tabs>
                <w:tab w:val="clear" w:pos="454"/>
                <w:tab w:val="decimal" w:pos="436"/>
              </w:tabs>
              <w:ind w:left="-108" w:right="7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sz w:val="30"/>
                <w:szCs w:val="30"/>
                <w:lang w:eastAsia="en-GB"/>
              </w:rPr>
              <w:t>16,364</w:t>
            </w:r>
          </w:p>
        </w:tc>
        <w:tc>
          <w:tcPr>
            <w:tcW w:w="267" w:type="dxa"/>
            <w:vAlign w:val="bottom"/>
          </w:tcPr>
          <w:p w:rsidR="001631C9" w:rsidRPr="00EF744C" w:rsidRDefault="001631C9" w:rsidP="002B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:rsidR="001631C9" w:rsidRPr="00EF744C" w:rsidRDefault="001631C9" w:rsidP="002B63F9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213,917</w:t>
            </w:r>
          </w:p>
        </w:tc>
        <w:tc>
          <w:tcPr>
            <w:tcW w:w="236" w:type="dxa"/>
            <w:vAlign w:val="bottom"/>
          </w:tcPr>
          <w:p w:rsidR="001631C9" w:rsidRPr="00EF744C" w:rsidRDefault="001631C9" w:rsidP="002B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gridSpan w:val="2"/>
          </w:tcPr>
          <w:p w:rsidR="001631C9" w:rsidRPr="00EF744C" w:rsidRDefault="001631C9" w:rsidP="002B63F9">
            <w:pPr>
              <w:tabs>
                <w:tab w:val="clear" w:pos="454"/>
                <w:tab w:val="decimal" w:pos="436"/>
              </w:tabs>
              <w:ind w:left="-108" w:right="7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16,364</w:t>
            </w:r>
          </w:p>
        </w:tc>
      </w:tr>
      <w:tr w:rsidR="007A6319" w:rsidRPr="00EF744C" w:rsidTr="00F3748A">
        <w:tc>
          <w:tcPr>
            <w:tcW w:w="3690" w:type="dxa"/>
          </w:tcPr>
          <w:p w:rsidR="007A6319" w:rsidRPr="00EF744C" w:rsidRDefault="007A6319" w:rsidP="00F3748A">
            <w:pPr>
              <w:ind w:left="162" w:hanging="162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260" w:type="dxa"/>
          </w:tcPr>
          <w:p w:rsidR="007A6319" w:rsidRPr="004C7274" w:rsidRDefault="00A5465B" w:rsidP="00F3748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sz w:val="30"/>
                <w:szCs w:val="30"/>
                <w:lang w:eastAsia="en-GB"/>
              </w:rPr>
              <w:t>151,44</w:t>
            </w:r>
            <w:r w:rsidR="00381078" w:rsidRPr="004C7274">
              <w:rPr>
                <w:rFonts w:ascii="Angsana New" w:hAnsi="Angsana New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48" w:type="dxa"/>
            <w:vAlign w:val="bottom"/>
          </w:tcPr>
          <w:p w:rsidR="007A6319" w:rsidRPr="004C7274" w:rsidRDefault="007A6319" w:rsidP="00F3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:rsidR="007A6319" w:rsidRPr="004C7274" w:rsidRDefault="00A5465B" w:rsidP="00F3748A">
            <w:pPr>
              <w:tabs>
                <w:tab w:val="clear" w:pos="454"/>
                <w:tab w:val="decimal" w:pos="436"/>
              </w:tabs>
              <w:ind w:left="-108" w:right="7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sz w:val="30"/>
                <w:szCs w:val="30"/>
                <w:lang w:eastAsia="en-GB"/>
              </w:rPr>
              <w:t>154,450</w:t>
            </w:r>
          </w:p>
        </w:tc>
        <w:tc>
          <w:tcPr>
            <w:tcW w:w="267" w:type="dxa"/>
            <w:vAlign w:val="bottom"/>
          </w:tcPr>
          <w:p w:rsidR="007A6319" w:rsidRPr="00EF744C" w:rsidRDefault="007A6319" w:rsidP="00F3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:rsidR="007A6319" w:rsidRPr="00EF744C" w:rsidRDefault="00A5465B" w:rsidP="00F3748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145,937</w:t>
            </w:r>
          </w:p>
        </w:tc>
        <w:tc>
          <w:tcPr>
            <w:tcW w:w="236" w:type="dxa"/>
            <w:vAlign w:val="bottom"/>
          </w:tcPr>
          <w:p w:rsidR="007A6319" w:rsidRPr="00EF744C" w:rsidRDefault="007A6319" w:rsidP="00F3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gridSpan w:val="2"/>
          </w:tcPr>
          <w:p w:rsidR="007A6319" w:rsidRPr="00EF744C" w:rsidRDefault="00A5465B" w:rsidP="00F3748A">
            <w:pPr>
              <w:tabs>
                <w:tab w:val="clear" w:pos="454"/>
                <w:tab w:val="decimal" w:pos="436"/>
              </w:tabs>
              <w:ind w:left="-108" w:right="7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156,356</w:t>
            </w:r>
          </w:p>
        </w:tc>
      </w:tr>
      <w:tr w:rsidR="007A6319" w:rsidRPr="00EF744C" w:rsidTr="00F3748A">
        <w:tc>
          <w:tcPr>
            <w:tcW w:w="3690" w:type="dxa"/>
          </w:tcPr>
          <w:p w:rsidR="007A6319" w:rsidRPr="00EF744C" w:rsidRDefault="007A6319" w:rsidP="00F3748A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F744C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ทวีปออสเตรเลีย</w:t>
            </w:r>
          </w:p>
        </w:tc>
        <w:tc>
          <w:tcPr>
            <w:tcW w:w="1260" w:type="dxa"/>
          </w:tcPr>
          <w:p w:rsidR="007A6319" w:rsidRPr="004C7274" w:rsidRDefault="00A5465B" w:rsidP="00F3748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sz w:val="30"/>
                <w:szCs w:val="30"/>
                <w:lang w:eastAsia="en-GB"/>
              </w:rPr>
              <w:t>17,804</w:t>
            </w:r>
          </w:p>
        </w:tc>
        <w:tc>
          <w:tcPr>
            <w:tcW w:w="248" w:type="dxa"/>
            <w:vAlign w:val="bottom"/>
          </w:tcPr>
          <w:p w:rsidR="007A6319" w:rsidRPr="004C7274" w:rsidRDefault="007A6319" w:rsidP="00F3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:rsidR="007A6319" w:rsidRPr="004C7274" w:rsidRDefault="00A5465B" w:rsidP="00F3748A">
            <w:pPr>
              <w:tabs>
                <w:tab w:val="clear" w:pos="454"/>
                <w:tab w:val="decimal" w:pos="436"/>
              </w:tabs>
              <w:ind w:left="-108" w:right="7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sz w:val="30"/>
                <w:szCs w:val="30"/>
                <w:lang w:eastAsia="en-GB"/>
              </w:rPr>
              <w:t>15,397</w:t>
            </w:r>
          </w:p>
        </w:tc>
        <w:tc>
          <w:tcPr>
            <w:tcW w:w="267" w:type="dxa"/>
            <w:vAlign w:val="bottom"/>
          </w:tcPr>
          <w:p w:rsidR="007A6319" w:rsidRPr="00EF744C" w:rsidRDefault="007A6319" w:rsidP="00F3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:rsidR="007A6319" w:rsidRPr="00EF744C" w:rsidRDefault="00A5465B" w:rsidP="00F3748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17,804</w:t>
            </w:r>
          </w:p>
        </w:tc>
        <w:tc>
          <w:tcPr>
            <w:tcW w:w="236" w:type="dxa"/>
            <w:vAlign w:val="bottom"/>
          </w:tcPr>
          <w:p w:rsidR="007A6319" w:rsidRPr="00EF744C" w:rsidRDefault="007A6319" w:rsidP="00F3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gridSpan w:val="2"/>
          </w:tcPr>
          <w:p w:rsidR="007A6319" w:rsidRPr="00EF744C" w:rsidRDefault="00A5465B" w:rsidP="00F3748A">
            <w:pPr>
              <w:tabs>
                <w:tab w:val="clear" w:pos="454"/>
                <w:tab w:val="decimal" w:pos="436"/>
              </w:tabs>
              <w:ind w:left="-108" w:right="7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15,397</w:t>
            </w:r>
          </w:p>
        </w:tc>
      </w:tr>
      <w:tr w:rsidR="007A6319" w:rsidRPr="00EF744C" w:rsidTr="00F3748A">
        <w:tc>
          <w:tcPr>
            <w:tcW w:w="3690" w:type="dxa"/>
            <w:hideMark/>
          </w:tcPr>
          <w:p w:rsidR="007A6319" w:rsidRPr="00EF744C" w:rsidRDefault="007A6319" w:rsidP="00F3748A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A6319" w:rsidRPr="004C7274" w:rsidRDefault="00A5465B" w:rsidP="00F3748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2,384,23</w:t>
            </w:r>
            <w:r w:rsidR="00381078" w:rsidRPr="004C727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48" w:type="dxa"/>
          </w:tcPr>
          <w:p w:rsidR="007A6319" w:rsidRPr="004C7274" w:rsidRDefault="007A6319" w:rsidP="00F3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A6319" w:rsidRPr="004C7274" w:rsidRDefault="00A5465B" w:rsidP="00F3748A">
            <w:pPr>
              <w:tabs>
                <w:tab w:val="clear" w:pos="454"/>
                <w:tab w:val="decimal" w:pos="436"/>
              </w:tabs>
              <w:ind w:left="-108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2,363,203</w:t>
            </w:r>
          </w:p>
        </w:tc>
        <w:tc>
          <w:tcPr>
            <w:tcW w:w="267" w:type="dxa"/>
          </w:tcPr>
          <w:p w:rsidR="007A6319" w:rsidRPr="00EF744C" w:rsidRDefault="007A6319" w:rsidP="00F3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A6319" w:rsidRPr="00EF744C" w:rsidRDefault="00A5465B" w:rsidP="00F3748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2,372,596</w:t>
            </w:r>
          </w:p>
        </w:tc>
        <w:tc>
          <w:tcPr>
            <w:tcW w:w="236" w:type="dxa"/>
          </w:tcPr>
          <w:p w:rsidR="007A6319" w:rsidRPr="00EF744C" w:rsidRDefault="007A6319" w:rsidP="00F3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A6319" w:rsidRPr="00EF744C" w:rsidRDefault="00A5465B" w:rsidP="00F3748A">
            <w:pPr>
              <w:tabs>
                <w:tab w:val="clear" w:pos="454"/>
                <w:tab w:val="decimal" w:pos="436"/>
              </w:tabs>
              <w:ind w:left="-108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2,361,091</w:t>
            </w:r>
          </w:p>
        </w:tc>
      </w:tr>
      <w:tr w:rsidR="007A6319" w:rsidRPr="00EF744C" w:rsidTr="001957AF">
        <w:trPr>
          <w:trHeight w:hRule="exact" w:val="288"/>
          <w:tblHeader/>
        </w:trPr>
        <w:tc>
          <w:tcPr>
            <w:tcW w:w="3690" w:type="dxa"/>
            <w:vAlign w:val="bottom"/>
          </w:tcPr>
          <w:p w:rsidR="007A6319" w:rsidRPr="00EF744C" w:rsidRDefault="007A6319" w:rsidP="00F3748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5670" w:type="dxa"/>
            <w:gridSpan w:val="8"/>
          </w:tcPr>
          <w:p w:rsidR="007A6319" w:rsidRPr="004C7274" w:rsidRDefault="007A6319" w:rsidP="00F3748A">
            <w:pPr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7A6319" w:rsidRPr="00EF744C" w:rsidTr="00F3748A">
        <w:trPr>
          <w:trHeight w:val="92"/>
        </w:trPr>
        <w:tc>
          <w:tcPr>
            <w:tcW w:w="3690" w:type="dxa"/>
            <w:hideMark/>
          </w:tcPr>
          <w:p w:rsidR="007A6319" w:rsidRPr="00EF744C" w:rsidRDefault="007A6319" w:rsidP="00F3748A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60" w:type="dxa"/>
          </w:tcPr>
          <w:p w:rsidR="007A6319" w:rsidRPr="004C7274" w:rsidRDefault="007A6319" w:rsidP="00F3748A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:rsidR="007A6319" w:rsidRPr="004C7274" w:rsidRDefault="007A6319" w:rsidP="00F3748A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:rsidR="007A6319" w:rsidRPr="004C7274" w:rsidRDefault="007A6319" w:rsidP="00F3748A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7A6319" w:rsidRPr="00EF744C" w:rsidRDefault="007A6319" w:rsidP="00F3748A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:rsidR="007A6319" w:rsidRPr="00EF744C" w:rsidRDefault="007A6319" w:rsidP="00F3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108" w:right="-198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236" w:type="dxa"/>
          </w:tcPr>
          <w:p w:rsidR="007A6319" w:rsidRPr="00EF744C" w:rsidRDefault="007A6319" w:rsidP="00F3748A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gridSpan w:val="2"/>
            <w:vAlign w:val="bottom"/>
          </w:tcPr>
          <w:p w:rsidR="007A6319" w:rsidRPr="00EF744C" w:rsidRDefault="007A6319" w:rsidP="00F3748A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7A6319" w:rsidRPr="00EF744C" w:rsidTr="00F3748A">
        <w:tc>
          <w:tcPr>
            <w:tcW w:w="3690" w:type="dxa"/>
            <w:hideMark/>
          </w:tcPr>
          <w:p w:rsidR="007A6319" w:rsidRPr="00EF744C" w:rsidRDefault="007A6319" w:rsidP="00F3748A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ปลาทูน่าบรรจุกระป๋องและบรรจุซอง</w:t>
            </w:r>
          </w:p>
        </w:tc>
        <w:tc>
          <w:tcPr>
            <w:tcW w:w="1260" w:type="dxa"/>
          </w:tcPr>
          <w:p w:rsidR="007A6319" w:rsidRPr="004C7274" w:rsidRDefault="00AC52FA" w:rsidP="00F3748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sz w:val="30"/>
                <w:szCs w:val="30"/>
                <w:lang w:eastAsia="en-GB"/>
              </w:rPr>
              <w:t>1,539,950</w:t>
            </w:r>
          </w:p>
        </w:tc>
        <w:tc>
          <w:tcPr>
            <w:tcW w:w="248" w:type="dxa"/>
          </w:tcPr>
          <w:p w:rsidR="007A6319" w:rsidRPr="004C7274" w:rsidRDefault="007A6319" w:rsidP="00F3748A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:rsidR="007A6319" w:rsidRPr="004C7274" w:rsidRDefault="00AC52FA" w:rsidP="00F3748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sz w:val="30"/>
                <w:szCs w:val="30"/>
                <w:lang w:eastAsia="en-GB"/>
              </w:rPr>
              <w:t>1,576,132</w:t>
            </w:r>
          </w:p>
        </w:tc>
        <w:tc>
          <w:tcPr>
            <w:tcW w:w="267" w:type="dxa"/>
          </w:tcPr>
          <w:p w:rsidR="007A6319" w:rsidRPr="00EF744C" w:rsidRDefault="007A6319" w:rsidP="00F3748A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:rsidR="007A6319" w:rsidRPr="00EF744C" w:rsidRDefault="00AC52FA" w:rsidP="00F3748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1,526,932</w:t>
            </w:r>
          </w:p>
        </w:tc>
        <w:tc>
          <w:tcPr>
            <w:tcW w:w="236" w:type="dxa"/>
          </w:tcPr>
          <w:p w:rsidR="007A6319" w:rsidRPr="00EF744C" w:rsidRDefault="007A6319" w:rsidP="00F3748A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gridSpan w:val="2"/>
          </w:tcPr>
          <w:p w:rsidR="007A6319" w:rsidRPr="00EF744C" w:rsidRDefault="00AC52FA" w:rsidP="00F3748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1,578,223</w:t>
            </w:r>
          </w:p>
        </w:tc>
      </w:tr>
      <w:tr w:rsidR="007A6319" w:rsidRPr="00EF744C" w:rsidTr="00F3748A">
        <w:tc>
          <w:tcPr>
            <w:tcW w:w="3690" w:type="dxa"/>
            <w:hideMark/>
          </w:tcPr>
          <w:p w:rsidR="007A6319" w:rsidRPr="00EF744C" w:rsidRDefault="007A6319" w:rsidP="00F3748A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อาหารสัตว์เลี้ยงบรรจุกระป๋องและ</w:t>
            </w:r>
            <w:r w:rsidRPr="00EF744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บรรจุซอง</w:t>
            </w:r>
          </w:p>
        </w:tc>
        <w:tc>
          <w:tcPr>
            <w:tcW w:w="1260" w:type="dxa"/>
          </w:tcPr>
          <w:p w:rsidR="00AC52FA" w:rsidRPr="004C7274" w:rsidRDefault="00AC52FA" w:rsidP="00F3748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:rsidR="007A6319" w:rsidRPr="004C7274" w:rsidRDefault="00AC52FA" w:rsidP="00F3748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sz w:val="30"/>
                <w:szCs w:val="30"/>
                <w:lang w:eastAsia="en-GB"/>
              </w:rPr>
              <w:t>392,077</w:t>
            </w:r>
          </w:p>
        </w:tc>
        <w:tc>
          <w:tcPr>
            <w:tcW w:w="248" w:type="dxa"/>
          </w:tcPr>
          <w:p w:rsidR="007A6319" w:rsidRPr="004C7274" w:rsidRDefault="007A6319" w:rsidP="00F3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:rsidR="00AC52FA" w:rsidRPr="004C7274" w:rsidRDefault="00AC52FA" w:rsidP="00F3748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:rsidR="00C959FA" w:rsidRPr="004C7274" w:rsidRDefault="00AC52FA" w:rsidP="00F3748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sz w:val="30"/>
                <w:szCs w:val="30"/>
                <w:lang w:eastAsia="en-GB"/>
              </w:rPr>
              <w:t>336,376</w:t>
            </w:r>
          </w:p>
        </w:tc>
        <w:tc>
          <w:tcPr>
            <w:tcW w:w="267" w:type="dxa"/>
          </w:tcPr>
          <w:p w:rsidR="007A6319" w:rsidRPr="00EF744C" w:rsidRDefault="007A6319" w:rsidP="00F3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:rsidR="007A6319" w:rsidRDefault="007A6319" w:rsidP="00F3748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:rsidR="00AC52FA" w:rsidRPr="00EF744C" w:rsidRDefault="00AC52FA" w:rsidP="00F3748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392,572</w:t>
            </w:r>
          </w:p>
        </w:tc>
        <w:tc>
          <w:tcPr>
            <w:tcW w:w="236" w:type="dxa"/>
          </w:tcPr>
          <w:p w:rsidR="007A6319" w:rsidRPr="00EF744C" w:rsidRDefault="007A6319" w:rsidP="00F3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gridSpan w:val="2"/>
          </w:tcPr>
          <w:p w:rsidR="00AC52FA" w:rsidRDefault="00AC52FA" w:rsidP="00F3748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:rsidR="007A6319" w:rsidRPr="00EF744C" w:rsidRDefault="00AC52FA" w:rsidP="00F3748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336,228</w:t>
            </w:r>
          </w:p>
        </w:tc>
      </w:tr>
      <w:tr w:rsidR="00997EBC" w:rsidRPr="00EF744C" w:rsidTr="002B63F9">
        <w:tc>
          <w:tcPr>
            <w:tcW w:w="3690" w:type="dxa"/>
          </w:tcPr>
          <w:p w:rsidR="00997EBC" w:rsidRPr="00EF744C" w:rsidRDefault="00997EBC" w:rsidP="002B63F9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อาหารทะเลบรรจุกระป๋องและบรรจุซอง</w:t>
            </w:r>
          </w:p>
        </w:tc>
        <w:tc>
          <w:tcPr>
            <w:tcW w:w="1260" w:type="dxa"/>
          </w:tcPr>
          <w:p w:rsidR="00997EBC" w:rsidRPr="004C7274" w:rsidRDefault="00997EBC" w:rsidP="002B63F9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sz w:val="30"/>
                <w:szCs w:val="30"/>
                <w:lang w:eastAsia="en-GB"/>
              </w:rPr>
              <w:t>372,681</w:t>
            </w:r>
          </w:p>
        </w:tc>
        <w:tc>
          <w:tcPr>
            <w:tcW w:w="248" w:type="dxa"/>
          </w:tcPr>
          <w:p w:rsidR="00997EBC" w:rsidRPr="004C7274" w:rsidRDefault="00997EBC" w:rsidP="002B63F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:rsidR="00997EBC" w:rsidRPr="004C7274" w:rsidRDefault="00997EBC" w:rsidP="002B63F9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sz w:val="30"/>
                <w:szCs w:val="30"/>
                <w:lang w:eastAsia="en-GB"/>
              </w:rPr>
              <w:t>340,127</w:t>
            </w:r>
          </w:p>
        </w:tc>
        <w:tc>
          <w:tcPr>
            <w:tcW w:w="267" w:type="dxa"/>
          </w:tcPr>
          <w:p w:rsidR="00997EBC" w:rsidRPr="00EF744C" w:rsidRDefault="00997EBC" w:rsidP="002B63F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:rsidR="00997EBC" w:rsidRPr="00EF744C" w:rsidRDefault="00997EBC" w:rsidP="002B63F9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372,681</w:t>
            </w:r>
          </w:p>
        </w:tc>
        <w:tc>
          <w:tcPr>
            <w:tcW w:w="236" w:type="dxa"/>
          </w:tcPr>
          <w:p w:rsidR="00997EBC" w:rsidRPr="00EF744C" w:rsidRDefault="00997EBC" w:rsidP="002B63F9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gridSpan w:val="2"/>
          </w:tcPr>
          <w:p w:rsidR="00997EBC" w:rsidRPr="00EF744C" w:rsidRDefault="00997EBC" w:rsidP="002B63F9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340,127</w:t>
            </w:r>
          </w:p>
        </w:tc>
      </w:tr>
      <w:tr w:rsidR="007A6319" w:rsidRPr="00EF744C" w:rsidTr="00F3748A">
        <w:tc>
          <w:tcPr>
            <w:tcW w:w="3690" w:type="dxa"/>
            <w:hideMark/>
          </w:tcPr>
          <w:p w:rsidR="007A6319" w:rsidRPr="00EF744C" w:rsidRDefault="007A6319" w:rsidP="00F3748A">
            <w:pPr>
              <w:ind w:right="-115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6319" w:rsidRPr="004C7274" w:rsidRDefault="00AC52FA" w:rsidP="00F3748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sz w:val="30"/>
                <w:szCs w:val="30"/>
                <w:lang w:eastAsia="en-GB"/>
              </w:rPr>
              <w:t>79,52</w:t>
            </w:r>
            <w:r w:rsidR="005368AC" w:rsidRPr="004C7274">
              <w:rPr>
                <w:rFonts w:ascii="Angsana New" w:hAnsi="Angsana New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48" w:type="dxa"/>
          </w:tcPr>
          <w:p w:rsidR="007A6319" w:rsidRPr="004C7274" w:rsidRDefault="007A6319" w:rsidP="00F3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6319" w:rsidRPr="004C7274" w:rsidRDefault="00AC52FA" w:rsidP="00F3748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sz w:val="30"/>
                <w:szCs w:val="30"/>
                <w:lang w:eastAsia="en-GB"/>
              </w:rPr>
              <w:t>110,568</w:t>
            </w:r>
          </w:p>
        </w:tc>
        <w:tc>
          <w:tcPr>
            <w:tcW w:w="267" w:type="dxa"/>
          </w:tcPr>
          <w:p w:rsidR="007A6319" w:rsidRPr="00EF744C" w:rsidRDefault="007A6319" w:rsidP="00F3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6319" w:rsidRPr="00EF744C" w:rsidRDefault="00AC52FA" w:rsidP="00F3748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80,411</w:t>
            </w:r>
          </w:p>
        </w:tc>
        <w:tc>
          <w:tcPr>
            <w:tcW w:w="273" w:type="dxa"/>
            <w:gridSpan w:val="2"/>
          </w:tcPr>
          <w:p w:rsidR="007A6319" w:rsidRPr="00EF744C" w:rsidRDefault="007A6319" w:rsidP="00F3748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6319" w:rsidRPr="00EF744C" w:rsidRDefault="00AC52FA" w:rsidP="00F3748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106,513</w:t>
            </w:r>
          </w:p>
        </w:tc>
      </w:tr>
      <w:tr w:rsidR="007A6319" w:rsidRPr="00EF744C" w:rsidTr="00F3748A">
        <w:tc>
          <w:tcPr>
            <w:tcW w:w="3690" w:type="dxa"/>
            <w:hideMark/>
          </w:tcPr>
          <w:p w:rsidR="007A6319" w:rsidRPr="00EF744C" w:rsidRDefault="007A6319" w:rsidP="00F3748A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A6319" w:rsidRPr="004C7274" w:rsidRDefault="00AC52FA" w:rsidP="00F3748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2,384,23</w:t>
            </w:r>
            <w:r w:rsidR="006D46D4" w:rsidRPr="004C727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48" w:type="dxa"/>
          </w:tcPr>
          <w:p w:rsidR="007A6319" w:rsidRPr="004C7274" w:rsidRDefault="007A6319" w:rsidP="00F3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A6319" w:rsidRPr="004C7274" w:rsidRDefault="00AC52FA" w:rsidP="00F3748A">
            <w:pPr>
              <w:tabs>
                <w:tab w:val="clear" w:pos="454"/>
                <w:tab w:val="decimal" w:pos="436"/>
              </w:tabs>
              <w:ind w:left="-108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2,363,203</w:t>
            </w:r>
          </w:p>
        </w:tc>
        <w:tc>
          <w:tcPr>
            <w:tcW w:w="267" w:type="dxa"/>
          </w:tcPr>
          <w:p w:rsidR="007A6319" w:rsidRPr="00EF744C" w:rsidRDefault="007A6319" w:rsidP="00F3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A6319" w:rsidRPr="00EF744C" w:rsidRDefault="00AC52FA" w:rsidP="00F3748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2,372,596</w:t>
            </w:r>
          </w:p>
        </w:tc>
        <w:tc>
          <w:tcPr>
            <w:tcW w:w="273" w:type="dxa"/>
            <w:gridSpan w:val="2"/>
          </w:tcPr>
          <w:p w:rsidR="007A6319" w:rsidRPr="00EF744C" w:rsidRDefault="007A6319" w:rsidP="00F3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A6319" w:rsidRPr="00EF744C" w:rsidRDefault="00AC52FA" w:rsidP="00F3748A">
            <w:pPr>
              <w:tabs>
                <w:tab w:val="clear" w:pos="454"/>
                <w:tab w:val="decimal" w:pos="436"/>
              </w:tabs>
              <w:ind w:left="-108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2,361,091</w:t>
            </w:r>
          </w:p>
        </w:tc>
      </w:tr>
      <w:tr w:rsidR="007A6319" w:rsidRPr="00EF744C" w:rsidTr="001957AF">
        <w:trPr>
          <w:trHeight w:hRule="exact" w:val="288"/>
        </w:trPr>
        <w:tc>
          <w:tcPr>
            <w:tcW w:w="3690" w:type="dxa"/>
          </w:tcPr>
          <w:p w:rsidR="007A6319" w:rsidRPr="00EF744C" w:rsidRDefault="007A6319" w:rsidP="00F3748A">
            <w:pPr>
              <w:spacing w:line="240" w:lineRule="auto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6319" w:rsidRPr="004C7274" w:rsidRDefault="007A6319" w:rsidP="00F3748A">
            <w:pPr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:rsidR="007A6319" w:rsidRPr="004C7274" w:rsidRDefault="007A6319" w:rsidP="00F3748A">
            <w:pPr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6319" w:rsidRPr="004C7274" w:rsidRDefault="007A6319" w:rsidP="00F3748A">
            <w:pPr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7A6319" w:rsidRPr="00EF744C" w:rsidRDefault="007A6319" w:rsidP="00F3748A">
            <w:pPr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6319" w:rsidRPr="00EF744C" w:rsidRDefault="007A6319" w:rsidP="00F3748A">
            <w:pPr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  <w:gridSpan w:val="2"/>
          </w:tcPr>
          <w:p w:rsidR="007A6319" w:rsidRPr="00EF744C" w:rsidRDefault="007A6319" w:rsidP="00F3748A">
            <w:pPr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6319" w:rsidRPr="00EF744C" w:rsidRDefault="007A6319" w:rsidP="00F3748A">
            <w:pPr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7A6319" w:rsidRPr="00EF744C" w:rsidTr="00F3748A">
        <w:tc>
          <w:tcPr>
            <w:tcW w:w="3690" w:type="dxa"/>
            <w:hideMark/>
          </w:tcPr>
          <w:p w:rsidR="007A6319" w:rsidRPr="00EF744C" w:rsidRDefault="007A6319" w:rsidP="00F3748A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</w:tcPr>
          <w:p w:rsidR="007A6319" w:rsidRPr="004C7274" w:rsidRDefault="007A6319" w:rsidP="00F3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48" w:type="dxa"/>
          </w:tcPr>
          <w:p w:rsidR="007A6319" w:rsidRPr="004C7274" w:rsidRDefault="007A6319" w:rsidP="00F3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:rsidR="007A6319" w:rsidRPr="004C7274" w:rsidRDefault="007A6319" w:rsidP="00F3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:rsidR="007A6319" w:rsidRPr="00EF744C" w:rsidRDefault="007A6319" w:rsidP="00F3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:rsidR="007A6319" w:rsidRPr="00EF744C" w:rsidRDefault="007A6319" w:rsidP="00F3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3" w:type="dxa"/>
            <w:gridSpan w:val="2"/>
          </w:tcPr>
          <w:p w:rsidR="007A6319" w:rsidRPr="00EF744C" w:rsidRDefault="007A6319" w:rsidP="00F3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67" w:type="dxa"/>
          </w:tcPr>
          <w:p w:rsidR="007A6319" w:rsidRPr="00EF744C" w:rsidRDefault="007A6319" w:rsidP="00F3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</w:tr>
      <w:tr w:rsidR="001F46A1" w:rsidRPr="00EF744C" w:rsidTr="00F3748A">
        <w:tc>
          <w:tcPr>
            <w:tcW w:w="3690" w:type="dxa"/>
            <w:vAlign w:val="bottom"/>
            <w:hideMark/>
          </w:tcPr>
          <w:p w:rsidR="001F46A1" w:rsidRPr="00EF744C" w:rsidRDefault="001F46A1" w:rsidP="001F46A1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</w:tcPr>
          <w:p w:rsidR="001F46A1" w:rsidRPr="004C7274" w:rsidRDefault="00964F19" w:rsidP="001F46A1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sz w:val="30"/>
                <w:szCs w:val="30"/>
                <w:lang w:eastAsia="en-GB"/>
              </w:rPr>
              <w:t>2,384,23</w:t>
            </w:r>
            <w:r w:rsidR="006D46D4" w:rsidRPr="004C7274">
              <w:rPr>
                <w:rFonts w:ascii="Angsana New" w:hAnsi="Angsana New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48" w:type="dxa"/>
          </w:tcPr>
          <w:p w:rsidR="001F46A1" w:rsidRPr="004C7274" w:rsidRDefault="001F46A1" w:rsidP="001F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:rsidR="001F46A1" w:rsidRPr="004C7274" w:rsidRDefault="00964F19" w:rsidP="001F46A1">
            <w:pPr>
              <w:tabs>
                <w:tab w:val="clear" w:pos="454"/>
                <w:tab w:val="decimal" w:pos="436"/>
              </w:tabs>
              <w:ind w:left="-108" w:right="7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sz w:val="30"/>
                <w:szCs w:val="30"/>
                <w:lang w:eastAsia="en-GB"/>
              </w:rPr>
              <w:t>2,363,203</w:t>
            </w:r>
          </w:p>
        </w:tc>
        <w:tc>
          <w:tcPr>
            <w:tcW w:w="267" w:type="dxa"/>
          </w:tcPr>
          <w:p w:rsidR="001F46A1" w:rsidRPr="001F46A1" w:rsidRDefault="001F46A1" w:rsidP="001F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:rsidR="001F46A1" w:rsidRPr="001F46A1" w:rsidRDefault="00964F19" w:rsidP="001F46A1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2,372,596</w:t>
            </w:r>
          </w:p>
        </w:tc>
        <w:tc>
          <w:tcPr>
            <w:tcW w:w="273" w:type="dxa"/>
            <w:gridSpan w:val="2"/>
          </w:tcPr>
          <w:p w:rsidR="001F46A1" w:rsidRPr="001F46A1" w:rsidRDefault="001F46A1" w:rsidP="001F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</w:tcPr>
          <w:p w:rsidR="001F46A1" w:rsidRPr="001F46A1" w:rsidRDefault="00964F19" w:rsidP="001F46A1">
            <w:pPr>
              <w:tabs>
                <w:tab w:val="clear" w:pos="454"/>
                <w:tab w:val="decimal" w:pos="436"/>
              </w:tabs>
              <w:ind w:left="-108" w:right="7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2,361,091</w:t>
            </w:r>
          </w:p>
        </w:tc>
      </w:tr>
      <w:tr w:rsidR="00964F19" w:rsidRPr="00EF744C" w:rsidTr="00F3748A">
        <w:tc>
          <w:tcPr>
            <w:tcW w:w="3690" w:type="dxa"/>
            <w:hideMark/>
          </w:tcPr>
          <w:p w:rsidR="00964F19" w:rsidRPr="00EF744C" w:rsidRDefault="00964F19" w:rsidP="00964F19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64F19" w:rsidRPr="004C7274" w:rsidRDefault="00964F19" w:rsidP="00964F19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2,384,23</w:t>
            </w:r>
            <w:r w:rsidR="006D46D4" w:rsidRPr="004C727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48" w:type="dxa"/>
          </w:tcPr>
          <w:p w:rsidR="00964F19" w:rsidRPr="004C7274" w:rsidRDefault="00964F19" w:rsidP="00964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64F19" w:rsidRPr="004C7274" w:rsidRDefault="00964F19" w:rsidP="00964F19">
            <w:pPr>
              <w:tabs>
                <w:tab w:val="clear" w:pos="454"/>
                <w:tab w:val="decimal" w:pos="436"/>
              </w:tabs>
              <w:ind w:left="-108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C727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2,363,203</w:t>
            </w:r>
          </w:p>
        </w:tc>
        <w:tc>
          <w:tcPr>
            <w:tcW w:w="267" w:type="dxa"/>
          </w:tcPr>
          <w:p w:rsidR="00964F19" w:rsidRPr="00EF744C" w:rsidRDefault="00964F19" w:rsidP="00964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64F19" w:rsidRPr="00EF744C" w:rsidRDefault="00964F19" w:rsidP="00964F19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2,372,596</w:t>
            </w:r>
          </w:p>
        </w:tc>
        <w:tc>
          <w:tcPr>
            <w:tcW w:w="273" w:type="dxa"/>
            <w:gridSpan w:val="2"/>
          </w:tcPr>
          <w:p w:rsidR="00964F19" w:rsidRPr="00EF744C" w:rsidRDefault="00964F19" w:rsidP="00964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64F19" w:rsidRPr="00EF744C" w:rsidRDefault="00964F19" w:rsidP="00964F19">
            <w:pPr>
              <w:tabs>
                <w:tab w:val="clear" w:pos="454"/>
                <w:tab w:val="decimal" w:pos="436"/>
              </w:tabs>
              <w:ind w:left="-108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2,361,091</w:t>
            </w:r>
          </w:p>
        </w:tc>
      </w:tr>
    </w:tbl>
    <w:p w:rsidR="007A6319" w:rsidRPr="00C527C1" w:rsidRDefault="007A6319" w:rsidP="00B770B9">
      <w:pPr>
        <w:rPr>
          <w:rFonts w:asciiTheme="majorBidi" w:hAnsiTheme="majorBidi" w:cstheme="majorBidi"/>
          <w:sz w:val="28"/>
          <w:szCs w:val="28"/>
        </w:rPr>
      </w:pPr>
    </w:p>
    <w:p w:rsidR="00FD110E" w:rsidRPr="00EF744C" w:rsidRDefault="00FD110E" w:rsidP="0043661A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F744C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5D487C" w:rsidRPr="001957AF" w:rsidRDefault="005D487C" w:rsidP="00FD1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0"/>
          <w:szCs w:val="20"/>
          <w:cs/>
        </w:rPr>
      </w:pPr>
    </w:p>
    <w:p w:rsidR="004375A1" w:rsidRDefault="005D487C" w:rsidP="00B77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957AF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="001957AF">
        <w:rPr>
          <w:rFonts w:ascii="Angsana New" w:hAnsi="Angsana New"/>
          <w:sz w:val="30"/>
          <w:szCs w:val="30"/>
        </w:rPr>
        <w:br/>
      </w:r>
      <w:r w:rsidRPr="001957AF">
        <w:rPr>
          <w:rFonts w:ascii="Angsana New" w:hAnsi="Angsana New"/>
          <w:sz w:val="30"/>
          <w:szCs w:val="30"/>
          <w:cs/>
        </w:rPr>
        <w:t>ที่แท้จริงรวมของ</w:t>
      </w:r>
      <w:r w:rsidRPr="001957AF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="008F19E3" w:rsidRPr="001957AF">
        <w:rPr>
          <w:rFonts w:ascii="Angsana New" w:hAnsi="Angsana New"/>
          <w:sz w:val="30"/>
          <w:szCs w:val="30"/>
          <w:cs/>
        </w:rPr>
        <w:t>ในการดำเนินงานต่อเนื่อง</w:t>
      </w:r>
      <w:r w:rsidR="004C7274" w:rsidRPr="001957AF">
        <w:rPr>
          <w:rFonts w:ascii="Angsana New" w:hAnsi="Angsana New"/>
          <w:sz w:val="30"/>
          <w:szCs w:val="30"/>
          <w:cs/>
        </w:rPr>
        <w:t>สำหรับ</w:t>
      </w:r>
      <w:r w:rsidR="004C7274" w:rsidRPr="001957AF">
        <w:rPr>
          <w:rFonts w:ascii="Angsana New" w:hAnsi="Angsana New" w:hint="cs"/>
          <w:sz w:val="30"/>
          <w:szCs w:val="30"/>
          <w:cs/>
        </w:rPr>
        <w:t>งวด</w:t>
      </w:r>
      <w:r w:rsidR="004C7274" w:rsidRPr="001957AF">
        <w:rPr>
          <w:rFonts w:ascii="Angsana New" w:hAnsi="Angsana New"/>
          <w:spacing w:val="-6"/>
          <w:sz w:val="30"/>
          <w:szCs w:val="30"/>
          <w:cs/>
          <w:lang w:val="th-TH"/>
        </w:rPr>
        <w:t>สามเดือนสิ้นสุดวันที่</w:t>
      </w:r>
      <w:r w:rsidR="004C7274" w:rsidRPr="001957AF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 </w:t>
      </w:r>
      <w:r w:rsidR="004C7274" w:rsidRPr="001957AF">
        <w:rPr>
          <w:rFonts w:ascii="Angsana New" w:hAnsi="Angsana New"/>
          <w:sz w:val="30"/>
          <w:szCs w:val="30"/>
          <w:cs/>
        </w:rPr>
        <w:t>30 มิถุนายน 256</w:t>
      </w:r>
      <w:r w:rsidR="004C7274" w:rsidRPr="001957AF">
        <w:rPr>
          <w:rFonts w:ascii="Angsana New" w:hAnsi="Angsana New"/>
          <w:sz w:val="30"/>
          <w:szCs w:val="30"/>
        </w:rPr>
        <w:t xml:space="preserve">2 </w:t>
      </w:r>
      <w:r w:rsidR="004C7274" w:rsidRPr="001957AF">
        <w:rPr>
          <w:rFonts w:ascii="Angsana New" w:hAnsi="Angsana New"/>
          <w:sz w:val="30"/>
          <w:szCs w:val="30"/>
          <w:cs/>
        </w:rPr>
        <w:t>คือร้อยละ</w:t>
      </w:r>
      <w:r w:rsidR="004C7274" w:rsidRPr="001957AF">
        <w:rPr>
          <w:rFonts w:ascii="Angsana New" w:hAnsi="Angsana New" w:hint="cs"/>
          <w:sz w:val="30"/>
          <w:szCs w:val="30"/>
          <w:cs/>
        </w:rPr>
        <w:t xml:space="preserve"> </w:t>
      </w:r>
      <w:r w:rsidR="00291A55">
        <w:rPr>
          <w:rFonts w:ascii="Angsana New" w:hAnsi="Angsana New"/>
          <w:sz w:val="30"/>
          <w:szCs w:val="30"/>
        </w:rPr>
        <w:t>(</w:t>
      </w:r>
      <w:r w:rsidR="004C7274" w:rsidRPr="001957AF">
        <w:rPr>
          <w:rFonts w:ascii="Angsana New" w:hAnsi="Angsana New"/>
          <w:sz w:val="30"/>
          <w:szCs w:val="30"/>
        </w:rPr>
        <w:t>73.56</w:t>
      </w:r>
      <w:r w:rsidR="00291A55">
        <w:rPr>
          <w:rFonts w:ascii="Angsana New" w:hAnsi="Angsana New"/>
          <w:sz w:val="30"/>
          <w:szCs w:val="30"/>
        </w:rPr>
        <w:t>)</w:t>
      </w:r>
      <w:r w:rsidR="004C7274" w:rsidRPr="001957AF">
        <w:rPr>
          <w:rFonts w:ascii="Angsana New" w:hAnsi="Angsana New"/>
          <w:sz w:val="30"/>
          <w:szCs w:val="30"/>
        </w:rPr>
        <w:t xml:space="preserve"> </w:t>
      </w:r>
      <w:r w:rsidR="004C7274" w:rsidRPr="001957AF">
        <w:rPr>
          <w:rFonts w:ascii="Angsana New" w:hAnsi="Angsana New" w:hint="cs"/>
          <w:sz w:val="30"/>
          <w:szCs w:val="30"/>
          <w:cs/>
        </w:rPr>
        <w:t xml:space="preserve">และ </w:t>
      </w:r>
      <w:r w:rsidR="004C7274" w:rsidRPr="001957AF">
        <w:rPr>
          <w:rFonts w:ascii="Angsana New" w:hAnsi="Angsana New"/>
          <w:sz w:val="30"/>
          <w:szCs w:val="30"/>
          <w:cs/>
        </w:rPr>
        <w:t>ร้อยละ</w:t>
      </w:r>
      <w:r w:rsidR="004C7274" w:rsidRPr="001957AF">
        <w:rPr>
          <w:rFonts w:ascii="Angsana New" w:hAnsi="Angsana New"/>
          <w:sz w:val="30"/>
          <w:szCs w:val="30"/>
        </w:rPr>
        <w:t xml:space="preserve"> </w:t>
      </w:r>
      <w:r w:rsidR="00291A55">
        <w:rPr>
          <w:rFonts w:ascii="Angsana New" w:hAnsi="Angsana New"/>
          <w:sz w:val="30"/>
          <w:szCs w:val="30"/>
        </w:rPr>
        <w:t>(</w:t>
      </w:r>
      <w:r w:rsidR="004C7274" w:rsidRPr="001957AF">
        <w:rPr>
          <w:rFonts w:ascii="Angsana New" w:hAnsi="Angsana New"/>
          <w:sz w:val="30"/>
          <w:szCs w:val="30"/>
        </w:rPr>
        <w:t>106.44</w:t>
      </w:r>
      <w:r w:rsidR="00291A55">
        <w:rPr>
          <w:rFonts w:ascii="Angsana New" w:hAnsi="Angsana New"/>
          <w:sz w:val="30"/>
          <w:szCs w:val="30"/>
        </w:rPr>
        <w:t>)</w:t>
      </w:r>
      <w:r w:rsidR="004C7274" w:rsidRPr="001957AF">
        <w:rPr>
          <w:rFonts w:ascii="Angsana New" w:hAnsi="Angsana New"/>
          <w:sz w:val="30"/>
          <w:szCs w:val="30"/>
        </w:rPr>
        <w:t xml:space="preserve"> </w:t>
      </w:r>
      <w:r w:rsidR="004C7274" w:rsidRPr="001957AF">
        <w:rPr>
          <w:rFonts w:ascii="Angsana New" w:hAnsi="Angsana New"/>
          <w:sz w:val="30"/>
          <w:szCs w:val="30"/>
          <w:cs/>
        </w:rPr>
        <w:t>ตามลำดับ</w:t>
      </w:r>
      <w:r w:rsidR="004C7274" w:rsidRPr="001957AF">
        <w:rPr>
          <w:rFonts w:ascii="Angsana New" w:hAnsi="Angsana New"/>
          <w:sz w:val="30"/>
          <w:szCs w:val="30"/>
        </w:rPr>
        <w:t xml:space="preserve"> </w:t>
      </w:r>
      <w:r w:rsidR="004C7274" w:rsidRPr="001957AF">
        <w:rPr>
          <w:rFonts w:ascii="Angsana New" w:hAnsi="Angsana New"/>
          <w:i/>
          <w:iCs/>
          <w:sz w:val="30"/>
          <w:szCs w:val="30"/>
        </w:rPr>
        <w:t xml:space="preserve">(2561: </w:t>
      </w:r>
      <w:r w:rsidR="004C7274" w:rsidRPr="001957AF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4C7274" w:rsidRPr="001957AF">
        <w:rPr>
          <w:rFonts w:ascii="Angsana New" w:hAnsi="Angsana New"/>
          <w:i/>
          <w:iCs/>
          <w:sz w:val="30"/>
          <w:szCs w:val="30"/>
        </w:rPr>
        <w:t xml:space="preserve">(1.41) </w:t>
      </w:r>
      <w:r w:rsidR="004C7274" w:rsidRPr="001957AF">
        <w:rPr>
          <w:rFonts w:ascii="Angsana New" w:hAnsi="Angsana New"/>
          <w:i/>
          <w:iCs/>
          <w:sz w:val="30"/>
          <w:szCs w:val="30"/>
          <w:cs/>
        </w:rPr>
        <w:t xml:space="preserve">และ ร้อยละ </w:t>
      </w:r>
      <w:r w:rsidR="004C7274" w:rsidRPr="001957AF">
        <w:rPr>
          <w:rFonts w:ascii="Angsana New" w:hAnsi="Angsana New"/>
          <w:i/>
          <w:iCs/>
          <w:sz w:val="30"/>
          <w:szCs w:val="30"/>
        </w:rPr>
        <w:t xml:space="preserve">(1.48) </w:t>
      </w:r>
      <w:r w:rsidR="004C7274" w:rsidRPr="001957AF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="004C7274" w:rsidRPr="001957AF">
        <w:rPr>
          <w:rFonts w:ascii="Angsana New" w:hAnsi="Angsana New"/>
          <w:i/>
          <w:iCs/>
          <w:sz w:val="30"/>
          <w:szCs w:val="30"/>
        </w:rPr>
        <w:t>)</w:t>
      </w:r>
      <w:r w:rsidR="004C7274" w:rsidRPr="001957AF">
        <w:rPr>
          <w:rFonts w:ascii="Angsana New" w:hAnsi="Angsana New"/>
          <w:sz w:val="30"/>
          <w:szCs w:val="30"/>
          <w:cs/>
        </w:rPr>
        <w:t xml:space="preserve"> </w:t>
      </w:r>
      <w:r w:rsidR="001957AF" w:rsidRPr="001957AF">
        <w:rPr>
          <w:rFonts w:ascii="Angsana New" w:hAnsi="Angsana New" w:hint="cs"/>
          <w:sz w:val="30"/>
          <w:szCs w:val="30"/>
          <w:cs/>
        </w:rPr>
        <w:t>และ</w:t>
      </w:r>
      <w:r w:rsidR="001957AF" w:rsidRPr="001957AF">
        <w:rPr>
          <w:rFonts w:ascii="Angsana New" w:hAnsi="Angsana New"/>
          <w:sz w:val="30"/>
          <w:szCs w:val="30"/>
          <w:cs/>
        </w:rPr>
        <w:t>งวด</w:t>
      </w:r>
      <w:r w:rsidR="008F19E3" w:rsidRPr="001957AF">
        <w:rPr>
          <w:rFonts w:ascii="Angsana New" w:hAnsi="Angsana New" w:hint="cs"/>
          <w:sz w:val="30"/>
          <w:szCs w:val="30"/>
          <w:cs/>
        </w:rPr>
        <w:t>หก</w:t>
      </w:r>
      <w:r w:rsidR="008F19E3" w:rsidRPr="001957AF">
        <w:rPr>
          <w:rFonts w:ascii="Angsana New" w:hAnsi="Angsana New"/>
          <w:sz w:val="30"/>
          <w:szCs w:val="30"/>
          <w:cs/>
        </w:rPr>
        <w:t>เดือนสิ้นสุดวันที่ 30 มิถุนายน 256</w:t>
      </w:r>
      <w:r w:rsidR="008F19E3" w:rsidRPr="001957AF">
        <w:rPr>
          <w:rFonts w:ascii="Angsana New" w:hAnsi="Angsana New"/>
          <w:sz w:val="30"/>
          <w:szCs w:val="30"/>
        </w:rPr>
        <w:t xml:space="preserve">2 </w:t>
      </w:r>
      <w:r w:rsidR="008F19E3" w:rsidRPr="001957AF">
        <w:rPr>
          <w:rFonts w:ascii="Angsana New" w:hAnsi="Angsana New"/>
          <w:sz w:val="30"/>
          <w:szCs w:val="30"/>
          <w:cs/>
        </w:rPr>
        <w:t xml:space="preserve">คือร้อยละ </w:t>
      </w:r>
      <w:r w:rsidR="0069363C" w:rsidRPr="001957AF">
        <w:rPr>
          <w:rFonts w:ascii="Angsana New" w:hAnsi="Angsana New"/>
          <w:sz w:val="30"/>
          <w:szCs w:val="30"/>
        </w:rPr>
        <w:t>(</w:t>
      </w:r>
      <w:r w:rsidR="00C63163" w:rsidRPr="001957AF">
        <w:rPr>
          <w:rFonts w:ascii="Angsana New" w:hAnsi="Angsana New"/>
          <w:sz w:val="30"/>
          <w:szCs w:val="30"/>
        </w:rPr>
        <w:t>7.52</w:t>
      </w:r>
      <w:r w:rsidR="0069363C" w:rsidRPr="001957AF">
        <w:rPr>
          <w:rFonts w:ascii="Angsana New" w:hAnsi="Angsana New"/>
          <w:sz w:val="30"/>
          <w:szCs w:val="30"/>
        </w:rPr>
        <w:t>)</w:t>
      </w:r>
      <w:r w:rsidR="008F19E3" w:rsidRPr="001957AF">
        <w:rPr>
          <w:rFonts w:ascii="Angsana New" w:hAnsi="Angsana New"/>
          <w:sz w:val="30"/>
          <w:szCs w:val="30"/>
        </w:rPr>
        <w:t xml:space="preserve"> </w:t>
      </w:r>
      <w:r w:rsidR="008F19E3" w:rsidRPr="001957AF">
        <w:rPr>
          <w:rFonts w:ascii="Angsana New" w:hAnsi="Angsana New" w:hint="cs"/>
          <w:sz w:val="30"/>
          <w:szCs w:val="30"/>
          <w:cs/>
        </w:rPr>
        <w:t xml:space="preserve">และ </w:t>
      </w:r>
      <w:r w:rsidR="0069363C" w:rsidRPr="001957AF">
        <w:rPr>
          <w:rFonts w:ascii="Angsana New" w:hAnsi="Angsana New"/>
          <w:sz w:val="30"/>
          <w:szCs w:val="30"/>
        </w:rPr>
        <w:t>(</w:t>
      </w:r>
      <w:r w:rsidR="00C63163" w:rsidRPr="001957AF">
        <w:rPr>
          <w:rFonts w:ascii="Angsana New" w:hAnsi="Angsana New"/>
          <w:sz w:val="30"/>
          <w:szCs w:val="30"/>
        </w:rPr>
        <w:t>8.77</w:t>
      </w:r>
      <w:r w:rsidR="0069363C" w:rsidRPr="001957AF">
        <w:rPr>
          <w:rFonts w:ascii="Angsana New" w:hAnsi="Angsana New"/>
          <w:sz w:val="30"/>
          <w:szCs w:val="30"/>
        </w:rPr>
        <w:t>)</w:t>
      </w:r>
      <w:r w:rsidR="008F19E3" w:rsidRPr="001957AF">
        <w:rPr>
          <w:rFonts w:ascii="Angsana New" w:hAnsi="Angsana New"/>
          <w:sz w:val="30"/>
          <w:szCs w:val="30"/>
        </w:rPr>
        <w:t xml:space="preserve"> </w:t>
      </w:r>
      <w:r w:rsidRPr="001957AF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1957AF">
        <w:rPr>
          <w:rFonts w:ascii="Angsana New" w:hAnsi="Angsana New"/>
          <w:i/>
          <w:iCs/>
          <w:sz w:val="30"/>
          <w:szCs w:val="30"/>
        </w:rPr>
        <w:t xml:space="preserve">(2561: </w:t>
      </w:r>
      <w:r w:rsidRPr="001957AF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Pr="001957AF">
        <w:rPr>
          <w:rFonts w:ascii="Angsana New" w:hAnsi="Angsana New"/>
          <w:i/>
          <w:iCs/>
          <w:sz w:val="30"/>
          <w:szCs w:val="30"/>
        </w:rPr>
        <w:t xml:space="preserve"> </w:t>
      </w:r>
      <w:r w:rsidR="00F045FF" w:rsidRPr="001957AF">
        <w:rPr>
          <w:rFonts w:ascii="Angsana New" w:hAnsi="Angsana New"/>
          <w:i/>
          <w:iCs/>
          <w:sz w:val="30"/>
          <w:szCs w:val="30"/>
        </w:rPr>
        <w:t>300.48</w:t>
      </w:r>
      <w:r w:rsidRPr="001957AF">
        <w:rPr>
          <w:rFonts w:ascii="Angsana New" w:hAnsi="Angsana New" w:hint="cs"/>
          <w:i/>
          <w:iCs/>
          <w:sz w:val="30"/>
          <w:szCs w:val="30"/>
          <w:cs/>
        </w:rPr>
        <w:t xml:space="preserve"> และ ร้อยละ</w:t>
      </w:r>
      <w:r w:rsidR="00AC74EF" w:rsidRPr="001957AF">
        <w:rPr>
          <w:rFonts w:ascii="Angsana New" w:hAnsi="Angsana New"/>
          <w:i/>
          <w:iCs/>
          <w:sz w:val="30"/>
          <w:szCs w:val="30"/>
        </w:rPr>
        <w:t xml:space="preserve"> </w:t>
      </w:r>
      <w:r w:rsidR="00F045FF" w:rsidRPr="001957AF">
        <w:rPr>
          <w:rFonts w:ascii="Angsana New" w:hAnsi="Angsana New"/>
          <w:i/>
          <w:iCs/>
          <w:sz w:val="30"/>
          <w:szCs w:val="30"/>
        </w:rPr>
        <w:t>292.91</w:t>
      </w:r>
      <w:r w:rsidRPr="001957AF">
        <w:rPr>
          <w:rFonts w:ascii="Angsana New" w:hAnsi="Angsana New"/>
          <w:i/>
          <w:iCs/>
          <w:sz w:val="30"/>
          <w:szCs w:val="30"/>
        </w:rPr>
        <w:t xml:space="preserve"> </w:t>
      </w:r>
      <w:r w:rsidRPr="001957AF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1957AF">
        <w:rPr>
          <w:rFonts w:ascii="Angsana New" w:hAnsi="Angsana New"/>
          <w:i/>
          <w:iCs/>
          <w:sz w:val="30"/>
          <w:szCs w:val="30"/>
        </w:rPr>
        <w:t>)</w:t>
      </w:r>
      <w:r w:rsidRPr="001957AF">
        <w:rPr>
          <w:rFonts w:ascii="Angsana New" w:hAnsi="Angsana New" w:hint="cs"/>
          <w:sz w:val="30"/>
          <w:szCs w:val="30"/>
          <w:cs/>
        </w:rPr>
        <w:t xml:space="preserve"> </w:t>
      </w:r>
      <w:r w:rsidRPr="001957AF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</w:t>
      </w:r>
      <w:r w:rsidRPr="001957AF">
        <w:rPr>
          <w:rFonts w:ascii="Angsana New" w:hAnsi="Angsana New" w:hint="cs"/>
          <w:sz w:val="30"/>
          <w:szCs w:val="30"/>
          <w:cs/>
        </w:rPr>
        <w:t>กลุ่มบร</w:t>
      </w:r>
      <w:r w:rsidR="00AC74EF" w:rsidRPr="001957AF">
        <w:rPr>
          <w:rFonts w:ascii="Angsana New" w:hAnsi="Angsana New" w:hint="cs"/>
          <w:sz w:val="30"/>
          <w:szCs w:val="30"/>
          <w:cs/>
        </w:rPr>
        <w:t>ิ</w:t>
      </w:r>
      <w:r w:rsidRPr="001957AF">
        <w:rPr>
          <w:rFonts w:ascii="Angsana New" w:hAnsi="Angsana New" w:hint="cs"/>
          <w:sz w:val="30"/>
          <w:szCs w:val="30"/>
          <w:cs/>
        </w:rPr>
        <w:t>ษัทและบร</w:t>
      </w:r>
      <w:r w:rsidR="00AC74EF" w:rsidRPr="001957AF">
        <w:rPr>
          <w:rFonts w:ascii="Angsana New" w:hAnsi="Angsana New" w:hint="cs"/>
          <w:sz w:val="30"/>
          <w:szCs w:val="30"/>
          <w:cs/>
        </w:rPr>
        <w:t>ิ</w:t>
      </w:r>
      <w:r w:rsidRPr="001957AF">
        <w:rPr>
          <w:rFonts w:ascii="Angsana New" w:hAnsi="Angsana New" w:hint="cs"/>
          <w:sz w:val="30"/>
          <w:szCs w:val="30"/>
          <w:cs/>
        </w:rPr>
        <w:t>ษ</w:t>
      </w:r>
      <w:r w:rsidR="00291A55">
        <w:rPr>
          <w:rFonts w:ascii="Angsana New" w:hAnsi="Angsana New" w:hint="cs"/>
          <w:sz w:val="30"/>
          <w:szCs w:val="30"/>
          <w:cs/>
        </w:rPr>
        <w:t>ั</w:t>
      </w:r>
      <w:r w:rsidRPr="001957AF">
        <w:rPr>
          <w:rFonts w:ascii="Angsana New" w:hAnsi="Angsana New" w:hint="cs"/>
          <w:sz w:val="30"/>
          <w:szCs w:val="30"/>
          <w:cs/>
        </w:rPr>
        <w:t>ทมีขาดทุนทางภาษีที่ไม่ได้ใช้และไม่ได้รับรู้ในงบการเงินยกมาจากปีก่อนและได้ถูกนำมาใช้เพื่อลดจำนวนกำไรที่ต้องเสียภาษีในงวดปัจจุบัน</w:t>
      </w:r>
    </w:p>
    <w:p w:rsidR="00B770B9" w:rsidRPr="00EF744C" w:rsidRDefault="00B770B9" w:rsidP="00B770B9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sz w:val="30"/>
          <w:szCs w:val="30"/>
        </w:rPr>
      </w:pPr>
      <w:r w:rsidRPr="00EF744C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กำไรต่อหุ้นขั้นพื้นฐาน</w:t>
      </w:r>
    </w:p>
    <w:p w:rsidR="00B770B9" w:rsidRPr="00EF744C" w:rsidRDefault="00B770B9" w:rsidP="00B77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FF57F0" w:rsidRPr="00FF25E0" w:rsidRDefault="00FF57F0" w:rsidP="00FF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</w:t>
      </w:r>
      <w:r w:rsidRPr="00FF25E0">
        <w:rPr>
          <w:rFonts w:ascii="Angsana New" w:hAnsi="Angsana New"/>
          <w:sz w:val="30"/>
          <w:szCs w:val="30"/>
          <w:cs/>
        </w:rPr>
        <w:t>ต่อหุ้นขั้นพื้นฐานสำหรับงวดสามเดือน</w:t>
      </w:r>
      <w:r>
        <w:rPr>
          <w:rFonts w:ascii="Angsana New" w:hAnsi="Angsana New" w:hint="cs"/>
          <w:sz w:val="30"/>
          <w:szCs w:val="30"/>
          <w:cs/>
        </w:rPr>
        <w:t>และหกเดือน</w:t>
      </w:r>
      <w:r w:rsidRPr="00FF25E0">
        <w:rPr>
          <w:rFonts w:ascii="Angsana New" w:hAnsi="Angsana New"/>
          <w:sz w:val="30"/>
          <w:szCs w:val="30"/>
          <w:cs/>
        </w:rPr>
        <w:t>สิ้นสุดวันที่ 3</w:t>
      </w:r>
      <w:r>
        <w:rPr>
          <w:rFonts w:ascii="Angsana New" w:hAnsi="Angsana New" w:hint="cs"/>
          <w:sz w:val="30"/>
          <w:szCs w:val="30"/>
          <w:cs/>
        </w:rPr>
        <w:t>0</w:t>
      </w:r>
      <w:r w:rsidRPr="00FF25E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FF25E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และ 25</w:t>
      </w:r>
      <w:r>
        <w:rPr>
          <w:rFonts w:ascii="Angsana New" w:hAnsi="Angsana New" w:hint="cs"/>
          <w:sz w:val="30"/>
          <w:szCs w:val="30"/>
          <w:cs/>
        </w:rPr>
        <w:t>61</w:t>
      </w:r>
      <w:r>
        <w:rPr>
          <w:rFonts w:ascii="Angsana New" w:hAnsi="Angsana New"/>
          <w:sz w:val="30"/>
          <w:szCs w:val="30"/>
        </w:rPr>
        <w:t xml:space="preserve"> </w:t>
      </w:r>
      <w:r w:rsidRPr="00FF25E0">
        <w:rPr>
          <w:rFonts w:ascii="Angsana New" w:hAnsi="Angsana New"/>
          <w:sz w:val="30"/>
          <w:szCs w:val="30"/>
          <w:cs/>
        </w:rPr>
        <w:t>คำนวณจาก</w:t>
      </w:r>
      <w:r>
        <w:rPr>
          <w:rFonts w:ascii="Angsana New" w:hAnsi="Angsana New" w:hint="cs"/>
          <w:sz w:val="30"/>
          <w:szCs w:val="30"/>
          <w:cs/>
        </w:rPr>
        <w:t xml:space="preserve">กำไร </w:t>
      </w:r>
      <w:r w:rsidRPr="00FF25E0">
        <w:rPr>
          <w:rFonts w:ascii="Angsana New" w:hAnsi="Angsana New"/>
          <w:sz w:val="30"/>
          <w:szCs w:val="30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  <w:r w:rsidRPr="00FF25E0">
        <w:rPr>
          <w:rFonts w:ascii="Angsana New" w:hAnsi="Angsana New"/>
          <w:sz w:val="30"/>
          <w:szCs w:val="30"/>
        </w:rPr>
        <w:t xml:space="preserve"> </w:t>
      </w:r>
    </w:p>
    <w:p w:rsidR="00FF57F0" w:rsidRPr="009D438B" w:rsidRDefault="00FF57F0" w:rsidP="00FF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z w:val="16"/>
          <w:szCs w:val="16"/>
          <w:highlight w:val="yellow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43"/>
        <w:gridCol w:w="1080"/>
        <w:gridCol w:w="236"/>
        <w:gridCol w:w="1051"/>
        <w:gridCol w:w="241"/>
        <w:gridCol w:w="1109"/>
      </w:tblGrid>
      <w:tr w:rsidR="00FF57F0" w:rsidRPr="006049A0" w:rsidTr="00A05681">
        <w:trPr>
          <w:tblHeader/>
        </w:trPr>
        <w:tc>
          <w:tcPr>
            <w:tcW w:w="4320" w:type="dxa"/>
          </w:tcPr>
          <w:p w:rsidR="00FF57F0" w:rsidRPr="00F371A4" w:rsidRDefault="00FF57F0" w:rsidP="00A05681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F371A4">
              <w:rPr>
                <w:rFonts w:cs="Times New Roman"/>
                <w:b w:val="0"/>
                <w:bCs w:val="0"/>
                <w:cs/>
              </w:rPr>
              <w:br w:type="page"/>
            </w:r>
            <w:r w:rsidRPr="00F371A4">
              <w:rPr>
                <w:rFonts w:ascii="Arial" w:hAnsi="Arial" w:cs="Angsana New"/>
                <w:b w:val="0"/>
                <w:bCs w:val="0"/>
                <w:sz w:val="18"/>
                <w:szCs w:val="18"/>
                <w:lang w:val="en-US"/>
              </w:rPr>
              <w:br w:type="page"/>
            </w:r>
          </w:p>
        </w:tc>
        <w:tc>
          <w:tcPr>
            <w:tcW w:w="2403" w:type="dxa"/>
            <w:gridSpan w:val="3"/>
          </w:tcPr>
          <w:p w:rsidR="00FF57F0" w:rsidRPr="00F371A4" w:rsidRDefault="00FF57F0" w:rsidP="00A0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71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FF57F0" w:rsidRPr="00F371A4" w:rsidRDefault="00FF57F0" w:rsidP="00A0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1" w:type="dxa"/>
            <w:gridSpan w:val="3"/>
          </w:tcPr>
          <w:p w:rsidR="00FF57F0" w:rsidRPr="00F371A4" w:rsidRDefault="00FF57F0" w:rsidP="00A0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71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57F0" w:rsidRPr="006049A0" w:rsidTr="00A05681">
        <w:trPr>
          <w:tblHeader/>
        </w:trPr>
        <w:tc>
          <w:tcPr>
            <w:tcW w:w="4320" w:type="dxa"/>
          </w:tcPr>
          <w:p w:rsidR="00FF57F0" w:rsidRPr="00F371A4" w:rsidRDefault="00FF57F0" w:rsidP="008433B9">
            <w:pPr>
              <w:pStyle w:val="30"/>
              <w:tabs>
                <w:tab w:val="clear" w:pos="360"/>
                <w:tab w:val="clear" w:pos="720"/>
              </w:tabs>
              <w:ind w:left="-3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71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สำหรับงวดสามเดือนสิ้นสุดวันที่</w:t>
            </w:r>
            <w:r w:rsidRPr="00F371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30 </w:t>
            </w:r>
            <w:r w:rsidRPr="00F371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080" w:type="dxa"/>
          </w:tcPr>
          <w:p w:rsidR="00FF57F0" w:rsidRPr="00FF57F0" w:rsidRDefault="00FF57F0" w:rsidP="00A0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F57F0">
              <w:rPr>
                <w:rFonts w:ascii="Angsana New" w:hAnsi="Angsana New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43" w:type="dxa"/>
          </w:tcPr>
          <w:p w:rsidR="00FF57F0" w:rsidRPr="00FF57F0" w:rsidRDefault="00FF57F0" w:rsidP="00A0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FF57F0" w:rsidRPr="00FF57F0" w:rsidRDefault="00FF57F0" w:rsidP="00A0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F57F0">
              <w:rPr>
                <w:rFonts w:ascii="Angsana New" w:hAnsi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</w:tcPr>
          <w:p w:rsidR="00FF57F0" w:rsidRPr="00FF57F0" w:rsidRDefault="00FF57F0" w:rsidP="00A0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:rsidR="00FF57F0" w:rsidRPr="00FF57F0" w:rsidRDefault="00FF57F0" w:rsidP="00A0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F57F0">
              <w:rPr>
                <w:rFonts w:ascii="Angsana New" w:hAnsi="Angsana New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41" w:type="dxa"/>
          </w:tcPr>
          <w:p w:rsidR="00FF57F0" w:rsidRPr="00FF57F0" w:rsidRDefault="00FF57F0" w:rsidP="00A0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9" w:type="dxa"/>
          </w:tcPr>
          <w:p w:rsidR="00FF57F0" w:rsidRPr="00FF57F0" w:rsidRDefault="00FF57F0" w:rsidP="00A0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F57F0">
              <w:rPr>
                <w:rFonts w:ascii="Angsana New" w:hAnsi="Angsana New" w:hint="cs"/>
                <w:b/>
                <w:sz w:val="30"/>
                <w:szCs w:val="30"/>
                <w:cs/>
              </w:rPr>
              <w:t>2561</w:t>
            </w:r>
          </w:p>
        </w:tc>
      </w:tr>
      <w:tr w:rsidR="00FF57F0" w:rsidRPr="006049A0" w:rsidTr="00A05681">
        <w:trPr>
          <w:cantSplit/>
          <w:tblHeader/>
        </w:trPr>
        <w:tc>
          <w:tcPr>
            <w:tcW w:w="4320" w:type="dxa"/>
          </w:tcPr>
          <w:p w:rsidR="00FF57F0" w:rsidRPr="00F371A4" w:rsidRDefault="00FF57F0" w:rsidP="00A05681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040" w:type="dxa"/>
            <w:gridSpan w:val="7"/>
          </w:tcPr>
          <w:p w:rsidR="00FF57F0" w:rsidRPr="00F371A4" w:rsidRDefault="00FF57F0" w:rsidP="00A0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F371A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(พันบาท/พันหุ้น)</w:t>
            </w:r>
          </w:p>
        </w:tc>
      </w:tr>
      <w:tr w:rsidR="00FF57F0" w:rsidRPr="006049A0" w:rsidTr="00A05681">
        <w:trPr>
          <w:cantSplit/>
        </w:trPr>
        <w:tc>
          <w:tcPr>
            <w:tcW w:w="4320" w:type="dxa"/>
          </w:tcPr>
          <w:p w:rsidR="00FF57F0" w:rsidRPr="00F371A4" w:rsidRDefault="00FF57F0" w:rsidP="008433B9">
            <w:pPr>
              <w:pStyle w:val="30"/>
              <w:tabs>
                <w:tab w:val="clear" w:pos="360"/>
                <w:tab w:val="clear" w:pos="720"/>
              </w:tabs>
              <w:ind w:left="162" w:hanging="1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F371A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ที่เป็นส่วนของ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F371A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ผู้ถือหุ้น</w:t>
            </w:r>
            <w:r w:rsidRPr="00F371A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สามัญ</w:t>
            </w:r>
            <w:r w:rsidRPr="00F371A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ของบริษัท</w:t>
            </w:r>
            <w:r w:rsidRPr="00F371A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F371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Pr="00F371A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Pr="00F371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F57F0" w:rsidRDefault="00FF57F0" w:rsidP="00FF57F0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92169C" w:rsidRPr="009511B1" w:rsidRDefault="0092169C" w:rsidP="00A35BE5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18,02</w:t>
            </w:r>
            <w:r w:rsidR="007A63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43" w:type="dxa"/>
          </w:tcPr>
          <w:p w:rsidR="00FF57F0" w:rsidRPr="00F371A4" w:rsidRDefault="00FF57F0" w:rsidP="00FF57F0">
            <w:pPr>
              <w:pStyle w:val="30"/>
              <w:tabs>
                <w:tab w:val="clear" w:pos="360"/>
                <w:tab w:val="clear" w:pos="720"/>
                <w:tab w:val="decimal" w:pos="83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F57F0" w:rsidRDefault="00FF57F0" w:rsidP="00FF57F0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FF57F0" w:rsidRPr="009511B1" w:rsidRDefault="00FF57F0" w:rsidP="00A35BE5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72,116</w:t>
            </w:r>
          </w:p>
        </w:tc>
        <w:tc>
          <w:tcPr>
            <w:tcW w:w="236" w:type="dxa"/>
          </w:tcPr>
          <w:p w:rsidR="00FF57F0" w:rsidRPr="009511B1" w:rsidRDefault="00FF57F0" w:rsidP="00FF57F0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:rsidR="00FF57F0" w:rsidRDefault="00FF57F0" w:rsidP="00FF57F0">
            <w:pPr>
              <w:pStyle w:val="30"/>
              <w:tabs>
                <w:tab w:val="clear" w:pos="360"/>
                <w:tab w:val="clear" w:pos="720"/>
                <w:tab w:val="decimal" w:pos="83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92169C" w:rsidRPr="009511B1" w:rsidRDefault="0092169C" w:rsidP="00FF57F0">
            <w:pPr>
              <w:pStyle w:val="30"/>
              <w:tabs>
                <w:tab w:val="clear" w:pos="360"/>
                <w:tab w:val="clear" w:pos="720"/>
                <w:tab w:val="decimal" w:pos="83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15,863</w:t>
            </w:r>
          </w:p>
        </w:tc>
        <w:tc>
          <w:tcPr>
            <w:tcW w:w="241" w:type="dxa"/>
          </w:tcPr>
          <w:p w:rsidR="00FF57F0" w:rsidRPr="009511B1" w:rsidRDefault="00FF57F0" w:rsidP="00FF57F0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:rsidR="00FF57F0" w:rsidRDefault="00FF57F0" w:rsidP="00FF57F0">
            <w:pPr>
              <w:pStyle w:val="30"/>
              <w:tabs>
                <w:tab w:val="clear" w:pos="360"/>
                <w:tab w:val="clear" w:pos="720"/>
                <w:tab w:val="decimal" w:pos="83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FF57F0" w:rsidRPr="009511B1" w:rsidRDefault="00FF57F0" w:rsidP="00FF57F0">
            <w:pPr>
              <w:pStyle w:val="30"/>
              <w:tabs>
                <w:tab w:val="clear" w:pos="360"/>
                <w:tab w:val="clear" w:pos="720"/>
                <w:tab w:val="decimal" w:pos="83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72,888</w:t>
            </w:r>
          </w:p>
        </w:tc>
      </w:tr>
      <w:tr w:rsidR="00FF57F0" w:rsidRPr="006049A0" w:rsidTr="00A05681">
        <w:trPr>
          <w:cantSplit/>
        </w:trPr>
        <w:tc>
          <w:tcPr>
            <w:tcW w:w="4320" w:type="dxa"/>
          </w:tcPr>
          <w:p w:rsidR="00FF57F0" w:rsidRPr="00F371A4" w:rsidRDefault="00FF57F0" w:rsidP="008433B9">
            <w:pPr>
              <w:pStyle w:val="30"/>
              <w:tabs>
                <w:tab w:val="clear" w:pos="360"/>
                <w:tab w:val="clear" w:pos="720"/>
              </w:tabs>
              <w:ind w:left="-3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71A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FF57F0" w:rsidRPr="00F371A4" w:rsidRDefault="0092169C" w:rsidP="00A35BE5">
            <w:pPr>
              <w:pStyle w:val="30"/>
              <w:tabs>
                <w:tab w:val="clear" w:pos="360"/>
                <w:tab w:val="clear" w:pos="720"/>
                <w:tab w:val="decimal" w:pos="86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71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43" w:type="dxa"/>
          </w:tcPr>
          <w:p w:rsidR="00FF57F0" w:rsidRPr="00F371A4" w:rsidRDefault="00FF57F0" w:rsidP="00FF57F0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FF57F0" w:rsidRPr="00F371A4" w:rsidRDefault="00FF57F0" w:rsidP="00A35BE5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71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36" w:type="dxa"/>
          </w:tcPr>
          <w:p w:rsidR="00FF57F0" w:rsidRPr="00F371A4" w:rsidRDefault="00FF57F0" w:rsidP="00FF57F0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  <w:tcBorders>
              <w:top w:val="double" w:sz="4" w:space="0" w:color="auto"/>
              <w:bottom w:val="double" w:sz="4" w:space="0" w:color="auto"/>
            </w:tcBorders>
          </w:tcPr>
          <w:p w:rsidR="00FF57F0" w:rsidRPr="00F371A4" w:rsidRDefault="0092169C" w:rsidP="00A35BE5">
            <w:pPr>
              <w:pStyle w:val="30"/>
              <w:tabs>
                <w:tab w:val="clear" w:pos="360"/>
                <w:tab w:val="clear" w:pos="720"/>
                <w:tab w:val="decimal" w:pos="83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71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41" w:type="dxa"/>
          </w:tcPr>
          <w:p w:rsidR="00FF57F0" w:rsidRPr="00F371A4" w:rsidRDefault="00FF57F0" w:rsidP="00FF57F0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</w:tcPr>
          <w:p w:rsidR="00FF57F0" w:rsidRPr="00F371A4" w:rsidRDefault="00FF57F0" w:rsidP="00FF57F0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71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</w:tr>
      <w:tr w:rsidR="00FF57F0" w:rsidRPr="006049A0" w:rsidTr="00A05681">
        <w:trPr>
          <w:cantSplit/>
        </w:trPr>
        <w:tc>
          <w:tcPr>
            <w:tcW w:w="4320" w:type="dxa"/>
          </w:tcPr>
          <w:p w:rsidR="00FF57F0" w:rsidRPr="00F371A4" w:rsidRDefault="00FF57F0" w:rsidP="008433B9">
            <w:pPr>
              <w:pStyle w:val="30"/>
              <w:tabs>
                <w:tab w:val="clear" w:pos="360"/>
                <w:tab w:val="clear" w:pos="720"/>
              </w:tabs>
              <w:ind w:left="-3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F371A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ต่อหุ้น</w:t>
            </w:r>
            <w:r w:rsidRPr="00F371A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F371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Pr="00F371A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Pr="00F371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  <w:r w:rsidRPr="00F371A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F371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FF57F0" w:rsidRPr="00F371A4" w:rsidRDefault="0092169C" w:rsidP="00FF57F0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0.05</w:t>
            </w:r>
          </w:p>
        </w:tc>
        <w:tc>
          <w:tcPr>
            <w:tcW w:w="243" w:type="dxa"/>
          </w:tcPr>
          <w:p w:rsidR="00FF57F0" w:rsidRPr="00F371A4" w:rsidRDefault="00FF57F0" w:rsidP="00FF57F0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FF57F0" w:rsidRPr="00F371A4" w:rsidRDefault="00FF57F0" w:rsidP="00FF57F0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0.22</w:t>
            </w:r>
          </w:p>
        </w:tc>
        <w:tc>
          <w:tcPr>
            <w:tcW w:w="236" w:type="dxa"/>
          </w:tcPr>
          <w:p w:rsidR="00FF57F0" w:rsidRPr="00F371A4" w:rsidRDefault="00FF57F0" w:rsidP="00FF57F0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  <w:tcBorders>
              <w:top w:val="double" w:sz="4" w:space="0" w:color="auto"/>
              <w:bottom w:val="double" w:sz="4" w:space="0" w:color="auto"/>
            </w:tcBorders>
          </w:tcPr>
          <w:p w:rsidR="00FF57F0" w:rsidRPr="00F371A4" w:rsidRDefault="0092169C" w:rsidP="00FF57F0">
            <w:pPr>
              <w:pStyle w:val="30"/>
              <w:tabs>
                <w:tab w:val="clear" w:pos="360"/>
                <w:tab w:val="clear" w:pos="720"/>
                <w:tab w:val="decimal" w:pos="6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0.05</w:t>
            </w:r>
          </w:p>
        </w:tc>
        <w:tc>
          <w:tcPr>
            <w:tcW w:w="241" w:type="dxa"/>
          </w:tcPr>
          <w:p w:rsidR="00FF57F0" w:rsidRPr="00F371A4" w:rsidRDefault="00FF57F0" w:rsidP="00FF57F0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</w:tcPr>
          <w:p w:rsidR="00FF57F0" w:rsidRPr="00F371A4" w:rsidRDefault="00FF57F0" w:rsidP="00A35BE5">
            <w:pPr>
              <w:pStyle w:val="30"/>
              <w:tabs>
                <w:tab w:val="clear" w:pos="360"/>
                <w:tab w:val="clear" w:pos="720"/>
                <w:tab w:val="decimal" w:pos="62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0.22</w:t>
            </w:r>
          </w:p>
        </w:tc>
      </w:tr>
    </w:tbl>
    <w:p w:rsidR="00B770B9" w:rsidRPr="009D438B" w:rsidRDefault="00B770B9" w:rsidP="00FF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3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43"/>
        <w:gridCol w:w="1080"/>
        <w:gridCol w:w="236"/>
        <w:gridCol w:w="1051"/>
        <w:gridCol w:w="241"/>
        <w:gridCol w:w="1109"/>
      </w:tblGrid>
      <w:tr w:rsidR="008F19E3" w:rsidRPr="006049A0" w:rsidTr="001166E3">
        <w:trPr>
          <w:tblHeader/>
        </w:trPr>
        <w:tc>
          <w:tcPr>
            <w:tcW w:w="4320" w:type="dxa"/>
          </w:tcPr>
          <w:p w:rsidR="008F19E3" w:rsidRPr="00F371A4" w:rsidRDefault="008F19E3" w:rsidP="001166E3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F371A4">
              <w:rPr>
                <w:rFonts w:cs="Times New Roman"/>
                <w:b w:val="0"/>
                <w:bCs w:val="0"/>
                <w:cs/>
              </w:rPr>
              <w:br w:type="page"/>
            </w:r>
            <w:r w:rsidRPr="00F371A4">
              <w:rPr>
                <w:rFonts w:ascii="Arial" w:hAnsi="Arial" w:cs="Angsana New"/>
                <w:b w:val="0"/>
                <w:bCs w:val="0"/>
                <w:sz w:val="18"/>
                <w:szCs w:val="18"/>
                <w:lang w:val="en-US"/>
              </w:rPr>
              <w:br w:type="page"/>
            </w:r>
          </w:p>
        </w:tc>
        <w:tc>
          <w:tcPr>
            <w:tcW w:w="2403" w:type="dxa"/>
            <w:gridSpan w:val="3"/>
          </w:tcPr>
          <w:p w:rsidR="008F19E3" w:rsidRPr="00F371A4" w:rsidRDefault="008F19E3" w:rsidP="0011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71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8F19E3" w:rsidRPr="00F371A4" w:rsidRDefault="008F19E3" w:rsidP="0011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1" w:type="dxa"/>
            <w:gridSpan w:val="3"/>
          </w:tcPr>
          <w:p w:rsidR="008F19E3" w:rsidRPr="00F371A4" w:rsidRDefault="008F19E3" w:rsidP="0011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71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19E3" w:rsidRPr="006049A0" w:rsidTr="001166E3">
        <w:trPr>
          <w:tblHeader/>
        </w:trPr>
        <w:tc>
          <w:tcPr>
            <w:tcW w:w="4320" w:type="dxa"/>
          </w:tcPr>
          <w:p w:rsidR="008F19E3" w:rsidRPr="00F371A4" w:rsidRDefault="008F19E3" w:rsidP="008433B9">
            <w:pPr>
              <w:pStyle w:val="30"/>
              <w:tabs>
                <w:tab w:val="clear" w:pos="360"/>
                <w:tab w:val="clear" w:pos="720"/>
              </w:tabs>
              <w:ind w:left="-3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71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F371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เดือนสิ้นสุดวันที่</w:t>
            </w:r>
            <w:r w:rsidRPr="00F371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30 </w:t>
            </w:r>
            <w:r w:rsidRPr="00F371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080" w:type="dxa"/>
          </w:tcPr>
          <w:p w:rsidR="008F19E3" w:rsidRPr="00FF57F0" w:rsidRDefault="008F19E3" w:rsidP="0011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F57F0">
              <w:rPr>
                <w:rFonts w:ascii="Angsana New" w:hAnsi="Angsana New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43" w:type="dxa"/>
          </w:tcPr>
          <w:p w:rsidR="008F19E3" w:rsidRPr="00FF57F0" w:rsidRDefault="008F19E3" w:rsidP="0011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8F19E3" w:rsidRPr="00FF57F0" w:rsidRDefault="008F19E3" w:rsidP="0011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F57F0">
              <w:rPr>
                <w:rFonts w:ascii="Angsana New" w:hAnsi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</w:tcPr>
          <w:p w:rsidR="008F19E3" w:rsidRPr="00FF57F0" w:rsidRDefault="008F19E3" w:rsidP="0011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:rsidR="008F19E3" w:rsidRPr="00FF57F0" w:rsidRDefault="008F19E3" w:rsidP="0011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F57F0">
              <w:rPr>
                <w:rFonts w:ascii="Angsana New" w:hAnsi="Angsana New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41" w:type="dxa"/>
          </w:tcPr>
          <w:p w:rsidR="008F19E3" w:rsidRPr="00FF57F0" w:rsidRDefault="008F19E3" w:rsidP="0011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9" w:type="dxa"/>
          </w:tcPr>
          <w:p w:rsidR="008F19E3" w:rsidRPr="00FF57F0" w:rsidRDefault="008F19E3" w:rsidP="0011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F57F0">
              <w:rPr>
                <w:rFonts w:ascii="Angsana New" w:hAnsi="Angsana New" w:hint="cs"/>
                <w:b/>
                <w:sz w:val="30"/>
                <w:szCs w:val="30"/>
                <w:cs/>
              </w:rPr>
              <w:t>2561</w:t>
            </w:r>
          </w:p>
        </w:tc>
      </w:tr>
      <w:tr w:rsidR="008F19E3" w:rsidRPr="006049A0" w:rsidTr="001166E3">
        <w:trPr>
          <w:cantSplit/>
          <w:tblHeader/>
        </w:trPr>
        <w:tc>
          <w:tcPr>
            <w:tcW w:w="4320" w:type="dxa"/>
          </w:tcPr>
          <w:p w:rsidR="008F19E3" w:rsidRPr="00F371A4" w:rsidRDefault="008F19E3" w:rsidP="001166E3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040" w:type="dxa"/>
            <w:gridSpan w:val="7"/>
          </w:tcPr>
          <w:p w:rsidR="008F19E3" w:rsidRPr="00F371A4" w:rsidRDefault="008F19E3" w:rsidP="0011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F371A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(พันบาท/พันหุ้น)</w:t>
            </w:r>
          </w:p>
        </w:tc>
      </w:tr>
      <w:tr w:rsidR="008F19E3" w:rsidRPr="006049A0" w:rsidTr="001166E3">
        <w:trPr>
          <w:cantSplit/>
        </w:trPr>
        <w:tc>
          <w:tcPr>
            <w:tcW w:w="4320" w:type="dxa"/>
          </w:tcPr>
          <w:p w:rsidR="008F19E3" w:rsidRPr="00F371A4" w:rsidRDefault="008F19E3" w:rsidP="008433B9">
            <w:pPr>
              <w:pStyle w:val="30"/>
              <w:tabs>
                <w:tab w:val="clear" w:pos="360"/>
                <w:tab w:val="clear" w:pos="720"/>
              </w:tabs>
              <w:ind w:left="145" w:hanging="1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F371A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ที่เป็นส่วนของ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F371A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ผู้ถือหุ้น</w:t>
            </w:r>
            <w:r w:rsidRPr="00F371A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สามัญ</w:t>
            </w:r>
            <w:r w:rsidRPr="00F371A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ของบริษัท</w:t>
            </w:r>
            <w:r w:rsidRPr="00F371A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F371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Pr="00F371A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Pr="00F371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F19E3" w:rsidRDefault="008F19E3" w:rsidP="001166E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D22448" w:rsidRPr="009511B1" w:rsidRDefault="00D22448" w:rsidP="001166E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88,74</w:t>
            </w:r>
            <w:r w:rsidR="0069363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43" w:type="dxa"/>
          </w:tcPr>
          <w:p w:rsidR="008F19E3" w:rsidRPr="00F371A4" w:rsidRDefault="008F19E3" w:rsidP="001166E3">
            <w:pPr>
              <w:pStyle w:val="30"/>
              <w:tabs>
                <w:tab w:val="clear" w:pos="360"/>
                <w:tab w:val="clear" w:pos="720"/>
                <w:tab w:val="decimal" w:pos="83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F19E3" w:rsidRDefault="008F19E3" w:rsidP="001166E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8F19E3" w:rsidRPr="009511B1" w:rsidRDefault="008F19E3" w:rsidP="001166E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1,257</w:t>
            </w:r>
          </w:p>
        </w:tc>
        <w:tc>
          <w:tcPr>
            <w:tcW w:w="236" w:type="dxa"/>
          </w:tcPr>
          <w:p w:rsidR="008F19E3" w:rsidRPr="009511B1" w:rsidRDefault="008F19E3" w:rsidP="001166E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:rsidR="008F19E3" w:rsidRDefault="008F19E3" w:rsidP="001166E3">
            <w:pPr>
              <w:pStyle w:val="30"/>
              <w:tabs>
                <w:tab w:val="clear" w:pos="360"/>
                <w:tab w:val="clear" w:pos="720"/>
                <w:tab w:val="decimal" w:pos="83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D22448" w:rsidRPr="009511B1" w:rsidRDefault="00D22448" w:rsidP="001166E3">
            <w:pPr>
              <w:pStyle w:val="30"/>
              <w:tabs>
                <w:tab w:val="clear" w:pos="360"/>
                <w:tab w:val="clear" w:pos="720"/>
                <w:tab w:val="decimal" w:pos="83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85,884</w:t>
            </w:r>
          </w:p>
        </w:tc>
        <w:tc>
          <w:tcPr>
            <w:tcW w:w="241" w:type="dxa"/>
          </w:tcPr>
          <w:p w:rsidR="008F19E3" w:rsidRPr="009511B1" w:rsidRDefault="008F19E3" w:rsidP="001166E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:rsidR="008F19E3" w:rsidRDefault="008F19E3" w:rsidP="00A35BE5">
            <w:pPr>
              <w:pStyle w:val="30"/>
              <w:tabs>
                <w:tab w:val="clear" w:pos="360"/>
                <w:tab w:val="clear" w:pos="720"/>
                <w:tab w:val="decimal" w:pos="83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8F19E3" w:rsidRPr="009511B1" w:rsidRDefault="008F19E3" w:rsidP="00A35BE5">
            <w:pPr>
              <w:pStyle w:val="30"/>
              <w:tabs>
                <w:tab w:val="clear" w:pos="360"/>
                <w:tab w:val="clear" w:pos="720"/>
                <w:tab w:val="decimal" w:pos="83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1,306</w:t>
            </w:r>
          </w:p>
        </w:tc>
      </w:tr>
      <w:tr w:rsidR="008F19E3" w:rsidRPr="006049A0" w:rsidTr="001166E3">
        <w:trPr>
          <w:cantSplit/>
        </w:trPr>
        <w:tc>
          <w:tcPr>
            <w:tcW w:w="4320" w:type="dxa"/>
          </w:tcPr>
          <w:p w:rsidR="008F19E3" w:rsidRPr="00F371A4" w:rsidRDefault="008F19E3" w:rsidP="008433B9">
            <w:pPr>
              <w:pStyle w:val="30"/>
              <w:tabs>
                <w:tab w:val="clear" w:pos="360"/>
                <w:tab w:val="clear" w:pos="720"/>
              </w:tabs>
              <w:ind w:left="-3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71A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8F19E3" w:rsidRPr="00F371A4" w:rsidRDefault="00D22448" w:rsidP="001166E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43" w:type="dxa"/>
          </w:tcPr>
          <w:p w:rsidR="008F19E3" w:rsidRPr="00F371A4" w:rsidRDefault="008F19E3" w:rsidP="001166E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8F19E3" w:rsidRPr="00F371A4" w:rsidRDefault="008F19E3" w:rsidP="001166E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71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36" w:type="dxa"/>
          </w:tcPr>
          <w:p w:rsidR="008F19E3" w:rsidRPr="00F371A4" w:rsidRDefault="008F19E3" w:rsidP="001166E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  <w:tcBorders>
              <w:top w:val="double" w:sz="4" w:space="0" w:color="auto"/>
              <w:bottom w:val="double" w:sz="4" w:space="0" w:color="auto"/>
            </w:tcBorders>
          </w:tcPr>
          <w:p w:rsidR="008F19E3" w:rsidRPr="00F371A4" w:rsidRDefault="00D22448" w:rsidP="001166E3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41" w:type="dxa"/>
          </w:tcPr>
          <w:p w:rsidR="008F19E3" w:rsidRPr="00F371A4" w:rsidRDefault="008F19E3" w:rsidP="001166E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</w:tcPr>
          <w:p w:rsidR="008F19E3" w:rsidRPr="00F371A4" w:rsidRDefault="008F19E3" w:rsidP="00A35BE5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71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</w:tr>
      <w:tr w:rsidR="00A35BE5" w:rsidRPr="006049A0" w:rsidTr="001166E3">
        <w:trPr>
          <w:cantSplit/>
        </w:trPr>
        <w:tc>
          <w:tcPr>
            <w:tcW w:w="4320" w:type="dxa"/>
          </w:tcPr>
          <w:p w:rsidR="00A35BE5" w:rsidRPr="00F371A4" w:rsidRDefault="00A35BE5" w:rsidP="008433B9">
            <w:pPr>
              <w:pStyle w:val="30"/>
              <w:tabs>
                <w:tab w:val="clear" w:pos="360"/>
                <w:tab w:val="clear" w:pos="720"/>
              </w:tabs>
              <w:ind w:left="-3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F371A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ต่อหุ้น</w:t>
            </w:r>
            <w:r w:rsidRPr="00F371A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F371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Pr="00F371A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Pr="00F371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  <w:r w:rsidRPr="00F371A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F371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A35BE5" w:rsidRPr="00F371A4" w:rsidRDefault="00A35BE5" w:rsidP="00A35BE5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0.27</w:t>
            </w:r>
          </w:p>
        </w:tc>
        <w:tc>
          <w:tcPr>
            <w:tcW w:w="243" w:type="dxa"/>
          </w:tcPr>
          <w:p w:rsidR="00A35BE5" w:rsidRPr="00F371A4" w:rsidRDefault="00A35BE5" w:rsidP="00A35BE5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A35BE5" w:rsidRPr="00F371A4" w:rsidRDefault="00A35BE5" w:rsidP="00A35BE5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0.004</w:t>
            </w:r>
          </w:p>
        </w:tc>
        <w:tc>
          <w:tcPr>
            <w:tcW w:w="236" w:type="dxa"/>
          </w:tcPr>
          <w:p w:rsidR="00A35BE5" w:rsidRPr="00F371A4" w:rsidRDefault="00A35BE5" w:rsidP="00A35BE5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  <w:tcBorders>
              <w:top w:val="double" w:sz="4" w:space="0" w:color="auto"/>
              <w:bottom w:val="double" w:sz="4" w:space="0" w:color="auto"/>
            </w:tcBorders>
          </w:tcPr>
          <w:p w:rsidR="00A35BE5" w:rsidRPr="00F371A4" w:rsidRDefault="00A35BE5" w:rsidP="00A35BE5">
            <w:pPr>
              <w:pStyle w:val="30"/>
              <w:tabs>
                <w:tab w:val="clear" w:pos="360"/>
                <w:tab w:val="clear" w:pos="720"/>
                <w:tab w:val="decimal" w:pos="6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0.26</w:t>
            </w:r>
          </w:p>
        </w:tc>
        <w:tc>
          <w:tcPr>
            <w:tcW w:w="241" w:type="dxa"/>
          </w:tcPr>
          <w:p w:rsidR="00A35BE5" w:rsidRPr="00F371A4" w:rsidRDefault="00A35BE5" w:rsidP="00A35BE5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</w:tcPr>
          <w:p w:rsidR="00A35BE5" w:rsidRPr="00F371A4" w:rsidRDefault="00A35BE5" w:rsidP="00A35BE5">
            <w:pPr>
              <w:pStyle w:val="30"/>
              <w:tabs>
                <w:tab w:val="clear" w:pos="360"/>
                <w:tab w:val="clear" w:pos="720"/>
                <w:tab w:val="decimal" w:pos="623"/>
              </w:tabs>
              <w:ind w:right="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0.004</w:t>
            </w:r>
          </w:p>
        </w:tc>
      </w:tr>
    </w:tbl>
    <w:p w:rsidR="008F19E3" w:rsidRPr="009D438B" w:rsidRDefault="008F19E3" w:rsidP="00FF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340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:rsidR="008F19E3" w:rsidRDefault="008F19E3" w:rsidP="00B770B9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8F19E3" w:rsidRPr="009D438B" w:rsidRDefault="008F19E3" w:rsidP="008F1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/>
        <w:jc w:val="both"/>
        <w:rPr>
          <w:rFonts w:ascii="Angsana New" w:hAnsi="Angsana New"/>
          <w:b/>
          <w:bCs/>
        </w:rPr>
      </w:pPr>
    </w:p>
    <w:p w:rsidR="008F19E3" w:rsidRPr="009D14C9" w:rsidRDefault="008F19E3" w:rsidP="008F1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  <w:r w:rsidRPr="009D14C9">
        <w:rPr>
          <w:rFonts w:ascii="Angsana New" w:hAnsi="Angsana New"/>
          <w:sz w:val="30"/>
          <w:szCs w:val="30"/>
          <w:cs/>
        </w:rPr>
        <w:t>เงินปันผล</w:t>
      </w:r>
      <w:r w:rsidRPr="009D14C9">
        <w:rPr>
          <w:rFonts w:ascii="Angsana New" w:hAnsi="Angsana New" w:hint="cs"/>
          <w:sz w:val="30"/>
          <w:szCs w:val="30"/>
          <w:cs/>
        </w:rPr>
        <w:t>ที่บริษัทจ่ายให้ผู้ถือหุ้น มี</w:t>
      </w:r>
      <w:r w:rsidRPr="009D14C9">
        <w:rPr>
          <w:rFonts w:ascii="Angsana New" w:hAnsi="Angsana New"/>
          <w:sz w:val="30"/>
          <w:szCs w:val="30"/>
          <w:cs/>
        </w:rPr>
        <w:t>ดังนี้</w:t>
      </w:r>
      <w:r w:rsidRPr="009D14C9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2808"/>
        <w:gridCol w:w="1890"/>
        <w:gridCol w:w="1890"/>
        <w:gridCol w:w="1170"/>
        <w:gridCol w:w="270"/>
        <w:gridCol w:w="1170"/>
      </w:tblGrid>
      <w:tr w:rsidR="00015859" w:rsidRPr="009D14C9" w:rsidTr="009D14C9">
        <w:tc>
          <w:tcPr>
            <w:tcW w:w="2808" w:type="dxa"/>
            <w:shd w:val="clear" w:color="auto" w:fill="auto"/>
            <w:vAlign w:val="bottom"/>
          </w:tcPr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14C9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14C9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14C9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F19E3" w:rsidRPr="009D14C9" w:rsidRDefault="008F19E3" w:rsidP="009D1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14C9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  <w:shd w:val="clear" w:color="auto" w:fill="auto"/>
          </w:tcPr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F19E3" w:rsidRPr="009D14C9" w:rsidDel="00D43E7A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14C9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015859" w:rsidRPr="009D14C9" w:rsidTr="009D14C9">
        <w:tc>
          <w:tcPr>
            <w:tcW w:w="2808" w:type="dxa"/>
            <w:shd w:val="clear" w:color="auto" w:fill="auto"/>
          </w:tcPr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8F19E3" w:rsidRPr="009D14C9" w:rsidRDefault="008F19E3" w:rsidP="009D1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D14C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D14C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15859" w:rsidRPr="009D14C9" w:rsidTr="009D14C9">
        <w:tc>
          <w:tcPr>
            <w:tcW w:w="2808" w:type="dxa"/>
            <w:shd w:val="clear" w:color="auto" w:fill="auto"/>
          </w:tcPr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D14C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9D14C9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90" w:type="dxa"/>
            <w:shd w:val="clear" w:color="auto" w:fill="auto"/>
          </w:tcPr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F19E3" w:rsidRPr="009D14C9" w:rsidRDefault="008F19E3" w:rsidP="009D1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21" w:firstLine="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5859" w:rsidRPr="009D14C9" w:rsidTr="009D14C9">
        <w:tc>
          <w:tcPr>
            <w:tcW w:w="2808" w:type="dxa"/>
            <w:shd w:val="clear" w:color="auto" w:fill="auto"/>
          </w:tcPr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9D14C9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="00696051" w:rsidRPr="009D14C9"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  <w:tc>
          <w:tcPr>
            <w:tcW w:w="1890" w:type="dxa"/>
            <w:shd w:val="clear" w:color="auto" w:fill="auto"/>
          </w:tcPr>
          <w:p w:rsidR="008F19E3" w:rsidRPr="009D14C9" w:rsidRDefault="009D14C9" w:rsidP="009D1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14C9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9D14C9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8F19E3" w:rsidRPr="009D14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F19E3" w:rsidRPr="009D14C9">
              <w:rPr>
                <w:rFonts w:ascii="Angsana New" w:hAnsi="Angsana New"/>
                <w:sz w:val="30"/>
                <w:szCs w:val="30"/>
              </w:rPr>
              <w:t>256</w:t>
            </w:r>
            <w:r w:rsidRPr="009D14C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90" w:type="dxa"/>
            <w:shd w:val="clear" w:color="auto" w:fill="auto"/>
          </w:tcPr>
          <w:p w:rsidR="008F19E3" w:rsidRPr="009D14C9" w:rsidRDefault="009D14C9" w:rsidP="009D1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 w:right="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14C9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="00D22448" w:rsidRPr="009D14C9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="008F19E3" w:rsidRPr="009D14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F19E3" w:rsidRPr="009D14C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8F19E3" w:rsidRPr="009D14C9" w:rsidRDefault="009D14C9" w:rsidP="009D1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14C9">
              <w:rPr>
                <w:rFonts w:ascii="Angsana New" w:hAnsi="Angsana New"/>
                <w:sz w:val="30"/>
                <w:szCs w:val="30"/>
              </w:rPr>
              <w:t>0.15</w:t>
            </w:r>
          </w:p>
        </w:tc>
        <w:tc>
          <w:tcPr>
            <w:tcW w:w="270" w:type="dxa"/>
            <w:shd w:val="clear" w:color="auto" w:fill="auto"/>
          </w:tcPr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8F19E3" w:rsidRPr="009D14C9" w:rsidRDefault="009D14C9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14C9">
              <w:rPr>
                <w:rFonts w:ascii="Angsana New" w:hAnsi="Angsana New"/>
                <w:sz w:val="30"/>
                <w:szCs w:val="30"/>
              </w:rPr>
              <w:t>49.50</w:t>
            </w:r>
          </w:p>
        </w:tc>
      </w:tr>
      <w:tr w:rsidR="00015859" w:rsidRPr="009D14C9" w:rsidTr="009D14C9">
        <w:tc>
          <w:tcPr>
            <w:tcW w:w="2808" w:type="dxa"/>
            <w:shd w:val="clear" w:color="auto" w:fill="auto"/>
          </w:tcPr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:rsidR="008F19E3" w:rsidRPr="009D14C9" w:rsidRDefault="008F19E3" w:rsidP="009D1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:rsidR="008F19E3" w:rsidRPr="009D14C9" w:rsidRDefault="008F19E3" w:rsidP="009D1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 w:right="7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8F19E3" w:rsidRPr="009D14C9" w:rsidRDefault="008F19E3" w:rsidP="009D1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15859" w:rsidRPr="009D14C9" w:rsidTr="009D14C9">
        <w:tc>
          <w:tcPr>
            <w:tcW w:w="2808" w:type="dxa"/>
            <w:shd w:val="clear" w:color="auto" w:fill="auto"/>
          </w:tcPr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D14C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9D14C9">
              <w:rPr>
                <w:rFonts w:ascii="Angsana New"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890" w:type="dxa"/>
            <w:shd w:val="clear" w:color="auto" w:fill="auto"/>
          </w:tcPr>
          <w:p w:rsidR="008F19E3" w:rsidRPr="009D14C9" w:rsidRDefault="008F19E3" w:rsidP="009D1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:rsidR="008F19E3" w:rsidRPr="009D14C9" w:rsidRDefault="008F19E3" w:rsidP="009D1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F19E3" w:rsidRPr="00F37B07" w:rsidRDefault="008F19E3" w:rsidP="009D1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F19E3" w:rsidRPr="00F37B07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F19E3" w:rsidRPr="00F37B07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15859" w:rsidRPr="000C3925" w:rsidTr="009D14C9">
        <w:tc>
          <w:tcPr>
            <w:tcW w:w="2808" w:type="dxa"/>
            <w:shd w:val="clear" w:color="auto" w:fill="auto"/>
          </w:tcPr>
          <w:p w:rsidR="008F19E3" w:rsidRPr="009D14C9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9D14C9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="00696051" w:rsidRPr="009D14C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96051" w:rsidRPr="009D14C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90" w:type="dxa"/>
            <w:shd w:val="clear" w:color="auto" w:fill="auto"/>
          </w:tcPr>
          <w:p w:rsidR="008F19E3" w:rsidRPr="009D14C9" w:rsidRDefault="00C91DC9" w:rsidP="009D1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14C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9D14C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D14C9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9D14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D14C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8F19E3" w:rsidRPr="009D14C9" w:rsidRDefault="009D14C9" w:rsidP="009D1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14C9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="00D22448" w:rsidRPr="009D14C9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="008F19E3" w:rsidRPr="009D14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F19E3" w:rsidRPr="009D14C9">
              <w:rPr>
                <w:rFonts w:ascii="Angsana New" w:hAnsi="Angsana New"/>
                <w:sz w:val="30"/>
                <w:szCs w:val="30"/>
              </w:rPr>
              <w:t>256</w:t>
            </w:r>
            <w:r w:rsidRPr="009D14C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8F19E3" w:rsidRPr="00F37B07" w:rsidRDefault="009D14C9" w:rsidP="009D1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7B07">
              <w:rPr>
                <w:rFonts w:ascii="Angsana New" w:hAnsi="Angsana New"/>
                <w:sz w:val="30"/>
                <w:szCs w:val="30"/>
              </w:rPr>
              <w:t>0.05</w:t>
            </w:r>
          </w:p>
        </w:tc>
        <w:tc>
          <w:tcPr>
            <w:tcW w:w="270" w:type="dxa"/>
            <w:shd w:val="clear" w:color="auto" w:fill="auto"/>
          </w:tcPr>
          <w:p w:rsidR="008F19E3" w:rsidRPr="00F37B07" w:rsidRDefault="008F19E3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8F19E3" w:rsidRPr="00F37B07" w:rsidRDefault="009D14C9" w:rsidP="0001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7B07">
              <w:rPr>
                <w:rFonts w:ascii="Angsana New" w:hAnsi="Angsana New"/>
                <w:sz w:val="30"/>
                <w:szCs w:val="30"/>
              </w:rPr>
              <w:t>16.50</w:t>
            </w:r>
          </w:p>
        </w:tc>
      </w:tr>
    </w:tbl>
    <w:p w:rsidR="00B770B9" w:rsidRPr="00EF744C" w:rsidRDefault="00B770B9" w:rsidP="00B770B9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F744C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:rsidR="00B770B9" w:rsidRPr="004C45BB" w:rsidRDefault="00B770B9" w:rsidP="00B770B9">
      <w:pPr>
        <w:pStyle w:val="block"/>
        <w:tabs>
          <w:tab w:val="left" w:pos="540"/>
        </w:tabs>
        <w:spacing w:after="0" w:line="240" w:lineRule="atLeast"/>
        <w:ind w:right="-7"/>
        <w:jc w:val="both"/>
        <w:rPr>
          <w:rFonts w:ascii="Angsana New" w:hAnsi="Angsana New" w:cs="Angsana New"/>
          <w:sz w:val="28"/>
          <w:szCs w:val="28"/>
          <w:lang w:bidi="th-TH"/>
        </w:rPr>
      </w:pPr>
    </w:p>
    <w:p w:rsidR="00B770B9" w:rsidRPr="00EF744C" w:rsidRDefault="00B770B9" w:rsidP="00B770B9">
      <w:pPr>
        <w:pStyle w:val="block"/>
        <w:spacing w:after="0" w:line="240" w:lineRule="atLeast"/>
        <w:ind w:right="198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EF744C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B770B9" w:rsidRPr="004C45BB" w:rsidRDefault="00B770B9" w:rsidP="00B770B9">
      <w:pPr>
        <w:pStyle w:val="block"/>
        <w:spacing w:after="0" w:line="240" w:lineRule="atLeast"/>
        <w:ind w:right="198"/>
        <w:jc w:val="both"/>
        <w:rPr>
          <w:rFonts w:ascii="Angsana New" w:hAnsi="Angsana New" w:cs="Angsana New"/>
          <w:sz w:val="28"/>
          <w:szCs w:val="28"/>
          <w:lang w:bidi="th-TH"/>
        </w:rPr>
      </w:pPr>
    </w:p>
    <w:p w:rsidR="00B770B9" w:rsidRPr="00EF744C" w:rsidRDefault="00B770B9" w:rsidP="00B770B9">
      <w:pPr>
        <w:pStyle w:val="block"/>
        <w:spacing w:after="0" w:line="240" w:lineRule="atLeast"/>
        <w:ind w:left="540" w:right="19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F744C">
        <w:rPr>
          <w:rFonts w:ascii="Angsana New" w:hAnsi="Angsana New" w:cs="Angsana New"/>
          <w:sz w:val="30"/>
          <w:szCs w:val="30"/>
          <w:cs/>
          <w:lang w:bidi="th-TH"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Pr="00EF744C">
        <w:rPr>
          <w:rFonts w:ascii="Angsana New" w:hAnsi="Angsana New" w:cs="Angsana New"/>
          <w:sz w:val="30"/>
          <w:szCs w:val="30"/>
          <w:lang w:bidi="th-TH"/>
        </w:rPr>
        <w:br/>
      </w:r>
      <w:r w:rsidRPr="00EF744C">
        <w:rPr>
          <w:rFonts w:ascii="Angsana New" w:hAnsi="Angsana New" w:cs="Angsana New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</w:t>
      </w:r>
      <w:r w:rsidRPr="00EF744C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EF744C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EF744C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EF744C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</w:t>
      </w:r>
      <w:r w:rsidRPr="00EF744C">
        <w:rPr>
          <w:rFonts w:ascii="Angsana New" w:hAnsi="Angsana New" w:cs="Angsana New"/>
          <w:sz w:val="30"/>
          <w:szCs w:val="30"/>
          <w:lang w:bidi="th-TH"/>
        </w:rPr>
        <w:br/>
      </w:r>
      <w:r w:rsidRPr="00EF744C">
        <w:rPr>
          <w:rFonts w:ascii="Angsana New" w:hAnsi="Angsana New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:rsidR="00B770B9" w:rsidRPr="004C45BB" w:rsidRDefault="00B770B9" w:rsidP="00B770B9">
      <w:pPr>
        <w:pStyle w:val="block"/>
        <w:spacing w:after="0" w:line="240" w:lineRule="atLeast"/>
        <w:ind w:left="540" w:right="198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tbl>
      <w:tblPr>
        <w:tblW w:w="9094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08"/>
        <w:gridCol w:w="1260"/>
        <w:gridCol w:w="180"/>
        <w:gridCol w:w="900"/>
        <w:gridCol w:w="183"/>
        <w:gridCol w:w="897"/>
        <w:gridCol w:w="180"/>
        <w:gridCol w:w="900"/>
        <w:gridCol w:w="180"/>
        <w:gridCol w:w="906"/>
      </w:tblGrid>
      <w:tr w:rsidR="00B770B9" w:rsidRPr="00EF744C" w:rsidTr="009274EB">
        <w:trPr>
          <w:trHeight w:val="346"/>
          <w:tblHeader/>
        </w:trPr>
        <w:tc>
          <w:tcPr>
            <w:tcW w:w="3508" w:type="dxa"/>
          </w:tcPr>
          <w:p w:rsidR="00B770B9" w:rsidRPr="00EF744C" w:rsidRDefault="00B770B9" w:rsidP="000D589B">
            <w:pPr>
              <w:ind w:left="180" w:hanging="180"/>
              <w:rPr>
                <w:rFonts w:ascii="Angsana New" w:hAnsi="Angsana New"/>
                <w:b/>
                <w:bCs/>
                <w:lang w:val="en-GB" w:bidi="ar-SA"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260" w:type="dxa"/>
          </w:tcPr>
          <w:p w:rsidR="00B770B9" w:rsidRPr="00EF744C" w:rsidRDefault="00B770B9" w:rsidP="000D589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B770B9" w:rsidRPr="00EF744C" w:rsidRDefault="00B770B9" w:rsidP="000D589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146" w:type="dxa"/>
            <w:gridSpan w:val="7"/>
            <w:tcBorders>
              <w:top w:val="nil"/>
              <w:left w:val="nil"/>
              <w:right w:val="nil"/>
            </w:tcBorders>
          </w:tcPr>
          <w:p w:rsidR="00B770B9" w:rsidRPr="00EF744C" w:rsidRDefault="00B770B9" w:rsidP="000D589B">
            <w:pPr>
              <w:pStyle w:val="acctfourfigures"/>
              <w:tabs>
                <w:tab w:val="left" w:pos="720"/>
                <w:tab w:val="center" w:pos="209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F74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EF744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/</w:t>
            </w:r>
            <w:r w:rsidRPr="00EF74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770B9" w:rsidRPr="00EF744C" w:rsidTr="009274EB">
        <w:trPr>
          <w:trHeight w:val="346"/>
          <w:tblHeader/>
        </w:trPr>
        <w:tc>
          <w:tcPr>
            <w:tcW w:w="3508" w:type="dxa"/>
            <w:hideMark/>
          </w:tcPr>
          <w:p w:rsidR="00B770B9" w:rsidRPr="00EF744C" w:rsidRDefault="00B770B9" w:rsidP="000D589B">
            <w:pPr>
              <w:ind w:left="180" w:hanging="180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1260" w:type="dxa"/>
            <w:hideMark/>
          </w:tcPr>
          <w:p w:rsidR="00B770B9" w:rsidRPr="00EF744C" w:rsidRDefault="00B770B9" w:rsidP="000D589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</w:rPr>
            </w:pPr>
            <w:r w:rsidRPr="00EF74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B770B9" w:rsidRPr="00EF744C" w:rsidRDefault="00B770B9" w:rsidP="000D589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146" w:type="dxa"/>
            <w:gridSpan w:val="7"/>
            <w:tcBorders>
              <w:left w:val="nil"/>
              <w:bottom w:val="single" w:sz="4" w:space="0" w:color="auto"/>
              <w:right w:val="nil"/>
            </w:tcBorders>
            <w:hideMark/>
          </w:tcPr>
          <w:p w:rsidR="00B770B9" w:rsidRPr="00EF744C" w:rsidRDefault="00B770B9" w:rsidP="000D589B">
            <w:pPr>
              <w:pStyle w:val="acctfourfigures"/>
              <w:tabs>
                <w:tab w:val="left" w:pos="720"/>
                <w:tab w:val="center" w:pos="2093"/>
              </w:tabs>
              <w:spacing w:line="240" w:lineRule="atLeast"/>
              <w:ind w:left="-79" w:right="-79"/>
              <w:rPr>
                <w:rFonts w:ascii="Angsana New" w:hAnsi="Angsana New" w:cs="Angsana New"/>
              </w:rPr>
            </w:pPr>
            <w:r w:rsidRPr="00EF74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ab/>
            </w:r>
            <w:r w:rsidRPr="00EF74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ab/>
            </w:r>
            <w:r w:rsidRPr="00EF74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ab/>
              <w:t>มูลค่ายุติธรรม</w:t>
            </w:r>
          </w:p>
        </w:tc>
      </w:tr>
      <w:tr w:rsidR="00B770B9" w:rsidRPr="00EF744C" w:rsidTr="00F4151B">
        <w:trPr>
          <w:trHeight w:val="346"/>
          <w:tblHeader/>
        </w:trPr>
        <w:tc>
          <w:tcPr>
            <w:tcW w:w="3508" w:type="dxa"/>
            <w:hideMark/>
          </w:tcPr>
          <w:p w:rsidR="00B770B9" w:rsidRPr="00EF744C" w:rsidRDefault="00B770B9" w:rsidP="000D589B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:rsidR="00B770B9" w:rsidRPr="00EF744C" w:rsidRDefault="00B770B9" w:rsidP="000D589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:rsidR="00B770B9" w:rsidRPr="00EF744C" w:rsidRDefault="00B770B9" w:rsidP="000D589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770B9" w:rsidRPr="00EF744C" w:rsidRDefault="00B770B9" w:rsidP="000D589B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 w:cs="Angsana New"/>
              </w:rPr>
            </w:pPr>
            <w:r w:rsidRPr="00EF74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F744C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0B9" w:rsidRPr="00EF744C" w:rsidRDefault="00B770B9" w:rsidP="000D589B">
            <w:pPr>
              <w:pStyle w:val="acctfourfigures"/>
              <w:spacing w:line="240" w:lineRule="atLeast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770B9" w:rsidRPr="00EF744C" w:rsidRDefault="00B770B9" w:rsidP="000D589B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 w:cs="Angsana New"/>
              </w:rPr>
            </w:pPr>
            <w:r w:rsidRPr="00EF74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F744C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0B9" w:rsidRPr="00EF744C" w:rsidRDefault="00B770B9" w:rsidP="000D589B">
            <w:pPr>
              <w:pStyle w:val="acctfourfigures"/>
              <w:spacing w:line="240" w:lineRule="atLeas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770B9" w:rsidRPr="00EF744C" w:rsidRDefault="00B770B9" w:rsidP="000D589B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 w:cs="Angsana New"/>
              </w:rPr>
            </w:pPr>
            <w:r w:rsidRPr="00EF74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F744C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0B9" w:rsidRPr="00EF744C" w:rsidRDefault="00B770B9" w:rsidP="000D589B">
            <w:pPr>
              <w:pStyle w:val="acctfourfigures"/>
              <w:spacing w:line="240" w:lineRule="atLeast"/>
              <w:rPr>
                <w:rFonts w:ascii="Angsana New" w:hAnsi="Angsana New" w:cs="Angsana New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770B9" w:rsidRPr="00EF744C" w:rsidRDefault="00B770B9" w:rsidP="000D589B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 w:cs="Angsana New"/>
              </w:rPr>
            </w:pPr>
            <w:r w:rsidRPr="00EF74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770B9" w:rsidRPr="00EF744C" w:rsidTr="009274EB">
        <w:trPr>
          <w:trHeight w:val="346"/>
          <w:tblHeader/>
        </w:trPr>
        <w:tc>
          <w:tcPr>
            <w:tcW w:w="3508" w:type="dxa"/>
          </w:tcPr>
          <w:p w:rsidR="00B770B9" w:rsidRPr="00EF744C" w:rsidRDefault="00B770B9" w:rsidP="000D589B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586" w:type="dxa"/>
            <w:gridSpan w:val="9"/>
            <w:hideMark/>
          </w:tcPr>
          <w:p w:rsidR="00B770B9" w:rsidRPr="00EF744C" w:rsidRDefault="00B770B9" w:rsidP="000D589B">
            <w:pPr>
              <w:pStyle w:val="acctfourfigures"/>
              <w:tabs>
                <w:tab w:val="center" w:pos="2809"/>
              </w:tabs>
              <w:ind w:left="-79" w:right="-73"/>
              <w:rPr>
                <w:rFonts w:ascii="Angsana New" w:hAnsi="Angsana New" w:cs="Angsana New"/>
              </w:rPr>
            </w:pPr>
            <w:r w:rsidRPr="00EF744C">
              <w:rPr>
                <w:rFonts w:ascii="Angsana New" w:hAnsi="Angsana New" w:cs="Angsana New"/>
                <w:i/>
                <w:iCs/>
                <w:sz w:val="30"/>
                <w:szCs w:val="30"/>
              </w:rPr>
              <w:tab/>
            </w:r>
            <w:r w:rsidRPr="00EF744C">
              <w:rPr>
                <w:rFonts w:ascii="Angsana New" w:hAnsi="Angsana New" w:cs="Angsana New"/>
                <w:i/>
                <w:iCs/>
                <w:sz w:val="30"/>
                <w:szCs w:val="30"/>
              </w:rPr>
              <w:tab/>
              <w:t>(</w:t>
            </w:r>
            <w:r w:rsidRPr="00EF744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F744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770B9" w:rsidRPr="00EF744C" w:rsidTr="00F4151B">
        <w:trPr>
          <w:cantSplit/>
          <w:trHeight w:val="346"/>
        </w:trPr>
        <w:tc>
          <w:tcPr>
            <w:tcW w:w="3508" w:type="dxa"/>
            <w:hideMark/>
          </w:tcPr>
          <w:p w:rsidR="00B770B9" w:rsidRPr="00EF744C" w:rsidRDefault="00FF57F0" w:rsidP="000D589B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 2562</w:t>
            </w:r>
          </w:p>
        </w:tc>
        <w:tc>
          <w:tcPr>
            <w:tcW w:w="1260" w:type="dxa"/>
          </w:tcPr>
          <w:p w:rsidR="00B770B9" w:rsidRPr="00EF744C" w:rsidRDefault="00B770B9" w:rsidP="000D589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0" w:type="dxa"/>
          </w:tcPr>
          <w:p w:rsidR="00B770B9" w:rsidRPr="00EF744C" w:rsidRDefault="00B770B9" w:rsidP="000D589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900" w:type="dxa"/>
          </w:tcPr>
          <w:p w:rsidR="00B770B9" w:rsidRPr="00EF744C" w:rsidRDefault="00B770B9" w:rsidP="000D589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3" w:type="dxa"/>
          </w:tcPr>
          <w:p w:rsidR="00B770B9" w:rsidRPr="00EF744C" w:rsidRDefault="00B770B9" w:rsidP="000D589B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897" w:type="dxa"/>
          </w:tcPr>
          <w:p w:rsidR="00B770B9" w:rsidRPr="00EF744C" w:rsidRDefault="00B770B9" w:rsidP="000D589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0" w:type="dxa"/>
          </w:tcPr>
          <w:p w:rsidR="00B770B9" w:rsidRPr="00EF744C" w:rsidRDefault="00B770B9" w:rsidP="000D589B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900" w:type="dxa"/>
          </w:tcPr>
          <w:p w:rsidR="00B770B9" w:rsidRPr="00EF744C" w:rsidRDefault="00B770B9" w:rsidP="000D589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0" w:type="dxa"/>
          </w:tcPr>
          <w:p w:rsidR="00B770B9" w:rsidRPr="00EF744C" w:rsidRDefault="00B770B9" w:rsidP="000D589B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906" w:type="dxa"/>
          </w:tcPr>
          <w:p w:rsidR="00B770B9" w:rsidRPr="00EF744C" w:rsidRDefault="00B770B9" w:rsidP="000D589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</w:tr>
      <w:tr w:rsidR="00B770B9" w:rsidRPr="00EF744C" w:rsidTr="00F4151B">
        <w:trPr>
          <w:cantSplit/>
          <w:trHeight w:val="346"/>
        </w:trPr>
        <w:tc>
          <w:tcPr>
            <w:tcW w:w="3508" w:type="dxa"/>
            <w:hideMark/>
          </w:tcPr>
          <w:p w:rsidR="00B770B9" w:rsidRPr="00EF744C" w:rsidRDefault="00B770B9" w:rsidP="000D589B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74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 w:rsidR="004E47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4E4704" w:rsidRPr="00EF74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</w:t>
            </w:r>
            <w:r w:rsidRPr="00EF74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260" w:type="dxa"/>
          </w:tcPr>
          <w:p w:rsidR="00B770B9" w:rsidRPr="004E4704" w:rsidRDefault="00B770B9" w:rsidP="000D589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80" w:type="dxa"/>
          </w:tcPr>
          <w:p w:rsidR="00B770B9" w:rsidRPr="00EF744C" w:rsidRDefault="00B770B9" w:rsidP="000D589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900" w:type="dxa"/>
          </w:tcPr>
          <w:p w:rsidR="00B770B9" w:rsidRPr="00EF744C" w:rsidRDefault="00B770B9" w:rsidP="000D589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3" w:type="dxa"/>
          </w:tcPr>
          <w:p w:rsidR="00B770B9" w:rsidRPr="00EF744C" w:rsidRDefault="00B770B9" w:rsidP="000D589B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897" w:type="dxa"/>
          </w:tcPr>
          <w:p w:rsidR="00B770B9" w:rsidRPr="00EF744C" w:rsidRDefault="00B770B9" w:rsidP="000D589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0" w:type="dxa"/>
          </w:tcPr>
          <w:p w:rsidR="00B770B9" w:rsidRPr="00EF744C" w:rsidRDefault="00B770B9" w:rsidP="000D589B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900" w:type="dxa"/>
          </w:tcPr>
          <w:p w:rsidR="00B770B9" w:rsidRPr="00EF744C" w:rsidRDefault="00B770B9" w:rsidP="000D589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0" w:type="dxa"/>
          </w:tcPr>
          <w:p w:rsidR="00B770B9" w:rsidRPr="00EF744C" w:rsidRDefault="00B770B9" w:rsidP="000D589B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906" w:type="dxa"/>
          </w:tcPr>
          <w:p w:rsidR="00B770B9" w:rsidRPr="00EF744C" w:rsidRDefault="00B770B9" w:rsidP="000D589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</w:tr>
      <w:tr w:rsidR="00B770B9" w:rsidRPr="00EF744C" w:rsidTr="00F4151B">
        <w:trPr>
          <w:cantSplit/>
          <w:trHeight w:val="346"/>
        </w:trPr>
        <w:tc>
          <w:tcPr>
            <w:tcW w:w="3508" w:type="dxa"/>
            <w:vAlign w:val="bottom"/>
            <w:hideMark/>
          </w:tcPr>
          <w:p w:rsidR="00B770B9" w:rsidRPr="00EF744C" w:rsidRDefault="00B770B9" w:rsidP="000D589B">
            <w:pPr>
              <w:tabs>
                <w:tab w:val="clear" w:pos="5387"/>
              </w:tabs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260" w:type="dxa"/>
            <w:vAlign w:val="bottom"/>
          </w:tcPr>
          <w:p w:rsidR="00B770B9" w:rsidRPr="00EF744C" w:rsidRDefault="00B770B9" w:rsidP="000D589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770B9" w:rsidRPr="00EF744C" w:rsidRDefault="00B770B9" w:rsidP="000D589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B770B9" w:rsidRPr="00EF744C" w:rsidRDefault="00B770B9" w:rsidP="000D589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:rsidR="00B770B9" w:rsidRPr="00EF744C" w:rsidRDefault="00B770B9" w:rsidP="000D589B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:rsidR="00B770B9" w:rsidRPr="00EF744C" w:rsidRDefault="00B770B9" w:rsidP="000D589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770B9" w:rsidRPr="00EF744C" w:rsidRDefault="00B770B9" w:rsidP="000D589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B770B9" w:rsidRPr="00EF744C" w:rsidRDefault="00B770B9" w:rsidP="000D589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770B9" w:rsidRPr="00EF744C" w:rsidRDefault="00B770B9" w:rsidP="000D589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6" w:type="dxa"/>
            <w:vAlign w:val="bottom"/>
          </w:tcPr>
          <w:p w:rsidR="00B770B9" w:rsidRPr="00EF744C" w:rsidRDefault="00B770B9" w:rsidP="000D589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151B" w:rsidRPr="00EF744C" w:rsidTr="00F4151B">
        <w:trPr>
          <w:cantSplit/>
          <w:trHeight w:val="346"/>
        </w:trPr>
        <w:tc>
          <w:tcPr>
            <w:tcW w:w="3508" w:type="dxa"/>
            <w:vAlign w:val="bottom"/>
            <w:hideMark/>
          </w:tcPr>
          <w:p w:rsidR="00F4151B" w:rsidRPr="00EF744C" w:rsidRDefault="00F4151B" w:rsidP="00F4151B">
            <w:pPr>
              <w:tabs>
                <w:tab w:val="clear" w:pos="5387"/>
              </w:tabs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</w:rPr>
              <w:t xml:space="preserve">   เป็นรายการสินทรัพย์</w:t>
            </w:r>
          </w:p>
        </w:tc>
        <w:tc>
          <w:tcPr>
            <w:tcW w:w="1260" w:type="dxa"/>
            <w:vAlign w:val="bottom"/>
          </w:tcPr>
          <w:p w:rsidR="00F4151B" w:rsidRPr="00EF744C" w:rsidRDefault="00F4151B" w:rsidP="00F415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180" w:type="dxa"/>
            <w:vAlign w:val="bottom"/>
          </w:tcPr>
          <w:p w:rsidR="00F4151B" w:rsidRPr="00EF744C" w:rsidRDefault="00F4151B" w:rsidP="00F4151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F4151B" w:rsidRPr="00EF744C" w:rsidRDefault="00F4151B" w:rsidP="00F4151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:rsidR="00F4151B" w:rsidRPr="00EF744C" w:rsidRDefault="00F4151B" w:rsidP="00F4151B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:rsidR="00F4151B" w:rsidRPr="00EF744C" w:rsidRDefault="00F4151B" w:rsidP="00F415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180" w:type="dxa"/>
            <w:vAlign w:val="bottom"/>
          </w:tcPr>
          <w:p w:rsidR="00F4151B" w:rsidRPr="00EF744C" w:rsidRDefault="00F4151B" w:rsidP="00F4151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F4151B" w:rsidRPr="00EF744C" w:rsidRDefault="00F4151B" w:rsidP="00F4151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F4151B" w:rsidRPr="00EF744C" w:rsidRDefault="00F4151B" w:rsidP="00F4151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6" w:type="dxa"/>
            <w:vAlign w:val="bottom"/>
          </w:tcPr>
          <w:p w:rsidR="00F4151B" w:rsidRPr="00EF744C" w:rsidRDefault="00F4151B" w:rsidP="00F4151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112</w:t>
            </w:r>
          </w:p>
        </w:tc>
      </w:tr>
    </w:tbl>
    <w:p w:rsidR="009274EB" w:rsidRPr="009B3A99" w:rsidRDefault="009274EB" w:rsidP="009274EB">
      <w:pPr>
        <w:pStyle w:val="block"/>
        <w:tabs>
          <w:tab w:val="left" w:pos="1390"/>
        </w:tabs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20"/>
          <w:lang w:bidi="th-TH"/>
        </w:rPr>
      </w:pPr>
      <w:r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ab/>
      </w:r>
    </w:p>
    <w:tbl>
      <w:tblPr>
        <w:tblW w:w="9094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08"/>
        <w:gridCol w:w="1260"/>
        <w:gridCol w:w="180"/>
        <w:gridCol w:w="900"/>
        <w:gridCol w:w="180"/>
        <w:gridCol w:w="900"/>
        <w:gridCol w:w="180"/>
        <w:gridCol w:w="900"/>
        <w:gridCol w:w="194"/>
        <w:gridCol w:w="892"/>
      </w:tblGrid>
      <w:tr w:rsidR="009274EB" w:rsidRPr="00EF744C" w:rsidTr="001166E3">
        <w:trPr>
          <w:cantSplit/>
          <w:trHeight w:val="346"/>
        </w:trPr>
        <w:tc>
          <w:tcPr>
            <w:tcW w:w="3508" w:type="dxa"/>
            <w:hideMark/>
          </w:tcPr>
          <w:p w:rsidR="009274EB" w:rsidRPr="00EF744C" w:rsidRDefault="009274EB" w:rsidP="001166E3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F74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EF74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</w:t>
            </w:r>
            <w:r w:rsidRPr="00EF74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Pr="00EF744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:rsidR="009274EB" w:rsidRPr="00EF744C" w:rsidRDefault="009274EB" w:rsidP="001166E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0" w:type="dxa"/>
          </w:tcPr>
          <w:p w:rsidR="009274EB" w:rsidRPr="00EF744C" w:rsidRDefault="009274EB" w:rsidP="001166E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900" w:type="dxa"/>
          </w:tcPr>
          <w:p w:rsidR="009274EB" w:rsidRPr="00EF744C" w:rsidRDefault="009274EB" w:rsidP="001166E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0" w:type="dxa"/>
          </w:tcPr>
          <w:p w:rsidR="009274EB" w:rsidRPr="00EF744C" w:rsidRDefault="009274EB" w:rsidP="001166E3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900" w:type="dxa"/>
          </w:tcPr>
          <w:p w:rsidR="009274EB" w:rsidRPr="00EF744C" w:rsidRDefault="009274EB" w:rsidP="001166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0" w:type="dxa"/>
          </w:tcPr>
          <w:p w:rsidR="009274EB" w:rsidRPr="00EF744C" w:rsidRDefault="009274EB" w:rsidP="001166E3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900" w:type="dxa"/>
          </w:tcPr>
          <w:p w:rsidR="009274EB" w:rsidRPr="00EF744C" w:rsidRDefault="009274EB" w:rsidP="001166E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94" w:type="dxa"/>
          </w:tcPr>
          <w:p w:rsidR="009274EB" w:rsidRPr="00EF744C" w:rsidRDefault="009274EB" w:rsidP="001166E3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892" w:type="dxa"/>
          </w:tcPr>
          <w:p w:rsidR="009274EB" w:rsidRPr="00EF744C" w:rsidRDefault="009274EB" w:rsidP="001166E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</w:tr>
      <w:tr w:rsidR="009274EB" w:rsidRPr="00EF744C" w:rsidTr="001166E3">
        <w:trPr>
          <w:cantSplit/>
          <w:trHeight w:val="346"/>
        </w:trPr>
        <w:tc>
          <w:tcPr>
            <w:tcW w:w="3508" w:type="dxa"/>
            <w:hideMark/>
          </w:tcPr>
          <w:p w:rsidR="009274EB" w:rsidRPr="00EF744C" w:rsidRDefault="009274EB" w:rsidP="001166E3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74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60" w:type="dxa"/>
          </w:tcPr>
          <w:p w:rsidR="009274EB" w:rsidRPr="00EF744C" w:rsidRDefault="009274EB" w:rsidP="001166E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0" w:type="dxa"/>
          </w:tcPr>
          <w:p w:rsidR="009274EB" w:rsidRPr="00EF744C" w:rsidRDefault="009274EB" w:rsidP="001166E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900" w:type="dxa"/>
          </w:tcPr>
          <w:p w:rsidR="009274EB" w:rsidRPr="00EF744C" w:rsidRDefault="009274EB" w:rsidP="001166E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0" w:type="dxa"/>
          </w:tcPr>
          <w:p w:rsidR="009274EB" w:rsidRPr="00EF744C" w:rsidRDefault="009274EB" w:rsidP="001166E3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900" w:type="dxa"/>
          </w:tcPr>
          <w:p w:rsidR="009274EB" w:rsidRPr="00EF744C" w:rsidRDefault="009274EB" w:rsidP="001166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0" w:type="dxa"/>
          </w:tcPr>
          <w:p w:rsidR="009274EB" w:rsidRPr="00EF744C" w:rsidRDefault="009274EB" w:rsidP="001166E3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900" w:type="dxa"/>
          </w:tcPr>
          <w:p w:rsidR="009274EB" w:rsidRPr="00EF744C" w:rsidRDefault="009274EB" w:rsidP="001166E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94" w:type="dxa"/>
          </w:tcPr>
          <w:p w:rsidR="009274EB" w:rsidRPr="00EF744C" w:rsidRDefault="009274EB" w:rsidP="001166E3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892" w:type="dxa"/>
          </w:tcPr>
          <w:p w:rsidR="009274EB" w:rsidRPr="00EF744C" w:rsidRDefault="009274EB" w:rsidP="001166E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</w:rPr>
            </w:pPr>
          </w:p>
        </w:tc>
      </w:tr>
      <w:tr w:rsidR="009274EB" w:rsidRPr="00EF744C" w:rsidTr="001166E3">
        <w:trPr>
          <w:cantSplit/>
          <w:trHeight w:val="346"/>
        </w:trPr>
        <w:tc>
          <w:tcPr>
            <w:tcW w:w="3508" w:type="dxa"/>
            <w:vAlign w:val="bottom"/>
            <w:hideMark/>
          </w:tcPr>
          <w:p w:rsidR="009274EB" w:rsidRPr="00EF744C" w:rsidRDefault="009274EB" w:rsidP="001166E3">
            <w:pPr>
              <w:tabs>
                <w:tab w:val="clear" w:pos="5387"/>
              </w:tabs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260" w:type="dxa"/>
            <w:vAlign w:val="bottom"/>
          </w:tcPr>
          <w:p w:rsidR="009274EB" w:rsidRPr="00EF744C" w:rsidRDefault="009274EB" w:rsidP="001166E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274EB" w:rsidRPr="00EF744C" w:rsidRDefault="009274EB" w:rsidP="001166E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274EB" w:rsidRPr="00EF744C" w:rsidRDefault="009274EB" w:rsidP="001166E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274EB" w:rsidRPr="00EF744C" w:rsidRDefault="009274EB" w:rsidP="001166E3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274EB" w:rsidRPr="00EF744C" w:rsidRDefault="009274EB" w:rsidP="001166E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274EB" w:rsidRPr="00EF744C" w:rsidRDefault="009274EB" w:rsidP="001166E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274EB" w:rsidRPr="00EF744C" w:rsidRDefault="009274EB" w:rsidP="001166E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dxa"/>
            <w:vAlign w:val="bottom"/>
          </w:tcPr>
          <w:p w:rsidR="009274EB" w:rsidRPr="00EF744C" w:rsidRDefault="009274EB" w:rsidP="001166E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2" w:type="dxa"/>
            <w:vAlign w:val="bottom"/>
          </w:tcPr>
          <w:p w:rsidR="009274EB" w:rsidRPr="00EF744C" w:rsidRDefault="009274EB" w:rsidP="001166E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74EB" w:rsidRPr="00EF744C" w:rsidTr="001166E3">
        <w:trPr>
          <w:cantSplit/>
          <w:trHeight w:val="346"/>
        </w:trPr>
        <w:tc>
          <w:tcPr>
            <w:tcW w:w="3508" w:type="dxa"/>
            <w:vAlign w:val="bottom"/>
            <w:hideMark/>
          </w:tcPr>
          <w:p w:rsidR="009274EB" w:rsidRPr="00EF744C" w:rsidRDefault="009274EB" w:rsidP="001166E3">
            <w:pPr>
              <w:tabs>
                <w:tab w:val="clear" w:pos="5387"/>
              </w:tabs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/>
                <w:sz w:val="30"/>
                <w:szCs w:val="30"/>
                <w:cs/>
              </w:rPr>
              <w:t xml:space="preserve">   เป็นรายการสินทรัพย์</w:t>
            </w:r>
          </w:p>
        </w:tc>
        <w:tc>
          <w:tcPr>
            <w:tcW w:w="1260" w:type="dxa"/>
            <w:vAlign w:val="bottom"/>
          </w:tcPr>
          <w:p w:rsidR="009274EB" w:rsidRPr="00EF744C" w:rsidRDefault="009274EB" w:rsidP="001166E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F744C">
              <w:rPr>
                <w:rFonts w:ascii="Angsana New" w:hAnsi="Angsana New" w:cs="Angsana New"/>
                <w:sz w:val="30"/>
                <w:szCs w:val="30"/>
              </w:rPr>
              <w:t>448</w:t>
            </w:r>
          </w:p>
        </w:tc>
        <w:tc>
          <w:tcPr>
            <w:tcW w:w="180" w:type="dxa"/>
            <w:vAlign w:val="bottom"/>
          </w:tcPr>
          <w:p w:rsidR="009274EB" w:rsidRPr="00EF744C" w:rsidRDefault="009274EB" w:rsidP="001166E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274EB" w:rsidRPr="00EF744C" w:rsidRDefault="009274EB" w:rsidP="001166E3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F744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9274EB" w:rsidRPr="00EF744C" w:rsidRDefault="009274EB" w:rsidP="001166E3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274EB" w:rsidRPr="00EF744C" w:rsidRDefault="009274EB" w:rsidP="001166E3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358"/>
              <w:rPr>
                <w:rFonts w:ascii="Angsana New" w:hAnsi="Angsana New" w:cs="Angsana New"/>
                <w:sz w:val="30"/>
                <w:szCs w:val="30"/>
              </w:rPr>
            </w:pPr>
            <w:r w:rsidRPr="00EF744C">
              <w:rPr>
                <w:rFonts w:ascii="Angsana New" w:hAnsi="Angsana New" w:cs="Angsana New"/>
                <w:sz w:val="30"/>
                <w:szCs w:val="30"/>
              </w:rPr>
              <w:t>448</w:t>
            </w:r>
          </w:p>
        </w:tc>
        <w:tc>
          <w:tcPr>
            <w:tcW w:w="180" w:type="dxa"/>
            <w:vAlign w:val="bottom"/>
          </w:tcPr>
          <w:p w:rsidR="009274EB" w:rsidRPr="00EF744C" w:rsidRDefault="009274EB" w:rsidP="001166E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274EB" w:rsidRPr="00EF744C" w:rsidRDefault="009274EB" w:rsidP="001166E3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F744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4" w:type="dxa"/>
            <w:vAlign w:val="bottom"/>
          </w:tcPr>
          <w:p w:rsidR="009274EB" w:rsidRPr="00EF744C" w:rsidRDefault="009274EB" w:rsidP="001166E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2" w:type="dxa"/>
            <w:vAlign w:val="bottom"/>
          </w:tcPr>
          <w:p w:rsidR="009274EB" w:rsidRPr="00EF744C" w:rsidRDefault="009274EB" w:rsidP="001166E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F744C">
              <w:rPr>
                <w:rFonts w:ascii="Angsana New" w:hAnsi="Angsana New" w:cs="Angsana New"/>
                <w:sz w:val="30"/>
                <w:szCs w:val="30"/>
              </w:rPr>
              <w:t>448</w:t>
            </w:r>
          </w:p>
        </w:tc>
      </w:tr>
    </w:tbl>
    <w:p w:rsidR="00A35BE5" w:rsidRPr="004C45BB" w:rsidRDefault="00A35BE5" w:rsidP="009B3A99">
      <w:pPr>
        <w:pStyle w:val="block"/>
        <w:tabs>
          <w:tab w:val="left" w:pos="1390"/>
        </w:tabs>
        <w:spacing w:after="0" w:line="240" w:lineRule="atLeast"/>
        <w:ind w:left="0" w:right="-7"/>
        <w:jc w:val="both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:rsidR="009274EB" w:rsidRPr="009274EB" w:rsidRDefault="009274EB" w:rsidP="009274E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9274EB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การวัดมูลค่ายุติธรรม </w:t>
      </w:r>
    </w:p>
    <w:p w:rsidR="009274EB" w:rsidRDefault="009274EB" w:rsidP="00B770B9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:rsidR="009274EB" w:rsidRPr="009274EB" w:rsidRDefault="009274EB" w:rsidP="009274E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274EB">
        <w:rPr>
          <w:rFonts w:ascii="Angsana New" w:hAnsi="Angsana New"/>
          <w:sz w:val="30"/>
          <w:szCs w:val="30"/>
          <w:cs/>
        </w:rPr>
        <w:t>เมื่อวัดมูลค่ายุติธรรมของสินทรัพย์หรือหนี้สิน</w:t>
      </w:r>
      <w:r w:rsidR="00F4151B">
        <w:rPr>
          <w:rFonts w:ascii="Angsana New" w:hAnsi="Angsana New"/>
          <w:sz w:val="30"/>
          <w:szCs w:val="30"/>
        </w:rPr>
        <w:t xml:space="preserve"> </w:t>
      </w:r>
      <w:r w:rsidR="00F4151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274EB">
        <w:rPr>
          <w:rFonts w:ascii="Angsana New" w:hAnsi="Angsana New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</w:t>
      </w:r>
      <w:r w:rsidRPr="009274EB">
        <w:rPr>
          <w:rFonts w:ascii="Angsana New" w:hAnsi="Angsana New"/>
          <w:sz w:val="30"/>
          <w:szCs w:val="30"/>
        </w:rPr>
        <w:t xml:space="preserve"> </w:t>
      </w:r>
      <w:r w:rsidRPr="009274EB">
        <w:rPr>
          <w:rFonts w:ascii="Angsana New" w:hAnsi="Angsana New"/>
          <w:sz w:val="30"/>
          <w:szCs w:val="30"/>
          <w:cs/>
        </w:rPr>
        <w:t xml:space="preserve"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 </w:t>
      </w:r>
    </w:p>
    <w:p w:rsidR="009274EB" w:rsidRDefault="009274EB" w:rsidP="009274E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24"/>
          <w:szCs w:val="24"/>
        </w:rPr>
      </w:pPr>
    </w:p>
    <w:p w:rsidR="004C45BB" w:rsidRDefault="004C45BB" w:rsidP="009274E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24"/>
          <w:szCs w:val="24"/>
        </w:rPr>
      </w:pPr>
    </w:p>
    <w:p w:rsidR="004C45BB" w:rsidRPr="009274EB" w:rsidRDefault="004C45BB" w:rsidP="009274E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24"/>
          <w:szCs w:val="24"/>
        </w:rPr>
      </w:pPr>
    </w:p>
    <w:p w:rsidR="009274EB" w:rsidRPr="009274EB" w:rsidRDefault="009274EB" w:rsidP="009274EB">
      <w:pPr>
        <w:pStyle w:val="BodyText"/>
        <w:numPr>
          <w:ilvl w:val="0"/>
          <w:numId w:val="35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="Angsana New" w:hAnsi="Angsana New"/>
          <w:sz w:val="30"/>
          <w:szCs w:val="30"/>
        </w:rPr>
      </w:pPr>
      <w:r w:rsidRPr="009274EB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ข้อมูลระดับ </w:t>
      </w:r>
      <w:r w:rsidRPr="009274EB">
        <w:rPr>
          <w:rFonts w:ascii="Angsana New" w:hAnsi="Angsana New"/>
          <w:i/>
          <w:iCs/>
          <w:sz w:val="30"/>
          <w:szCs w:val="30"/>
        </w:rPr>
        <w:t>1</w:t>
      </w:r>
      <w:r w:rsidRPr="009274EB">
        <w:rPr>
          <w:rFonts w:ascii="Angsana New" w:hAnsi="Angsana New"/>
          <w:sz w:val="30"/>
          <w:szCs w:val="30"/>
        </w:rPr>
        <w:t xml:space="preserve">  </w:t>
      </w:r>
      <w:r w:rsidRPr="009274EB">
        <w:rPr>
          <w:rFonts w:ascii="Angsana New" w:hAnsi="Angsana New"/>
          <w:sz w:val="30"/>
          <w:szCs w:val="30"/>
          <w:cs/>
        </w:rPr>
        <w:t xml:space="preserve">เป็นราคาเสนอซื้อขาย </w:t>
      </w:r>
      <w:r w:rsidRPr="009274EB">
        <w:rPr>
          <w:rFonts w:ascii="Angsana New" w:hAnsi="Angsana New"/>
          <w:sz w:val="30"/>
          <w:szCs w:val="30"/>
        </w:rPr>
        <w:t>(</w:t>
      </w:r>
      <w:r w:rsidRPr="009274EB">
        <w:rPr>
          <w:rFonts w:ascii="Angsana New" w:hAnsi="Angsana New"/>
          <w:sz w:val="30"/>
          <w:szCs w:val="30"/>
          <w:cs/>
        </w:rPr>
        <w:t>ไม่ต้องปรับปรุง</w:t>
      </w:r>
      <w:r w:rsidRPr="009274EB">
        <w:rPr>
          <w:rFonts w:ascii="Angsana New" w:hAnsi="Angsana New"/>
          <w:sz w:val="30"/>
          <w:szCs w:val="30"/>
        </w:rPr>
        <w:t xml:space="preserve">) </w:t>
      </w:r>
      <w:r w:rsidRPr="009274EB">
        <w:rPr>
          <w:rFonts w:ascii="Angsana New" w:hAnsi="Angsana New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9274EB" w:rsidRPr="009274EB" w:rsidRDefault="009274EB" w:rsidP="009274EB">
      <w:pPr>
        <w:pStyle w:val="BodyText"/>
        <w:numPr>
          <w:ilvl w:val="0"/>
          <w:numId w:val="35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="Angsana New" w:hAnsi="Angsana New"/>
          <w:sz w:val="30"/>
          <w:szCs w:val="30"/>
        </w:rPr>
      </w:pPr>
      <w:r w:rsidRPr="009274EB">
        <w:rPr>
          <w:rFonts w:ascii="Angsana New" w:hAnsi="Angsana New"/>
          <w:i/>
          <w:iCs/>
          <w:sz w:val="30"/>
          <w:szCs w:val="30"/>
          <w:cs/>
        </w:rPr>
        <w:t>ข้อมูลระดับ</w:t>
      </w:r>
      <w:r w:rsidRPr="009274EB">
        <w:rPr>
          <w:rFonts w:ascii="Angsana New" w:hAnsi="Angsana New"/>
          <w:i/>
          <w:iCs/>
          <w:sz w:val="30"/>
          <w:szCs w:val="30"/>
        </w:rPr>
        <w:t xml:space="preserve"> 2</w:t>
      </w:r>
      <w:r w:rsidRPr="009274EB">
        <w:rPr>
          <w:rFonts w:ascii="Angsana New" w:hAnsi="Angsana New"/>
          <w:sz w:val="30"/>
          <w:szCs w:val="30"/>
        </w:rPr>
        <w:t xml:space="preserve">  </w:t>
      </w:r>
      <w:r w:rsidRPr="009274EB">
        <w:rPr>
          <w:rFonts w:ascii="Angsana New" w:hAnsi="Angsana New"/>
          <w:sz w:val="30"/>
          <w:szCs w:val="30"/>
          <w:cs/>
        </w:rPr>
        <w:t xml:space="preserve">เป็นข้อมูลอื่นที่สังเกตได้โดยตรง </w:t>
      </w:r>
      <w:r w:rsidRPr="009274EB">
        <w:rPr>
          <w:rFonts w:ascii="Angsana New" w:hAnsi="Angsana New"/>
          <w:sz w:val="30"/>
          <w:szCs w:val="30"/>
        </w:rPr>
        <w:t>(</w:t>
      </w:r>
      <w:r w:rsidRPr="009274EB">
        <w:rPr>
          <w:rFonts w:ascii="Angsana New" w:hAnsi="Angsana New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9274EB">
        <w:rPr>
          <w:rFonts w:ascii="Angsana New" w:hAnsi="Angsana New"/>
          <w:sz w:val="30"/>
          <w:szCs w:val="30"/>
        </w:rPr>
        <w:t>1</w:t>
      </w:r>
    </w:p>
    <w:p w:rsidR="009274EB" w:rsidRPr="009274EB" w:rsidRDefault="009274EB" w:rsidP="009274EB">
      <w:pPr>
        <w:pStyle w:val="BodyText"/>
        <w:numPr>
          <w:ilvl w:val="0"/>
          <w:numId w:val="35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="Angsana New" w:hAnsi="Angsana New"/>
          <w:sz w:val="30"/>
          <w:szCs w:val="30"/>
        </w:rPr>
      </w:pPr>
      <w:r w:rsidRPr="009274EB">
        <w:rPr>
          <w:rFonts w:ascii="Angsana New" w:hAnsi="Angsana New"/>
          <w:i/>
          <w:iCs/>
          <w:sz w:val="30"/>
          <w:szCs w:val="30"/>
          <w:cs/>
        </w:rPr>
        <w:t>ข้อมูลระดับ</w:t>
      </w:r>
      <w:r w:rsidRPr="009274EB">
        <w:rPr>
          <w:rFonts w:ascii="Angsana New" w:hAnsi="Angsana New"/>
          <w:i/>
          <w:iCs/>
          <w:sz w:val="30"/>
          <w:szCs w:val="30"/>
        </w:rPr>
        <w:t xml:space="preserve"> 3</w:t>
      </w:r>
      <w:r w:rsidRPr="009274EB">
        <w:rPr>
          <w:rFonts w:ascii="Angsana New" w:hAnsi="Angsana New"/>
          <w:sz w:val="30"/>
          <w:szCs w:val="30"/>
        </w:rPr>
        <w:t xml:space="preserve">  </w:t>
      </w:r>
      <w:r w:rsidRPr="009274EB">
        <w:rPr>
          <w:rFonts w:ascii="Angsana New" w:hAnsi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:rsidR="009274EB" w:rsidRPr="009274EB" w:rsidRDefault="009274EB" w:rsidP="009274E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24"/>
          <w:szCs w:val="24"/>
        </w:rPr>
      </w:pPr>
    </w:p>
    <w:p w:rsidR="009274EB" w:rsidRPr="009274EB" w:rsidRDefault="009274EB" w:rsidP="009274E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274EB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9274EB" w:rsidRPr="004C45BB" w:rsidRDefault="009274EB" w:rsidP="00B770B9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24"/>
          <w:szCs w:val="24"/>
          <w:lang w:bidi="th-TH"/>
        </w:rPr>
      </w:pPr>
    </w:p>
    <w:p w:rsidR="009274EB" w:rsidRPr="00EF744C" w:rsidRDefault="009274EB" w:rsidP="009274EB">
      <w:pPr>
        <w:pStyle w:val="block"/>
        <w:spacing w:after="0" w:line="240" w:lineRule="atLeast"/>
        <w:ind w:right="19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F744C">
        <w:rPr>
          <w:rFonts w:ascii="Angsana New" w:hAnsi="Angsana New" w:cs="Angsana New" w:hint="cs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:rsidR="009274EB" w:rsidRPr="004C45BB" w:rsidRDefault="009274EB" w:rsidP="009274E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24"/>
          <w:szCs w:val="24"/>
          <w:lang w:bidi="th-TH"/>
        </w:rPr>
      </w:pPr>
    </w:p>
    <w:p w:rsidR="009274EB" w:rsidRPr="00EF744C" w:rsidRDefault="009274EB" w:rsidP="009274EB">
      <w:pPr>
        <w:pStyle w:val="block"/>
        <w:spacing w:after="0" w:line="240" w:lineRule="atLeast"/>
        <w:ind w:right="19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F744C">
        <w:rPr>
          <w:rFonts w:ascii="Angsana New" w:hAnsi="Angsana New" w:cs="Angsana New" w:hint="cs"/>
          <w:sz w:val="30"/>
          <w:szCs w:val="30"/>
          <w:cs/>
          <w:lang w:bidi="th-TH"/>
        </w:rPr>
        <w:t>มูลค่ายุติธรรมของเงินให้กู้ยืมระยะยาวเป็นมูลค่าที่ใกล้เคียงกับมูลค่าตามบัญชี เนื่องจากเงินให้กู้ยืมดังกล่าวจะครบกำหนดในระยะเวลาอันใกล้</w:t>
      </w:r>
    </w:p>
    <w:p w:rsidR="009274EB" w:rsidRPr="004C45BB" w:rsidRDefault="009274EB" w:rsidP="00B770B9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24"/>
          <w:szCs w:val="24"/>
          <w:lang w:bidi="th-TH"/>
        </w:rPr>
      </w:pPr>
    </w:p>
    <w:p w:rsidR="009274EB" w:rsidRDefault="009274EB" w:rsidP="00B770B9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9274EB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</w:p>
    <w:p w:rsidR="009274EB" w:rsidRPr="004C45BB" w:rsidRDefault="009274EB" w:rsidP="00B770B9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24"/>
          <w:szCs w:val="24"/>
          <w:lang w:bidi="th-TH"/>
        </w:rPr>
      </w:pPr>
    </w:p>
    <w:p w:rsidR="009274EB" w:rsidRDefault="009274EB" w:rsidP="009274EB">
      <w:pPr>
        <w:pStyle w:val="block"/>
        <w:spacing w:after="0" w:line="240" w:lineRule="atLeast"/>
        <w:ind w:right="19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F744C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มูลค่ายุติธรรมระดับ</w:t>
      </w:r>
      <w:r w:rsidRPr="00EF744C">
        <w:rPr>
          <w:rFonts w:ascii="Angsana New" w:hAnsi="Angsana New" w:cs="Angsana New"/>
          <w:sz w:val="30"/>
          <w:szCs w:val="30"/>
          <w:lang w:bidi="th-TH"/>
        </w:rPr>
        <w:t xml:space="preserve"> 2 </w:t>
      </w:r>
      <w:r w:rsidRPr="00EF744C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สำหรับตราสารอนุพันธ์ที่ซื้อขายนอกตลาดหลักทรัพย์ อ้างอิงราคาจากนายหน้า </w:t>
      </w:r>
      <w:r w:rsidRPr="00EF744C">
        <w:rPr>
          <w:rFonts w:ascii="Angsana New" w:hAnsi="Angsana New" w:cs="Angsana New"/>
          <w:sz w:val="30"/>
          <w:szCs w:val="30"/>
          <w:lang w:bidi="th-TH"/>
        </w:rPr>
        <w:br/>
      </w:r>
      <w:r w:rsidRPr="00EF744C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มูลค่ายุติธรรมของเครื่องมือทางการเงินสะท้อนผลกระทบของความเสี่ยงด้านเครดิตและได้รวมการปรับปรุง</w:t>
      </w:r>
      <w:r w:rsidRPr="00EF744C">
        <w:rPr>
          <w:rFonts w:ascii="Angsana New" w:hAnsi="Angsana New" w:cs="Angsana New"/>
          <w:sz w:val="30"/>
          <w:szCs w:val="30"/>
          <w:lang w:bidi="th-TH"/>
        </w:rPr>
        <w:br/>
      </w:r>
      <w:r w:rsidRPr="00EF744C">
        <w:rPr>
          <w:rFonts w:ascii="Angsana New" w:hAnsi="Angsana New" w:cs="Angsana New"/>
          <w:sz w:val="30"/>
          <w:szCs w:val="30"/>
          <w:cs/>
          <w:lang w:bidi="th-TH"/>
        </w:rPr>
        <w:t>ความเสี่ยงด้านเครดิตของกลุ่มบริษัทและคู่สัญญาตามความเหมาะสม</w:t>
      </w:r>
    </w:p>
    <w:p w:rsidR="00A35BE5" w:rsidRPr="004C45BB" w:rsidRDefault="00A35BE5" w:rsidP="00B770B9">
      <w:pPr>
        <w:pStyle w:val="block"/>
        <w:spacing w:after="0" w:line="240" w:lineRule="atLeast"/>
        <w:ind w:right="198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:rsidR="00B770B9" w:rsidRDefault="00B770B9" w:rsidP="00B770B9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F744C">
        <w:rPr>
          <w:rFonts w:ascii="Angsana New" w:hAnsi="Angsana New" w:hint="cs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9274EB" w:rsidRDefault="009274EB" w:rsidP="00927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888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67"/>
        <w:gridCol w:w="1531"/>
        <w:gridCol w:w="242"/>
        <w:gridCol w:w="1443"/>
      </w:tblGrid>
      <w:tr w:rsidR="00775D31" w:rsidRPr="00A16777" w:rsidTr="004C7274">
        <w:trPr>
          <w:trHeight w:val="659"/>
          <w:tblHeader/>
        </w:trPr>
        <w:tc>
          <w:tcPr>
            <w:tcW w:w="3190" w:type="pct"/>
            <w:vAlign w:val="bottom"/>
          </w:tcPr>
          <w:p w:rsidR="00775D31" w:rsidRPr="00526E2F" w:rsidRDefault="00775D31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36383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638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6383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3638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862" w:type="pct"/>
            <w:vAlign w:val="bottom"/>
          </w:tcPr>
          <w:p w:rsidR="00775D31" w:rsidRPr="00526E2F" w:rsidRDefault="00775D31" w:rsidP="004C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  <w:vAlign w:val="bottom"/>
          </w:tcPr>
          <w:p w:rsidR="00775D31" w:rsidRPr="00526E2F" w:rsidRDefault="00775D31" w:rsidP="004C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vAlign w:val="bottom"/>
          </w:tcPr>
          <w:p w:rsidR="00775D31" w:rsidRDefault="00775D31" w:rsidP="004C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775D31" w:rsidRPr="00526E2F" w:rsidRDefault="00775D31" w:rsidP="004C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775D31" w:rsidRPr="00485AA2" w:rsidTr="004C7274">
        <w:trPr>
          <w:tblHeader/>
        </w:trPr>
        <w:tc>
          <w:tcPr>
            <w:tcW w:w="3190" w:type="pct"/>
          </w:tcPr>
          <w:p w:rsidR="00775D31" w:rsidRDefault="00775D31" w:rsidP="004C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0" w:type="pct"/>
            <w:gridSpan w:val="3"/>
          </w:tcPr>
          <w:p w:rsidR="00775D31" w:rsidRPr="00526E2F" w:rsidRDefault="00775D31" w:rsidP="004C727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75D31" w:rsidRPr="00536D9C" w:rsidTr="004C7274">
        <w:tc>
          <w:tcPr>
            <w:tcW w:w="3190" w:type="pct"/>
          </w:tcPr>
          <w:p w:rsidR="00775D31" w:rsidRPr="001957AF" w:rsidRDefault="00775D31" w:rsidP="004C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11" w:hanging="180"/>
              <w:rPr>
                <w:rFonts w:ascii="Angsana New" w:hAnsi="Angsana New"/>
                <w:sz w:val="30"/>
                <w:szCs w:val="30"/>
              </w:rPr>
            </w:pPr>
            <w:r w:rsidRPr="001957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62" w:type="pct"/>
          </w:tcPr>
          <w:p w:rsidR="00775D31" w:rsidRPr="001957AF" w:rsidRDefault="00775D31" w:rsidP="004C727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775D31" w:rsidRPr="001957AF" w:rsidRDefault="00775D31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:rsidR="00775D31" w:rsidRPr="001957AF" w:rsidRDefault="00775D31" w:rsidP="004C727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5D31" w:rsidRPr="00536D9C" w:rsidTr="004C7274">
        <w:tc>
          <w:tcPr>
            <w:tcW w:w="3190" w:type="pct"/>
          </w:tcPr>
          <w:p w:rsidR="00775D31" w:rsidRPr="001957AF" w:rsidRDefault="00775D31" w:rsidP="004C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957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62" w:type="pct"/>
          </w:tcPr>
          <w:p w:rsidR="00775D31" w:rsidRPr="001957AF" w:rsidRDefault="00775D31" w:rsidP="00775D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:rsidR="00775D31" w:rsidRPr="001957AF" w:rsidRDefault="00775D31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:rsidR="00775D31" w:rsidRPr="001957AF" w:rsidRDefault="00775D31" w:rsidP="00775D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5D31" w:rsidRPr="00536D9C" w:rsidTr="004C7274">
        <w:tc>
          <w:tcPr>
            <w:tcW w:w="3190" w:type="pct"/>
          </w:tcPr>
          <w:p w:rsidR="00775D31" w:rsidRPr="001957AF" w:rsidRDefault="00E90D16" w:rsidP="004C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862" w:type="pct"/>
          </w:tcPr>
          <w:p w:rsidR="00775D31" w:rsidRPr="001957AF" w:rsidRDefault="00775D31" w:rsidP="00775D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957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924</w:t>
            </w:r>
          </w:p>
        </w:tc>
        <w:tc>
          <w:tcPr>
            <w:tcW w:w="136" w:type="pct"/>
          </w:tcPr>
          <w:p w:rsidR="00775D31" w:rsidRPr="001957AF" w:rsidRDefault="00775D31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:rsidR="00775D31" w:rsidRPr="001957AF" w:rsidRDefault="00775D31" w:rsidP="00775D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57AF">
              <w:rPr>
                <w:rFonts w:ascii="Angsana New" w:hAnsi="Angsana New" w:cs="Angsana New"/>
                <w:sz w:val="30"/>
                <w:szCs w:val="30"/>
              </w:rPr>
              <w:t>924</w:t>
            </w:r>
          </w:p>
        </w:tc>
      </w:tr>
      <w:tr w:rsidR="00775D31" w:rsidRPr="00526E2F" w:rsidTr="004C7274">
        <w:tc>
          <w:tcPr>
            <w:tcW w:w="3190" w:type="pct"/>
          </w:tcPr>
          <w:p w:rsidR="00775D31" w:rsidRPr="001957AF" w:rsidRDefault="00775D31" w:rsidP="004C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57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2" w:type="pct"/>
            <w:tcBorders>
              <w:top w:val="single" w:sz="4" w:space="0" w:color="auto"/>
              <w:bottom w:val="double" w:sz="4" w:space="0" w:color="auto"/>
            </w:tcBorders>
          </w:tcPr>
          <w:p w:rsidR="00775D31" w:rsidRPr="001957AF" w:rsidRDefault="00775D31" w:rsidP="004C727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57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924</w:t>
            </w:r>
          </w:p>
        </w:tc>
        <w:tc>
          <w:tcPr>
            <w:tcW w:w="136" w:type="pct"/>
          </w:tcPr>
          <w:p w:rsidR="00775D31" w:rsidRPr="001957AF" w:rsidRDefault="00775D31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double" w:sz="4" w:space="0" w:color="auto"/>
            </w:tcBorders>
          </w:tcPr>
          <w:p w:rsidR="00775D31" w:rsidRPr="001957AF" w:rsidRDefault="00775D31" w:rsidP="004C727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57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924</w:t>
            </w:r>
          </w:p>
        </w:tc>
      </w:tr>
      <w:tr w:rsidR="00775D31" w:rsidRPr="00526E2F" w:rsidTr="004C7274">
        <w:tc>
          <w:tcPr>
            <w:tcW w:w="3190" w:type="pct"/>
          </w:tcPr>
          <w:p w:rsidR="00775D31" w:rsidRPr="00644CAB" w:rsidRDefault="00775D31" w:rsidP="004C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2" w:type="pct"/>
            <w:tcBorders>
              <w:top w:val="double" w:sz="4" w:space="0" w:color="auto"/>
              <w:bottom w:val="nil"/>
            </w:tcBorders>
            <w:vAlign w:val="bottom"/>
          </w:tcPr>
          <w:p w:rsidR="00775D31" w:rsidRDefault="00775D31" w:rsidP="004C727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:rsidR="00775D31" w:rsidRPr="00526E2F" w:rsidRDefault="00775D31" w:rsidP="004C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double" w:sz="4" w:space="0" w:color="auto"/>
              <w:bottom w:val="nil"/>
            </w:tcBorders>
            <w:vAlign w:val="bottom"/>
          </w:tcPr>
          <w:p w:rsidR="00775D31" w:rsidRDefault="00775D31" w:rsidP="004C727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:rsidR="00775D31" w:rsidRPr="004C45BB" w:rsidRDefault="00775D31" w:rsidP="0077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888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67"/>
        <w:gridCol w:w="1531"/>
        <w:gridCol w:w="242"/>
        <w:gridCol w:w="1443"/>
      </w:tblGrid>
      <w:tr w:rsidR="009274EB" w:rsidRPr="00A16777" w:rsidTr="009274EB">
        <w:trPr>
          <w:trHeight w:val="659"/>
          <w:tblHeader/>
        </w:trPr>
        <w:tc>
          <w:tcPr>
            <w:tcW w:w="3190" w:type="pct"/>
            <w:vAlign w:val="bottom"/>
          </w:tcPr>
          <w:p w:rsidR="009274EB" w:rsidRPr="00526E2F" w:rsidRDefault="009274EB" w:rsidP="0011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36383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3638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6383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3638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862" w:type="pct"/>
            <w:vAlign w:val="bottom"/>
          </w:tcPr>
          <w:p w:rsidR="009274EB" w:rsidRPr="00526E2F" w:rsidRDefault="009274EB" w:rsidP="0011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  <w:vAlign w:val="bottom"/>
          </w:tcPr>
          <w:p w:rsidR="009274EB" w:rsidRPr="00526E2F" w:rsidRDefault="009274EB" w:rsidP="0011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vAlign w:val="bottom"/>
          </w:tcPr>
          <w:p w:rsidR="009274EB" w:rsidRDefault="009274EB" w:rsidP="0011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9274EB" w:rsidRPr="00526E2F" w:rsidRDefault="009274EB" w:rsidP="0011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9274EB" w:rsidRPr="00485AA2" w:rsidTr="009274EB">
        <w:trPr>
          <w:tblHeader/>
        </w:trPr>
        <w:tc>
          <w:tcPr>
            <w:tcW w:w="3190" w:type="pct"/>
          </w:tcPr>
          <w:p w:rsidR="009274EB" w:rsidRDefault="009274EB" w:rsidP="0011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0" w:type="pct"/>
            <w:gridSpan w:val="3"/>
          </w:tcPr>
          <w:p w:rsidR="009274EB" w:rsidRPr="00526E2F" w:rsidRDefault="009274EB" w:rsidP="001166E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274EB" w:rsidRPr="00485AA2" w:rsidTr="009274EB">
        <w:tc>
          <w:tcPr>
            <w:tcW w:w="3190" w:type="pct"/>
          </w:tcPr>
          <w:p w:rsidR="009274EB" w:rsidRPr="00485AA2" w:rsidRDefault="009274EB" w:rsidP="0011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11" w:hanging="180"/>
              <w:rPr>
                <w:rFonts w:ascii="Angsana New" w:hAnsi="Angsana New"/>
                <w:sz w:val="30"/>
                <w:szCs w:val="30"/>
              </w:rPr>
            </w:pPr>
            <w:r w:rsidRPr="0020301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Pr="00203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</w:t>
            </w:r>
            <w:r w:rsidRPr="0020301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203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862" w:type="pct"/>
          </w:tcPr>
          <w:p w:rsidR="009274EB" w:rsidRPr="00F4323B" w:rsidRDefault="009274EB" w:rsidP="001166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9274EB" w:rsidRPr="00F4323B" w:rsidRDefault="009274EB" w:rsidP="0011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:rsidR="009274EB" w:rsidRPr="00F4323B" w:rsidRDefault="009274EB" w:rsidP="001166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74EB" w:rsidRPr="00485AA2" w:rsidTr="009274EB">
        <w:tc>
          <w:tcPr>
            <w:tcW w:w="3190" w:type="pct"/>
          </w:tcPr>
          <w:p w:rsidR="009274EB" w:rsidRDefault="009274EB" w:rsidP="0011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>หนึ่งปี</w:t>
            </w:r>
          </w:p>
          <w:p w:rsidR="0036383D" w:rsidRPr="00485AA2" w:rsidRDefault="0036383D" w:rsidP="0011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862" w:type="pct"/>
          </w:tcPr>
          <w:p w:rsidR="009274EB" w:rsidRDefault="0036383D" w:rsidP="001166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1,240</w:t>
            </w:r>
          </w:p>
          <w:p w:rsidR="0036383D" w:rsidRPr="0036383D" w:rsidRDefault="0036383D" w:rsidP="001166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1,836</w:t>
            </w:r>
          </w:p>
        </w:tc>
        <w:tc>
          <w:tcPr>
            <w:tcW w:w="136" w:type="pct"/>
          </w:tcPr>
          <w:p w:rsidR="009274EB" w:rsidRPr="00F4323B" w:rsidRDefault="009274EB" w:rsidP="0011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:rsidR="009274EB" w:rsidRDefault="0036383D" w:rsidP="001166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816</w:t>
            </w:r>
          </w:p>
          <w:p w:rsidR="0036383D" w:rsidRPr="00F4323B" w:rsidRDefault="0036383D" w:rsidP="001166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1,836</w:t>
            </w:r>
          </w:p>
        </w:tc>
      </w:tr>
      <w:tr w:rsidR="009274EB" w:rsidRPr="00526E2F" w:rsidTr="009274EB">
        <w:tc>
          <w:tcPr>
            <w:tcW w:w="3190" w:type="pct"/>
          </w:tcPr>
          <w:p w:rsidR="009274EB" w:rsidRPr="00526E2F" w:rsidRDefault="009274EB" w:rsidP="0011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2" w:type="pct"/>
            <w:tcBorders>
              <w:top w:val="single" w:sz="4" w:space="0" w:color="auto"/>
              <w:bottom w:val="double" w:sz="4" w:space="0" w:color="auto"/>
            </w:tcBorders>
          </w:tcPr>
          <w:p w:rsidR="009274EB" w:rsidRPr="00526E2F" w:rsidRDefault="0036383D" w:rsidP="001166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3,076</w:t>
            </w:r>
          </w:p>
        </w:tc>
        <w:tc>
          <w:tcPr>
            <w:tcW w:w="136" w:type="pct"/>
          </w:tcPr>
          <w:p w:rsidR="009274EB" w:rsidRPr="00526E2F" w:rsidRDefault="009274EB" w:rsidP="0011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double" w:sz="4" w:space="0" w:color="auto"/>
            </w:tcBorders>
          </w:tcPr>
          <w:p w:rsidR="009274EB" w:rsidRPr="00526E2F" w:rsidRDefault="0036383D" w:rsidP="001166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2,652</w:t>
            </w:r>
          </w:p>
        </w:tc>
      </w:tr>
      <w:tr w:rsidR="001957AF" w:rsidRPr="00526E2F" w:rsidTr="001957AF">
        <w:tc>
          <w:tcPr>
            <w:tcW w:w="3190" w:type="pct"/>
          </w:tcPr>
          <w:p w:rsidR="001957AF" w:rsidRPr="00526E2F" w:rsidRDefault="001957AF" w:rsidP="0011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2" w:type="pct"/>
            <w:tcBorders>
              <w:top w:val="single" w:sz="4" w:space="0" w:color="auto"/>
            </w:tcBorders>
          </w:tcPr>
          <w:p w:rsidR="001957AF" w:rsidRDefault="001957AF" w:rsidP="001166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:rsidR="001957AF" w:rsidRPr="00526E2F" w:rsidRDefault="001957AF" w:rsidP="0011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</w:tcPr>
          <w:p w:rsidR="001957AF" w:rsidRDefault="001957AF" w:rsidP="001166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274EB" w:rsidRPr="00485AA2" w:rsidTr="009274EB">
        <w:tc>
          <w:tcPr>
            <w:tcW w:w="3190" w:type="pct"/>
          </w:tcPr>
          <w:p w:rsidR="009274EB" w:rsidRPr="00485AA2" w:rsidRDefault="009274EB" w:rsidP="0011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62" w:type="pct"/>
          </w:tcPr>
          <w:p w:rsidR="009274EB" w:rsidRPr="00F4323B" w:rsidRDefault="009274EB" w:rsidP="001166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9274EB" w:rsidRPr="00F4323B" w:rsidRDefault="009274EB" w:rsidP="0011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:rsidR="009274EB" w:rsidRPr="00F4323B" w:rsidRDefault="009274EB" w:rsidP="001166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74EB" w:rsidRPr="00485AA2" w:rsidTr="009274EB">
        <w:tc>
          <w:tcPr>
            <w:tcW w:w="3190" w:type="pct"/>
          </w:tcPr>
          <w:p w:rsidR="009274EB" w:rsidRDefault="009274EB" w:rsidP="0011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62" w:type="pct"/>
          </w:tcPr>
          <w:p w:rsidR="009274EB" w:rsidRPr="00526E2F" w:rsidRDefault="0036383D" w:rsidP="001166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11,458</w:t>
            </w:r>
          </w:p>
        </w:tc>
        <w:tc>
          <w:tcPr>
            <w:tcW w:w="136" w:type="pct"/>
          </w:tcPr>
          <w:p w:rsidR="009274EB" w:rsidRPr="00526E2F" w:rsidRDefault="009274EB" w:rsidP="0011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pct"/>
          </w:tcPr>
          <w:p w:rsidR="009274EB" w:rsidRPr="00526E2F" w:rsidRDefault="0036383D" w:rsidP="001166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11,458</w:t>
            </w:r>
          </w:p>
        </w:tc>
      </w:tr>
      <w:tr w:rsidR="009274EB" w:rsidRPr="00526E2F" w:rsidTr="004C45BB">
        <w:tc>
          <w:tcPr>
            <w:tcW w:w="3190" w:type="pct"/>
          </w:tcPr>
          <w:p w:rsidR="009274EB" w:rsidRPr="00526E2F" w:rsidRDefault="009274EB" w:rsidP="0011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6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74EB" w:rsidRPr="00526E2F" w:rsidRDefault="0036383D" w:rsidP="001166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11,458</w:t>
            </w:r>
          </w:p>
        </w:tc>
        <w:tc>
          <w:tcPr>
            <w:tcW w:w="136" w:type="pct"/>
            <w:vAlign w:val="bottom"/>
          </w:tcPr>
          <w:p w:rsidR="009274EB" w:rsidRPr="00526E2F" w:rsidRDefault="009274EB" w:rsidP="0011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74EB" w:rsidRPr="00526E2F" w:rsidRDefault="0036383D" w:rsidP="001166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11,458</w:t>
            </w:r>
          </w:p>
        </w:tc>
      </w:tr>
    </w:tbl>
    <w:p w:rsidR="001957AF" w:rsidRPr="001957AF" w:rsidRDefault="001957AF" w:rsidP="00195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/>
        <w:jc w:val="both"/>
        <w:rPr>
          <w:rFonts w:ascii="Angsana New" w:hAnsi="Angsana New"/>
          <w:b/>
          <w:bCs/>
          <w:sz w:val="22"/>
          <w:szCs w:val="22"/>
        </w:rPr>
      </w:pPr>
    </w:p>
    <w:p w:rsidR="001957AF" w:rsidRPr="00EF744C" w:rsidRDefault="00907EB0" w:rsidP="001957AF">
      <w:pPr>
        <w:pStyle w:val="block"/>
        <w:spacing w:after="0" w:line="240" w:lineRule="atLeast"/>
        <w:ind w:right="19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กลุ่มบริษัท</w:t>
      </w:r>
      <w:r w:rsidR="001957AF" w:rsidRPr="00EF744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ทำสัญญาเช่าโกดังสินค้า ยานพาหนะและเครื่องถ่ายเอกสารกับบุคคลและกิจการที่ไม่เกี่ยวข้องกัน </w:t>
      </w:r>
      <w:r w:rsidR="001957AF" w:rsidRPr="00EF744C">
        <w:rPr>
          <w:rFonts w:ascii="Angsana New" w:hAnsi="Angsana New" w:cs="Angsana New"/>
          <w:sz w:val="30"/>
          <w:szCs w:val="30"/>
          <w:cs/>
          <w:lang w:bidi="th-TH"/>
        </w:rPr>
        <w:t xml:space="preserve">สัญญาดังกล่าวจะสิ้นสุดในปี </w:t>
      </w:r>
      <w:r w:rsidR="001957AF" w:rsidRPr="00EF744C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1957AF" w:rsidRPr="00EF744C">
        <w:rPr>
          <w:rFonts w:ascii="Angsana New" w:hAnsi="Angsana New" w:cs="Angsana New"/>
          <w:sz w:val="30"/>
          <w:szCs w:val="30"/>
          <w:lang w:bidi="th-TH"/>
        </w:rPr>
        <w:t>562</w:t>
      </w:r>
    </w:p>
    <w:p w:rsidR="001957AF" w:rsidRPr="001957AF" w:rsidRDefault="001957AF" w:rsidP="001957AF">
      <w:pPr>
        <w:pStyle w:val="block"/>
        <w:spacing w:after="0" w:line="240" w:lineRule="atLeast"/>
        <w:ind w:right="198"/>
        <w:jc w:val="thaiDistribute"/>
        <w:rPr>
          <w:rFonts w:ascii="Angsana New" w:hAnsi="Angsana New" w:cs="Angsana New"/>
          <w:szCs w:val="22"/>
          <w:lang w:bidi="th-TH"/>
        </w:rPr>
      </w:pPr>
    </w:p>
    <w:p w:rsidR="001957AF" w:rsidRPr="00EF744C" w:rsidRDefault="001957AF" w:rsidP="001957AF">
      <w:pPr>
        <w:pStyle w:val="block"/>
        <w:spacing w:after="0" w:line="240" w:lineRule="atLeast"/>
        <w:ind w:right="19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F744C">
        <w:rPr>
          <w:rFonts w:ascii="Angsana New" w:hAnsi="Angsana New" w:cs="Angsana New" w:hint="cs"/>
          <w:sz w:val="30"/>
          <w:szCs w:val="30"/>
          <w:cs/>
          <w:lang w:bidi="th-TH"/>
        </w:rPr>
        <w:t>บริษัทมี</w:t>
      </w:r>
      <w:r w:rsidRPr="00EF744C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ภาระผูกพันกับธนาคารส</w:t>
      </w:r>
      <w:r w:rsidRPr="00EF744C">
        <w:rPr>
          <w:rFonts w:ascii="Angsana New" w:hAnsi="Angsana New" w:cs="Angsana New" w:hint="cs"/>
          <w:sz w:val="30"/>
          <w:szCs w:val="30"/>
          <w:cs/>
          <w:lang w:bidi="th-TH"/>
        </w:rPr>
        <w:t>อง</w:t>
      </w:r>
      <w:r w:rsidRPr="00EF744C">
        <w:rPr>
          <w:rFonts w:ascii="Angsana New" w:hAnsi="Angsana New" w:cs="Angsana New"/>
          <w:sz w:val="30"/>
          <w:szCs w:val="30"/>
          <w:cs/>
          <w:lang w:bidi="th-TH"/>
        </w:rPr>
        <w:t>แห่ง</w:t>
      </w:r>
      <w:r w:rsidRPr="00EF744C">
        <w:rPr>
          <w:rFonts w:ascii="Angsana New" w:hAnsi="Angsana New" w:cs="Angsana New"/>
          <w:sz w:val="30"/>
          <w:szCs w:val="30"/>
          <w:cs/>
          <w:lang w:val="th-TH" w:bidi="th-TH"/>
        </w:rPr>
        <w:t>ออกหนังสือค้ำประกัน</w:t>
      </w:r>
      <w:r w:rsidRPr="00EF744C">
        <w:rPr>
          <w:rFonts w:ascii="Angsana New" w:hAnsi="Angsana New" w:cs="Angsana New"/>
          <w:sz w:val="30"/>
          <w:szCs w:val="30"/>
          <w:cs/>
          <w:lang w:bidi="th-TH"/>
        </w:rPr>
        <w:t>บริษัทสำหรับการใช้ไฟฟ้าให้แก่หน่วยงานราชการ</w:t>
      </w:r>
    </w:p>
    <w:p w:rsidR="001957AF" w:rsidRPr="001957AF" w:rsidRDefault="001957AF" w:rsidP="00195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/>
        <w:jc w:val="both"/>
        <w:rPr>
          <w:rFonts w:ascii="Angsana New" w:hAnsi="Angsana New"/>
          <w:b/>
          <w:bCs/>
          <w:sz w:val="22"/>
          <w:szCs w:val="22"/>
        </w:rPr>
      </w:pPr>
    </w:p>
    <w:p w:rsidR="00B770B9" w:rsidRPr="00EF744C" w:rsidRDefault="00B770B9" w:rsidP="00B770B9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F744C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</w:t>
      </w:r>
      <w:r w:rsidRPr="00EF744C">
        <w:rPr>
          <w:rFonts w:ascii="Angsana New" w:hAnsi="Angsana New"/>
          <w:b/>
          <w:bCs/>
          <w:sz w:val="30"/>
          <w:szCs w:val="30"/>
          <w:cs/>
        </w:rPr>
        <w:t xml:space="preserve">ที่ยังไม่ได้ใช้    </w:t>
      </w:r>
    </w:p>
    <w:p w:rsidR="00B770B9" w:rsidRPr="008433B9" w:rsidRDefault="00B770B9" w:rsidP="00B77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/>
        <w:jc w:val="both"/>
        <w:rPr>
          <w:rFonts w:ascii="Angsana New" w:hAnsi="Angsana New"/>
          <w:b/>
          <w:bCs/>
          <w:sz w:val="22"/>
          <w:szCs w:val="22"/>
          <w:cs/>
        </w:rPr>
      </w:pPr>
    </w:p>
    <w:p w:rsidR="00B770B9" w:rsidRDefault="0008058A" w:rsidP="00B770B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82E87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C82E87">
        <w:rPr>
          <w:rFonts w:ascii="Angsana New" w:hAnsi="Angsana New" w:cs="Angsana New" w:hint="cs"/>
          <w:sz w:val="30"/>
          <w:szCs w:val="30"/>
          <w:cs/>
          <w:lang w:bidi="th-TH"/>
        </w:rPr>
        <w:t>ที่ออก</w:t>
      </w:r>
      <w:r w:rsidR="00C82E87">
        <w:rPr>
          <w:rFonts w:ascii="Angsana New" w:hAnsi="Angsana New" w:cs="Angsana New" w:hint="cs"/>
          <w:sz w:val="30"/>
          <w:szCs w:val="30"/>
          <w:cs/>
          <w:lang w:bidi="th-TH"/>
        </w:rPr>
        <w:t>และปรับปรุงใหม่</w:t>
      </w:r>
      <w:r w:rsidRPr="00C82E87">
        <w:rPr>
          <w:rFonts w:ascii="Angsana New" w:hAnsi="Angsana New" w:cs="Angsana New"/>
          <w:sz w:val="30"/>
          <w:szCs w:val="30"/>
          <w:cs/>
          <w:lang w:bidi="th-TH"/>
        </w:rPr>
        <w:t>ซึ่ง</w:t>
      </w:r>
      <w:r w:rsidRPr="00C82E87">
        <w:rPr>
          <w:rFonts w:ascii="Angsana New" w:hAnsi="Angsana New" w:cs="Angsana New" w:hint="cs"/>
          <w:sz w:val="30"/>
          <w:szCs w:val="30"/>
          <w:cs/>
          <w:lang w:bidi="th-TH"/>
        </w:rPr>
        <w:t>เกี่ยวกับการดำเนินงานของ</w:t>
      </w:r>
      <w:r w:rsidR="00C82E87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</w:t>
      </w:r>
      <w:r w:rsidRPr="00C82E8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C82E87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Pr="00C82E87">
        <w:rPr>
          <w:rFonts w:ascii="Angsana New" w:hAnsi="Angsana New" w:cs="Angsana New" w:hint="cs"/>
          <w:sz w:val="30"/>
          <w:szCs w:val="30"/>
          <w:cs/>
          <w:lang w:bidi="th-TH"/>
        </w:rPr>
        <w:t>คาดว่าจะมีผลกระทบที่มีสาระสำคัญต่อ</w:t>
      </w:r>
      <w:r w:rsidRPr="00C82E87">
        <w:rPr>
          <w:rFonts w:ascii="Angsana New" w:hAnsi="Angsana New" w:cs="Angsana New" w:hint="cs"/>
          <w:sz w:val="30"/>
          <w:szCs w:val="30"/>
          <w:cs/>
          <w:lang w:val="en-US" w:bidi="th-TH"/>
        </w:rPr>
        <w:t>งบการเงินรวมและงบการเงินเฉพาะกิจการ</w:t>
      </w:r>
      <w:r w:rsidR="00C82E87" w:rsidRPr="00C82E87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C82E87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เมื่อนำมาถือปฏิบัติเป็นครั้งแรก</w:t>
      </w:r>
      <w:r w:rsidRPr="00C82E87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C82E87">
        <w:rPr>
          <w:rFonts w:ascii="Angsana New" w:hAnsi="Angsana New" w:cs="Angsana New"/>
          <w:sz w:val="30"/>
          <w:szCs w:val="30"/>
          <w:cs/>
          <w:lang w:val="en-US" w:bidi="th-TH"/>
        </w:rPr>
        <w:t>โดยมาตรฐานการรายงานทางการเงิน</w:t>
      </w:r>
      <w:r w:rsidRPr="00C82E87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C82E87">
        <w:rPr>
          <w:rFonts w:ascii="Angsana New" w:hAnsi="Angsana New" w:cs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C82E8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C82E87">
        <w:rPr>
          <w:rFonts w:ascii="Angsana New" w:hAnsi="Angsana New" w:cs="Angsana New"/>
          <w:sz w:val="30"/>
          <w:szCs w:val="30"/>
        </w:rPr>
        <w:t>1</w:t>
      </w:r>
      <w:r w:rsidRPr="00C82E87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Pr="00C82E87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Pr="00C82E87">
        <w:rPr>
          <w:rFonts w:ascii="Angsana New" w:hAnsi="Angsana New" w:cs="Angsana New" w:hint="cs"/>
          <w:sz w:val="30"/>
          <w:szCs w:val="30"/>
          <w:cs/>
          <w:lang w:val="en-US" w:bidi="th-TH"/>
        </w:rPr>
        <w:t>มี</w:t>
      </w:r>
      <w:r w:rsidRPr="00C82E87">
        <w:rPr>
          <w:rFonts w:ascii="Angsana New" w:hAnsi="Angsana New" w:cs="Angsana New" w:hint="cs"/>
          <w:sz w:val="30"/>
          <w:szCs w:val="30"/>
          <w:cs/>
          <w:lang w:bidi="th-TH"/>
        </w:rPr>
        <w:t>ดังต่อไปนี้</w:t>
      </w:r>
    </w:p>
    <w:p w:rsidR="008433B9" w:rsidRPr="008433B9" w:rsidRDefault="008433B9" w:rsidP="00B770B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Cs w:val="22"/>
          <w:lang w:bidi="th-TH"/>
        </w:rPr>
      </w:pPr>
    </w:p>
    <w:p w:rsidR="001957AF" w:rsidRDefault="001957AF">
      <w:r>
        <w:br w:type="page"/>
      </w:r>
    </w:p>
    <w:tbl>
      <w:tblPr>
        <w:tblW w:w="8915" w:type="dxa"/>
        <w:tblInd w:w="450" w:type="dxa"/>
        <w:tblLook w:val="04A0" w:firstRow="1" w:lastRow="0" w:firstColumn="1" w:lastColumn="0" w:noHBand="0" w:noVBand="1"/>
      </w:tblPr>
      <w:tblGrid>
        <w:gridCol w:w="3960"/>
        <w:gridCol w:w="4955"/>
      </w:tblGrid>
      <w:tr w:rsidR="00B770B9" w:rsidRPr="00EF744C" w:rsidTr="000D589B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:rsidR="00B770B9" w:rsidRPr="00EF744C" w:rsidRDefault="00B770B9" w:rsidP="000D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EF744C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lastRenderedPageBreak/>
              <w:t>มาตรฐานการรายงานทางการเงิน</w:t>
            </w:r>
          </w:p>
        </w:tc>
        <w:tc>
          <w:tcPr>
            <w:tcW w:w="4955" w:type="dxa"/>
            <w:shd w:val="clear" w:color="auto" w:fill="auto"/>
            <w:vAlign w:val="bottom"/>
          </w:tcPr>
          <w:p w:rsidR="00B770B9" w:rsidRPr="00EF744C" w:rsidRDefault="00B770B9" w:rsidP="000D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EF744C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B770B9" w:rsidRPr="00EF744C" w:rsidTr="000D589B">
        <w:tc>
          <w:tcPr>
            <w:tcW w:w="3960" w:type="dxa"/>
            <w:shd w:val="clear" w:color="auto" w:fill="auto"/>
          </w:tcPr>
          <w:p w:rsidR="00B770B9" w:rsidRPr="00EF744C" w:rsidRDefault="00B770B9" w:rsidP="000D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EF744C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EF744C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  <w:shd w:val="clear" w:color="auto" w:fill="auto"/>
          </w:tcPr>
          <w:p w:rsidR="00B770B9" w:rsidRPr="00EF744C" w:rsidRDefault="00B770B9" w:rsidP="000D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B770B9" w:rsidRPr="00EF744C" w:rsidTr="000D589B">
        <w:tc>
          <w:tcPr>
            <w:tcW w:w="3960" w:type="dxa"/>
            <w:shd w:val="clear" w:color="auto" w:fill="auto"/>
          </w:tcPr>
          <w:p w:rsidR="00B770B9" w:rsidRPr="00EF744C" w:rsidRDefault="00B770B9" w:rsidP="000D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EF744C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  <w:shd w:val="clear" w:color="auto" w:fill="auto"/>
          </w:tcPr>
          <w:p w:rsidR="00B770B9" w:rsidRPr="00EF744C" w:rsidRDefault="00B770B9" w:rsidP="000D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770B9" w:rsidRPr="00EF744C" w:rsidTr="000D589B">
        <w:tc>
          <w:tcPr>
            <w:tcW w:w="3960" w:type="dxa"/>
            <w:shd w:val="clear" w:color="auto" w:fill="auto"/>
          </w:tcPr>
          <w:p w:rsidR="00B770B9" w:rsidRPr="00EF744C" w:rsidRDefault="00B770B9" w:rsidP="000D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EF744C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EF744C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  <w:shd w:val="clear" w:color="auto" w:fill="auto"/>
          </w:tcPr>
          <w:p w:rsidR="00B770B9" w:rsidRPr="00EF744C" w:rsidRDefault="00B770B9" w:rsidP="000D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F744C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EF744C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B770B9" w:rsidRPr="00EF744C" w:rsidTr="000D589B">
        <w:tc>
          <w:tcPr>
            <w:tcW w:w="3960" w:type="dxa"/>
            <w:shd w:val="clear" w:color="auto" w:fill="auto"/>
          </w:tcPr>
          <w:p w:rsidR="00B770B9" w:rsidRPr="00EF744C" w:rsidRDefault="00B770B9" w:rsidP="000D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EF744C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EF744C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  <w:shd w:val="clear" w:color="auto" w:fill="auto"/>
          </w:tcPr>
          <w:p w:rsidR="00B770B9" w:rsidRPr="00EF744C" w:rsidRDefault="00B770B9" w:rsidP="000D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B770B9" w:rsidRPr="00EF744C" w:rsidTr="000D589B">
        <w:tc>
          <w:tcPr>
            <w:tcW w:w="3960" w:type="dxa"/>
            <w:shd w:val="clear" w:color="auto" w:fill="auto"/>
          </w:tcPr>
          <w:p w:rsidR="00B770B9" w:rsidRPr="00EF744C" w:rsidRDefault="00B770B9" w:rsidP="000D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EF744C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955" w:type="dxa"/>
            <w:shd w:val="clear" w:color="auto" w:fill="auto"/>
          </w:tcPr>
          <w:p w:rsidR="00B770B9" w:rsidRPr="00EF744C" w:rsidRDefault="00B770B9" w:rsidP="000D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770B9" w:rsidRPr="00EF744C" w:rsidTr="000D589B">
        <w:tc>
          <w:tcPr>
            <w:tcW w:w="3960" w:type="dxa"/>
            <w:shd w:val="clear" w:color="auto" w:fill="auto"/>
          </w:tcPr>
          <w:p w:rsidR="00B770B9" w:rsidRPr="00EF744C" w:rsidRDefault="00B770B9" w:rsidP="000D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EF744C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955" w:type="dxa"/>
            <w:shd w:val="clear" w:color="auto" w:fill="auto"/>
          </w:tcPr>
          <w:p w:rsidR="00B770B9" w:rsidRPr="00EF744C" w:rsidRDefault="00B770B9" w:rsidP="000D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B770B9" w:rsidRPr="00EF744C" w:rsidRDefault="00B770B9" w:rsidP="000D5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744C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B770B9" w:rsidRPr="00644CAB" w:rsidRDefault="00B770B9" w:rsidP="00702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  <w:shd w:val="clear" w:color="auto" w:fill="D9D9D9"/>
        </w:rPr>
      </w:pPr>
    </w:p>
    <w:p w:rsidR="00B770B9" w:rsidRPr="0044678A" w:rsidRDefault="00B770B9" w:rsidP="00702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4678A">
        <w:rPr>
          <w:rFonts w:ascii="Angsana New" w:hAnsi="Angsana New" w:hint="cs"/>
          <w:i/>
          <w:iCs/>
          <w:sz w:val="30"/>
          <w:szCs w:val="30"/>
        </w:rPr>
        <w:t xml:space="preserve">* </w:t>
      </w:r>
      <w:r w:rsidRPr="0044678A">
        <w:rPr>
          <w:rFonts w:ascii="Angsana New" w:hAnsi="Angsana New" w:hint="cs"/>
          <w:i/>
          <w:iCs/>
          <w:sz w:val="30"/>
          <w:szCs w:val="30"/>
          <w:cs/>
        </w:rPr>
        <w:t>มาตรฐานการรายงานทางการเงิน</w:t>
      </w:r>
      <w:r w:rsidR="0044678A" w:rsidRPr="0044678A">
        <w:rPr>
          <w:rFonts w:ascii="Angsana New" w:hAnsi="Angsana New" w:hint="cs"/>
          <w:i/>
          <w:iCs/>
          <w:color w:val="000000"/>
          <w:sz w:val="30"/>
          <w:szCs w:val="30"/>
          <w:cs/>
        </w:rPr>
        <w:t>ที่เกี่ยวข้องกับ</w:t>
      </w:r>
      <w:r w:rsidRPr="0044678A">
        <w:rPr>
          <w:rFonts w:ascii="Angsana New" w:hAnsi="Angsana New" w:hint="cs"/>
          <w:i/>
          <w:iCs/>
          <w:sz w:val="30"/>
          <w:szCs w:val="30"/>
          <w:cs/>
        </w:rPr>
        <w:t>เครื่องมือทางการเงิน</w:t>
      </w:r>
    </w:p>
    <w:p w:rsidR="00775D31" w:rsidRPr="00644CAB" w:rsidRDefault="00775D31" w:rsidP="00446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2"/>
          <w:szCs w:val="22"/>
        </w:rPr>
      </w:pPr>
    </w:p>
    <w:p w:rsidR="0044678A" w:rsidRPr="0044678A" w:rsidRDefault="0044678A" w:rsidP="0044678A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4678A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44678A" w:rsidRPr="0044678A" w:rsidRDefault="0044678A" w:rsidP="004467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</w:p>
    <w:p w:rsidR="0044678A" w:rsidRDefault="0044678A" w:rsidP="004467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44678A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0" w:name="_Hlk15580843"/>
      <w:bookmarkStart w:id="1" w:name="_Hlk15582546"/>
      <w:r w:rsidRPr="0044678A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0"/>
      <w:r w:rsidRPr="0044678A">
        <w:rPr>
          <w:rFonts w:ascii="Angsana New" w:hAnsi="Angsana New" w:hint="cs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1"/>
    </w:p>
    <w:p w:rsidR="00775D31" w:rsidRPr="0044678A" w:rsidRDefault="00775D31" w:rsidP="004467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44678A" w:rsidRPr="0044678A" w:rsidRDefault="0044678A" w:rsidP="0044678A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44678A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44678A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>16</w:t>
      </w:r>
      <w:r w:rsidRPr="0044678A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44678A" w:rsidRPr="0044678A" w:rsidRDefault="0044678A" w:rsidP="004467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</w:p>
    <w:p w:rsidR="0044678A" w:rsidRPr="0044678A" w:rsidRDefault="0044678A" w:rsidP="004467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color w:val="000000"/>
          <w:sz w:val="30"/>
          <w:szCs w:val="30"/>
          <w:highlight w:val="green"/>
        </w:rPr>
      </w:pPr>
      <w:r w:rsidRPr="0044678A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44678A">
        <w:rPr>
          <w:rFonts w:ascii="Angsana New" w:hAnsi="Angsana New" w:hint="cs"/>
          <w:sz w:val="30"/>
          <w:szCs w:val="30"/>
        </w:rPr>
        <w:t>16</w:t>
      </w:r>
      <w:r w:rsidRPr="0044678A">
        <w:rPr>
          <w:rFonts w:ascii="Angsana New" w:hAnsi="Angsana New" w:hint="cs"/>
          <w:sz w:val="30"/>
          <w:szCs w:val="30"/>
          <w:cs/>
        </w:rPr>
        <w:t xml:space="preserve"> ได้นำเสนอวิธีการ</w:t>
      </w:r>
      <w:r w:rsidRPr="0044678A">
        <w:rPr>
          <w:rFonts w:ascii="Angsana New" w:hAnsi="Angsana New" w:hint="cs"/>
          <w:color w:val="000000"/>
          <w:sz w:val="30"/>
          <w:szCs w:val="30"/>
          <w:cs/>
        </w:rPr>
        <w:t>บัญชีเดียวสำหรับผู้เช่า</w:t>
      </w:r>
      <w:r w:rsidRPr="0044678A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44678A">
        <w:rPr>
          <w:rFonts w:ascii="Angsana New" w:hAnsi="Angsana New" w:hint="cs"/>
          <w:color w:val="000000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</w:t>
      </w:r>
      <w:r w:rsidRPr="00644CAB">
        <w:rPr>
          <w:rFonts w:ascii="Angsana New" w:hAnsi="Angsana New" w:hint="cs"/>
          <w:color w:val="000000"/>
          <w:sz w:val="30"/>
          <w:szCs w:val="30"/>
          <w:cs/>
        </w:rPr>
        <w:t xml:space="preserve">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</w:t>
      </w:r>
      <w:r w:rsidRPr="00644CAB">
        <w:rPr>
          <w:rFonts w:ascii="Angsana New" w:hAnsi="Angsana New" w:hint="cs"/>
          <w:color w:val="000000"/>
          <w:sz w:val="30"/>
          <w:szCs w:val="30"/>
        </w:rPr>
        <w:t xml:space="preserve"> </w:t>
      </w:r>
      <w:bookmarkStart w:id="2" w:name="_Hlk15581419"/>
      <w:bookmarkStart w:id="3" w:name="_Hlk15582558"/>
      <w:r w:rsidRPr="00644CAB">
        <w:rPr>
          <w:rFonts w:ascii="Angsana New" w:hAnsi="Angsana New" w:hint="cs"/>
          <w:color w:val="000000"/>
          <w:sz w:val="30"/>
          <w:szCs w:val="30"/>
          <w:cs/>
        </w:rPr>
        <w:t>เมื่อ</w:t>
      </w:r>
      <w:r w:rsidRPr="00644CAB">
        <w:rPr>
          <w:rFonts w:ascii="Angsana New" w:hAnsi="Angsana New" w:hint="cs"/>
          <w:sz w:val="30"/>
          <w:szCs w:val="30"/>
          <w:cs/>
        </w:rPr>
        <w:t>มาตรฐาน</w:t>
      </w:r>
      <w:r w:rsidRPr="0044678A">
        <w:rPr>
          <w:rFonts w:ascii="Angsana New" w:hAnsi="Angsana New" w:hint="cs"/>
          <w:sz w:val="30"/>
          <w:szCs w:val="30"/>
          <w:cs/>
        </w:rPr>
        <w:t>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2"/>
      <w:r w:rsidRPr="0044678A">
        <w:rPr>
          <w:rFonts w:ascii="Angsana New" w:hAnsi="Angsana New" w:hint="cs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3"/>
    </w:p>
    <w:p w:rsidR="0044678A" w:rsidRPr="0044678A" w:rsidRDefault="0044678A" w:rsidP="004467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  <w:highlight w:val="green"/>
        </w:rPr>
      </w:pPr>
    </w:p>
    <w:p w:rsidR="0044678A" w:rsidRDefault="0044678A" w:rsidP="004467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4678A">
        <w:rPr>
          <w:rFonts w:ascii="Angsana New" w:hAnsi="Angsana New" w:hint="cs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</w:p>
    <w:p w:rsidR="000035AB" w:rsidRDefault="000035AB" w:rsidP="004467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bookmarkStart w:id="4" w:name="_GoBack"/>
      <w:bookmarkEnd w:id="4"/>
    </w:p>
    <w:p w:rsidR="000035AB" w:rsidRDefault="00003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0035AB" w:rsidRDefault="000035AB" w:rsidP="000035AB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035AB"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  <w:r>
        <w:rPr>
          <w:rFonts w:ascii="Angsana New" w:hAnsi="Angsana New"/>
          <w:sz w:val="30"/>
          <w:szCs w:val="30"/>
        </w:rPr>
        <w:t xml:space="preserve"> </w:t>
      </w:r>
    </w:p>
    <w:p w:rsidR="000035AB" w:rsidRPr="00EF744C" w:rsidRDefault="000035AB" w:rsidP="00003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:rsidR="000035AB" w:rsidRPr="000035AB" w:rsidRDefault="000035AB" w:rsidP="000035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035AB">
        <w:rPr>
          <w:rFonts w:ascii="Angsana New" w:hAnsi="Angsana New"/>
          <w:sz w:val="30"/>
          <w:szCs w:val="30"/>
          <w:cs/>
        </w:rPr>
        <w:t>เมื่อวันที่</w:t>
      </w:r>
      <w:r w:rsidRPr="000035AB">
        <w:rPr>
          <w:rFonts w:ascii="Angsana New" w:hAnsi="Angsana New"/>
          <w:sz w:val="30"/>
          <w:szCs w:val="30"/>
        </w:rPr>
        <w:t xml:space="preserve"> 5 </w:t>
      </w:r>
      <w:r w:rsidRPr="000035AB">
        <w:rPr>
          <w:rFonts w:ascii="Angsana New" w:hAnsi="Angsana New"/>
          <w:sz w:val="30"/>
          <w:szCs w:val="30"/>
          <w:cs/>
        </w:rPr>
        <w:t>เมษายน</w:t>
      </w:r>
      <w:r w:rsidRPr="000035A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0035AB">
        <w:rPr>
          <w:rFonts w:ascii="Angsana New" w:hAnsi="Angsana New"/>
          <w:sz w:val="30"/>
          <w:szCs w:val="30"/>
        </w:rPr>
        <w:t xml:space="preserve">2562 </w:t>
      </w:r>
      <w:r w:rsidRPr="000035AB">
        <w:rPr>
          <w:rFonts w:ascii="Angsana New" w:hAnsi="Angsana New"/>
          <w:sz w:val="30"/>
          <w:szCs w:val="30"/>
          <w:cs/>
        </w:rPr>
        <w:t>พระราชบัญญัติคุ้มครองแรงงานได้ถูกปรับปรุง</w:t>
      </w:r>
      <w:r w:rsidRPr="000035AB">
        <w:rPr>
          <w:rFonts w:ascii="Angsana New" w:hAnsi="Angsana New" w:hint="cs"/>
          <w:sz w:val="30"/>
          <w:szCs w:val="30"/>
          <w:cs/>
        </w:rPr>
        <w:t>และกำหนด</w:t>
      </w:r>
      <w:r w:rsidRPr="000035AB">
        <w:rPr>
          <w:rFonts w:ascii="Angsana New" w:hAnsi="Angsana New"/>
          <w:sz w:val="30"/>
          <w:szCs w:val="30"/>
          <w:cs/>
        </w:rPr>
        <w:t xml:space="preserve">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0035AB">
        <w:rPr>
          <w:rFonts w:ascii="Angsana New" w:hAnsi="Angsana New"/>
          <w:sz w:val="30"/>
          <w:szCs w:val="30"/>
        </w:rPr>
        <w:t>20</w:t>
      </w:r>
      <w:r w:rsidRPr="000035AB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0035AB">
        <w:rPr>
          <w:rFonts w:ascii="Angsana New" w:hAnsi="Angsana New"/>
          <w:sz w:val="30"/>
          <w:szCs w:val="30"/>
        </w:rPr>
        <w:t>400</w:t>
      </w:r>
      <w:r w:rsidRPr="000035AB">
        <w:rPr>
          <w:rFonts w:ascii="Angsana New" w:hAnsi="Angsana New"/>
          <w:sz w:val="30"/>
          <w:szCs w:val="30"/>
          <w:cs/>
        </w:rPr>
        <w:t xml:space="preserve"> วัน</w:t>
      </w:r>
      <w:r w:rsidRPr="000035A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0035AB">
        <w:rPr>
          <w:rFonts w:ascii="Angsana New" w:hAnsi="Angsana New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</w:t>
      </w:r>
      <w:r w:rsidR="00340A9D">
        <w:rPr>
          <w:rFonts w:ascii="Angsana New" w:hAnsi="Angsana New" w:hint="cs"/>
          <w:sz w:val="30"/>
          <w:szCs w:val="30"/>
          <w:cs/>
        </w:rPr>
        <w:t>ส</w:t>
      </w:r>
      <w:r w:rsidRPr="000035AB">
        <w:rPr>
          <w:rFonts w:ascii="Angsana New" w:hAnsi="Angsana New"/>
          <w:sz w:val="30"/>
          <w:szCs w:val="30"/>
          <w:cs/>
        </w:rPr>
        <w:t>ส</w:t>
      </w:r>
      <w:r w:rsidR="00B569D2">
        <w:rPr>
          <w:rFonts w:ascii="Angsana New" w:hAnsi="Angsana New" w:hint="cs"/>
          <w:sz w:val="30"/>
          <w:szCs w:val="30"/>
          <w:cs/>
        </w:rPr>
        <w:t>อง</w:t>
      </w:r>
      <w:r w:rsidRPr="000035AB">
        <w:rPr>
          <w:rFonts w:ascii="Angsana New" w:hAnsi="Angsana New"/>
          <w:sz w:val="30"/>
          <w:szCs w:val="30"/>
          <w:cs/>
        </w:rPr>
        <w:t xml:space="preserve">ปี </w:t>
      </w:r>
      <w:r w:rsidRPr="000035AB">
        <w:rPr>
          <w:rFonts w:ascii="Angsana New" w:hAnsi="Angsana New"/>
          <w:sz w:val="30"/>
          <w:szCs w:val="30"/>
        </w:rPr>
        <w:t>2562</w:t>
      </w:r>
      <w:r w:rsidRPr="000035AB">
        <w:rPr>
          <w:rFonts w:ascii="Angsana New" w:hAnsi="Angsana New"/>
          <w:sz w:val="30"/>
          <w:szCs w:val="30"/>
          <w:cs/>
        </w:rPr>
        <w:t xml:space="preserve"> จากการแก้ไขโครงการดังกล่าวทำให้กลุ่มบริษัทรับรู้ประมาณการหนี้สินผลประโยชน์เมื่อเกษียณอายุและต้นทุนบริการในอดีตเพิ่มขึ้นสำหรับงวดหกเดือนสิ้นสุดวันเดียวกันในงบการเงิน</w:t>
      </w:r>
      <w:r w:rsidR="008B3E09">
        <w:rPr>
          <w:rFonts w:ascii="Angsana New" w:hAnsi="Angsana New" w:hint="cs"/>
          <w:sz w:val="30"/>
          <w:szCs w:val="30"/>
          <w:cs/>
        </w:rPr>
        <w:t>ร</w:t>
      </w:r>
      <w:r w:rsidRPr="000035AB">
        <w:rPr>
          <w:rFonts w:ascii="Angsana New" w:hAnsi="Angsana New"/>
          <w:sz w:val="30"/>
          <w:szCs w:val="30"/>
          <w:cs/>
        </w:rPr>
        <w:t>วมและงบการเงินเฉพาะกิจการจำนวน</w:t>
      </w:r>
      <w:r w:rsidRPr="000035A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0035AB">
        <w:rPr>
          <w:rFonts w:ascii="Angsana New" w:hAnsi="Angsana New"/>
          <w:sz w:val="30"/>
          <w:szCs w:val="30"/>
        </w:rPr>
        <w:t>47.0</w:t>
      </w:r>
      <w:r w:rsidRPr="000035A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0035AB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Pr="000035AB">
        <w:rPr>
          <w:rFonts w:ascii="Angsana New" w:hAnsi="Angsana New"/>
          <w:sz w:val="30"/>
          <w:szCs w:val="30"/>
        </w:rPr>
        <w:t xml:space="preserve">46.8 </w:t>
      </w:r>
      <w:r w:rsidRPr="000035AB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:rsidR="000035AB" w:rsidRPr="000035AB" w:rsidRDefault="000035AB" w:rsidP="004467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0035AB" w:rsidRPr="000035AB" w:rsidSect="00FD110E">
      <w:headerReference w:type="default" r:id="rId16"/>
      <w:footerReference w:type="default" r:id="rId17"/>
      <w:pgSz w:w="11909" w:h="16834" w:code="9"/>
      <w:pgMar w:top="691" w:right="92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8A5" w:rsidRDefault="006568A5">
      <w:r>
        <w:separator/>
      </w:r>
    </w:p>
  </w:endnote>
  <w:endnote w:type="continuationSeparator" w:id="0">
    <w:p w:rsidR="006568A5" w:rsidRDefault="00656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23B" w:rsidRPr="00423E6C" w:rsidRDefault="0054623B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340A9D">
      <w:rPr>
        <w:rStyle w:val="PageNumber"/>
        <w:rFonts w:ascii="Angsana New" w:hAnsi="Angsana New"/>
        <w:noProof/>
        <w:sz w:val="30"/>
        <w:szCs w:val="30"/>
        <w:cs/>
      </w:rPr>
      <w:t>19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54623B" w:rsidRPr="00B56A60" w:rsidRDefault="0054623B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23B" w:rsidRPr="00423F90" w:rsidRDefault="0054623B" w:rsidP="00F45D76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78798A">
      <w:rPr>
        <w:rFonts w:ascii="Angsana New" w:hAnsi="Angsana New"/>
        <w:i/>
        <w:iCs/>
        <w:noProof/>
        <w:sz w:val="30"/>
        <w:szCs w:val="30"/>
      </w:rPr>
      <w:t>tct3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 w:rsidRPr="0045080C">
      <w:rPr>
        <w:rStyle w:val="PageNumber"/>
        <w:rFonts w:ascii="Angsana New" w:hAnsi="Angsana New"/>
        <w:sz w:val="30"/>
        <w:szCs w:val="30"/>
      </w:rPr>
      <w:fldChar w:fldCharType="begin"/>
    </w:r>
    <w:r w:rsidRPr="0045080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45080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16</w:t>
    </w:r>
    <w:r w:rsidRPr="0045080C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23B" w:rsidRPr="00423E6C" w:rsidRDefault="0054623B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340A9D">
      <w:rPr>
        <w:rStyle w:val="PageNumber"/>
        <w:rFonts w:ascii="Angsana New" w:hAnsi="Angsana New"/>
        <w:noProof/>
        <w:sz w:val="30"/>
        <w:szCs w:val="30"/>
        <w:cs/>
      </w:rPr>
      <w:t>20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54623B" w:rsidRPr="00B56A60" w:rsidRDefault="0054623B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23B" w:rsidRPr="00423E6C" w:rsidRDefault="0054623B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340A9D">
      <w:rPr>
        <w:rStyle w:val="PageNumber"/>
        <w:rFonts w:ascii="Angsana New" w:hAnsi="Angsana New"/>
        <w:noProof/>
        <w:sz w:val="30"/>
        <w:szCs w:val="30"/>
        <w:cs/>
      </w:rPr>
      <w:t>22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54623B" w:rsidRPr="00B56A60" w:rsidRDefault="0054623B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23B" w:rsidRPr="00370C89" w:rsidRDefault="0054623B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16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:rsidR="0054623B" w:rsidRPr="00423F90" w:rsidRDefault="0054623B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78798A">
      <w:rPr>
        <w:rFonts w:ascii="Angsana New" w:hAnsi="Angsana New"/>
        <w:i/>
        <w:iCs/>
        <w:noProof/>
        <w:sz w:val="30"/>
        <w:szCs w:val="30"/>
      </w:rPr>
      <w:t>tct3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23B" w:rsidRPr="00423E6C" w:rsidRDefault="0054623B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340A9D">
      <w:rPr>
        <w:rStyle w:val="PageNumber"/>
        <w:rFonts w:ascii="Angsana New" w:hAnsi="Angsana New"/>
        <w:noProof/>
        <w:sz w:val="30"/>
        <w:szCs w:val="30"/>
        <w:cs/>
      </w:rPr>
      <w:t>31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54623B" w:rsidRPr="00B56A60" w:rsidRDefault="0054623B" w:rsidP="002D6B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8A5" w:rsidRDefault="006568A5">
      <w:r>
        <w:separator/>
      </w:r>
    </w:p>
  </w:footnote>
  <w:footnote w:type="continuationSeparator" w:id="0">
    <w:p w:rsidR="006568A5" w:rsidRDefault="006568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23B" w:rsidRPr="001531FA" w:rsidRDefault="0054623B" w:rsidP="00FA68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ประเทศไทย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54623B" w:rsidRPr="001531FA" w:rsidRDefault="0054623B" w:rsidP="00FA68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</w:t>
    </w:r>
    <w:r w:rsidRPr="004A35CF">
      <w:rPr>
        <w:rFonts w:ascii="Angsana New" w:hAnsi="Angsana New"/>
        <w:b/>
        <w:bCs/>
        <w:sz w:val="32"/>
        <w:szCs w:val="32"/>
        <w:cs/>
      </w:rPr>
      <w:t>ล</w:t>
    </w:r>
    <w:r w:rsidRPr="004A35CF"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54623B" w:rsidRPr="001531FA" w:rsidRDefault="0054623B" w:rsidP="00FA68E1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 w:hint="cs"/>
        <w:cs/>
      </w:rPr>
      <w:t>และหกเดือน</w:t>
    </w:r>
    <w:r>
      <w:rPr>
        <w:rFonts w:ascii="Angsana New" w:hAnsi="Angsana New" w:cs="Angsana New"/>
        <w:cs/>
      </w:rPr>
      <w:t>สิ้นสุดวันที่ 3</w:t>
    </w:r>
    <w:r>
      <w:rPr>
        <w:rFonts w:ascii="Angsana New" w:hAnsi="Angsana New" w:cs="Angsana New" w:hint="cs"/>
        <w:cs/>
      </w:rPr>
      <w:t>0 มิถุนายน</w:t>
    </w:r>
    <w:r>
      <w:rPr>
        <w:rFonts w:ascii="Angsana New" w:hAnsi="Angsana New" w:cs="Angsana New"/>
        <w:cs/>
      </w:rPr>
      <w:t xml:space="preserve"> 25</w:t>
    </w:r>
    <w:r>
      <w:rPr>
        <w:rFonts w:ascii="Angsana New" w:hAnsi="Angsana New" w:cs="Angsana New" w:hint="cs"/>
        <w:cs/>
      </w:rPr>
      <w:t>6</w:t>
    </w:r>
    <w:r>
      <w:rPr>
        <w:rFonts w:ascii="Angsana New" w:hAnsi="Angsana New" w:cs="Angsana New"/>
      </w:rPr>
      <w:t>2</w:t>
    </w:r>
    <w:r>
      <w:rPr>
        <w:rFonts w:ascii="Angsana New" w:hAnsi="Angsana New" w:cs="Angsana New" w:hint="cs"/>
        <w:cs/>
      </w:rPr>
      <w:t xml:space="preserve"> </w:t>
    </w:r>
    <w:r w:rsidRPr="001531FA">
      <w:rPr>
        <w:rFonts w:ascii="Angsana New" w:hAnsi="Angsana New" w:cs="Angsana New"/>
        <w:cs/>
      </w:rPr>
      <w:t>(ไม่ได้ตรวจสอบ)</w:t>
    </w:r>
  </w:p>
  <w:p w:rsidR="0054623B" w:rsidRPr="001531FA" w:rsidRDefault="0054623B" w:rsidP="00FA68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23B" w:rsidRPr="001E4EE2" w:rsidRDefault="0054623B" w:rsidP="00F45D76">
    <w:pPr>
      <w:pStyle w:val="Heading5"/>
      <w:tabs>
        <w:tab w:val="left" w:pos="540"/>
      </w:tabs>
      <w:spacing w:line="240" w:lineRule="auto"/>
      <w:rPr>
        <w:rFonts w:ascii="Angsana New" w:hAnsi="Angsana New" w:cs="Angsana New"/>
        <w:cs/>
        <w:lang w:val="th-TH"/>
      </w:rPr>
    </w:pPr>
    <w:r w:rsidRPr="001E4EE2">
      <w:rPr>
        <w:rFonts w:ascii="Angsana New" w:hAnsi="Angsana New" w:cs="Angsana New"/>
        <w:cs/>
        <w:lang w:val="th-TH"/>
      </w:rPr>
      <w:t>บริษัท ทรอปิคอลแคนนิ่ง (ประเทศไทย) จำกัด (มหาชน) และบริษัทย่อย</w:t>
    </w:r>
  </w:p>
  <w:p w:rsidR="0054623B" w:rsidRPr="001E4EE2" w:rsidRDefault="0054623B" w:rsidP="00F45D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E4E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4EE2"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</w:p>
  <w:p w:rsidR="0054623B" w:rsidRPr="00284413" w:rsidRDefault="0054623B" w:rsidP="00A60B61">
    <w:pPr>
      <w:pStyle w:val="Heading5"/>
      <w:tabs>
        <w:tab w:val="left" w:pos="540"/>
      </w:tabs>
      <w:rPr>
        <w:rFonts w:ascii="Angsana New" w:hAnsi="Angsana New" w:cs="Angsana New"/>
      </w:rPr>
    </w:pPr>
    <w:r>
      <w:rPr>
        <w:rFonts w:ascii="Angsana New" w:hAnsi="Angsana New" w:cs="Angsana New"/>
        <w:cs/>
      </w:rPr>
      <w:t>สำหรับ</w:t>
    </w:r>
    <w:r w:rsidRPr="00284413">
      <w:rPr>
        <w:rFonts w:ascii="Angsana New" w:hAnsi="Angsana New" w:cs="Angsana New"/>
        <w:cs/>
      </w:rPr>
      <w:t>งวด</w:t>
    </w:r>
    <w:r>
      <w:rPr>
        <w:rFonts w:ascii="Angsana New" w:hAnsi="Angsana New" w:cs="Angsana New" w:hint="cs"/>
        <w:cs/>
      </w:rPr>
      <w:t>สามเดือนและเก้าเดือน</w:t>
    </w:r>
    <w:r w:rsidRPr="00284413">
      <w:rPr>
        <w:rFonts w:ascii="Angsana New" w:hAnsi="Angsana New" w:cs="Angsana New"/>
        <w:cs/>
      </w:rPr>
      <w:t>สิ้นสุดวันที่</w:t>
    </w:r>
    <w:r>
      <w:rPr>
        <w:rFonts w:ascii="Angsana New" w:hAnsi="Angsana New" w:cs="Angsana New" w:hint="cs"/>
        <w:cs/>
      </w:rPr>
      <w:t xml:space="preserve"> 30 กันยายน 2550 (ไม่ได้ตรวจสอบ)</w:t>
    </w:r>
  </w:p>
  <w:p w:rsidR="0054623B" w:rsidRPr="00F45D76" w:rsidRDefault="0054623B">
    <w:pPr>
      <w:rPr>
        <w:rFonts w:ascii="Angsana New" w:hAnsi="Angsana New"/>
      </w:rPr>
    </w:pPr>
  </w:p>
  <w:p w:rsidR="0054623B" w:rsidRPr="00F45D76" w:rsidRDefault="0054623B">
    <w:pPr>
      <w:pStyle w:val="Header"/>
      <w:rPr>
        <w:rFonts w:ascii="Angsana New" w:hAnsi="Angsana New"/>
      </w:rPr>
    </w:pPr>
    <w:r w:rsidRPr="00F45D76">
      <w:rPr>
        <w:rFonts w:ascii="Angsana New" w:hAnsi="Angsana New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23B" w:rsidRPr="001531FA" w:rsidRDefault="0054623B" w:rsidP="00FB7C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ประเทศไทย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54623B" w:rsidRPr="001531FA" w:rsidRDefault="0054623B" w:rsidP="00FB7C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</w:t>
    </w:r>
    <w:r w:rsidRPr="004A35CF">
      <w:rPr>
        <w:rFonts w:ascii="Angsana New" w:hAnsi="Angsana New"/>
        <w:b/>
        <w:bCs/>
        <w:sz w:val="32"/>
        <w:szCs w:val="32"/>
        <w:cs/>
      </w:rPr>
      <w:t>ล</w:t>
    </w:r>
    <w:r w:rsidRPr="004A35CF"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54623B" w:rsidRPr="001531FA" w:rsidRDefault="0054623B" w:rsidP="00FB7CCE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 w:hint="cs"/>
        <w:cs/>
      </w:rPr>
      <w:t>และหกเดือน</w:t>
    </w:r>
    <w:r>
      <w:rPr>
        <w:rFonts w:ascii="Angsana New" w:hAnsi="Angsana New" w:cs="Angsana New"/>
        <w:cs/>
      </w:rPr>
      <w:t>สิ้นสุดวันที่ 3</w:t>
    </w:r>
    <w:r>
      <w:rPr>
        <w:rFonts w:ascii="Angsana New" w:hAnsi="Angsana New" w:cs="Angsana New" w:hint="cs"/>
        <w:cs/>
      </w:rPr>
      <w:t>0 มิถุนายน</w:t>
    </w:r>
    <w:r>
      <w:rPr>
        <w:rFonts w:ascii="Angsana New" w:hAnsi="Angsana New" w:cs="Angsana New"/>
        <w:cs/>
      </w:rPr>
      <w:t xml:space="preserve"> 25</w:t>
    </w:r>
    <w:r>
      <w:rPr>
        <w:rFonts w:ascii="Angsana New" w:hAnsi="Angsana New" w:cs="Angsana New" w:hint="cs"/>
        <w:cs/>
      </w:rPr>
      <w:t>6</w:t>
    </w:r>
    <w:r>
      <w:rPr>
        <w:rFonts w:ascii="Angsana New" w:hAnsi="Angsana New" w:cs="Angsana New"/>
      </w:rPr>
      <w:t>2</w:t>
    </w:r>
    <w:r>
      <w:rPr>
        <w:rFonts w:ascii="Angsana New" w:hAnsi="Angsana New" w:cs="Angsana New" w:hint="cs"/>
        <w:cs/>
      </w:rPr>
      <w:t xml:space="preserve"> </w:t>
    </w:r>
    <w:r w:rsidRPr="001531FA">
      <w:rPr>
        <w:rFonts w:ascii="Angsana New" w:hAnsi="Angsana New" w:cs="Angsana New"/>
        <w:cs/>
      </w:rPr>
      <w:t>(ไม่ได้ตรวจสอบ)</w:t>
    </w:r>
  </w:p>
  <w:p w:rsidR="0054623B" w:rsidRPr="001531FA" w:rsidRDefault="0054623B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322"/>
        </w:tabs>
        <w:ind w:left="932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9C61796"/>
    <w:multiLevelType w:val="hybridMultilevel"/>
    <w:tmpl w:val="36F244B0"/>
    <w:lvl w:ilvl="0" w:tplc="BB28A5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5C2CA8"/>
    <w:multiLevelType w:val="singleLevel"/>
    <w:tmpl w:val="9BF6AE1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1CB629F6"/>
    <w:multiLevelType w:val="hybridMultilevel"/>
    <w:tmpl w:val="9CDE7638"/>
    <w:lvl w:ilvl="0" w:tplc="3016427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D185EA0"/>
    <w:multiLevelType w:val="singleLevel"/>
    <w:tmpl w:val="E5F6C8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>
    <w:nsid w:val="236224AE"/>
    <w:multiLevelType w:val="hybridMultilevel"/>
    <w:tmpl w:val="07A6E5CA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>
    <w:nsid w:val="2437062F"/>
    <w:multiLevelType w:val="hybridMultilevel"/>
    <w:tmpl w:val="243EC0EA"/>
    <w:lvl w:ilvl="0" w:tplc="5622E606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>
    <w:nsid w:val="30223B79"/>
    <w:multiLevelType w:val="hybridMultilevel"/>
    <w:tmpl w:val="80EEB7EE"/>
    <w:lvl w:ilvl="0" w:tplc="38D0DDBE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3FC94AA7"/>
    <w:multiLevelType w:val="hybridMultilevel"/>
    <w:tmpl w:val="25AC7974"/>
    <w:lvl w:ilvl="0" w:tplc="CC1AC09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  <w:lang w:bidi="th-TH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41035E2E"/>
    <w:multiLevelType w:val="hybridMultilevel"/>
    <w:tmpl w:val="FB56C75E"/>
    <w:lvl w:ilvl="0" w:tplc="D73833A0">
      <w:start w:val="3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2238A6"/>
    <w:multiLevelType w:val="hybridMultilevel"/>
    <w:tmpl w:val="FC5294DA"/>
    <w:lvl w:ilvl="0" w:tplc="E80A691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4E23524C"/>
    <w:multiLevelType w:val="singleLevel"/>
    <w:tmpl w:val="981A974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>
    <w:nsid w:val="5AE6622C"/>
    <w:multiLevelType w:val="hybridMultilevel"/>
    <w:tmpl w:val="2C2E5676"/>
    <w:lvl w:ilvl="0" w:tplc="76AC2AD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3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>
    <w:nsid w:val="78A51EF3"/>
    <w:multiLevelType w:val="singleLevel"/>
    <w:tmpl w:val="2890670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4421EF"/>
    <w:multiLevelType w:val="singleLevel"/>
    <w:tmpl w:val="3A5A16C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20"/>
  </w:num>
  <w:num w:numId="13">
    <w:abstractNumId w:val="33"/>
  </w:num>
  <w:num w:numId="14">
    <w:abstractNumId w:val="22"/>
  </w:num>
  <w:num w:numId="15">
    <w:abstractNumId w:val="24"/>
  </w:num>
  <w:num w:numId="16">
    <w:abstractNumId w:val="28"/>
  </w:num>
  <w:num w:numId="17">
    <w:abstractNumId w:val="21"/>
  </w:num>
  <w:num w:numId="18">
    <w:abstractNumId w:val="17"/>
  </w:num>
  <w:num w:numId="19">
    <w:abstractNumId w:val="30"/>
  </w:num>
  <w:num w:numId="20">
    <w:abstractNumId w:val="16"/>
  </w:num>
  <w:num w:numId="21">
    <w:abstractNumId w:val="11"/>
  </w:num>
  <w:num w:numId="22">
    <w:abstractNumId w:val="37"/>
  </w:num>
  <w:num w:numId="23">
    <w:abstractNumId w:val="35"/>
  </w:num>
  <w:num w:numId="24">
    <w:abstractNumId w:val="19"/>
  </w:num>
  <w:num w:numId="25">
    <w:abstractNumId w:val="25"/>
  </w:num>
  <w:num w:numId="26">
    <w:abstractNumId w:val="26"/>
  </w:num>
  <w:num w:numId="27">
    <w:abstractNumId w:val="18"/>
  </w:num>
  <w:num w:numId="28">
    <w:abstractNumId w:val="27"/>
  </w:num>
  <w:num w:numId="29">
    <w:abstractNumId w:val="32"/>
  </w:num>
  <w:num w:numId="30">
    <w:abstractNumId w:val="31"/>
  </w:num>
  <w:num w:numId="31">
    <w:abstractNumId w:val="15"/>
  </w:num>
  <w:num w:numId="32">
    <w:abstractNumId w:val="12"/>
  </w:num>
  <w:num w:numId="33">
    <w:abstractNumId w:val="10"/>
  </w:num>
  <w:num w:numId="34">
    <w:abstractNumId w:val="34"/>
  </w:num>
  <w:num w:numId="35">
    <w:abstractNumId w:val="29"/>
  </w:num>
  <w:num w:numId="36">
    <w:abstractNumId w:val="14"/>
  </w:num>
  <w:num w:numId="37">
    <w:abstractNumId w:val="36"/>
  </w:num>
  <w:num w:numId="38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EE2"/>
    <w:rsid w:val="00001501"/>
    <w:rsid w:val="00001A16"/>
    <w:rsid w:val="00002517"/>
    <w:rsid w:val="000027C8"/>
    <w:rsid w:val="000035AB"/>
    <w:rsid w:val="00003826"/>
    <w:rsid w:val="0000454F"/>
    <w:rsid w:val="00004D75"/>
    <w:rsid w:val="0000544B"/>
    <w:rsid w:val="0000597D"/>
    <w:rsid w:val="00005AAF"/>
    <w:rsid w:val="00006E8F"/>
    <w:rsid w:val="00007D69"/>
    <w:rsid w:val="000108F0"/>
    <w:rsid w:val="00010AC7"/>
    <w:rsid w:val="00011927"/>
    <w:rsid w:val="000119F7"/>
    <w:rsid w:val="00011BE3"/>
    <w:rsid w:val="00013BDD"/>
    <w:rsid w:val="00014370"/>
    <w:rsid w:val="000144FA"/>
    <w:rsid w:val="00014B21"/>
    <w:rsid w:val="00015859"/>
    <w:rsid w:val="00017315"/>
    <w:rsid w:val="00017368"/>
    <w:rsid w:val="000204DD"/>
    <w:rsid w:val="0002370D"/>
    <w:rsid w:val="00023DD9"/>
    <w:rsid w:val="0002490C"/>
    <w:rsid w:val="0002680F"/>
    <w:rsid w:val="000270FA"/>
    <w:rsid w:val="00027257"/>
    <w:rsid w:val="00030332"/>
    <w:rsid w:val="0003042C"/>
    <w:rsid w:val="00031038"/>
    <w:rsid w:val="00031D93"/>
    <w:rsid w:val="00032CAB"/>
    <w:rsid w:val="00033D3E"/>
    <w:rsid w:val="0003498E"/>
    <w:rsid w:val="000354E1"/>
    <w:rsid w:val="00037D05"/>
    <w:rsid w:val="00040B01"/>
    <w:rsid w:val="00040BD6"/>
    <w:rsid w:val="000417D2"/>
    <w:rsid w:val="00041A74"/>
    <w:rsid w:val="00041E91"/>
    <w:rsid w:val="00041F1D"/>
    <w:rsid w:val="00042C42"/>
    <w:rsid w:val="0004303B"/>
    <w:rsid w:val="00043A11"/>
    <w:rsid w:val="00044F3B"/>
    <w:rsid w:val="00045DAC"/>
    <w:rsid w:val="0004606A"/>
    <w:rsid w:val="000461FD"/>
    <w:rsid w:val="00046F6C"/>
    <w:rsid w:val="00047DE7"/>
    <w:rsid w:val="000524A2"/>
    <w:rsid w:val="00052E59"/>
    <w:rsid w:val="00052EB6"/>
    <w:rsid w:val="000551C2"/>
    <w:rsid w:val="0005635E"/>
    <w:rsid w:val="0005664C"/>
    <w:rsid w:val="00056A81"/>
    <w:rsid w:val="00056E83"/>
    <w:rsid w:val="00057BAF"/>
    <w:rsid w:val="00057FDE"/>
    <w:rsid w:val="00060344"/>
    <w:rsid w:val="00060C5C"/>
    <w:rsid w:val="00060E1A"/>
    <w:rsid w:val="00061537"/>
    <w:rsid w:val="00062519"/>
    <w:rsid w:val="00065047"/>
    <w:rsid w:val="0006584A"/>
    <w:rsid w:val="00065B1D"/>
    <w:rsid w:val="000662BA"/>
    <w:rsid w:val="000664DE"/>
    <w:rsid w:val="000669F6"/>
    <w:rsid w:val="00066BD0"/>
    <w:rsid w:val="000670F7"/>
    <w:rsid w:val="00067D0E"/>
    <w:rsid w:val="000711E0"/>
    <w:rsid w:val="00074E97"/>
    <w:rsid w:val="00075248"/>
    <w:rsid w:val="000759C2"/>
    <w:rsid w:val="000760F0"/>
    <w:rsid w:val="00076A8F"/>
    <w:rsid w:val="000775F7"/>
    <w:rsid w:val="00077CED"/>
    <w:rsid w:val="0008058A"/>
    <w:rsid w:val="00080CD5"/>
    <w:rsid w:val="0008293F"/>
    <w:rsid w:val="000829D9"/>
    <w:rsid w:val="000838AF"/>
    <w:rsid w:val="00084434"/>
    <w:rsid w:val="0008493B"/>
    <w:rsid w:val="00084B5C"/>
    <w:rsid w:val="00085872"/>
    <w:rsid w:val="00086068"/>
    <w:rsid w:val="00086095"/>
    <w:rsid w:val="0008668B"/>
    <w:rsid w:val="000867D8"/>
    <w:rsid w:val="000872DD"/>
    <w:rsid w:val="00087309"/>
    <w:rsid w:val="0008798D"/>
    <w:rsid w:val="0009024E"/>
    <w:rsid w:val="00093A7D"/>
    <w:rsid w:val="00094079"/>
    <w:rsid w:val="000940BE"/>
    <w:rsid w:val="00094581"/>
    <w:rsid w:val="000949E2"/>
    <w:rsid w:val="00095E24"/>
    <w:rsid w:val="0009640D"/>
    <w:rsid w:val="00096DA5"/>
    <w:rsid w:val="000A08C4"/>
    <w:rsid w:val="000A25C3"/>
    <w:rsid w:val="000A2C2B"/>
    <w:rsid w:val="000A2E99"/>
    <w:rsid w:val="000A40BE"/>
    <w:rsid w:val="000A48A9"/>
    <w:rsid w:val="000A4B12"/>
    <w:rsid w:val="000A5D75"/>
    <w:rsid w:val="000A616A"/>
    <w:rsid w:val="000A6243"/>
    <w:rsid w:val="000A65DB"/>
    <w:rsid w:val="000A6FA8"/>
    <w:rsid w:val="000A7508"/>
    <w:rsid w:val="000A79FB"/>
    <w:rsid w:val="000B0019"/>
    <w:rsid w:val="000B00AE"/>
    <w:rsid w:val="000B040E"/>
    <w:rsid w:val="000B2247"/>
    <w:rsid w:val="000B2CF7"/>
    <w:rsid w:val="000B2F7D"/>
    <w:rsid w:val="000B3D92"/>
    <w:rsid w:val="000B3D99"/>
    <w:rsid w:val="000B4EB3"/>
    <w:rsid w:val="000B4F80"/>
    <w:rsid w:val="000B537A"/>
    <w:rsid w:val="000B705D"/>
    <w:rsid w:val="000B7259"/>
    <w:rsid w:val="000B740C"/>
    <w:rsid w:val="000B79FB"/>
    <w:rsid w:val="000B7C46"/>
    <w:rsid w:val="000C0465"/>
    <w:rsid w:val="000C05CD"/>
    <w:rsid w:val="000C0A68"/>
    <w:rsid w:val="000C0E61"/>
    <w:rsid w:val="000C19D7"/>
    <w:rsid w:val="000C1D12"/>
    <w:rsid w:val="000C3156"/>
    <w:rsid w:val="000C3383"/>
    <w:rsid w:val="000C3E24"/>
    <w:rsid w:val="000C3EA9"/>
    <w:rsid w:val="000C47B9"/>
    <w:rsid w:val="000C4F9C"/>
    <w:rsid w:val="000C6595"/>
    <w:rsid w:val="000C679B"/>
    <w:rsid w:val="000C6D9A"/>
    <w:rsid w:val="000D02A6"/>
    <w:rsid w:val="000D2118"/>
    <w:rsid w:val="000D3676"/>
    <w:rsid w:val="000D4003"/>
    <w:rsid w:val="000D43E5"/>
    <w:rsid w:val="000D589B"/>
    <w:rsid w:val="000D5926"/>
    <w:rsid w:val="000D5C3A"/>
    <w:rsid w:val="000D6640"/>
    <w:rsid w:val="000D67D8"/>
    <w:rsid w:val="000D6D14"/>
    <w:rsid w:val="000D7C39"/>
    <w:rsid w:val="000D7DC3"/>
    <w:rsid w:val="000E0DB0"/>
    <w:rsid w:val="000E1351"/>
    <w:rsid w:val="000E2F5D"/>
    <w:rsid w:val="000E32EA"/>
    <w:rsid w:val="000E3662"/>
    <w:rsid w:val="000E418D"/>
    <w:rsid w:val="000E49D5"/>
    <w:rsid w:val="000E4FDB"/>
    <w:rsid w:val="000E5A43"/>
    <w:rsid w:val="000E60C3"/>
    <w:rsid w:val="000E6B56"/>
    <w:rsid w:val="000E6E71"/>
    <w:rsid w:val="000E6ED1"/>
    <w:rsid w:val="000E7EFF"/>
    <w:rsid w:val="000E7F1A"/>
    <w:rsid w:val="000F0833"/>
    <w:rsid w:val="000F1D1E"/>
    <w:rsid w:val="000F1EC9"/>
    <w:rsid w:val="000F2138"/>
    <w:rsid w:val="000F3F44"/>
    <w:rsid w:val="000F5171"/>
    <w:rsid w:val="000F5EF3"/>
    <w:rsid w:val="000F61CB"/>
    <w:rsid w:val="000F62B5"/>
    <w:rsid w:val="000F667B"/>
    <w:rsid w:val="000F67DC"/>
    <w:rsid w:val="000F7535"/>
    <w:rsid w:val="000F7677"/>
    <w:rsid w:val="000F7A0C"/>
    <w:rsid w:val="00100B30"/>
    <w:rsid w:val="00100C70"/>
    <w:rsid w:val="0010131B"/>
    <w:rsid w:val="001020F5"/>
    <w:rsid w:val="00102ED2"/>
    <w:rsid w:val="001048FB"/>
    <w:rsid w:val="001054CD"/>
    <w:rsid w:val="00105521"/>
    <w:rsid w:val="00106258"/>
    <w:rsid w:val="0010665C"/>
    <w:rsid w:val="0010749C"/>
    <w:rsid w:val="00107A2C"/>
    <w:rsid w:val="00107BF3"/>
    <w:rsid w:val="00107F96"/>
    <w:rsid w:val="00110584"/>
    <w:rsid w:val="0011074A"/>
    <w:rsid w:val="0011094A"/>
    <w:rsid w:val="00110F45"/>
    <w:rsid w:val="00112F97"/>
    <w:rsid w:val="0011361E"/>
    <w:rsid w:val="001141C5"/>
    <w:rsid w:val="00115DC8"/>
    <w:rsid w:val="001166E3"/>
    <w:rsid w:val="00121115"/>
    <w:rsid w:val="0012128A"/>
    <w:rsid w:val="0012215A"/>
    <w:rsid w:val="00122285"/>
    <w:rsid w:val="00122D55"/>
    <w:rsid w:val="00125421"/>
    <w:rsid w:val="001257FB"/>
    <w:rsid w:val="0012644E"/>
    <w:rsid w:val="001266EC"/>
    <w:rsid w:val="00126CE0"/>
    <w:rsid w:val="001274A5"/>
    <w:rsid w:val="0013046E"/>
    <w:rsid w:val="0013288E"/>
    <w:rsid w:val="00134363"/>
    <w:rsid w:val="001349F6"/>
    <w:rsid w:val="00134A79"/>
    <w:rsid w:val="00134E8E"/>
    <w:rsid w:val="00135740"/>
    <w:rsid w:val="0013668D"/>
    <w:rsid w:val="001415F8"/>
    <w:rsid w:val="001438FE"/>
    <w:rsid w:val="00143E3B"/>
    <w:rsid w:val="0014435A"/>
    <w:rsid w:val="00144411"/>
    <w:rsid w:val="001454B8"/>
    <w:rsid w:val="00145F80"/>
    <w:rsid w:val="00145FE4"/>
    <w:rsid w:val="0015083D"/>
    <w:rsid w:val="00150C9F"/>
    <w:rsid w:val="00151682"/>
    <w:rsid w:val="001533E8"/>
    <w:rsid w:val="0015410A"/>
    <w:rsid w:val="00154372"/>
    <w:rsid w:val="001551D0"/>
    <w:rsid w:val="0015533F"/>
    <w:rsid w:val="00155377"/>
    <w:rsid w:val="00155990"/>
    <w:rsid w:val="00155E1F"/>
    <w:rsid w:val="00157E88"/>
    <w:rsid w:val="00160936"/>
    <w:rsid w:val="00161239"/>
    <w:rsid w:val="00162733"/>
    <w:rsid w:val="00162937"/>
    <w:rsid w:val="00162B1E"/>
    <w:rsid w:val="001631C9"/>
    <w:rsid w:val="001638A3"/>
    <w:rsid w:val="0016425E"/>
    <w:rsid w:val="00164DFC"/>
    <w:rsid w:val="00164F34"/>
    <w:rsid w:val="00165562"/>
    <w:rsid w:val="001660E1"/>
    <w:rsid w:val="00166EB7"/>
    <w:rsid w:val="001677B4"/>
    <w:rsid w:val="00167CE8"/>
    <w:rsid w:val="00167E3C"/>
    <w:rsid w:val="001706EB"/>
    <w:rsid w:val="00170727"/>
    <w:rsid w:val="001714AD"/>
    <w:rsid w:val="00171603"/>
    <w:rsid w:val="00172115"/>
    <w:rsid w:val="00172690"/>
    <w:rsid w:val="00172B91"/>
    <w:rsid w:val="001747B7"/>
    <w:rsid w:val="001755AD"/>
    <w:rsid w:val="00175C5E"/>
    <w:rsid w:val="00176193"/>
    <w:rsid w:val="00176CE1"/>
    <w:rsid w:val="00176D99"/>
    <w:rsid w:val="00180C60"/>
    <w:rsid w:val="001811A4"/>
    <w:rsid w:val="0018132A"/>
    <w:rsid w:val="00181CC1"/>
    <w:rsid w:val="00181F2F"/>
    <w:rsid w:val="00181FCE"/>
    <w:rsid w:val="001822DB"/>
    <w:rsid w:val="00182557"/>
    <w:rsid w:val="00182895"/>
    <w:rsid w:val="001828B4"/>
    <w:rsid w:val="00183B44"/>
    <w:rsid w:val="00184333"/>
    <w:rsid w:val="00185979"/>
    <w:rsid w:val="00186C59"/>
    <w:rsid w:val="00187792"/>
    <w:rsid w:val="00187AC7"/>
    <w:rsid w:val="00190556"/>
    <w:rsid w:val="00190A11"/>
    <w:rsid w:val="001918A3"/>
    <w:rsid w:val="001957AF"/>
    <w:rsid w:val="0019588E"/>
    <w:rsid w:val="00195B87"/>
    <w:rsid w:val="00195EF4"/>
    <w:rsid w:val="00196131"/>
    <w:rsid w:val="00197001"/>
    <w:rsid w:val="00197F38"/>
    <w:rsid w:val="001A0710"/>
    <w:rsid w:val="001A1302"/>
    <w:rsid w:val="001A25ED"/>
    <w:rsid w:val="001A2934"/>
    <w:rsid w:val="001A2C81"/>
    <w:rsid w:val="001A2DC7"/>
    <w:rsid w:val="001A2EA5"/>
    <w:rsid w:val="001A2F9D"/>
    <w:rsid w:val="001A3E01"/>
    <w:rsid w:val="001A5848"/>
    <w:rsid w:val="001A5A9D"/>
    <w:rsid w:val="001A67B0"/>
    <w:rsid w:val="001A7373"/>
    <w:rsid w:val="001B0EB8"/>
    <w:rsid w:val="001B19E8"/>
    <w:rsid w:val="001B2166"/>
    <w:rsid w:val="001B2451"/>
    <w:rsid w:val="001B3570"/>
    <w:rsid w:val="001B4927"/>
    <w:rsid w:val="001B4937"/>
    <w:rsid w:val="001B4E00"/>
    <w:rsid w:val="001B4E28"/>
    <w:rsid w:val="001B5030"/>
    <w:rsid w:val="001B54DE"/>
    <w:rsid w:val="001B57CE"/>
    <w:rsid w:val="001B58FC"/>
    <w:rsid w:val="001B5CDC"/>
    <w:rsid w:val="001B623E"/>
    <w:rsid w:val="001B6C24"/>
    <w:rsid w:val="001B6DFA"/>
    <w:rsid w:val="001B6FE3"/>
    <w:rsid w:val="001B7838"/>
    <w:rsid w:val="001C07EE"/>
    <w:rsid w:val="001C1193"/>
    <w:rsid w:val="001C200E"/>
    <w:rsid w:val="001C272F"/>
    <w:rsid w:val="001C2BDF"/>
    <w:rsid w:val="001C409E"/>
    <w:rsid w:val="001C4FBD"/>
    <w:rsid w:val="001C56F3"/>
    <w:rsid w:val="001C5967"/>
    <w:rsid w:val="001C660E"/>
    <w:rsid w:val="001C67F0"/>
    <w:rsid w:val="001C6C63"/>
    <w:rsid w:val="001C76DD"/>
    <w:rsid w:val="001C7760"/>
    <w:rsid w:val="001C791F"/>
    <w:rsid w:val="001D4197"/>
    <w:rsid w:val="001D4941"/>
    <w:rsid w:val="001D4ABF"/>
    <w:rsid w:val="001D4C85"/>
    <w:rsid w:val="001D52D8"/>
    <w:rsid w:val="001D5A9D"/>
    <w:rsid w:val="001D65B3"/>
    <w:rsid w:val="001D6B10"/>
    <w:rsid w:val="001D6E84"/>
    <w:rsid w:val="001D75F6"/>
    <w:rsid w:val="001E00E3"/>
    <w:rsid w:val="001E1104"/>
    <w:rsid w:val="001E1260"/>
    <w:rsid w:val="001E12DB"/>
    <w:rsid w:val="001E13BE"/>
    <w:rsid w:val="001E13D4"/>
    <w:rsid w:val="001E1C0C"/>
    <w:rsid w:val="001E3A17"/>
    <w:rsid w:val="001E4EBB"/>
    <w:rsid w:val="001E4EE2"/>
    <w:rsid w:val="001E5CEA"/>
    <w:rsid w:val="001E763B"/>
    <w:rsid w:val="001F0642"/>
    <w:rsid w:val="001F1DF0"/>
    <w:rsid w:val="001F2515"/>
    <w:rsid w:val="001F2BAF"/>
    <w:rsid w:val="001F32E8"/>
    <w:rsid w:val="001F437E"/>
    <w:rsid w:val="001F46A1"/>
    <w:rsid w:val="001F4F56"/>
    <w:rsid w:val="001F5802"/>
    <w:rsid w:val="001F5DD9"/>
    <w:rsid w:val="001F6125"/>
    <w:rsid w:val="001F683B"/>
    <w:rsid w:val="002006E8"/>
    <w:rsid w:val="00200EC2"/>
    <w:rsid w:val="002012D1"/>
    <w:rsid w:val="00201574"/>
    <w:rsid w:val="002018F8"/>
    <w:rsid w:val="00201B0A"/>
    <w:rsid w:val="00203072"/>
    <w:rsid w:val="002034F5"/>
    <w:rsid w:val="00204119"/>
    <w:rsid w:val="00204446"/>
    <w:rsid w:val="00204F10"/>
    <w:rsid w:val="00206E5B"/>
    <w:rsid w:val="00207EF0"/>
    <w:rsid w:val="00210F8E"/>
    <w:rsid w:val="00211A01"/>
    <w:rsid w:val="00211EB1"/>
    <w:rsid w:val="00212E9C"/>
    <w:rsid w:val="00213559"/>
    <w:rsid w:val="00213D6F"/>
    <w:rsid w:val="002141C9"/>
    <w:rsid w:val="002145B0"/>
    <w:rsid w:val="0021551D"/>
    <w:rsid w:val="00215574"/>
    <w:rsid w:val="0021606D"/>
    <w:rsid w:val="002167A9"/>
    <w:rsid w:val="00217C5B"/>
    <w:rsid w:val="0022050A"/>
    <w:rsid w:val="00221A47"/>
    <w:rsid w:val="00221D22"/>
    <w:rsid w:val="00221FE4"/>
    <w:rsid w:val="00224AE9"/>
    <w:rsid w:val="002252AC"/>
    <w:rsid w:val="00226050"/>
    <w:rsid w:val="00226A73"/>
    <w:rsid w:val="00227DCB"/>
    <w:rsid w:val="002306EC"/>
    <w:rsid w:val="00231AF5"/>
    <w:rsid w:val="00231C76"/>
    <w:rsid w:val="00231DDF"/>
    <w:rsid w:val="00232829"/>
    <w:rsid w:val="0023295F"/>
    <w:rsid w:val="00232FA2"/>
    <w:rsid w:val="00233C56"/>
    <w:rsid w:val="00234344"/>
    <w:rsid w:val="002345EB"/>
    <w:rsid w:val="00234710"/>
    <w:rsid w:val="00235CB5"/>
    <w:rsid w:val="0024049C"/>
    <w:rsid w:val="002406E4"/>
    <w:rsid w:val="00240738"/>
    <w:rsid w:val="00240B2D"/>
    <w:rsid w:val="00242A0A"/>
    <w:rsid w:val="00243001"/>
    <w:rsid w:val="00243E24"/>
    <w:rsid w:val="002440E1"/>
    <w:rsid w:val="00244173"/>
    <w:rsid w:val="002449C2"/>
    <w:rsid w:val="00244A5F"/>
    <w:rsid w:val="002466FD"/>
    <w:rsid w:val="00251373"/>
    <w:rsid w:val="002533AE"/>
    <w:rsid w:val="0025348D"/>
    <w:rsid w:val="002546EE"/>
    <w:rsid w:val="00255FE7"/>
    <w:rsid w:val="00256889"/>
    <w:rsid w:val="00261672"/>
    <w:rsid w:val="00261931"/>
    <w:rsid w:val="00261C73"/>
    <w:rsid w:val="00261F4D"/>
    <w:rsid w:val="00263B78"/>
    <w:rsid w:val="002647DF"/>
    <w:rsid w:val="00264D61"/>
    <w:rsid w:val="00264FB0"/>
    <w:rsid w:val="00265A4A"/>
    <w:rsid w:val="002660F4"/>
    <w:rsid w:val="002663CC"/>
    <w:rsid w:val="00266641"/>
    <w:rsid w:val="00267C99"/>
    <w:rsid w:val="00270237"/>
    <w:rsid w:val="00270CC3"/>
    <w:rsid w:val="00270CD8"/>
    <w:rsid w:val="00271EF6"/>
    <w:rsid w:val="00272A88"/>
    <w:rsid w:val="00273875"/>
    <w:rsid w:val="00274501"/>
    <w:rsid w:val="00274577"/>
    <w:rsid w:val="00275614"/>
    <w:rsid w:val="002764B8"/>
    <w:rsid w:val="002765E6"/>
    <w:rsid w:val="00276813"/>
    <w:rsid w:val="00276957"/>
    <w:rsid w:val="00276E05"/>
    <w:rsid w:val="002776EF"/>
    <w:rsid w:val="0027785D"/>
    <w:rsid w:val="00280E78"/>
    <w:rsid w:val="00281352"/>
    <w:rsid w:val="002814E3"/>
    <w:rsid w:val="0028218F"/>
    <w:rsid w:val="00282271"/>
    <w:rsid w:val="00282BBB"/>
    <w:rsid w:val="00283076"/>
    <w:rsid w:val="00284413"/>
    <w:rsid w:val="00284EDE"/>
    <w:rsid w:val="00285F93"/>
    <w:rsid w:val="00290B09"/>
    <w:rsid w:val="00290FCC"/>
    <w:rsid w:val="0029145A"/>
    <w:rsid w:val="00291A55"/>
    <w:rsid w:val="00291C17"/>
    <w:rsid w:val="0029308D"/>
    <w:rsid w:val="00293201"/>
    <w:rsid w:val="0029350F"/>
    <w:rsid w:val="00294374"/>
    <w:rsid w:val="002945E7"/>
    <w:rsid w:val="00294CAE"/>
    <w:rsid w:val="00295BBF"/>
    <w:rsid w:val="0029704E"/>
    <w:rsid w:val="002A11E5"/>
    <w:rsid w:val="002A1675"/>
    <w:rsid w:val="002A1761"/>
    <w:rsid w:val="002A1C47"/>
    <w:rsid w:val="002A32C4"/>
    <w:rsid w:val="002A36DC"/>
    <w:rsid w:val="002A3ADD"/>
    <w:rsid w:val="002A520C"/>
    <w:rsid w:val="002A6238"/>
    <w:rsid w:val="002A6B21"/>
    <w:rsid w:val="002A7050"/>
    <w:rsid w:val="002A767D"/>
    <w:rsid w:val="002A76A9"/>
    <w:rsid w:val="002B06A8"/>
    <w:rsid w:val="002B127E"/>
    <w:rsid w:val="002B1597"/>
    <w:rsid w:val="002B15EA"/>
    <w:rsid w:val="002B1A7D"/>
    <w:rsid w:val="002B2682"/>
    <w:rsid w:val="002B319D"/>
    <w:rsid w:val="002B38C7"/>
    <w:rsid w:val="002B4030"/>
    <w:rsid w:val="002B4119"/>
    <w:rsid w:val="002B4C50"/>
    <w:rsid w:val="002B4FCD"/>
    <w:rsid w:val="002B584C"/>
    <w:rsid w:val="002B5F40"/>
    <w:rsid w:val="002B63F9"/>
    <w:rsid w:val="002B6B51"/>
    <w:rsid w:val="002B728E"/>
    <w:rsid w:val="002B738C"/>
    <w:rsid w:val="002B7D88"/>
    <w:rsid w:val="002C02C0"/>
    <w:rsid w:val="002C04A9"/>
    <w:rsid w:val="002C0521"/>
    <w:rsid w:val="002C1515"/>
    <w:rsid w:val="002C1956"/>
    <w:rsid w:val="002C540D"/>
    <w:rsid w:val="002C64E4"/>
    <w:rsid w:val="002C6EF3"/>
    <w:rsid w:val="002D004D"/>
    <w:rsid w:val="002D036B"/>
    <w:rsid w:val="002D0852"/>
    <w:rsid w:val="002D0972"/>
    <w:rsid w:val="002D0EC1"/>
    <w:rsid w:val="002D1310"/>
    <w:rsid w:val="002D1805"/>
    <w:rsid w:val="002D343F"/>
    <w:rsid w:val="002D346B"/>
    <w:rsid w:val="002D3CEF"/>
    <w:rsid w:val="002D42E4"/>
    <w:rsid w:val="002D4599"/>
    <w:rsid w:val="002D4AC8"/>
    <w:rsid w:val="002D52CF"/>
    <w:rsid w:val="002D57D7"/>
    <w:rsid w:val="002D5F71"/>
    <w:rsid w:val="002D6976"/>
    <w:rsid w:val="002D6B60"/>
    <w:rsid w:val="002D6E6F"/>
    <w:rsid w:val="002D6F1F"/>
    <w:rsid w:val="002E061D"/>
    <w:rsid w:val="002E1F8E"/>
    <w:rsid w:val="002E43BB"/>
    <w:rsid w:val="002E44E6"/>
    <w:rsid w:val="002E48D6"/>
    <w:rsid w:val="002E4DB1"/>
    <w:rsid w:val="002E52DD"/>
    <w:rsid w:val="002E5356"/>
    <w:rsid w:val="002E5725"/>
    <w:rsid w:val="002E7AED"/>
    <w:rsid w:val="002F1776"/>
    <w:rsid w:val="002F1C93"/>
    <w:rsid w:val="002F24F5"/>
    <w:rsid w:val="002F2B16"/>
    <w:rsid w:val="002F2C0A"/>
    <w:rsid w:val="002F3C12"/>
    <w:rsid w:val="002F40B1"/>
    <w:rsid w:val="002F4A60"/>
    <w:rsid w:val="002F516C"/>
    <w:rsid w:val="002F702D"/>
    <w:rsid w:val="002F7A9F"/>
    <w:rsid w:val="0030089B"/>
    <w:rsid w:val="00300F03"/>
    <w:rsid w:val="0030234B"/>
    <w:rsid w:val="003023D6"/>
    <w:rsid w:val="00304F60"/>
    <w:rsid w:val="00305334"/>
    <w:rsid w:val="003057D4"/>
    <w:rsid w:val="00305A07"/>
    <w:rsid w:val="00306FFC"/>
    <w:rsid w:val="00307179"/>
    <w:rsid w:val="00307619"/>
    <w:rsid w:val="00307A1D"/>
    <w:rsid w:val="00307C80"/>
    <w:rsid w:val="00307D1E"/>
    <w:rsid w:val="00310352"/>
    <w:rsid w:val="00310C51"/>
    <w:rsid w:val="00311074"/>
    <w:rsid w:val="003110A0"/>
    <w:rsid w:val="0031159A"/>
    <w:rsid w:val="00311AEE"/>
    <w:rsid w:val="00311BA7"/>
    <w:rsid w:val="00312030"/>
    <w:rsid w:val="00312E27"/>
    <w:rsid w:val="00313ACD"/>
    <w:rsid w:val="00313DA9"/>
    <w:rsid w:val="00314779"/>
    <w:rsid w:val="00314C20"/>
    <w:rsid w:val="003167D0"/>
    <w:rsid w:val="00316E0A"/>
    <w:rsid w:val="00317DDA"/>
    <w:rsid w:val="00320210"/>
    <w:rsid w:val="00321083"/>
    <w:rsid w:val="00321439"/>
    <w:rsid w:val="00322E10"/>
    <w:rsid w:val="0032355D"/>
    <w:rsid w:val="0032417E"/>
    <w:rsid w:val="00324E55"/>
    <w:rsid w:val="00325969"/>
    <w:rsid w:val="00326785"/>
    <w:rsid w:val="00327469"/>
    <w:rsid w:val="00330D5F"/>
    <w:rsid w:val="0033116E"/>
    <w:rsid w:val="003318EA"/>
    <w:rsid w:val="00333AE6"/>
    <w:rsid w:val="0033556C"/>
    <w:rsid w:val="003368F0"/>
    <w:rsid w:val="003371D4"/>
    <w:rsid w:val="00337682"/>
    <w:rsid w:val="00340760"/>
    <w:rsid w:val="00340A9D"/>
    <w:rsid w:val="003414A2"/>
    <w:rsid w:val="003415B3"/>
    <w:rsid w:val="0034178A"/>
    <w:rsid w:val="00342C4E"/>
    <w:rsid w:val="00342D6A"/>
    <w:rsid w:val="00343659"/>
    <w:rsid w:val="00343666"/>
    <w:rsid w:val="0034378B"/>
    <w:rsid w:val="00344303"/>
    <w:rsid w:val="00344765"/>
    <w:rsid w:val="00344D0B"/>
    <w:rsid w:val="00345CDE"/>
    <w:rsid w:val="00345DB0"/>
    <w:rsid w:val="003464CB"/>
    <w:rsid w:val="00347595"/>
    <w:rsid w:val="00347A31"/>
    <w:rsid w:val="003513CE"/>
    <w:rsid w:val="00352718"/>
    <w:rsid w:val="00352B3E"/>
    <w:rsid w:val="003532E6"/>
    <w:rsid w:val="00353B16"/>
    <w:rsid w:val="00353B86"/>
    <w:rsid w:val="00353FAE"/>
    <w:rsid w:val="00354C5C"/>
    <w:rsid w:val="00354D1F"/>
    <w:rsid w:val="003557FC"/>
    <w:rsid w:val="00355C07"/>
    <w:rsid w:val="00356171"/>
    <w:rsid w:val="00356261"/>
    <w:rsid w:val="003563BB"/>
    <w:rsid w:val="0035672B"/>
    <w:rsid w:val="0035703E"/>
    <w:rsid w:val="003576BE"/>
    <w:rsid w:val="00357A35"/>
    <w:rsid w:val="00357BFD"/>
    <w:rsid w:val="003607CE"/>
    <w:rsid w:val="003612D7"/>
    <w:rsid w:val="00361421"/>
    <w:rsid w:val="00361441"/>
    <w:rsid w:val="00362E50"/>
    <w:rsid w:val="00362FC2"/>
    <w:rsid w:val="003637D5"/>
    <w:rsid w:val="0036383D"/>
    <w:rsid w:val="00363DDB"/>
    <w:rsid w:val="003645EF"/>
    <w:rsid w:val="00364631"/>
    <w:rsid w:val="0036605B"/>
    <w:rsid w:val="00366857"/>
    <w:rsid w:val="00370696"/>
    <w:rsid w:val="00370972"/>
    <w:rsid w:val="00370C2F"/>
    <w:rsid w:val="00370C89"/>
    <w:rsid w:val="003719C0"/>
    <w:rsid w:val="003721D8"/>
    <w:rsid w:val="003725A3"/>
    <w:rsid w:val="00372CD3"/>
    <w:rsid w:val="0037302B"/>
    <w:rsid w:val="0037307B"/>
    <w:rsid w:val="00373206"/>
    <w:rsid w:val="00374C1A"/>
    <w:rsid w:val="00375424"/>
    <w:rsid w:val="003756CD"/>
    <w:rsid w:val="003758D4"/>
    <w:rsid w:val="00375D45"/>
    <w:rsid w:val="00375DAB"/>
    <w:rsid w:val="00375E2A"/>
    <w:rsid w:val="00376325"/>
    <w:rsid w:val="00376405"/>
    <w:rsid w:val="00376DA1"/>
    <w:rsid w:val="003776B6"/>
    <w:rsid w:val="00377AC5"/>
    <w:rsid w:val="00380299"/>
    <w:rsid w:val="003806B9"/>
    <w:rsid w:val="00380D25"/>
    <w:rsid w:val="00381078"/>
    <w:rsid w:val="00381683"/>
    <w:rsid w:val="0038224F"/>
    <w:rsid w:val="003832A4"/>
    <w:rsid w:val="00383DB5"/>
    <w:rsid w:val="00384C82"/>
    <w:rsid w:val="0038505A"/>
    <w:rsid w:val="00385640"/>
    <w:rsid w:val="00385696"/>
    <w:rsid w:val="00385758"/>
    <w:rsid w:val="00386334"/>
    <w:rsid w:val="003864FD"/>
    <w:rsid w:val="003869E2"/>
    <w:rsid w:val="003876B5"/>
    <w:rsid w:val="00387C4B"/>
    <w:rsid w:val="003912C5"/>
    <w:rsid w:val="00391AB7"/>
    <w:rsid w:val="003927A4"/>
    <w:rsid w:val="00393C8E"/>
    <w:rsid w:val="003940E0"/>
    <w:rsid w:val="003955D0"/>
    <w:rsid w:val="00396B80"/>
    <w:rsid w:val="00396E0E"/>
    <w:rsid w:val="00397324"/>
    <w:rsid w:val="0039789D"/>
    <w:rsid w:val="003A0A5D"/>
    <w:rsid w:val="003A0ABA"/>
    <w:rsid w:val="003A0DCA"/>
    <w:rsid w:val="003A1F9C"/>
    <w:rsid w:val="003A2552"/>
    <w:rsid w:val="003A42AC"/>
    <w:rsid w:val="003A5AC7"/>
    <w:rsid w:val="003A66B5"/>
    <w:rsid w:val="003A7D63"/>
    <w:rsid w:val="003B0015"/>
    <w:rsid w:val="003B0109"/>
    <w:rsid w:val="003B045D"/>
    <w:rsid w:val="003B1535"/>
    <w:rsid w:val="003B1B38"/>
    <w:rsid w:val="003B2B9F"/>
    <w:rsid w:val="003B3005"/>
    <w:rsid w:val="003B4CF6"/>
    <w:rsid w:val="003B5CD0"/>
    <w:rsid w:val="003B6634"/>
    <w:rsid w:val="003B6942"/>
    <w:rsid w:val="003B6E2A"/>
    <w:rsid w:val="003B73AC"/>
    <w:rsid w:val="003B76C5"/>
    <w:rsid w:val="003C15AA"/>
    <w:rsid w:val="003C1706"/>
    <w:rsid w:val="003C24EF"/>
    <w:rsid w:val="003C2685"/>
    <w:rsid w:val="003C446E"/>
    <w:rsid w:val="003C7D86"/>
    <w:rsid w:val="003D1CF4"/>
    <w:rsid w:val="003D1E01"/>
    <w:rsid w:val="003D25EE"/>
    <w:rsid w:val="003D2811"/>
    <w:rsid w:val="003D41D5"/>
    <w:rsid w:val="003D4B7B"/>
    <w:rsid w:val="003D558D"/>
    <w:rsid w:val="003D7FBB"/>
    <w:rsid w:val="003E018A"/>
    <w:rsid w:val="003E0268"/>
    <w:rsid w:val="003E0342"/>
    <w:rsid w:val="003E0A1B"/>
    <w:rsid w:val="003E0AB6"/>
    <w:rsid w:val="003E11BD"/>
    <w:rsid w:val="003E2EEC"/>
    <w:rsid w:val="003E35BD"/>
    <w:rsid w:val="003E4A7D"/>
    <w:rsid w:val="003E4BD2"/>
    <w:rsid w:val="003E5A8C"/>
    <w:rsid w:val="003E63D5"/>
    <w:rsid w:val="003F1E92"/>
    <w:rsid w:val="003F25E6"/>
    <w:rsid w:val="003F3280"/>
    <w:rsid w:val="003F36D5"/>
    <w:rsid w:val="003F4030"/>
    <w:rsid w:val="003F43B0"/>
    <w:rsid w:val="003F4CFA"/>
    <w:rsid w:val="003F5176"/>
    <w:rsid w:val="003F5EB3"/>
    <w:rsid w:val="003F6C1C"/>
    <w:rsid w:val="003F6FA6"/>
    <w:rsid w:val="00400AA7"/>
    <w:rsid w:val="004015AF"/>
    <w:rsid w:val="00401F42"/>
    <w:rsid w:val="00401FCB"/>
    <w:rsid w:val="004026BB"/>
    <w:rsid w:val="00402E0D"/>
    <w:rsid w:val="00403740"/>
    <w:rsid w:val="00403ADD"/>
    <w:rsid w:val="00403EC8"/>
    <w:rsid w:val="00403FDB"/>
    <w:rsid w:val="00406044"/>
    <w:rsid w:val="00406160"/>
    <w:rsid w:val="00406C43"/>
    <w:rsid w:val="00407F48"/>
    <w:rsid w:val="0041110D"/>
    <w:rsid w:val="0041115E"/>
    <w:rsid w:val="004124BF"/>
    <w:rsid w:val="00412860"/>
    <w:rsid w:val="0041293D"/>
    <w:rsid w:val="00413D7F"/>
    <w:rsid w:val="00414382"/>
    <w:rsid w:val="00414455"/>
    <w:rsid w:val="00414BDF"/>
    <w:rsid w:val="00414FCC"/>
    <w:rsid w:val="004155B3"/>
    <w:rsid w:val="00415A6D"/>
    <w:rsid w:val="0041621D"/>
    <w:rsid w:val="00417C92"/>
    <w:rsid w:val="00420488"/>
    <w:rsid w:val="00421DA3"/>
    <w:rsid w:val="00422331"/>
    <w:rsid w:val="004225CE"/>
    <w:rsid w:val="00423A5E"/>
    <w:rsid w:val="00423E6C"/>
    <w:rsid w:val="00423F90"/>
    <w:rsid w:val="004244B9"/>
    <w:rsid w:val="004256E8"/>
    <w:rsid w:val="00425ACF"/>
    <w:rsid w:val="00425DC8"/>
    <w:rsid w:val="00426347"/>
    <w:rsid w:val="00426A6A"/>
    <w:rsid w:val="0042732A"/>
    <w:rsid w:val="004278E5"/>
    <w:rsid w:val="00427990"/>
    <w:rsid w:val="004306F8"/>
    <w:rsid w:val="00430CDE"/>
    <w:rsid w:val="0043188C"/>
    <w:rsid w:val="00431AA7"/>
    <w:rsid w:val="004341E9"/>
    <w:rsid w:val="00434C50"/>
    <w:rsid w:val="00435F6A"/>
    <w:rsid w:val="00436363"/>
    <w:rsid w:val="0043661A"/>
    <w:rsid w:val="00436CF7"/>
    <w:rsid w:val="00436F63"/>
    <w:rsid w:val="004375A1"/>
    <w:rsid w:val="004402BB"/>
    <w:rsid w:val="004417B5"/>
    <w:rsid w:val="004420A2"/>
    <w:rsid w:val="00442677"/>
    <w:rsid w:val="00442B7F"/>
    <w:rsid w:val="00444275"/>
    <w:rsid w:val="00444CB3"/>
    <w:rsid w:val="00445A6C"/>
    <w:rsid w:val="00445DAE"/>
    <w:rsid w:val="00445ED4"/>
    <w:rsid w:val="0044613E"/>
    <w:rsid w:val="004466EC"/>
    <w:rsid w:val="0044678A"/>
    <w:rsid w:val="00446BC3"/>
    <w:rsid w:val="0044737A"/>
    <w:rsid w:val="00447EA2"/>
    <w:rsid w:val="004500FC"/>
    <w:rsid w:val="004504C0"/>
    <w:rsid w:val="0045086E"/>
    <w:rsid w:val="00450AC2"/>
    <w:rsid w:val="00450C97"/>
    <w:rsid w:val="0045191E"/>
    <w:rsid w:val="00452512"/>
    <w:rsid w:val="0045294E"/>
    <w:rsid w:val="00453388"/>
    <w:rsid w:val="004564EE"/>
    <w:rsid w:val="0045709A"/>
    <w:rsid w:val="00457AEC"/>
    <w:rsid w:val="00457DC9"/>
    <w:rsid w:val="00460331"/>
    <w:rsid w:val="00461CBE"/>
    <w:rsid w:val="00463117"/>
    <w:rsid w:val="00463E8B"/>
    <w:rsid w:val="004649FD"/>
    <w:rsid w:val="00464D8B"/>
    <w:rsid w:val="004651D9"/>
    <w:rsid w:val="00465D1E"/>
    <w:rsid w:val="00466182"/>
    <w:rsid w:val="004671D7"/>
    <w:rsid w:val="0047030D"/>
    <w:rsid w:val="00470C3A"/>
    <w:rsid w:val="00470C7D"/>
    <w:rsid w:val="00470CB9"/>
    <w:rsid w:val="00470DEB"/>
    <w:rsid w:val="00472160"/>
    <w:rsid w:val="00472290"/>
    <w:rsid w:val="00472BDC"/>
    <w:rsid w:val="00476412"/>
    <w:rsid w:val="00476CA7"/>
    <w:rsid w:val="00477002"/>
    <w:rsid w:val="004773B4"/>
    <w:rsid w:val="00477ED8"/>
    <w:rsid w:val="0048014C"/>
    <w:rsid w:val="00481E45"/>
    <w:rsid w:val="00482A75"/>
    <w:rsid w:val="00484397"/>
    <w:rsid w:val="00485093"/>
    <w:rsid w:val="00485A0F"/>
    <w:rsid w:val="00486580"/>
    <w:rsid w:val="00490075"/>
    <w:rsid w:val="004903E0"/>
    <w:rsid w:val="00490A9D"/>
    <w:rsid w:val="00490F1F"/>
    <w:rsid w:val="0049144A"/>
    <w:rsid w:val="00491E4E"/>
    <w:rsid w:val="004920B2"/>
    <w:rsid w:val="00492142"/>
    <w:rsid w:val="004936C1"/>
    <w:rsid w:val="00493A92"/>
    <w:rsid w:val="00495AA7"/>
    <w:rsid w:val="00495CC0"/>
    <w:rsid w:val="00496A22"/>
    <w:rsid w:val="00496A24"/>
    <w:rsid w:val="0049770B"/>
    <w:rsid w:val="00497C68"/>
    <w:rsid w:val="004A0416"/>
    <w:rsid w:val="004A1487"/>
    <w:rsid w:val="004A1B76"/>
    <w:rsid w:val="004A35CF"/>
    <w:rsid w:val="004A3740"/>
    <w:rsid w:val="004A4109"/>
    <w:rsid w:val="004A456A"/>
    <w:rsid w:val="004A4589"/>
    <w:rsid w:val="004A48FE"/>
    <w:rsid w:val="004A52DA"/>
    <w:rsid w:val="004A5697"/>
    <w:rsid w:val="004A674C"/>
    <w:rsid w:val="004B0305"/>
    <w:rsid w:val="004B07CE"/>
    <w:rsid w:val="004B0FC1"/>
    <w:rsid w:val="004B1E65"/>
    <w:rsid w:val="004B2A8E"/>
    <w:rsid w:val="004B39D1"/>
    <w:rsid w:val="004B5537"/>
    <w:rsid w:val="004B5FFC"/>
    <w:rsid w:val="004B63DC"/>
    <w:rsid w:val="004B7357"/>
    <w:rsid w:val="004B739C"/>
    <w:rsid w:val="004B7EF4"/>
    <w:rsid w:val="004C09C1"/>
    <w:rsid w:val="004C2598"/>
    <w:rsid w:val="004C311F"/>
    <w:rsid w:val="004C3CDB"/>
    <w:rsid w:val="004C45BB"/>
    <w:rsid w:val="004C480C"/>
    <w:rsid w:val="004C5AC4"/>
    <w:rsid w:val="004C6163"/>
    <w:rsid w:val="004C7274"/>
    <w:rsid w:val="004C733A"/>
    <w:rsid w:val="004C774E"/>
    <w:rsid w:val="004D07C6"/>
    <w:rsid w:val="004D1568"/>
    <w:rsid w:val="004D17C6"/>
    <w:rsid w:val="004D17EB"/>
    <w:rsid w:val="004D1DCC"/>
    <w:rsid w:val="004D1E63"/>
    <w:rsid w:val="004D2AD5"/>
    <w:rsid w:val="004D3BA0"/>
    <w:rsid w:val="004D3C37"/>
    <w:rsid w:val="004D5A7C"/>
    <w:rsid w:val="004D6437"/>
    <w:rsid w:val="004D64E9"/>
    <w:rsid w:val="004D6EF1"/>
    <w:rsid w:val="004D6F65"/>
    <w:rsid w:val="004E0197"/>
    <w:rsid w:val="004E0CB9"/>
    <w:rsid w:val="004E1EF9"/>
    <w:rsid w:val="004E3C84"/>
    <w:rsid w:val="004E4281"/>
    <w:rsid w:val="004E4704"/>
    <w:rsid w:val="004E4B5C"/>
    <w:rsid w:val="004E4DF7"/>
    <w:rsid w:val="004E511F"/>
    <w:rsid w:val="004E51D0"/>
    <w:rsid w:val="004E6652"/>
    <w:rsid w:val="004E686A"/>
    <w:rsid w:val="004E68EE"/>
    <w:rsid w:val="004E6DBA"/>
    <w:rsid w:val="004E74C7"/>
    <w:rsid w:val="004E7707"/>
    <w:rsid w:val="004E7913"/>
    <w:rsid w:val="004E7998"/>
    <w:rsid w:val="004F0278"/>
    <w:rsid w:val="004F1A34"/>
    <w:rsid w:val="004F1BE8"/>
    <w:rsid w:val="004F1DCF"/>
    <w:rsid w:val="004F2C91"/>
    <w:rsid w:val="004F39D2"/>
    <w:rsid w:val="004F3F05"/>
    <w:rsid w:val="004F4040"/>
    <w:rsid w:val="004F5B6E"/>
    <w:rsid w:val="004F6901"/>
    <w:rsid w:val="004F7014"/>
    <w:rsid w:val="004F77FE"/>
    <w:rsid w:val="0050193F"/>
    <w:rsid w:val="00502017"/>
    <w:rsid w:val="005020A0"/>
    <w:rsid w:val="005034B2"/>
    <w:rsid w:val="00503A08"/>
    <w:rsid w:val="00504732"/>
    <w:rsid w:val="00504745"/>
    <w:rsid w:val="005068B0"/>
    <w:rsid w:val="00506F2F"/>
    <w:rsid w:val="0050770C"/>
    <w:rsid w:val="005105FF"/>
    <w:rsid w:val="0051134B"/>
    <w:rsid w:val="00511DBD"/>
    <w:rsid w:val="005122CC"/>
    <w:rsid w:val="00513724"/>
    <w:rsid w:val="00515017"/>
    <w:rsid w:val="00517C49"/>
    <w:rsid w:val="00520B6A"/>
    <w:rsid w:val="00520C29"/>
    <w:rsid w:val="00520E58"/>
    <w:rsid w:val="0052124A"/>
    <w:rsid w:val="0052183D"/>
    <w:rsid w:val="00522F7B"/>
    <w:rsid w:val="00522FEC"/>
    <w:rsid w:val="00524395"/>
    <w:rsid w:val="005243E9"/>
    <w:rsid w:val="00524C76"/>
    <w:rsid w:val="00525519"/>
    <w:rsid w:val="005257BF"/>
    <w:rsid w:val="005260D5"/>
    <w:rsid w:val="005262B3"/>
    <w:rsid w:val="0052652E"/>
    <w:rsid w:val="00526A4E"/>
    <w:rsid w:val="00527238"/>
    <w:rsid w:val="005277BA"/>
    <w:rsid w:val="00527DE0"/>
    <w:rsid w:val="00527E17"/>
    <w:rsid w:val="00530ADE"/>
    <w:rsid w:val="00531D13"/>
    <w:rsid w:val="0053225E"/>
    <w:rsid w:val="00534127"/>
    <w:rsid w:val="005346CC"/>
    <w:rsid w:val="005350DE"/>
    <w:rsid w:val="00535B54"/>
    <w:rsid w:val="00536426"/>
    <w:rsid w:val="005368AC"/>
    <w:rsid w:val="00536D9C"/>
    <w:rsid w:val="00537AAD"/>
    <w:rsid w:val="00540EAC"/>
    <w:rsid w:val="00541FCB"/>
    <w:rsid w:val="0054239C"/>
    <w:rsid w:val="00542786"/>
    <w:rsid w:val="00544874"/>
    <w:rsid w:val="005454B5"/>
    <w:rsid w:val="00545BF5"/>
    <w:rsid w:val="0054623B"/>
    <w:rsid w:val="00546A45"/>
    <w:rsid w:val="005509BD"/>
    <w:rsid w:val="00551069"/>
    <w:rsid w:val="00551343"/>
    <w:rsid w:val="005513EE"/>
    <w:rsid w:val="0055173B"/>
    <w:rsid w:val="00556F85"/>
    <w:rsid w:val="005575E6"/>
    <w:rsid w:val="00557B56"/>
    <w:rsid w:val="005616D5"/>
    <w:rsid w:val="00562162"/>
    <w:rsid w:val="00562236"/>
    <w:rsid w:val="0056270E"/>
    <w:rsid w:val="0056278C"/>
    <w:rsid w:val="00562B7C"/>
    <w:rsid w:val="00563384"/>
    <w:rsid w:val="005634D5"/>
    <w:rsid w:val="00563547"/>
    <w:rsid w:val="00563938"/>
    <w:rsid w:val="00563D5B"/>
    <w:rsid w:val="00564A40"/>
    <w:rsid w:val="00564CD5"/>
    <w:rsid w:val="005650D2"/>
    <w:rsid w:val="00566577"/>
    <w:rsid w:val="00566777"/>
    <w:rsid w:val="00567A44"/>
    <w:rsid w:val="00567CC6"/>
    <w:rsid w:val="00567FFD"/>
    <w:rsid w:val="00570262"/>
    <w:rsid w:val="0057079B"/>
    <w:rsid w:val="00570FC5"/>
    <w:rsid w:val="005712B2"/>
    <w:rsid w:val="00571900"/>
    <w:rsid w:val="00571C86"/>
    <w:rsid w:val="00571FB8"/>
    <w:rsid w:val="00572077"/>
    <w:rsid w:val="00572102"/>
    <w:rsid w:val="005725DB"/>
    <w:rsid w:val="0057538C"/>
    <w:rsid w:val="00575993"/>
    <w:rsid w:val="00575D13"/>
    <w:rsid w:val="00576A43"/>
    <w:rsid w:val="005774EF"/>
    <w:rsid w:val="005777D3"/>
    <w:rsid w:val="00577B09"/>
    <w:rsid w:val="00577D0C"/>
    <w:rsid w:val="005808E0"/>
    <w:rsid w:val="00580FE4"/>
    <w:rsid w:val="00581940"/>
    <w:rsid w:val="00581BB7"/>
    <w:rsid w:val="00581D09"/>
    <w:rsid w:val="00583B90"/>
    <w:rsid w:val="005842DB"/>
    <w:rsid w:val="00584474"/>
    <w:rsid w:val="00586931"/>
    <w:rsid w:val="00586FFF"/>
    <w:rsid w:val="00587567"/>
    <w:rsid w:val="00587832"/>
    <w:rsid w:val="00587BFA"/>
    <w:rsid w:val="005901C4"/>
    <w:rsid w:val="00590265"/>
    <w:rsid w:val="0059056A"/>
    <w:rsid w:val="00591346"/>
    <w:rsid w:val="00593B8B"/>
    <w:rsid w:val="00593D48"/>
    <w:rsid w:val="0059457A"/>
    <w:rsid w:val="005947CA"/>
    <w:rsid w:val="00594A00"/>
    <w:rsid w:val="00595081"/>
    <w:rsid w:val="005958A0"/>
    <w:rsid w:val="005A13B6"/>
    <w:rsid w:val="005A1922"/>
    <w:rsid w:val="005A1A4D"/>
    <w:rsid w:val="005A1AB1"/>
    <w:rsid w:val="005A1B7E"/>
    <w:rsid w:val="005A34A1"/>
    <w:rsid w:val="005A3BFB"/>
    <w:rsid w:val="005A3C9F"/>
    <w:rsid w:val="005A3EF2"/>
    <w:rsid w:val="005A4550"/>
    <w:rsid w:val="005A4EE9"/>
    <w:rsid w:val="005A5173"/>
    <w:rsid w:val="005A572F"/>
    <w:rsid w:val="005A5A21"/>
    <w:rsid w:val="005A5EDC"/>
    <w:rsid w:val="005A6D3D"/>
    <w:rsid w:val="005A7006"/>
    <w:rsid w:val="005A72B6"/>
    <w:rsid w:val="005A7331"/>
    <w:rsid w:val="005A73BC"/>
    <w:rsid w:val="005A7452"/>
    <w:rsid w:val="005A7B16"/>
    <w:rsid w:val="005B03EF"/>
    <w:rsid w:val="005B115C"/>
    <w:rsid w:val="005B1906"/>
    <w:rsid w:val="005B1ABD"/>
    <w:rsid w:val="005B238F"/>
    <w:rsid w:val="005B2E5F"/>
    <w:rsid w:val="005B347D"/>
    <w:rsid w:val="005B3DC7"/>
    <w:rsid w:val="005B5570"/>
    <w:rsid w:val="005B559B"/>
    <w:rsid w:val="005B6349"/>
    <w:rsid w:val="005B6999"/>
    <w:rsid w:val="005B6CC5"/>
    <w:rsid w:val="005B6F97"/>
    <w:rsid w:val="005B7A6F"/>
    <w:rsid w:val="005C0031"/>
    <w:rsid w:val="005C04AD"/>
    <w:rsid w:val="005C06F8"/>
    <w:rsid w:val="005C1530"/>
    <w:rsid w:val="005C2D53"/>
    <w:rsid w:val="005C39F8"/>
    <w:rsid w:val="005C5020"/>
    <w:rsid w:val="005C5D67"/>
    <w:rsid w:val="005C64DA"/>
    <w:rsid w:val="005C6ADE"/>
    <w:rsid w:val="005C73D3"/>
    <w:rsid w:val="005C7451"/>
    <w:rsid w:val="005C79AE"/>
    <w:rsid w:val="005D068E"/>
    <w:rsid w:val="005D0E89"/>
    <w:rsid w:val="005D0EAD"/>
    <w:rsid w:val="005D1B99"/>
    <w:rsid w:val="005D1D9F"/>
    <w:rsid w:val="005D23D7"/>
    <w:rsid w:val="005D487C"/>
    <w:rsid w:val="005D5878"/>
    <w:rsid w:val="005D7116"/>
    <w:rsid w:val="005D7A49"/>
    <w:rsid w:val="005D7D5D"/>
    <w:rsid w:val="005D7FD8"/>
    <w:rsid w:val="005E178F"/>
    <w:rsid w:val="005E3261"/>
    <w:rsid w:val="005E34C8"/>
    <w:rsid w:val="005E39F8"/>
    <w:rsid w:val="005E3EAC"/>
    <w:rsid w:val="005E4158"/>
    <w:rsid w:val="005E4E24"/>
    <w:rsid w:val="005E5265"/>
    <w:rsid w:val="005E6379"/>
    <w:rsid w:val="005E7439"/>
    <w:rsid w:val="005E752D"/>
    <w:rsid w:val="005E7B8E"/>
    <w:rsid w:val="005F0A57"/>
    <w:rsid w:val="005F1CD8"/>
    <w:rsid w:val="005F2435"/>
    <w:rsid w:val="005F28F2"/>
    <w:rsid w:val="005F2A08"/>
    <w:rsid w:val="005F2B6D"/>
    <w:rsid w:val="005F3068"/>
    <w:rsid w:val="005F3258"/>
    <w:rsid w:val="005F3AB4"/>
    <w:rsid w:val="005F5A0D"/>
    <w:rsid w:val="005F7390"/>
    <w:rsid w:val="0060006A"/>
    <w:rsid w:val="00600391"/>
    <w:rsid w:val="006007D0"/>
    <w:rsid w:val="006009A4"/>
    <w:rsid w:val="00602241"/>
    <w:rsid w:val="00602ACA"/>
    <w:rsid w:val="00603C5B"/>
    <w:rsid w:val="006045E0"/>
    <w:rsid w:val="00604F18"/>
    <w:rsid w:val="00605B57"/>
    <w:rsid w:val="00606F4D"/>
    <w:rsid w:val="00607981"/>
    <w:rsid w:val="00610C22"/>
    <w:rsid w:val="006113AB"/>
    <w:rsid w:val="006125E2"/>
    <w:rsid w:val="00612924"/>
    <w:rsid w:val="00612B49"/>
    <w:rsid w:val="0061329B"/>
    <w:rsid w:val="006136E9"/>
    <w:rsid w:val="006136F7"/>
    <w:rsid w:val="006138FE"/>
    <w:rsid w:val="0061420E"/>
    <w:rsid w:val="006158DF"/>
    <w:rsid w:val="00616C80"/>
    <w:rsid w:val="00616FEB"/>
    <w:rsid w:val="00620A76"/>
    <w:rsid w:val="0062177C"/>
    <w:rsid w:val="00621ED8"/>
    <w:rsid w:val="00622A26"/>
    <w:rsid w:val="00622BE0"/>
    <w:rsid w:val="00622C3E"/>
    <w:rsid w:val="00624561"/>
    <w:rsid w:val="0062532C"/>
    <w:rsid w:val="0062606B"/>
    <w:rsid w:val="0063069A"/>
    <w:rsid w:val="00631360"/>
    <w:rsid w:val="00631DB6"/>
    <w:rsid w:val="00633D32"/>
    <w:rsid w:val="00633FB3"/>
    <w:rsid w:val="00635018"/>
    <w:rsid w:val="00635794"/>
    <w:rsid w:val="00635FC9"/>
    <w:rsid w:val="00636177"/>
    <w:rsid w:val="006363C2"/>
    <w:rsid w:val="006366B3"/>
    <w:rsid w:val="00636775"/>
    <w:rsid w:val="00637556"/>
    <w:rsid w:val="00640472"/>
    <w:rsid w:val="006405EE"/>
    <w:rsid w:val="00640AFD"/>
    <w:rsid w:val="00641691"/>
    <w:rsid w:val="006416C1"/>
    <w:rsid w:val="00641DC8"/>
    <w:rsid w:val="00641E83"/>
    <w:rsid w:val="006425DE"/>
    <w:rsid w:val="00642D11"/>
    <w:rsid w:val="00643506"/>
    <w:rsid w:val="00643C07"/>
    <w:rsid w:val="00643DFF"/>
    <w:rsid w:val="006447FB"/>
    <w:rsid w:val="006449C3"/>
    <w:rsid w:val="00644A66"/>
    <w:rsid w:val="00644CAB"/>
    <w:rsid w:val="0064514C"/>
    <w:rsid w:val="00646BD3"/>
    <w:rsid w:val="00646DF6"/>
    <w:rsid w:val="00646E81"/>
    <w:rsid w:val="00647468"/>
    <w:rsid w:val="00647F8A"/>
    <w:rsid w:val="006500E9"/>
    <w:rsid w:val="00650E63"/>
    <w:rsid w:val="00650F1F"/>
    <w:rsid w:val="00651550"/>
    <w:rsid w:val="0065215E"/>
    <w:rsid w:val="00653CE6"/>
    <w:rsid w:val="00654C24"/>
    <w:rsid w:val="0065611F"/>
    <w:rsid w:val="006568A5"/>
    <w:rsid w:val="006568F9"/>
    <w:rsid w:val="006570EE"/>
    <w:rsid w:val="006571E1"/>
    <w:rsid w:val="00660C41"/>
    <w:rsid w:val="00661650"/>
    <w:rsid w:val="00661996"/>
    <w:rsid w:val="00662141"/>
    <w:rsid w:val="00662929"/>
    <w:rsid w:val="00662A8C"/>
    <w:rsid w:val="00662E88"/>
    <w:rsid w:val="00665DB5"/>
    <w:rsid w:val="0066622C"/>
    <w:rsid w:val="00666742"/>
    <w:rsid w:val="00667DCC"/>
    <w:rsid w:val="006708B6"/>
    <w:rsid w:val="00670ED9"/>
    <w:rsid w:val="0067211B"/>
    <w:rsid w:val="006721F1"/>
    <w:rsid w:val="006723BE"/>
    <w:rsid w:val="00672B20"/>
    <w:rsid w:val="00672C64"/>
    <w:rsid w:val="006730A3"/>
    <w:rsid w:val="00673A2F"/>
    <w:rsid w:val="0067446F"/>
    <w:rsid w:val="006761BD"/>
    <w:rsid w:val="0067645B"/>
    <w:rsid w:val="0067693F"/>
    <w:rsid w:val="00676D71"/>
    <w:rsid w:val="00676FBD"/>
    <w:rsid w:val="00676FCE"/>
    <w:rsid w:val="00677A67"/>
    <w:rsid w:val="006809E4"/>
    <w:rsid w:val="0068309B"/>
    <w:rsid w:val="00683CA8"/>
    <w:rsid w:val="0068438A"/>
    <w:rsid w:val="00685AD2"/>
    <w:rsid w:val="00686B6E"/>
    <w:rsid w:val="00690F18"/>
    <w:rsid w:val="00691CCF"/>
    <w:rsid w:val="006922A1"/>
    <w:rsid w:val="00692884"/>
    <w:rsid w:val="006933F3"/>
    <w:rsid w:val="0069363C"/>
    <w:rsid w:val="00694D51"/>
    <w:rsid w:val="00695552"/>
    <w:rsid w:val="00696051"/>
    <w:rsid w:val="00696A55"/>
    <w:rsid w:val="00696C99"/>
    <w:rsid w:val="00696FAF"/>
    <w:rsid w:val="006A0283"/>
    <w:rsid w:val="006A036B"/>
    <w:rsid w:val="006A0CE7"/>
    <w:rsid w:val="006A10D4"/>
    <w:rsid w:val="006A179C"/>
    <w:rsid w:val="006A18FA"/>
    <w:rsid w:val="006A226C"/>
    <w:rsid w:val="006A2519"/>
    <w:rsid w:val="006A3291"/>
    <w:rsid w:val="006A37BC"/>
    <w:rsid w:val="006A39AF"/>
    <w:rsid w:val="006A3B40"/>
    <w:rsid w:val="006A72F6"/>
    <w:rsid w:val="006B0AA4"/>
    <w:rsid w:val="006B10F2"/>
    <w:rsid w:val="006B1BD3"/>
    <w:rsid w:val="006B1C0C"/>
    <w:rsid w:val="006B2A68"/>
    <w:rsid w:val="006B5660"/>
    <w:rsid w:val="006B6970"/>
    <w:rsid w:val="006B6C38"/>
    <w:rsid w:val="006B7DD2"/>
    <w:rsid w:val="006C0B17"/>
    <w:rsid w:val="006C0F35"/>
    <w:rsid w:val="006C1E52"/>
    <w:rsid w:val="006C2232"/>
    <w:rsid w:val="006C300C"/>
    <w:rsid w:val="006C35FE"/>
    <w:rsid w:val="006C3CFF"/>
    <w:rsid w:val="006C4305"/>
    <w:rsid w:val="006C517B"/>
    <w:rsid w:val="006C6672"/>
    <w:rsid w:val="006C74FB"/>
    <w:rsid w:val="006D0196"/>
    <w:rsid w:val="006D07B8"/>
    <w:rsid w:val="006D0AED"/>
    <w:rsid w:val="006D0D6B"/>
    <w:rsid w:val="006D19E9"/>
    <w:rsid w:val="006D206E"/>
    <w:rsid w:val="006D24BA"/>
    <w:rsid w:val="006D2D96"/>
    <w:rsid w:val="006D2E7A"/>
    <w:rsid w:val="006D46D4"/>
    <w:rsid w:val="006D5000"/>
    <w:rsid w:val="006D5967"/>
    <w:rsid w:val="006D69AB"/>
    <w:rsid w:val="006D6F21"/>
    <w:rsid w:val="006D773F"/>
    <w:rsid w:val="006D7F56"/>
    <w:rsid w:val="006E01AD"/>
    <w:rsid w:val="006E02E7"/>
    <w:rsid w:val="006E061C"/>
    <w:rsid w:val="006E0C7E"/>
    <w:rsid w:val="006E127C"/>
    <w:rsid w:val="006E15F1"/>
    <w:rsid w:val="006E3D7A"/>
    <w:rsid w:val="006E42E0"/>
    <w:rsid w:val="006E560D"/>
    <w:rsid w:val="006F0BD3"/>
    <w:rsid w:val="006F0FDE"/>
    <w:rsid w:val="006F20EF"/>
    <w:rsid w:val="006F24E7"/>
    <w:rsid w:val="006F2736"/>
    <w:rsid w:val="006F294D"/>
    <w:rsid w:val="006F2E8E"/>
    <w:rsid w:val="006F3807"/>
    <w:rsid w:val="006F4A3E"/>
    <w:rsid w:val="006F4B8F"/>
    <w:rsid w:val="006F5F0A"/>
    <w:rsid w:val="006F6323"/>
    <w:rsid w:val="006F7118"/>
    <w:rsid w:val="006F7202"/>
    <w:rsid w:val="006F77AE"/>
    <w:rsid w:val="00700325"/>
    <w:rsid w:val="007021D1"/>
    <w:rsid w:val="0070261D"/>
    <w:rsid w:val="007026C5"/>
    <w:rsid w:val="00702BFA"/>
    <w:rsid w:val="00703718"/>
    <w:rsid w:val="00703B15"/>
    <w:rsid w:val="00704057"/>
    <w:rsid w:val="00705063"/>
    <w:rsid w:val="00705646"/>
    <w:rsid w:val="00705A33"/>
    <w:rsid w:val="00705AB7"/>
    <w:rsid w:val="0070722D"/>
    <w:rsid w:val="00707756"/>
    <w:rsid w:val="007078F5"/>
    <w:rsid w:val="00707B6F"/>
    <w:rsid w:val="00707D89"/>
    <w:rsid w:val="0071009C"/>
    <w:rsid w:val="00710A5D"/>
    <w:rsid w:val="00710C5D"/>
    <w:rsid w:val="00711B27"/>
    <w:rsid w:val="00711E6A"/>
    <w:rsid w:val="007122D3"/>
    <w:rsid w:val="0071277F"/>
    <w:rsid w:val="00712E7B"/>
    <w:rsid w:val="0071335B"/>
    <w:rsid w:val="00713929"/>
    <w:rsid w:val="00714153"/>
    <w:rsid w:val="00715221"/>
    <w:rsid w:val="00715601"/>
    <w:rsid w:val="00715EDC"/>
    <w:rsid w:val="00716446"/>
    <w:rsid w:val="00717078"/>
    <w:rsid w:val="007178F7"/>
    <w:rsid w:val="00717CE0"/>
    <w:rsid w:val="007204B1"/>
    <w:rsid w:val="007207AB"/>
    <w:rsid w:val="00721976"/>
    <w:rsid w:val="00721DB0"/>
    <w:rsid w:val="007223A4"/>
    <w:rsid w:val="00722489"/>
    <w:rsid w:val="00722B5E"/>
    <w:rsid w:val="0072302E"/>
    <w:rsid w:val="007238BE"/>
    <w:rsid w:val="00723A03"/>
    <w:rsid w:val="00724430"/>
    <w:rsid w:val="00724643"/>
    <w:rsid w:val="00726132"/>
    <w:rsid w:val="007275E1"/>
    <w:rsid w:val="00730015"/>
    <w:rsid w:val="00730FEC"/>
    <w:rsid w:val="0073151A"/>
    <w:rsid w:val="007316A3"/>
    <w:rsid w:val="00732270"/>
    <w:rsid w:val="00735135"/>
    <w:rsid w:val="00736097"/>
    <w:rsid w:val="00737000"/>
    <w:rsid w:val="007373EB"/>
    <w:rsid w:val="00737DA6"/>
    <w:rsid w:val="00740096"/>
    <w:rsid w:val="00741229"/>
    <w:rsid w:val="00742516"/>
    <w:rsid w:val="00742C48"/>
    <w:rsid w:val="0074461D"/>
    <w:rsid w:val="00744659"/>
    <w:rsid w:val="00744EAA"/>
    <w:rsid w:val="007450B2"/>
    <w:rsid w:val="00745583"/>
    <w:rsid w:val="007462CD"/>
    <w:rsid w:val="0074631E"/>
    <w:rsid w:val="00746DCA"/>
    <w:rsid w:val="00747183"/>
    <w:rsid w:val="00747F7B"/>
    <w:rsid w:val="00750C3B"/>
    <w:rsid w:val="0075136B"/>
    <w:rsid w:val="00752B98"/>
    <w:rsid w:val="0075468F"/>
    <w:rsid w:val="007552AC"/>
    <w:rsid w:val="00755E1C"/>
    <w:rsid w:val="00756E17"/>
    <w:rsid w:val="00757AEA"/>
    <w:rsid w:val="00760C63"/>
    <w:rsid w:val="007612FD"/>
    <w:rsid w:val="00761825"/>
    <w:rsid w:val="00763C4B"/>
    <w:rsid w:val="00764066"/>
    <w:rsid w:val="007640B8"/>
    <w:rsid w:val="00765FAE"/>
    <w:rsid w:val="007662E4"/>
    <w:rsid w:val="00766AEE"/>
    <w:rsid w:val="007705DC"/>
    <w:rsid w:val="007711B8"/>
    <w:rsid w:val="00771C27"/>
    <w:rsid w:val="00773797"/>
    <w:rsid w:val="007753F0"/>
    <w:rsid w:val="007754FB"/>
    <w:rsid w:val="00775C77"/>
    <w:rsid w:val="00775D31"/>
    <w:rsid w:val="007768E2"/>
    <w:rsid w:val="00777904"/>
    <w:rsid w:val="00777BEF"/>
    <w:rsid w:val="00777E2D"/>
    <w:rsid w:val="00781659"/>
    <w:rsid w:val="007855D5"/>
    <w:rsid w:val="007859E3"/>
    <w:rsid w:val="007861E2"/>
    <w:rsid w:val="0078798A"/>
    <w:rsid w:val="00787D15"/>
    <w:rsid w:val="007909ED"/>
    <w:rsid w:val="00790E79"/>
    <w:rsid w:val="00793D6A"/>
    <w:rsid w:val="00794695"/>
    <w:rsid w:val="00794862"/>
    <w:rsid w:val="007958E5"/>
    <w:rsid w:val="00795C56"/>
    <w:rsid w:val="00797C43"/>
    <w:rsid w:val="007A0790"/>
    <w:rsid w:val="007A16F2"/>
    <w:rsid w:val="007A37CF"/>
    <w:rsid w:val="007A52B1"/>
    <w:rsid w:val="007A5FE2"/>
    <w:rsid w:val="007A6025"/>
    <w:rsid w:val="007A6319"/>
    <w:rsid w:val="007A6881"/>
    <w:rsid w:val="007A75F4"/>
    <w:rsid w:val="007A7971"/>
    <w:rsid w:val="007B11F4"/>
    <w:rsid w:val="007B25FD"/>
    <w:rsid w:val="007B2C33"/>
    <w:rsid w:val="007B2EBE"/>
    <w:rsid w:val="007B35E5"/>
    <w:rsid w:val="007B376A"/>
    <w:rsid w:val="007B748C"/>
    <w:rsid w:val="007C0F13"/>
    <w:rsid w:val="007C36DC"/>
    <w:rsid w:val="007C58DD"/>
    <w:rsid w:val="007C70E1"/>
    <w:rsid w:val="007C7329"/>
    <w:rsid w:val="007C7BCB"/>
    <w:rsid w:val="007D00C1"/>
    <w:rsid w:val="007D06AB"/>
    <w:rsid w:val="007D0B92"/>
    <w:rsid w:val="007D1489"/>
    <w:rsid w:val="007D1721"/>
    <w:rsid w:val="007D22BD"/>
    <w:rsid w:val="007D3B4E"/>
    <w:rsid w:val="007D43B1"/>
    <w:rsid w:val="007D5BE5"/>
    <w:rsid w:val="007D63C0"/>
    <w:rsid w:val="007D715B"/>
    <w:rsid w:val="007D7E92"/>
    <w:rsid w:val="007E01BB"/>
    <w:rsid w:val="007E0220"/>
    <w:rsid w:val="007E09C2"/>
    <w:rsid w:val="007E0BB1"/>
    <w:rsid w:val="007E0F5C"/>
    <w:rsid w:val="007E13A0"/>
    <w:rsid w:val="007E2541"/>
    <w:rsid w:val="007E3193"/>
    <w:rsid w:val="007E37E0"/>
    <w:rsid w:val="007E4A93"/>
    <w:rsid w:val="007E4FAA"/>
    <w:rsid w:val="007E5447"/>
    <w:rsid w:val="007E5C86"/>
    <w:rsid w:val="007E63CB"/>
    <w:rsid w:val="007E7ADF"/>
    <w:rsid w:val="007F1CAB"/>
    <w:rsid w:val="007F2A13"/>
    <w:rsid w:val="007F3D16"/>
    <w:rsid w:val="007F3F0F"/>
    <w:rsid w:val="007F4382"/>
    <w:rsid w:val="007F453D"/>
    <w:rsid w:val="007F5E94"/>
    <w:rsid w:val="007F65D4"/>
    <w:rsid w:val="007F68AE"/>
    <w:rsid w:val="007F6C41"/>
    <w:rsid w:val="007F7CBE"/>
    <w:rsid w:val="0080109F"/>
    <w:rsid w:val="008017DC"/>
    <w:rsid w:val="008019D6"/>
    <w:rsid w:val="00801A71"/>
    <w:rsid w:val="008024B5"/>
    <w:rsid w:val="0080426B"/>
    <w:rsid w:val="00804729"/>
    <w:rsid w:val="00805DD5"/>
    <w:rsid w:val="00805F7D"/>
    <w:rsid w:val="008061FC"/>
    <w:rsid w:val="00806490"/>
    <w:rsid w:val="008107B2"/>
    <w:rsid w:val="0081187F"/>
    <w:rsid w:val="00811C57"/>
    <w:rsid w:val="00811E12"/>
    <w:rsid w:val="008129F7"/>
    <w:rsid w:val="00812EE9"/>
    <w:rsid w:val="00813741"/>
    <w:rsid w:val="00813C89"/>
    <w:rsid w:val="00813FE9"/>
    <w:rsid w:val="008142F3"/>
    <w:rsid w:val="0081602A"/>
    <w:rsid w:val="008161A5"/>
    <w:rsid w:val="0081667B"/>
    <w:rsid w:val="00816A14"/>
    <w:rsid w:val="0081711D"/>
    <w:rsid w:val="008173C5"/>
    <w:rsid w:val="008208EB"/>
    <w:rsid w:val="008216B8"/>
    <w:rsid w:val="00821867"/>
    <w:rsid w:val="0082196F"/>
    <w:rsid w:val="00821CA4"/>
    <w:rsid w:val="00821D55"/>
    <w:rsid w:val="00822014"/>
    <w:rsid w:val="00822837"/>
    <w:rsid w:val="00823384"/>
    <w:rsid w:val="00823AD9"/>
    <w:rsid w:val="00823AFD"/>
    <w:rsid w:val="00823E0E"/>
    <w:rsid w:val="008255E4"/>
    <w:rsid w:val="00826AF9"/>
    <w:rsid w:val="00826E8D"/>
    <w:rsid w:val="00827D70"/>
    <w:rsid w:val="008302F7"/>
    <w:rsid w:val="008302FD"/>
    <w:rsid w:val="00830E8E"/>
    <w:rsid w:val="00831CF8"/>
    <w:rsid w:val="00831F7A"/>
    <w:rsid w:val="00832390"/>
    <w:rsid w:val="008323F6"/>
    <w:rsid w:val="008324D4"/>
    <w:rsid w:val="0083289F"/>
    <w:rsid w:val="00832FE9"/>
    <w:rsid w:val="00833728"/>
    <w:rsid w:val="00833C60"/>
    <w:rsid w:val="00834826"/>
    <w:rsid w:val="0083496B"/>
    <w:rsid w:val="00834F64"/>
    <w:rsid w:val="00835F90"/>
    <w:rsid w:val="00836E43"/>
    <w:rsid w:val="00836F86"/>
    <w:rsid w:val="00837514"/>
    <w:rsid w:val="0083765D"/>
    <w:rsid w:val="00837B71"/>
    <w:rsid w:val="00840986"/>
    <w:rsid w:val="0084272C"/>
    <w:rsid w:val="00842AF7"/>
    <w:rsid w:val="008433B9"/>
    <w:rsid w:val="00845A87"/>
    <w:rsid w:val="0084600C"/>
    <w:rsid w:val="008460ED"/>
    <w:rsid w:val="00846744"/>
    <w:rsid w:val="008470CA"/>
    <w:rsid w:val="00847370"/>
    <w:rsid w:val="00847E2E"/>
    <w:rsid w:val="008500C8"/>
    <w:rsid w:val="00853374"/>
    <w:rsid w:val="008539D8"/>
    <w:rsid w:val="00853A42"/>
    <w:rsid w:val="008568D1"/>
    <w:rsid w:val="00857624"/>
    <w:rsid w:val="00861DED"/>
    <w:rsid w:val="00861F11"/>
    <w:rsid w:val="008635EF"/>
    <w:rsid w:val="0086364D"/>
    <w:rsid w:val="00866708"/>
    <w:rsid w:val="00866FE1"/>
    <w:rsid w:val="00867E4B"/>
    <w:rsid w:val="00867F73"/>
    <w:rsid w:val="00870127"/>
    <w:rsid w:val="00870BC6"/>
    <w:rsid w:val="00870E05"/>
    <w:rsid w:val="00870ED0"/>
    <w:rsid w:val="00871610"/>
    <w:rsid w:val="00871A47"/>
    <w:rsid w:val="00871B98"/>
    <w:rsid w:val="008729A0"/>
    <w:rsid w:val="00873710"/>
    <w:rsid w:val="00873E9E"/>
    <w:rsid w:val="0087400A"/>
    <w:rsid w:val="008749E5"/>
    <w:rsid w:val="00874C57"/>
    <w:rsid w:val="0087509C"/>
    <w:rsid w:val="00875674"/>
    <w:rsid w:val="0087630F"/>
    <w:rsid w:val="00876B12"/>
    <w:rsid w:val="00877602"/>
    <w:rsid w:val="0087763B"/>
    <w:rsid w:val="00877A04"/>
    <w:rsid w:val="00880257"/>
    <w:rsid w:val="00880D43"/>
    <w:rsid w:val="00880E8F"/>
    <w:rsid w:val="00884882"/>
    <w:rsid w:val="00884BFE"/>
    <w:rsid w:val="00884EF5"/>
    <w:rsid w:val="00885591"/>
    <w:rsid w:val="00886D75"/>
    <w:rsid w:val="008870A9"/>
    <w:rsid w:val="00890122"/>
    <w:rsid w:val="0089049B"/>
    <w:rsid w:val="00890972"/>
    <w:rsid w:val="00890F5F"/>
    <w:rsid w:val="0089161F"/>
    <w:rsid w:val="00891A6E"/>
    <w:rsid w:val="008929FC"/>
    <w:rsid w:val="008936B9"/>
    <w:rsid w:val="008940C5"/>
    <w:rsid w:val="0089557E"/>
    <w:rsid w:val="00895925"/>
    <w:rsid w:val="00896100"/>
    <w:rsid w:val="0089701F"/>
    <w:rsid w:val="00897773"/>
    <w:rsid w:val="00897997"/>
    <w:rsid w:val="008A127F"/>
    <w:rsid w:val="008A2ACC"/>
    <w:rsid w:val="008A2D9A"/>
    <w:rsid w:val="008A4E19"/>
    <w:rsid w:val="008A50EB"/>
    <w:rsid w:val="008A56DB"/>
    <w:rsid w:val="008A5A4D"/>
    <w:rsid w:val="008A5CBA"/>
    <w:rsid w:val="008A5EDF"/>
    <w:rsid w:val="008A63B8"/>
    <w:rsid w:val="008A71BC"/>
    <w:rsid w:val="008A736A"/>
    <w:rsid w:val="008A7BC0"/>
    <w:rsid w:val="008B02CC"/>
    <w:rsid w:val="008B16AA"/>
    <w:rsid w:val="008B22A5"/>
    <w:rsid w:val="008B2436"/>
    <w:rsid w:val="008B38B6"/>
    <w:rsid w:val="008B3E09"/>
    <w:rsid w:val="008B3F05"/>
    <w:rsid w:val="008B414E"/>
    <w:rsid w:val="008B416D"/>
    <w:rsid w:val="008B45C1"/>
    <w:rsid w:val="008B54A0"/>
    <w:rsid w:val="008B5930"/>
    <w:rsid w:val="008B5DFC"/>
    <w:rsid w:val="008B5FE1"/>
    <w:rsid w:val="008B62C7"/>
    <w:rsid w:val="008B64DF"/>
    <w:rsid w:val="008B7AF9"/>
    <w:rsid w:val="008C1032"/>
    <w:rsid w:val="008C1DDA"/>
    <w:rsid w:val="008C2831"/>
    <w:rsid w:val="008C381A"/>
    <w:rsid w:val="008C51AD"/>
    <w:rsid w:val="008C7ADF"/>
    <w:rsid w:val="008C7D7E"/>
    <w:rsid w:val="008D097F"/>
    <w:rsid w:val="008D11B8"/>
    <w:rsid w:val="008D21E7"/>
    <w:rsid w:val="008D29B9"/>
    <w:rsid w:val="008D2CC2"/>
    <w:rsid w:val="008D2CF5"/>
    <w:rsid w:val="008D4E93"/>
    <w:rsid w:val="008D4F90"/>
    <w:rsid w:val="008D5D15"/>
    <w:rsid w:val="008D6350"/>
    <w:rsid w:val="008D677D"/>
    <w:rsid w:val="008D70DA"/>
    <w:rsid w:val="008D73CD"/>
    <w:rsid w:val="008D786C"/>
    <w:rsid w:val="008D7C66"/>
    <w:rsid w:val="008E0148"/>
    <w:rsid w:val="008E0385"/>
    <w:rsid w:val="008E12CB"/>
    <w:rsid w:val="008E1312"/>
    <w:rsid w:val="008E21A6"/>
    <w:rsid w:val="008E2A94"/>
    <w:rsid w:val="008E59C2"/>
    <w:rsid w:val="008E67B5"/>
    <w:rsid w:val="008E699D"/>
    <w:rsid w:val="008E7A8B"/>
    <w:rsid w:val="008F0E2A"/>
    <w:rsid w:val="008F19E3"/>
    <w:rsid w:val="008F34D8"/>
    <w:rsid w:val="008F434A"/>
    <w:rsid w:val="008F4914"/>
    <w:rsid w:val="008F5BAF"/>
    <w:rsid w:val="008F6C3C"/>
    <w:rsid w:val="008F7F18"/>
    <w:rsid w:val="009000B1"/>
    <w:rsid w:val="009001D7"/>
    <w:rsid w:val="0090021C"/>
    <w:rsid w:val="009003E2"/>
    <w:rsid w:val="009006FF"/>
    <w:rsid w:val="00901D06"/>
    <w:rsid w:val="0090264B"/>
    <w:rsid w:val="00902956"/>
    <w:rsid w:val="0090397D"/>
    <w:rsid w:val="009050FE"/>
    <w:rsid w:val="009062DB"/>
    <w:rsid w:val="00906B72"/>
    <w:rsid w:val="00907439"/>
    <w:rsid w:val="009078B1"/>
    <w:rsid w:val="00907986"/>
    <w:rsid w:val="00907EB0"/>
    <w:rsid w:val="00910582"/>
    <w:rsid w:val="00911324"/>
    <w:rsid w:val="00913BB6"/>
    <w:rsid w:val="00914052"/>
    <w:rsid w:val="00914105"/>
    <w:rsid w:val="009143A4"/>
    <w:rsid w:val="009143C5"/>
    <w:rsid w:val="0091470E"/>
    <w:rsid w:val="00914EA0"/>
    <w:rsid w:val="0091504E"/>
    <w:rsid w:val="00915452"/>
    <w:rsid w:val="00915F7F"/>
    <w:rsid w:val="0091636D"/>
    <w:rsid w:val="0091679C"/>
    <w:rsid w:val="009177CF"/>
    <w:rsid w:val="0092078C"/>
    <w:rsid w:val="00920D37"/>
    <w:rsid w:val="0092169C"/>
    <w:rsid w:val="00921CBF"/>
    <w:rsid w:val="009223D4"/>
    <w:rsid w:val="009224F4"/>
    <w:rsid w:val="0092341F"/>
    <w:rsid w:val="00924581"/>
    <w:rsid w:val="00924722"/>
    <w:rsid w:val="0092580F"/>
    <w:rsid w:val="00926184"/>
    <w:rsid w:val="009265DE"/>
    <w:rsid w:val="00926EDD"/>
    <w:rsid w:val="009274EB"/>
    <w:rsid w:val="009277D7"/>
    <w:rsid w:val="00927A6A"/>
    <w:rsid w:val="009323A4"/>
    <w:rsid w:val="009325EE"/>
    <w:rsid w:val="00932681"/>
    <w:rsid w:val="00932E08"/>
    <w:rsid w:val="0093367A"/>
    <w:rsid w:val="00933AB5"/>
    <w:rsid w:val="00933DEB"/>
    <w:rsid w:val="00934ED7"/>
    <w:rsid w:val="00935755"/>
    <w:rsid w:val="0093684E"/>
    <w:rsid w:val="00937778"/>
    <w:rsid w:val="00937C7D"/>
    <w:rsid w:val="00942A94"/>
    <w:rsid w:val="00942DB3"/>
    <w:rsid w:val="00943F5E"/>
    <w:rsid w:val="00945C3C"/>
    <w:rsid w:val="00945FDE"/>
    <w:rsid w:val="009461CB"/>
    <w:rsid w:val="00946820"/>
    <w:rsid w:val="00950D00"/>
    <w:rsid w:val="00951243"/>
    <w:rsid w:val="009516D3"/>
    <w:rsid w:val="0095180B"/>
    <w:rsid w:val="009523EA"/>
    <w:rsid w:val="00952738"/>
    <w:rsid w:val="009530E2"/>
    <w:rsid w:val="00953BCB"/>
    <w:rsid w:val="00953CF2"/>
    <w:rsid w:val="009550B8"/>
    <w:rsid w:val="00955976"/>
    <w:rsid w:val="00955E69"/>
    <w:rsid w:val="00956204"/>
    <w:rsid w:val="009569D2"/>
    <w:rsid w:val="00956D2A"/>
    <w:rsid w:val="009570C6"/>
    <w:rsid w:val="00957134"/>
    <w:rsid w:val="0095729F"/>
    <w:rsid w:val="00960096"/>
    <w:rsid w:val="00960525"/>
    <w:rsid w:val="0096142B"/>
    <w:rsid w:val="009627CF"/>
    <w:rsid w:val="0096324C"/>
    <w:rsid w:val="009634D9"/>
    <w:rsid w:val="00963C39"/>
    <w:rsid w:val="009642DE"/>
    <w:rsid w:val="00964B15"/>
    <w:rsid w:val="00964F19"/>
    <w:rsid w:val="00964FE4"/>
    <w:rsid w:val="00965178"/>
    <w:rsid w:val="009657B3"/>
    <w:rsid w:val="009657B9"/>
    <w:rsid w:val="0096717C"/>
    <w:rsid w:val="0096781F"/>
    <w:rsid w:val="00967882"/>
    <w:rsid w:val="00967E6D"/>
    <w:rsid w:val="009700CF"/>
    <w:rsid w:val="0097033E"/>
    <w:rsid w:val="0097072A"/>
    <w:rsid w:val="00970A73"/>
    <w:rsid w:val="00972328"/>
    <w:rsid w:val="009733DC"/>
    <w:rsid w:val="009739F9"/>
    <w:rsid w:val="0097439C"/>
    <w:rsid w:val="00974F88"/>
    <w:rsid w:val="00976855"/>
    <w:rsid w:val="00976A17"/>
    <w:rsid w:val="00980185"/>
    <w:rsid w:val="009803DB"/>
    <w:rsid w:val="0098108E"/>
    <w:rsid w:val="0098322D"/>
    <w:rsid w:val="00983F8F"/>
    <w:rsid w:val="00985852"/>
    <w:rsid w:val="00985A13"/>
    <w:rsid w:val="00986572"/>
    <w:rsid w:val="0098690A"/>
    <w:rsid w:val="0098691C"/>
    <w:rsid w:val="00987071"/>
    <w:rsid w:val="00987691"/>
    <w:rsid w:val="00987899"/>
    <w:rsid w:val="009902F0"/>
    <w:rsid w:val="009904A0"/>
    <w:rsid w:val="00990527"/>
    <w:rsid w:val="00990690"/>
    <w:rsid w:val="00991772"/>
    <w:rsid w:val="009918D2"/>
    <w:rsid w:val="00992E75"/>
    <w:rsid w:val="00993ACC"/>
    <w:rsid w:val="009944A0"/>
    <w:rsid w:val="009949BF"/>
    <w:rsid w:val="00994AB2"/>
    <w:rsid w:val="009950A0"/>
    <w:rsid w:val="009954ED"/>
    <w:rsid w:val="0099555A"/>
    <w:rsid w:val="00995D39"/>
    <w:rsid w:val="009962B6"/>
    <w:rsid w:val="0099696B"/>
    <w:rsid w:val="009970D0"/>
    <w:rsid w:val="00997EBC"/>
    <w:rsid w:val="009A0539"/>
    <w:rsid w:val="009A1772"/>
    <w:rsid w:val="009A2E04"/>
    <w:rsid w:val="009A4013"/>
    <w:rsid w:val="009A45EB"/>
    <w:rsid w:val="009A4A08"/>
    <w:rsid w:val="009A55A6"/>
    <w:rsid w:val="009A5CF4"/>
    <w:rsid w:val="009A6180"/>
    <w:rsid w:val="009A6190"/>
    <w:rsid w:val="009A6BD4"/>
    <w:rsid w:val="009B1B91"/>
    <w:rsid w:val="009B2434"/>
    <w:rsid w:val="009B3372"/>
    <w:rsid w:val="009B367A"/>
    <w:rsid w:val="009B3A99"/>
    <w:rsid w:val="009B3DC8"/>
    <w:rsid w:val="009B3F8E"/>
    <w:rsid w:val="009B403A"/>
    <w:rsid w:val="009B4B10"/>
    <w:rsid w:val="009B5B62"/>
    <w:rsid w:val="009B5CC6"/>
    <w:rsid w:val="009B7A60"/>
    <w:rsid w:val="009B7BFE"/>
    <w:rsid w:val="009C0658"/>
    <w:rsid w:val="009C0D7D"/>
    <w:rsid w:val="009C1712"/>
    <w:rsid w:val="009C1713"/>
    <w:rsid w:val="009C1882"/>
    <w:rsid w:val="009C2474"/>
    <w:rsid w:val="009C3D05"/>
    <w:rsid w:val="009C768E"/>
    <w:rsid w:val="009D06ED"/>
    <w:rsid w:val="009D0D37"/>
    <w:rsid w:val="009D1157"/>
    <w:rsid w:val="009D144E"/>
    <w:rsid w:val="009D14C9"/>
    <w:rsid w:val="009D1A0A"/>
    <w:rsid w:val="009D1C2F"/>
    <w:rsid w:val="009D24B1"/>
    <w:rsid w:val="009D24E5"/>
    <w:rsid w:val="009D2C23"/>
    <w:rsid w:val="009D3433"/>
    <w:rsid w:val="009D37A8"/>
    <w:rsid w:val="009D37E2"/>
    <w:rsid w:val="009D438B"/>
    <w:rsid w:val="009D63D9"/>
    <w:rsid w:val="009D6A19"/>
    <w:rsid w:val="009D7CF6"/>
    <w:rsid w:val="009E0D26"/>
    <w:rsid w:val="009E1239"/>
    <w:rsid w:val="009E1543"/>
    <w:rsid w:val="009E254E"/>
    <w:rsid w:val="009E349C"/>
    <w:rsid w:val="009E3C35"/>
    <w:rsid w:val="009E47E5"/>
    <w:rsid w:val="009E527A"/>
    <w:rsid w:val="009E72E3"/>
    <w:rsid w:val="009E7311"/>
    <w:rsid w:val="009E7EDC"/>
    <w:rsid w:val="009F0263"/>
    <w:rsid w:val="009F1B76"/>
    <w:rsid w:val="009F2FBE"/>
    <w:rsid w:val="009F40AB"/>
    <w:rsid w:val="009F4168"/>
    <w:rsid w:val="009F4E65"/>
    <w:rsid w:val="009F5585"/>
    <w:rsid w:val="009F59A7"/>
    <w:rsid w:val="009F634B"/>
    <w:rsid w:val="009F719E"/>
    <w:rsid w:val="009F73B7"/>
    <w:rsid w:val="00A01044"/>
    <w:rsid w:val="00A02883"/>
    <w:rsid w:val="00A0342F"/>
    <w:rsid w:val="00A04A7A"/>
    <w:rsid w:val="00A05681"/>
    <w:rsid w:val="00A06AFA"/>
    <w:rsid w:val="00A10033"/>
    <w:rsid w:val="00A1154E"/>
    <w:rsid w:val="00A13137"/>
    <w:rsid w:val="00A13A84"/>
    <w:rsid w:val="00A13BD9"/>
    <w:rsid w:val="00A13C80"/>
    <w:rsid w:val="00A150AF"/>
    <w:rsid w:val="00A159D7"/>
    <w:rsid w:val="00A15AAB"/>
    <w:rsid w:val="00A15CDA"/>
    <w:rsid w:val="00A15CEB"/>
    <w:rsid w:val="00A16196"/>
    <w:rsid w:val="00A16249"/>
    <w:rsid w:val="00A1664B"/>
    <w:rsid w:val="00A1685D"/>
    <w:rsid w:val="00A172FA"/>
    <w:rsid w:val="00A1753F"/>
    <w:rsid w:val="00A1755E"/>
    <w:rsid w:val="00A17952"/>
    <w:rsid w:val="00A2066D"/>
    <w:rsid w:val="00A22401"/>
    <w:rsid w:val="00A22814"/>
    <w:rsid w:val="00A22F61"/>
    <w:rsid w:val="00A23556"/>
    <w:rsid w:val="00A24842"/>
    <w:rsid w:val="00A24EA7"/>
    <w:rsid w:val="00A25EE3"/>
    <w:rsid w:val="00A27020"/>
    <w:rsid w:val="00A2726C"/>
    <w:rsid w:val="00A30B9F"/>
    <w:rsid w:val="00A31116"/>
    <w:rsid w:val="00A3144E"/>
    <w:rsid w:val="00A31E10"/>
    <w:rsid w:val="00A3258E"/>
    <w:rsid w:val="00A33318"/>
    <w:rsid w:val="00A34D79"/>
    <w:rsid w:val="00A3597D"/>
    <w:rsid w:val="00A35BE5"/>
    <w:rsid w:val="00A35FE9"/>
    <w:rsid w:val="00A36ACF"/>
    <w:rsid w:val="00A37048"/>
    <w:rsid w:val="00A372D4"/>
    <w:rsid w:val="00A40436"/>
    <w:rsid w:val="00A42C6A"/>
    <w:rsid w:val="00A46507"/>
    <w:rsid w:val="00A50044"/>
    <w:rsid w:val="00A50944"/>
    <w:rsid w:val="00A51F81"/>
    <w:rsid w:val="00A53357"/>
    <w:rsid w:val="00A53382"/>
    <w:rsid w:val="00A539AC"/>
    <w:rsid w:val="00A53A88"/>
    <w:rsid w:val="00A53F2A"/>
    <w:rsid w:val="00A53F9C"/>
    <w:rsid w:val="00A541CC"/>
    <w:rsid w:val="00A5465B"/>
    <w:rsid w:val="00A5535A"/>
    <w:rsid w:val="00A5561C"/>
    <w:rsid w:val="00A562F7"/>
    <w:rsid w:val="00A5668C"/>
    <w:rsid w:val="00A56AE0"/>
    <w:rsid w:val="00A578FE"/>
    <w:rsid w:val="00A60B61"/>
    <w:rsid w:val="00A60F75"/>
    <w:rsid w:val="00A61104"/>
    <w:rsid w:val="00A6140D"/>
    <w:rsid w:val="00A61491"/>
    <w:rsid w:val="00A61D63"/>
    <w:rsid w:val="00A62610"/>
    <w:rsid w:val="00A62E6C"/>
    <w:rsid w:val="00A63819"/>
    <w:rsid w:val="00A64785"/>
    <w:rsid w:val="00A647D4"/>
    <w:rsid w:val="00A66DD2"/>
    <w:rsid w:val="00A66E8D"/>
    <w:rsid w:val="00A6750B"/>
    <w:rsid w:val="00A67C19"/>
    <w:rsid w:val="00A7000D"/>
    <w:rsid w:val="00A702A2"/>
    <w:rsid w:val="00A70430"/>
    <w:rsid w:val="00A70501"/>
    <w:rsid w:val="00A70757"/>
    <w:rsid w:val="00A710EF"/>
    <w:rsid w:val="00A71A7D"/>
    <w:rsid w:val="00A72247"/>
    <w:rsid w:val="00A74CC5"/>
    <w:rsid w:val="00A75EA7"/>
    <w:rsid w:val="00A77014"/>
    <w:rsid w:val="00A77109"/>
    <w:rsid w:val="00A7793B"/>
    <w:rsid w:val="00A77BD2"/>
    <w:rsid w:val="00A77FBC"/>
    <w:rsid w:val="00A804CB"/>
    <w:rsid w:val="00A80836"/>
    <w:rsid w:val="00A80E42"/>
    <w:rsid w:val="00A80EA0"/>
    <w:rsid w:val="00A80FE7"/>
    <w:rsid w:val="00A81229"/>
    <w:rsid w:val="00A81C13"/>
    <w:rsid w:val="00A830A9"/>
    <w:rsid w:val="00A840F0"/>
    <w:rsid w:val="00A854FF"/>
    <w:rsid w:val="00A85D00"/>
    <w:rsid w:val="00A862B9"/>
    <w:rsid w:val="00A87383"/>
    <w:rsid w:val="00A9264E"/>
    <w:rsid w:val="00A92FB3"/>
    <w:rsid w:val="00A9344A"/>
    <w:rsid w:val="00A93A55"/>
    <w:rsid w:val="00A94139"/>
    <w:rsid w:val="00A94211"/>
    <w:rsid w:val="00A966AD"/>
    <w:rsid w:val="00A973D1"/>
    <w:rsid w:val="00A97879"/>
    <w:rsid w:val="00A97F7A"/>
    <w:rsid w:val="00AA0221"/>
    <w:rsid w:val="00AA0743"/>
    <w:rsid w:val="00AA0B19"/>
    <w:rsid w:val="00AA0DE0"/>
    <w:rsid w:val="00AA1D29"/>
    <w:rsid w:val="00AA4156"/>
    <w:rsid w:val="00AA4EC0"/>
    <w:rsid w:val="00AA5142"/>
    <w:rsid w:val="00AA6D51"/>
    <w:rsid w:val="00AA72C1"/>
    <w:rsid w:val="00AB041D"/>
    <w:rsid w:val="00AB0AB3"/>
    <w:rsid w:val="00AB115B"/>
    <w:rsid w:val="00AB12D0"/>
    <w:rsid w:val="00AB2A84"/>
    <w:rsid w:val="00AB3475"/>
    <w:rsid w:val="00AB45A9"/>
    <w:rsid w:val="00AB51BA"/>
    <w:rsid w:val="00AB51D0"/>
    <w:rsid w:val="00AB5641"/>
    <w:rsid w:val="00AB57B6"/>
    <w:rsid w:val="00AB5CC7"/>
    <w:rsid w:val="00AB6821"/>
    <w:rsid w:val="00AB6FA3"/>
    <w:rsid w:val="00AC0436"/>
    <w:rsid w:val="00AC0B7B"/>
    <w:rsid w:val="00AC4588"/>
    <w:rsid w:val="00AC4BE3"/>
    <w:rsid w:val="00AC52FA"/>
    <w:rsid w:val="00AC6B0B"/>
    <w:rsid w:val="00AC6FB0"/>
    <w:rsid w:val="00AC74EF"/>
    <w:rsid w:val="00AC7E58"/>
    <w:rsid w:val="00AD00A6"/>
    <w:rsid w:val="00AD032E"/>
    <w:rsid w:val="00AD049E"/>
    <w:rsid w:val="00AD1E5F"/>
    <w:rsid w:val="00AD2A61"/>
    <w:rsid w:val="00AD378B"/>
    <w:rsid w:val="00AD3D9C"/>
    <w:rsid w:val="00AD42B9"/>
    <w:rsid w:val="00AD52EC"/>
    <w:rsid w:val="00AD6618"/>
    <w:rsid w:val="00AD7F2A"/>
    <w:rsid w:val="00AE00CA"/>
    <w:rsid w:val="00AE0D40"/>
    <w:rsid w:val="00AE4117"/>
    <w:rsid w:val="00AE4DC6"/>
    <w:rsid w:val="00AE53B9"/>
    <w:rsid w:val="00AE54D0"/>
    <w:rsid w:val="00AE6701"/>
    <w:rsid w:val="00AE6D9E"/>
    <w:rsid w:val="00AE73C5"/>
    <w:rsid w:val="00AE7732"/>
    <w:rsid w:val="00AE7F09"/>
    <w:rsid w:val="00AF2C22"/>
    <w:rsid w:val="00AF3616"/>
    <w:rsid w:val="00AF37EA"/>
    <w:rsid w:val="00AF42C1"/>
    <w:rsid w:val="00AF5D95"/>
    <w:rsid w:val="00AF63EC"/>
    <w:rsid w:val="00AF6D6A"/>
    <w:rsid w:val="00AF7474"/>
    <w:rsid w:val="00B001C8"/>
    <w:rsid w:val="00B00424"/>
    <w:rsid w:val="00B009D4"/>
    <w:rsid w:val="00B00A2A"/>
    <w:rsid w:val="00B016CC"/>
    <w:rsid w:val="00B03502"/>
    <w:rsid w:val="00B0395B"/>
    <w:rsid w:val="00B03AE0"/>
    <w:rsid w:val="00B03DC8"/>
    <w:rsid w:val="00B04A51"/>
    <w:rsid w:val="00B0502E"/>
    <w:rsid w:val="00B062B1"/>
    <w:rsid w:val="00B06796"/>
    <w:rsid w:val="00B100C5"/>
    <w:rsid w:val="00B10B9C"/>
    <w:rsid w:val="00B10D45"/>
    <w:rsid w:val="00B10F78"/>
    <w:rsid w:val="00B10FA5"/>
    <w:rsid w:val="00B116EC"/>
    <w:rsid w:val="00B1177D"/>
    <w:rsid w:val="00B12856"/>
    <w:rsid w:val="00B12E80"/>
    <w:rsid w:val="00B13BC7"/>
    <w:rsid w:val="00B13CBD"/>
    <w:rsid w:val="00B1483D"/>
    <w:rsid w:val="00B14AF3"/>
    <w:rsid w:val="00B150A9"/>
    <w:rsid w:val="00B16745"/>
    <w:rsid w:val="00B1689B"/>
    <w:rsid w:val="00B16C11"/>
    <w:rsid w:val="00B20432"/>
    <w:rsid w:val="00B20B5F"/>
    <w:rsid w:val="00B21144"/>
    <w:rsid w:val="00B21274"/>
    <w:rsid w:val="00B2137B"/>
    <w:rsid w:val="00B21731"/>
    <w:rsid w:val="00B22B49"/>
    <w:rsid w:val="00B242D0"/>
    <w:rsid w:val="00B24759"/>
    <w:rsid w:val="00B24D66"/>
    <w:rsid w:val="00B2524B"/>
    <w:rsid w:val="00B257FA"/>
    <w:rsid w:val="00B26CA8"/>
    <w:rsid w:val="00B27291"/>
    <w:rsid w:val="00B2773F"/>
    <w:rsid w:val="00B27A50"/>
    <w:rsid w:val="00B30475"/>
    <w:rsid w:val="00B309D1"/>
    <w:rsid w:val="00B310F0"/>
    <w:rsid w:val="00B3157F"/>
    <w:rsid w:val="00B31C42"/>
    <w:rsid w:val="00B31CDF"/>
    <w:rsid w:val="00B32269"/>
    <w:rsid w:val="00B32582"/>
    <w:rsid w:val="00B327CF"/>
    <w:rsid w:val="00B32CF6"/>
    <w:rsid w:val="00B33A36"/>
    <w:rsid w:val="00B33C77"/>
    <w:rsid w:val="00B34021"/>
    <w:rsid w:val="00B34EE7"/>
    <w:rsid w:val="00B363AA"/>
    <w:rsid w:val="00B3678B"/>
    <w:rsid w:val="00B36D66"/>
    <w:rsid w:val="00B4035A"/>
    <w:rsid w:val="00B412F0"/>
    <w:rsid w:val="00B422F1"/>
    <w:rsid w:val="00B43456"/>
    <w:rsid w:val="00B447D6"/>
    <w:rsid w:val="00B44EC1"/>
    <w:rsid w:val="00B452CE"/>
    <w:rsid w:val="00B46EAA"/>
    <w:rsid w:val="00B47032"/>
    <w:rsid w:val="00B470A2"/>
    <w:rsid w:val="00B47419"/>
    <w:rsid w:val="00B477D0"/>
    <w:rsid w:val="00B5088E"/>
    <w:rsid w:val="00B5113F"/>
    <w:rsid w:val="00B511A1"/>
    <w:rsid w:val="00B51F29"/>
    <w:rsid w:val="00B52B17"/>
    <w:rsid w:val="00B54210"/>
    <w:rsid w:val="00B55076"/>
    <w:rsid w:val="00B5530C"/>
    <w:rsid w:val="00B55798"/>
    <w:rsid w:val="00B55A65"/>
    <w:rsid w:val="00B55C65"/>
    <w:rsid w:val="00B56357"/>
    <w:rsid w:val="00B569D2"/>
    <w:rsid w:val="00B56A60"/>
    <w:rsid w:val="00B56F44"/>
    <w:rsid w:val="00B577A9"/>
    <w:rsid w:val="00B5784C"/>
    <w:rsid w:val="00B6033C"/>
    <w:rsid w:val="00B610AF"/>
    <w:rsid w:val="00B611F0"/>
    <w:rsid w:val="00B61B45"/>
    <w:rsid w:val="00B61D81"/>
    <w:rsid w:val="00B620C8"/>
    <w:rsid w:val="00B6268D"/>
    <w:rsid w:val="00B633E1"/>
    <w:rsid w:val="00B6398D"/>
    <w:rsid w:val="00B64690"/>
    <w:rsid w:val="00B660D9"/>
    <w:rsid w:val="00B66323"/>
    <w:rsid w:val="00B6695E"/>
    <w:rsid w:val="00B6738D"/>
    <w:rsid w:val="00B677A6"/>
    <w:rsid w:val="00B71218"/>
    <w:rsid w:val="00B7249C"/>
    <w:rsid w:val="00B72A86"/>
    <w:rsid w:val="00B74267"/>
    <w:rsid w:val="00B75D65"/>
    <w:rsid w:val="00B7616B"/>
    <w:rsid w:val="00B7661A"/>
    <w:rsid w:val="00B76CBA"/>
    <w:rsid w:val="00B770B9"/>
    <w:rsid w:val="00B80C66"/>
    <w:rsid w:val="00B8109B"/>
    <w:rsid w:val="00B81555"/>
    <w:rsid w:val="00B82458"/>
    <w:rsid w:val="00B849D9"/>
    <w:rsid w:val="00B84FDD"/>
    <w:rsid w:val="00B851BE"/>
    <w:rsid w:val="00B870AF"/>
    <w:rsid w:val="00B8731A"/>
    <w:rsid w:val="00B90606"/>
    <w:rsid w:val="00B90B4B"/>
    <w:rsid w:val="00B9169B"/>
    <w:rsid w:val="00B9179F"/>
    <w:rsid w:val="00B919B5"/>
    <w:rsid w:val="00B921A6"/>
    <w:rsid w:val="00B92219"/>
    <w:rsid w:val="00B9272B"/>
    <w:rsid w:val="00B92983"/>
    <w:rsid w:val="00B92C89"/>
    <w:rsid w:val="00B93ECF"/>
    <w:rsid w:val="00B94B16"/>
    <w:rsid w:val="00B95E4E"/>
    <w:rsid w:val="00B969B0"/>
    <w:rsid w:val="00BA07B0"/>
    <w:rsid w:val="00BA0D67"/>
    <w:rsid w:val="00BA0F69"/>
    <w:rsid w:val="00BA1D1B"/>
    <w:rsid w:val="00BA347C"/>
    <w:rsid w:val="00BA4055"/>
    <w:rsid w:val="00BA4C19"/>
    <w:rsid w:val="00BA6C56"/>
    <w:rsid w:val="00BA70CE"/>
    <w:rsid w:val="00BB02C1"/>
    <w:rsid w:val="00BB0809"/>
    <w:rsid w:val="00BB0B1C"/>
    <w:rsid w:val="00BB110D"/>
    <w:rsid w:val="00BB11A6"/>
    <w:rsid w:val="00BB137C"/>
    <w:rsid w:val="00BB1784"/>
    <w:rsid w:val="00BB24C8"/>
    <w:rsid w:val="00BB3289"/>
    <w:rsid w:val="00BB3792"/>
    <w:rsid w:val="00BB4DC4"/>
    <w:rsid w:val="00BB4FB4"/>
    <w:rsid w:val="00BB500A"/>
    <w:rsid w:val="00BB6DA8"/>
    <w:rsid w:val="00BB73FB"/>
    <w:rsid w:val="00BB7A35"/>
    <w:rsid w:val="00BC09F9"/>
    <w:rsid w:val="00BC12D9"/>
    <w:rsid w:val="00BC275C"/>
    <w:rsid w:val="00BC284F"/>
    <w:rsid w:val="00BC28AC"/>
    <w:rsid w:val="00BC2FED"/>
    <w:rsid w:val="00BC48D5"/>
    <w:rsid w:val="00BC541C"/>
    <w:rsid w:val="00BD032C"/>
    <w:rsid w:val="00BD1E9E"/>
    <w:rsid w:val="00BD311A"/>
    <w:rsid w:val="00BD3E1F"/>
    <w:rsid w:val="00BD4AC9"/>
    <w:rsid w:val="00BD62EA"/>
    <w:rsid w:val="00BD6FDC"/>
    <w:rsid w:val="00BD7F00"/>
    <w:rsid w:val="00BD7F94"/>
    <w:rsid w:val="00BE16EA"/>
    <w:rsid w:val="00BE22B1"/>
    <w:rsid w:val="00BE26D1"/>
    <w:rsid w:val="00BE309E"/>
    <w:rsid w:val="00BE4588"/>
    <w:rsid w:val="00BE5872"/>
    <w:rsid w:val="00BE6545"/>
    <w:rsid w:val="00BE6F5D"/>
    <w:rsid w:val="00BF0135"/>
    <w:rsid w:val="00BF0661"/>
    <w:rsid w:val="00BF0F20"/>
    <w:rsid w:val="00BF1020"/>
    <w:rsid w:val="00BF146B"/>
    <w:rsid w:val="00BF1A2C"/>
    <w:rsid w:val="00BF1D9B"/>
    <w:rsid w:val="00BF1F94"/>
    <w:rsid w:val="00BF1FD8"/>
    <w:rsid w:val="00BF2A71"/>
    <w:rsid w:val="00C0090B"/>
    <w:rsid w:val="00C01696"/>
    <w:rsid w:val="00C016AF"/>
    <w:rsid w:val="00C0653C"/>
    <w:rsid w:val="00C0683C"/>
    <w:rsid w:val="00C070D5"/>
    <w:rsid w:val="00C071C4"/>
    <w:rsid w:val="00C07962"/>
    <w:rsid w:val="00C07C3F"/>
    <w:rsid w:val="00C11222"/>
    <w:rsid w:val="00C14245"/>
    <w:rsid w:val="00C1496B"/>
    <w:rsid w:val="00C1529B"/>
    <w:rsid w:val="00C16390"/>
    <w:rsid w:val="00C16B30"/>
    <w:rsid w:val="00C17A17"/>
    <w:rsid w:val="00C208C6"/>
    <w:rsid w:val="00C20A31"/>
    <w:rsid w:val="00C21024"/>
    <w:rsid w:val="00C219F1"/>
    <w:rsid w:val="00C2353F"/>
    <w:rsid w:val="00C23A81"/>
    <w:rsid w:val="00C23D73"/>
    <w:rsid w:val="00C24655"/>
    <w:rsid w:val="00C250D9"/>
    <w:rsid w:val="00C25567"/>
    <w:rsid w:val="00C25801"/>
    <w:rsid w:val="00C26429"/>
    <w:rsid w:val="00C26ED7"/>
    <w:rsid w:val="00C2702E"/>
    <w:rsid w:val="00C27BF7"/>
    <w:rsid w:val="00C27E41"/>
    <w:rsid w:val="00C30E32"/>
    <w:rsid w:val="00C329A1"/>
    <w:rsid w:val="00C32AD9"/>
    <w:rsid w:val="00C3370F"/>
    <w:rsid w:val="00C33997"/>
    <w:rsid w:val="00C348D2"/>
    <w:rsid w:val="00C34AE6"/>
    <w:rsid w:val="00C35E3B"/>
    <w:rsid w:val="00C4016E"/>
    <w:rsid w:val="00C408F0"/>
    <w:rsid w:val="00C412D4"/>
    <w:rsid w:val="00C41521"/>
    <w:rsid w:val="00C41B70"/>
    <w:rsid w:val="00C44BB4"/>
    <w:rsid w:val="00C46E39"/>
    <w:rsid w:val="00C471ED"/>
    <w:rsid w:val="00C519E7"/>
    <w:rsid w:val="00C5208F"/>
    <w:rsid w:val="00C52579"/>
    <w:rsid w:val="00C527C1"/>
    <w:rsid w:val="00C52C78"/>
    <w:rsid w:val="00C53118"/>
    <w:rsid w:val="00C535E0"/>
    <w:rsid w:val="00C536C3"/>
    <w:rsid w:val="00C53A82"/>
    <w:rsid w:val="00C55952"/>
    <w:rsid w:val="00C60B04"/>
    <w:rsid w:val="00C613F3"/>
    <w:rsid w:val="00C616A8"/>
    <w:rsid w:val="00C63163"/>
    <w:rsid w:val="00C63705"/>
    <w:rsid w:val="00C63805"/>
    <w:rsid w:val="00C65BC4"/>
    <w:rsid w:val="00C66DD8"/>
    <w:rsid w:val="00C67603"/>
    <w:rsid w:val="00C67ABE"/>
    <w:rsid w:val="00C67D04"/>
    <w:rsid w:val="00C700AB"/>
    <w:rsid w:val="00C7043C"/>
    <w:rsid w:val="00C71715"/>
    <w:rsid w:val="00C71956"/>
    <w:rsid w:val="00C71BFE"/>
    <w:rsid w:val="00C71C2F"/>
    <w:rsid w:val="00C72659"/>
    <w:rsid w:val="00C72B88"/>
    <w:rsid w:val="00C73928"/>
    <w:rsid w:val="00C73FE0"/>
    <w:rsid w:val="00C769B6"/>
    <w:rsid w:val="00C76ABE"/>
    <w:rsid w:val="00C7700C"/>
    <w:rsid w:val="00C77278"/>
    <w:rsid w:val="00C8010A"/>
    <w:rsid w:val="00C80BB2"/>
    <w:rsid w:val="00C81839"/>
    <w:rsid w:val="00C823F3"/>
    <w:rsid w:val="00C82E87"/>
    <w:rsid w:val="00C830AF"/>
    <w:rsid w:val="00C84553"/>
    <w:rsid w:val="00C848D1"/>
    <w:rsid w:val="00C84F3D"/>
    <w:rsid w:val="00C85CB7"/>
    <w:rsid w:val="00C870FA"/>
    <w:rsid w:val="00C914D8"/>
    <w:rsid w:val="00C91DC9"/>
    <w:rsid w:val="00C922F4"/>
    <w:rsid w:val="00C9238C"/>
    <w:rsid w:val="00C93BE7"/>
    <w:rsid w:val="00C95153"/>
    <w:rsid w:val="00C959FA"/>
    <w:rsid w:val="00C95E1E"/>
    <w:rsid w:val="00C95F7A"/>
    <w:rsid w:val="00C960D0"/>
    <w:rsid w:val="00C97233"/>
    <w:rsid w:val="00C97B2D"/>
    <w:rsid w:val="00CA0F56"/>
    <w:rsid w:val="00CA10CE"/>
    <w:rsid w:val="00CA1A68"/>
    <w:rsid w:val="00CA2451"/>
    <w:rsid w:val="00CA26AD"/>
    <w:rsid w:val="00CA4092"/>
    <w:rsid w:val="00CA41D5"/>
    <w:rsid w:val="00CA494A"/>
    <w:rsid w:val="00CA4A1A"/>
    <w:rsid w:val="00CA4CCF"/>
    <w:rsid w:val="00CA4DF3"/>
    <w:rsid w:val="00CA5028"/>
    <w:rsid w:val="00CA5F53"/>
    <w:rsid w:val="00CA726E"/>
    <w:rsid w:val="00CB12A5"/>
    <w:rsid w:val="00CB13CB"/>
    <w:rsid w:val="00CB15A8"/>
    <w:rsid w:val="00CB25EA"/>
    <w:rsid w:val="00CB43AE"/>
    <w:rsid w:val="00CB453B"/>
    <w:rsid w:val="00CB482C"/>
    <w:rsid w:val="00CB4F11"/>
    <w:rsid w:val="00CB53A2"/>
    <w:rsid w:val="00CB5453"/>
    <w:rsid w:val="00CB7DAE"/>
    <w:rsid w:val="00CC0D73"/>
    <w:rsid w:val="00CC1C39"/>
    <w:rsid w:val="00CC2DAC"/>
    <w:rsid w:val="00CC2E0B"/>
    <w:rsid w:val="00CC3156"/>
    <w:rsid w:val="00CC4486"/>
    <w:rsid w:val="00CC50C3"/>
    <w:rsid w:val="00CC5922"/>
    <w:rsid w:val="00CC6517"/>
    <w:rsid w:val="00CC6678"/>
    <w:rsid w:val="00CC6B9A"/>
    <w:rsid w:val="00CC6FAE"/>
    <w:rsid w:val="00CD1EEA"/>
    <w:rsid w:val="00CD291D"/>
    <w:rsid w:val="00CD2E20"/>
    <w:rsid w:val="00CD2ECF"/>
    <w:rsid w:val="00CD35F0"/>
    <w:rsid w:val="00CD422C"/>
    <w:rsid w:val="00CD454A"/>
    <w:rsid w:val="00CD5155"/>
    <w:rsid w:val="00CD517D"/>
    <w:rsid w:val="00CD54D0"/>
    <w:rsid w:val="00CD58BB"/>
    <w:rsid w:val="00CD5A10"/>
    <w:rsid w:val="00CD69D6"/>
    <w:rsid w:val="00CD6AA7"/>
    <w:rsid w:val="00CD74DE"/>
    <w:rsid w:val="00CE0507"/>
    <w:rsid w:val="00CE1CB1"/>
    <w:rsid w:val="00CE1D40"/>
    <w:rsid w:val="00CE1ED2"/>
    <w:rsid w:val="00CE25F6"/>
    <w:rsid w:val="00CE2B7D"/>
    <w:rsid w:val="00CE2F73"/>
    <w:rsid w:val="00CE2F93"/>
    <w:rsid w:val="00CE2F9D"/>
    <w:rsid w:val="00CE3E51"/>
    <w:rsid w:val="00CE4B82"/>
    <w:rsid w:val="00CE4F82"/>
    <w:rsid w:val="00CE53ED"/>
    <w:rsid w:val="00CE5909"/>
    <w:rsid w:val="00CE5F7E"/>
    <w:rsid w:val="00CE5F95"/>
    <w:rsid w:val="00CE6C13"/>
    <w:rsid w:val="00CE6F6C"/>
    <w:rsid w:val="00CE75DF"/>
    <w:rsid w:val="00CF1706"/>
    <w:rsid w:val="00CF1708"/>
    <w:rsid w:val="00CF2020"/>
    <w:rsid w:val="00CF3EAE"/>
    <w:rsid w:val="00CF4966"/>
    <w:rsid w:val="00CF502E"/>
    <w:rsid w:val="00CF58B1"/>
    <w:rsid w:val="00CF6211"/>
    <w:rsid w:val="00CF6708"/>
    <w:rsid w:val="00CF7D9C"/>
    <w:rsid w:val="00D005C6"/>
    <w:rsid w:val="00D00E66"/>
    <w:rsid w:val="00D00F3C"/>
    <w:rsid w:val="00D01672"/>
    <w:rsid w:val="00D01E38"/>
    <w:rsid w:val="00D021FB"/>
    <w:rsid w:val="00D022A0"/>
    <w:rsid w:val="00D02329"/>
    <w:rsid w:val="00D02FED"/>
    <w:rsid w:val="00D04B0E"/>
    <w:rsid w:val="00D04DC9"/>
    <w:rsid w:val="00D05A5C"/>
    <w:rsid w:val="00D05AE6"/>
    <w:rsid w:val="00D067C6"/>
    <w:rsid w:val="00D06CA3"/>
    <w:rsid w:val="00D07313"/>
    <w:rsid w:val="00D110ED"/>
    <w:rsid w:val="00D1121B"/>
    <w:rsid w:val="00D11660"/>
    <w:rsid w:val="00D11929"/>
    <w:rsid w:val="00D12D2B"/>
    <w:rsid w:val="00D13EFB"/>
    <w:rsid w:val="00D140F9"/>
    <w:rsid w:val="00D14EAE"/>
    <w:rsid w:val="00D162F0"/>
    <w:rsid w:val="00D205F9"/>
    <w:rsid w:val="00D2082B"/>
    <w:rsid w:val="00D216DD"/>
    <w:rsid w:val="00D21DC7"/>
    <w:rsid w:val="00D22448"/>
    <w:rsid w:val="00D22776"/>
    <w:rsid w:val="00D232CD"/>
    <w:rsid w:val="00D23D52"/>
    <w:rsid w:val="00D245BA"/>
    <w:rsid w:val="00D24DB0"/>
    <w:rsid w:val="00D2507E"/>
    <w:rsid w:val="00D2559E"/>
    <w:rsid w:val="00D25944"/>
    <w:rsid w:val="00D26C86"/>
    <w:rsid w:val="00D27C0B"/>
    <w:rsid w:val="00D30203"/>
    <w:rsid w:val="00D3138B"/>
    <w:rsid w:val="00D316FD"/>
    <w:rsid w:val="00D33BB1"/>
    <w:rsid w:val="00D33DC4"/>
    <w:rsid w:val="00D340AA"/>
    <w:rsid w:val="00D34F67"/>
    <w:rsid w:val="00D368CB"/>
    <w:rsid w:val="00D36DA5"/>
    <w:rsid w:val="00D37035"/>
    <w:rsid w:val="00D3748E"/>
    <w:rsid w:val="00D40E4A"/>
    <w:rsid w:val="00D4194E"/>
    <w:rsid w:val="00D419D1"/>
    <w:rsid w:val="00D426D7"/>
    <w:rsid w:val="00D4271F"/>
    <w:rsid w:val="00D441A5"/>
    <w:rsid w:val="00D446F6"/>
    <w:rsid w:val="00D4611B"/>
    <w:rsid w:val="00D4682F"/>
    <w:rsid w:val="00D46B0A"/>
    <w:rsid w:val="00D47028"/>
    <w:rsid w:val="00D47930"/>
    <w:rsid w:val="00D479DF"/>
    <w:rsid w:val="00D504C1"/>
    <w:rsid w:val="00D5237A"/>
    <w:rsid w:val="00D53034"/>
    <w:rsid w:val="00D533C5"/>
    <w:rsid w:val="00D53FD4"/>
    <w:rsid w:val="00D540F6"/>
    <w:rsid w:val="00D5521C"/>
    <w:rsid w:val="00D555BF"/>
    <w:rsid w:val="00D557DD"/>
    <w:rsid w:val="00D618CF"/>
    <w:rsid w:val="00D61C6E"/>
    <w:rsid w:val="00D61C95"/>
    <w:rsid w:val="00D622D8"/>
    <w:rsid w:val="00D62D42"/>
    <w:rsid w:val="00D63BC9"/>
    <w:rsid w:val="00D640FB"/>
    <w:rsid w:val="00D64A54"/>
    <w:rsid w:val="00D64AA7"/>
    <w:rsid w:val="00D65C28"/>
    <w:rsid w:val="00D6754E"/>
    <w:rsid w:val="00D67E4E"/>
    <w:rsid w:val="00D70229"/>
    <w:rsid w:val="00D7056D"/>
    <w:rsid w:val="00D70C9C"/>
    <w:rsid w:val="00D71099"/>
    <w:rsid w:val="00D713BC"/>
    <w:rsid w:val="00D7165E"/>
    <w:rsid w:val="00D71B6E"/>
    <w:rsid w:val="00D725FA"/>
    <w:rsid w:val="00D75328"/>
    <w:rsid w:val="00D75385"/>
    <w:rsid w:val="00D75E5A"/>
    <w:rsid w:val="00D76BD7"/>
    <w:rsid w:val="00D80289"/>
    <w:rsid w:val="00D80665"/>
    <w:rsid w:val="00D806B1"/>
    <w:rsid w:val="00D818DE"/>
    <w:rsid w:val="00D81EF7"/>
    <w:rsid w:val="00D825EC"/>
    <w:rsid w:val="00D83F75"/>
    <w:rsid w:val="00D84833"/>
    <w:rsid w:val="00D84A9C"/>
    <w:rsid w:val="00D85D73"/>
    <w:rsid w:val="00D86346"/>
    <w:rsid w:val="00D863F8"/>
    <w:rsid w:val="00D864D4"/>
    <w:rsid w:val="00D873C4"/>
    <w:rsid w:val="00D87CAD"/>
    <w:rsid w:val="00D9075C"/>
    <w:rsid w:val="00D9076F"/>
    <w:rsid w:val="00D90DAC"/>
    <w:rsid w:val="00D90F98"/>
    <w:rsid w:val="00D93C00"/>
    <w:rsid w:val="00D9419F"/>
    <w:rsid w:val="00D9466E"/>
    <w:rsid w:val="00D95228"/>
    <w:rsid w:val="00D96D67"/>
    <w:rsid w:val="00D973BE"/>
    <w:rsid w:val="00DA1F0D"/>
    <w:rsid w:val="00DA37B2"/>
    <w:rsid w:val="00DA6B15"/>
    <w:rsid w:val="00DA6D47"/>
    <w:rsid w:val="00DB1181"/>
    <w:rsid w:val="00DB1B0D"/>
    <w:rsid w:val="00DB1CDA"/>
    <w:rsid w:val="00DB289C"/>
    <w:rsid w:val="00DB2E27"/>
    <w:rsid w:val="00DB514A"/>
    <w:rsid w:val="00DB6150"/>
    <w:rsid w:val="00DB6BC7"/>
    <w:rsid w:val="00DB6E63"/>
    <w:rsid w:val="00DB6E90"/>
    <w:rsid w:val="00DB70EF"/>
    <w:rsid w:val="00DB79C8"/>
    <w:rsid w:val="00DC086F"/>
    <w:rsid w:val="00DC0E33"/>
    <w:rsid w:val="00DC13CD"/>
    <w:rsid w:val="00DC142F"/>
    <w:rsid w:val="00DC2092"/>
    <w:rsid w:val="00DC220D"/>
    <w:rsid w:val="00DC2219"/>
    <w:rsid w:val="00DC4CB6"/>
    <w:rsid w:val="00DC5DA9"/>
    <w:rsid w:val="00DC5EA8"/>
    <w:rsid w:val="00DC6652"/>
    <w:rsid w:val="00DC67BC"/>
    <w:rsid w:val="00DC767B"/>
    <w:rsid w:val="00DD1264"/>
    <w:rsid w:val="00DD1474"/>
    <w:rsid w:val="00DD2164"/>
    <w:rsid w:val="00DD25FF"/>
    <w:rsid w:val="00DD2D10"/>
    <w:rsid w:val="00DD2F80"/>
    <w:rsid w:val="00DD3D92"/>
    <w:rsid w:val="00DD40D8"/>
    <w:rsid w:val="00DD4A2A"/>
    <w:rsid w:val="00DD581C"/>
    <w:rsid w:val="00DD5D50"/>
    <w:rsid w:val="00DD5EDF"/>
    <w:rsid w:val="00DD5FC6"/>
    <w:rsid w:val="00DD6BAC"/>
    <w:rsid w:val="00DD7687"/>
    <w:rsid w:val="00DD7A3F"/>
    <w:rsid w:val="00DE1633"/>
    <w:rsid w:val="00DE230F"/>
    <w:rsid w:val="00DE300B"/>
    <w:rsid w:val="00DE33F5"/>
    <w:rsid w:val="00DE4818"/>
    <w:rsid w:val="00DE4D57"/>
    <w:rsid w:val="00DE5978"/>
    <w:rsid w:val="00DE619E"/>
    <w:rsid w:val="00DE7D39"/>
    <w:rsid w:val="00DF0315"/>
    <w:rsid w:val="00DF0506"/>
    <w:rsid w:val="00DF0C94"/>
    <w:rsid w:val="00DF0CD7"/>
    <w:rsid w:val="00DF0E77"/>
    <w:rsid w:val="00DF1685"/>
    <w:rsid w:val="00DF3993"/>
    <w:rsid w:val="00DF436F"/>
    <w:rsid w:val="00DF55A8"/>
    <w:rsid w:val="00DF661B"/>
    <w:rsid w:val="00E00375"/>
    <w:rsid w:val="00E00CD3"/>
    <w:rsid w:val="00E012C0"/>
    <w:rsid w:val="00E01E1D"/>
    <w:rsid w:val="00E01E43"/>
    <w:rsid w:val="00E024D3"/>
    <w:rsid w:val="00E050B0"/>
    <w:rsid w:val="00E05E37"/>
    <w:rsid w:val="00E05E7B"/>
    <w:rsid w:val="00E062FD"/>
    <w:rsid w:val="00E0639E"/>
    <w:rsid w:val="00E0648A"/>
    <w:rsid w:val="00E06AA6"/>
    <w:rsid w:val="00E110EE"/>
    <w:rsid w:val="00E11346"/>
    <w:rsid w:val="00E115D3"/>
    <w:rsid w:val="00E119A3"/>
    <w:rsid w:val="00E1210B"/>
    <w:rsid w:val="00E1218C"/>
    <w:rsid w:val="00E14F55"/>
    <w:rsid w:val="00E14F5C"/>
    <w:rsid w:val="00E153FB"/>
    <w:rsid w:val="00E15DE3"/>
    <w:rsid w:val="00E1680F"/>
    <w:rsid w:val="00E1752D"/>
    <w:rsid w:val="00E177F0"/>
    <w:rsid w:val="00E17FB2"/>
    <w:rsid w:val="00E203A7"/>
    <w:rsid w:val="00E2085D"/>
    <w:rsid w:val="00E20F23"/>
    <w:rsid w:val="00E2113B"/>
    <w:rsid w:val="00E226D2"/>
    <w:rsid w:val="00E2276C"/>
    <w:rsid w:val="00E245CF"/>
    <w:rsid w:val="00E253EA"/>
    <w:rsid w:val="00E263AF"/>
    <w:rsid w:val="00E27443"/>
    <w:rsid w:val="00E27A02"/>
    <w:rsid w:val="00E30192"/>
    <w:rsid w:val="00E3045D"/>
    <w:rsid w:val="00E314B1"/>
    <w:rsid w:val="00E31D78"/>
    <w:rsid w:val="00E336E3"/>
    <w:rsid w:val="00E34863"/>
    <w:rsid w:val="00E34ED9"/>
    <w:rsid w:val="00E356E6"/>
    <w:rsid w:val="00E36D26"/>
    <w:rsid w:val="00E40B5B"/>
    <w:rsid w:val="00E40C12"/>
    <w:rsid w:val="00E4117A"/>
    <w:rsid w:val="00E42DA3"/>
    <w:rsid w:val="00E42FD1"/>
    <w:rsid w:val="00E43494"/>
    <w:rsid w:val="00E43FE8"/>
    <w:rsid w:val="00E4414B"/>
    <w:rsid w:val="00E46261"/>
    <w:rsid w:val="00E471A0"/>
    <w:rsid w:val="00E473BA"/>
    <w:rsid w:val="00E475D5"/>
    <w:rsid w:val="00E47917"/>
    <w:rsid w:val="00E501CA"/>
    <w:rsid w:val="00E508F3"/>
    <w:rsid w:val="00E5203A"/>
    <w:rsid w:val="00E52D46"/>
    <w:rsid w:val="00E538E8"/>
    <w:rsid w:val="00E543CA"/>
    <w:rsid w:val="00E5448B"/>
    <w:rsid w:val="00E546A4"/>
    <w:rsid w:val="00E546D6"/>
    <w:rsid w:val="00E54AE7"/>
    <w:rsid w:val="00E55EF0"/>
    <w:rsid w:val="00E56B44"/>
    <w:rsid w:val="00E5715A"/>
    <w:rsid w:val="00E577DA"/>
    <w:rsid w:val="00E57CB4"/>
    <w:rsid w:val="00E6054C"/>
    <w:rsid w:val="00E60727"/>
    <w:rsid w:val="00E61007"/>
    <w:rsid w:val="00E619A1"/>
    <w:rsid w:val="00E61C90"/>
    <w:rsid w:val="00E6286C"/>
    <w:rsid w:val="00E645A8"/>
    <w:rsid w:val="00E64700"/>
    <w:rsid w:val="00E64AF1"/>
    <w:rsid w:val="00E67193"/>
    <w:rsid w:val="00E67684"/>
    <w:rsid w:val="00E70253"/>
    <w:rsid w:val="00E71A23"/>
    <w:rsid w:val="00E72F56"/>
    <w:rsid w:val="00E730F7"/>
    <w:rsid w:val="00E73F4F"/>
    <w:rsid w:val="00E74611"/>
    <w:rsid w:val="00E74E2F"/>
    <w:rsid w:val="00E75264"/>
    <w:rsid w:val="00E75636"/>
    <w:rsid w:val="00E76051"/>
    <w:rsid w:val="00E76A8D"/>
    <w:rsid w:val="00E77839"/>
    <w:rsid w:val="00E77EBF"/>
    <w:rsid w:val="00E80DE6"/>
    <w:rsid w:val="00E829C0"/>
    <w:rsid w:val="00E82CE7"/>
    <w:rsid w:val="00E8373B"/>
    <w:rsid w:val="00E84CFE"/>
    <w:rsid w:val="00E84E27"/>
    <w:rsid w:val="00E85A61"/>
    <w:rsid w:val="00E86A77"/>
    <w:rsid w:val="00E904A6"/>
    <w:rsid w:val="00E90D16"/>
    <w:rsid w:val="00E91A0E"/>
    <w:rsid w:val="00E92111"/>
    <w:rsid w:val="00E92CDC"/>
    <w:rsid w:val="00E92CFC"/>
    <w:rsid w:val="00E93207"/>
    <w:rsid w:val="00E936C6"/>
    <w:rsid w:val="00E9406B"/>
    <w:rsid w:val="00E94630"/>
    <w:rsid w:val="00E94ACE"/>
    <w:rsid w:val="00E94DC8"/>
    <w:rsid w:val="00E955D8"/>
    <w:rsid w:val="00E95C6C"/>
    <w:rsid w:val="00E96365"/>
    <w:rsid w:val="00E97B1A"/>
    <w:rsid w:val="00E97CF2"/>
    <w:rsid w:val="00EA1B5A"/>
    <w:rsid w:val="00EA1CA5"/>
    <w:rsid w:val="00EA4163"/>
    <w:rsid w:val="00EA50F3"/>
    <w:rsid w:val="00EA560C"/>
    <w:rsid w:val="00EA5AA7"/>
    <w:rsid w:val="00EA62CE"/>
    <w:rsid w:val="00EA688A"/>
    <w:rsid w:val="00EA6D69"/>
    <w:rsid w:val="00EA7565"/>
    <w:rsid w:val="00EA75FF"/>
    <w:rsid w:val="00EB0FB7"/>
    <w:rsid w:val="00EB131D"/>
    <w:rsid w:val="00EB1B3D"/>
    <w:rsid w:val="00EB1B3E"/>
    <w:rsid w:val="00EB20CA"/>
    <w:rsid w:val="00EB27B8"/>
    <w:rsid w:val="00EB287D"/>
    <w:rsid w:val="00EB2882"/>
    <w:rsid w:val="00EB2ABB"/>
    <w:rsid w:val="00EB2B13"/>
    <w:rsid w:val="00EB30BD"/>
    <w:rsid w:val="00EB3D95"/>
    <w:rsid w:val="00EB434F"/>
    <w:rsid w:val="00EB4AD9"/>
    <w:rsid w:val="00EB5BAD"/>
    <w:rsid w:val="00EB67E6"/>
    <w:rsid w:val="00EB7642"/>
    <w:rsid w:val="00EB78B2"/>
    <w:rsid w:val="00EC0131"/>
    <w:rsid w:val="00EC0360"/>
    <w:rsid w:val="00EC0F62"/>
    <w:rsid w:val="00EC1575"/>
    <w:rsid w:val="00EC15D4"/>
    <w:rsid w:val="00EC19F1"/>
    <w:rsid w:val="00EC34A8"/>
    <w:rsid w:val="00EC6307"/>
    <w:rsid w:val="00EC6DA1"/>
    <w:rsid w:val="00EC789A"/>
    <w:rsid w:val="00EC7CA0"/>
    <w:rsid w:val="00EC7DD0"/>
    <w:rsid w:val="00ED1140"/>
    <w:rsid w:val="00ED1764"/>
    <w:rsid w:val="00ED4238"/>
    <w:rsid w:val="00ED437B"/>
    <w:rsid w:val="00ED4907"/>
    <w:rsid w:val="00ED5C47"/>
    <w:rsid w:val="00ED6849"/>
    <w:rsid w:val="00EE076C"/>
    <w:rsid w:val="00EE0C58"/>
    <w:rsid w:val="00EE0CBD"/>
    <w:rsid w:val="00EE1940"/>
    <w:rsid w:val="00EE25F4"/>
    <w:rsid w:val="00EE2612"/>
    <w:rsid w:val="00EE3A71"/>
    <w:rsid w:val="00EE3F34"/>
    <w:rsid w:val="00EE3FB6"/>
    <w:rsid w:val="00EE609E"/>
    <w:rsid w:val="00EE6B06"/>
    <w:rsid w:val="00EE70AB"/>
    <w:rsid w:val="00EE75E9"/>
    <w:rsid w:val="00EE76FA"/>
    <w:rsid w:val="00EE7E53"/>
    <w:rsid w:val="00EF05E7"/>
    <w:rsid w:val="00EF09F7"/>
    <w:rsid w:val="00EF0E62"/>
    <w:rsid w:val="00EF0E85"/>
    <w:rsid w:val="00EF1546"/>
    <w:rsid w:val="00EF22E7"/>
    <w:rsid w:val="00EF2BC9"/>
    <w:rsid w:val="00EF34AA"/>
    <w:rsid w:val="00EF34F5"/>
    <w:rsid w:val="00EF41B0"/>
    <w:rsid w:val="00EF42E6"/>
    <w:rsid w:val="00EF4DFB"/>
    <w:rsid w:val="00EF561C"/>
    <w:rsid w:val="00EF6DEC"/>
    <w:rsid w:val="00EF744C"/>
    <w:rsid w:val="00F00B6A"/>
    <w:rsid w:val="00F01573"/>
    <w:rsid w:val="00F01ADD"/>
    <w:rsid w:val="00F02D89"/>
    <w:rsid w:val="00F037CF"/>
    <w:rsid w:val="00F03A8D"/>
    <w:rsid w:val="00F0435C"/>
    <w:rsid w:val="00F045FF"/>
    <w:rsid w:val="00F046F4"/>
    <w:rsid w:val="00F05122"/>
    <w:rsid w:val="00F05A93"/>
    <w:rsid w:val="00F0740B"/>
    <w:rsid w:val="00F103D9"/>
    <w:rsid w:val="00F10479"/>
    <w:rsid w:val="00F1090E"/>
    <w:rsid w:val="00F10A20"/>
    <w:rsid w:val="00F10FE2"/>
    <w:rsid w:val="00F11512"/>
    <w:rsid w:val="00F11912"/>
    <w:rsid w:val="00F135A9"/>
    <w:rsid w:val="00F145A2"/>
    <w:rsid w:val="00F15046"/>
    <w:rsid w:val="00F15443"/>
    <w:rsid w:val="00F1551A"/>
    <w:rsid w:val="00F16C27"/>
    <w:rsid w:val="00F17281"/>
    <w:rsid w:val="00F173E3"/>
    <w:rsid w:val="00F17559"/>
    <w:rsid w:val="00F202FE"/>
    <w:rsid w:val="00F20D5A"/>
    <w:rsid w:val="00F21053"/>
    <w:rsid w:val="00F22692"/>
    <w:rsid w:val="00F248A0"/>
    <w:rsid w:val="00F253B3"/>
    <w:rsid w:val="00F25C6F"/>
    <w:rsid w:val="00F262A7"/>
    <w:rsid w:val="00F26884"/>
    <w:rsid w:val="00F269CA"/>
    <w:rsid w:val="00F26AF5"/>
    <w:rsid w:val="00F26C62"/>
    <w:rsid w:val="00F2713C"/>
    <w:rsid w:val="00F2728A"/>
    <w:rsid w:val="00F27439"/>
    <w:rsid w:val="00F3094B"/>
    <w:rsid w:val="00F31815"/>
    <w:rsid w:val="00F323F5"/>
    <w:rsid w:val="00F33035"/>
    <w:rsid w:val="00F33667"/>
    <w:rsid w:val="00F33CE8"/>
    <w:rsid w:val="00F33FF7"/>
    <w:rsid w:val="00F34051"/>
    <w:rsid w:val="00F349AA"/>
    <w:rsid w:val="00F355DB"/>
    <w:rsid w:val="00F35845"/>
    <w:rsid w:val="00F3586D"/>
    <w:rsid w:val="00F359B4"/>
    <w:rsid w:val="00F35A85"/>
    <w:rsid w:val="00F35E17"/>
    <w:rsid w:val="00F360C9"/>
    <w:rsid w:val="00F3647E"/>
    <w:rsid w:val="00F3740F"/>
    <w:rsid w:val="00F37458"/>
    <w:rsid w:val="00F3748A"/>
    <w:rsid w:val="00F37B07"/>
    <w:rsid w:val="00F400D3"/>
    <w:rsid w:val="00F4015F"/>
    <w:rsid w:val="00F40392"/>
    <w:rsid w:val="00F4086A"/>
    <w:rsid w:val="00F4151B"/>
    <w:rsid w:val="00F44E07"/>
    <w:rsid w:val="00F45A05"/>
    <w:rsid w:val="00F45D76"/>
    <w:rsid w:val="00F46F7C"/>
    <w:rsid w:val="00F47C12"/>
    <w:rsid w:val="00F50993"/>
    <w:rsid w:val="00F517FB"/>
    <w:rsid w:val="00F51C0F"/>
    <w:rsid w:val="00F51D24"/>
    <w:rsid w:val="00F51E28"/>
    <w:rsid w:val="00F5232F"/>
    <w:rsid w:val="00F53B0D"/>
    <w:rsid w:val="00F54107"/>
    <w:rsid w:val="00F547C8"/>
    <w:rsid w:val="00F54964"/>
    <w:rsid w:val="00F55523"/>
    <w:rsid w:val="00F5725D"/>
    <w:rsid w:val="00F57449"/>
    <w:rsid w:val="00F60040"/>
    <w:rsid w:val="00F61441"/>
    <w:rsid w:val="00F61DAC"/>
    <w:rsid w:val="00F61DB5"/>
    <w:rsid w:val="00F62AAF"/>
    <w:rsid w:val="00F63625"/>
    <w:rsid w:val="00F63F36"/>
    <w:rsid w:val="00F6414B"/>
    <w:rsid w:val="00F643AA"/>
    <w:rsid w:val="00F6486F"/>
    <w:rsid w:val="00F64C07"/>
    <w:rsid w:val="00F6511B"/>
    <w:rsid w:val="00F657D7"/>
    <w:rsid w:val="00F66FCC"/>
    <w:rsid w:val="00F67D2A"/>
    <w:rsid w:val="00F70F77"/>
    <w:rsid w:val="00F71FC6"/>
    <w:rsid w:val="00F747E2"/>
    <w:rsid w:val="00F74FEB"/>
    <w:rsid w:val="00F75B9B"/>
    <w:rsid w:val="00F75C7A"/>
    <w:rsid w:val="00F7722B"/>
    <w:rsid w:val="00F81748"/>
    <w:rsid w:val="00F82A03"/>
    <w:rsid w:val="00F83257"/>
    <w:rsid w:val="00F83891"/>
    <w:rsid w:val="00F854A6"/>
    <w:rsid w:val="00F85E11"/>
    <w:rsid w:val="00F8641C"/>
    <w:rsid w:val="00F8645D"/>
    <w:rsid w:val="00F86503"/>
    <w:rsid w:val="00F86657"/>
    <w:rsid w:val="00F8667F"/>
    <w:rsid w:val="00F86D23"/>
    <w:rsid w:val="00F87574"/>
    <w:rsid w:val="00F876AF"/>
    <w:rsid w:val="00F90D0F"/>
    <w:rsid w:val="00F9150E"/>
    <w:rsid w:val="00F91B5B"/>
    <w:rsid w:val="00F924CC"/>
    <w:rsid w:val="00F92AFB"/>
    <w:rsid w:val="00F93499"/>
    <w:rsid w:val="00F9521B"/>
    <w:rsid w:val="00F954C4"/>
    <w:rsid w:val="00F955D1"/>
    <w:rsid w:val="00F95704"/>
    <w:rsid w:val="00F96788"/>
    <w:rsid w:val="00F970B1"/>
    <w:rsid w:val="00F9731E"/>
    <w:rsid w:val="00F97A93"/>
    <w:rsid w:val="00F97D37"/>
    <w:rsid w:val="00FA0918"/>
    <w:rsid w:val="00FA0EDD"/>
    <w:rsid w:val="00FA25CD"/>
    <w:rsid w:val="00FA3786"/>
    <w:rsid w:val="00FA37D3"/>
    <w:rsid w:val="00FA41C0"/>
    <w:rsid w:val="00FA4822"/>
    <w:rsid w:val="00FA5409"/>
    <w:rsid w:val="00FA58BA"/>
    <w:rsid w:val="00FA5D8F"/>
    <w:rsid w:val="00FA68E1"/>
    <w:rsid w:val="00FA6AE1"/>
    <w:rsid w:val="00FA70B9"/>
    <w:rsid w:val="00FA7563"/>
    <w:rsid w:val="00FA7AD4"/>
    <w:rsid w:val="00FB03FD"/>
    <w:rsid w:val="00FB103C"/>
    <w:rsid w:val="00FB19EB"/>
    <w:rsid w:val="00FB1F74"/>
    <w:rsid w:val="00FB27C4"/>
    <w:rsid w:val="00FB2EB1"/>
    <w:rsid w:val="00FB2FA4"/>
    <w:rsid w:val="00FB437F"/>
    <w:rsid w:val="00FB4FBF"/>
    <w:rsid w:val="00FB5EDC"/>
    <w:rsid w:val="00FB71E4"/>
    <w:rsid w:val="00FB74AF"/>
    <w:rsid w:val="00FB79F5"/>
    <w:rsid w:val="00FB7CCE"/>
    <w:rsid w:val="00FB7DCF"/>
    <w:rsid w:val="00FC04B3"/>
    <w:rsid w:val="00FC1726"/>
    <w:rsid w:val="00FC2B53"/>
    <w:rsid w:val="00FC476C"/>
    <w:rsid w:val="00FC4770"/>
    <w:rsid w:val="00FC4A7E"/>
    <w:rsid w:val="00FC4FC0"/>
    <w:rsid w:val="00FC5222"/>
    <w:rsid w:val="00FC5BCE"/>
    <w:rsid w:val="00FC5C86"/>
    <w:rsid w:val="00FC5F4F"/>
    <w:rsid w:val="00FC637D"/>
    <w:rsid w:val="00FC6762"/>
    <w:rsid w:val="00FC7B93"/>
    <w:rsid w:val="00FD04BC"/>
    <w:rsid w:val="00FD064E"/>
    <w:rsid w:val="00FD0CED"/>
    <w:rsid w:val="00FD110E"/>
    <w:rsid w:val="00FD1D37"/>
    <w:rsid w:val="00FD1FA8"/>
    <w:rsid w:val="00FD34F1"/>
    <w:rsid w:val="00FD3760"/>
    <w:rsid w:val="00FD37F5"/>
    <w:rsid w:val="00FD3AC4"/>
    <w:rsid w:val="00FD3FF5"/>
    <w:rsid w:val="00FD402A"/>
    <w:rsid w:val="00FD41BB"/>
    <w:rsid w:val="00FD5926"/>
    <w:rsid w:val="00FD64E8"/>
    <w:rsid w:val="00FD65BE"/>
    <w:rsid w:val="00FD7931"/>
    <w:rsid w:val="00FE0E78"/>
    <w:rsid w:val="00FE19B9"/>
    <w:rsid w:val="00FE1EB0"/>
    <w:rsid w:val="00FE2397"/>
    <w:rsid w:val="00FE4D31"/>
    <w:rsid w:val="00FE50B0"/>
    <w:rsid w:val="00FE7A95"/>
    <w:rsid w:val="00FF038F"/>
    <w:rsid w:val="00FF0836"/>
    <w:rsid w:val="00FF088D"/>
    <w:rsid w:val="00FF0905"/>
    <w:rsid w:val="00FF0B24"/>
    <w:rsid w:val="00FF0C0D"/>
    <w:rsid w:val="00FF12C8"/>
    <w:rsid w:val="00FF1F24"/>
    <w:rsid w:val="00FF25E0"/>
    <w:rsid w:val="00FF30FB"/>
    <w:rsid w:val="00FF3D5F"/>
    <w:rsid w:val="00FF4D84"/>
    <w:rsid w:val="00FF57F0"/>
    <w:rsid w:val="00FF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iPriority="99" w:unhideWhenUsed="0" w:qFormat="1"/>
    <w:lsdException w:name="heading 6" w:semiHidden="0" w:uiPriority="99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table of authorities" w:uiPriority="99"/>
    <w:lsdException w:name="macro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Signature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Strong" w:semiHidden="0" w:uiPriority="99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7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C1726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C17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17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FC172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FC17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C17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C17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C1726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C1726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C1726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FC17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C17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C172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FC1726"/>
    <w:rPr>
      <w:rFonts w:cs="Times New Roman"/>
      <w:b/>
      <w:bCs/>
    </w:rPr>
  </w:style>
  <w:style w:type="paragraph" w:styleId="ListBullet">
    <w:name w:val="List Bullet"/>
    <w:basedOn w:val="Normal"/>
    <w:rsid w:val="00FC172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FC172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FC172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FC172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FC172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C172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C172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C1726"/>
    <w:pPr>
      <w:ind w:left="284"/>
    </w:pPr>
  </w:style>
  <w:style w:type="paragraph" w:customStyle="1" w:styleId="AAFrameAddress">
    <w:name w:val="AA Frame Address"/>
    <w:basedOn w:val="Heading1"/>
    <w:uiPriority w:val="99"/>
    <w:rsid w:val="00FC17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FC172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C172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C172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C172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C172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C172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C172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C172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C172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C172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C172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C1726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FC17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FC17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FC172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C172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C172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C172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C172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C172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C1726"/>
    <w:pPr>
      <w:ind w:left="567" w:hanging="567"/>
    </w:pPr>
  </w:style>
  <w:style w:type="paragraph" w:styleId="ListBullet5">
    <w:name w:val="List Bullet 5"/>
    <w:basedOn w:val="Normal"/>
    <w:uiPriority w:val="99"/>
    <w:rsid w:val="00FC172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FC1726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FC1726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FC172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FC1726"/>
    <w:pPr>
      <w:ind w:left="284" w:firstLine="284"/>
    </w:pPr>
  </w:style>
  <w:style w:type="character" w:styleId="Strong">
    <w:name w:val="Strong"/>
    <w:uiPriority w:val="99"/>
    <w:qFormat/>
    <w:rsid w:val="00FC17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C172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C172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C17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C17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C172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FC17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C17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C172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C17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C1726"/>
    <w:pPr>
      <w:framePr w:h="443" w:wrap="around" w:y="8223"/>
    </w:pPr>
  </w:style>
  <w:style w:type="paragraph" w:customStyle="1" w:styleId="a">
    <w:name w:val="Åº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FC17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FC172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C172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C17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C172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C172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FC1726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uiPriority w:val="99"/>
    <w:rsid w:val="00FC1726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FC1726"/>
  </w:style>
  <w:style w:type="paragraph" w:styleId="BlockText">
    <w:name w:val="Block Text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E40B5B"/>
    <w:rPr>
      <w:rFonts w:ascii="Arial" w:hAnsi="Arial"/>
      <w:sz w:val="18"/>
      <w:szCs w:val="18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5E17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styleId="Hyperlink">
    <w:name w:val="Hyperlink"/>
    <w:uiPriority w:val="99"/>
    <w:unhideWhenUsed/>
    <w:rsid w:val="00D725FA"/>
    <w:rPr>
      <w:color w:val="0000FF"/>
      <w:u w:val="single"/>
    </w:rPr>
  </w:style>
  <w:style w:type="paragraph" w:styleId="NoSpacing">
    <w:name w:val="No Spacing"/>
    <w:uiPriority w:val="1"/>
    <w:qFormat/>
    <w:rsid w:val="00610C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iPriority="99" w:unhideWhenUsed="0" w:qFormat="1"/>
    <w:lsdException w:name="heading 6" w:semiHidden="0" w:uiPriority="99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table of authorities" w:uiPriority="99"/>
    <w:lsdException w:name="macro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Signature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Strong" w:semiHidden="0" w:uiPriority="99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7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C1726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C17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17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FC172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FC17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C17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C17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C1726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C1726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C1726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FC17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C17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C172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FC1726"/>
    <w:rPr>
      <w:rFonts w:cs="Times New Roman"/>
      <w:b/>
      <w:bCs/>
    </w:rPr>
  </w:style>
  <w:style w:type="paragraph" w:styleId="ListBullet">
    <w:name w:val="List Bullet"/>
    <w:basedOn w:val="Normal"/>
    <w:rsid w:val="00FC172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FC172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FC172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FC172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FC172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C172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C172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C1726"/>
    <w:pPr>
      <w:ind w:left="284"/>
    </w:pPr>
  </w:style>
  <w:style w:type="paragraph" w:customStyle="1" w:styleId="AAFrameAddress">
    <w:name w:val="AA Frame Address"/>
    <w:basedOn w:val="Heading1"/>
    <w:uiPriority w:val="99"/>
    <w:rsid w:val="00FC17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FC172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C172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C172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C172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C172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C172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C172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C172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C172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C172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C172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C1726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FC17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FC17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FC172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C172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C172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C172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C172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C172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C1726"/>
    <w:pPr>
      <w:ind w:left="567" w:hanging="567"/>
    </w:pPr>
  </w:style>
  <w:style w:type="paragraph" w:styleId="ListBullet5">
    <w:name w:val="List Bullet 5"/>
    <w:basedOn w:val="Normal"/>
    <w:uiPriority w:val="99"/>
    <w:rsid w:val="00FC172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FC1726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FC1726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FC172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FC1726"/>
    <w:pPr>
      <w:ind w:left="284" w:firstLine="284"/>
    </w:pPr>
  </w:style>
  <w:style w:type="character" w:styleId="Strong">
    <w:name w:val="Strong"/>
    <w:uiPriority w:val="99"/>
    <w:qFormat/>
    <w:rsid w:val="00FC17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C172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C172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C17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C17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C172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FC17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C17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C172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C17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C1726"/>
    <w:pPr>
      <w:framePr w:h="443" w:wrap="around" w:y="8223"/>
    </w:pPr>
  </w:style>
  <w:style w:type="paragraph" w:customStyle="1" w:styleId="a">
    <w:name w:val="Åº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FC17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FC172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C172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C17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C172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C172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FC1726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uiPriority w:val="99"/>
    <w:rsid w:val="00FC1726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FC1726"/>
  </w:style>
  <w:style w:type="paragraph" w:styleId="BlockText">
    <w:name w:val="Block Text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E40B5B"/>
    <w:rPr>
      <w:rFonts w:ascii="Arial" w:hAnsi="Arial"/>
      <w:sz w:val="18"/>
      <w:szCs w:val="18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5E17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styleId="Hyperlink">
    <w:name w:val="Hyperlink"/>
    <w:uiPriority w:val="99"/>
    <w:unhideWhenUsed/>
    <w:rsid w:val="00D725FA"/>
    <w:rPr>
      <w:color w:val="0000FF"/>
      <w:u w:val="single"/>
    </w:rPr>
  </w:style>
  <w:style w:type="paragraph" w:styleId="NoSpacing">
    <w:name w:val="No Spacing"/>
    <w:uiPriority w:val="1"/>
    <w:qFormat/>
    <w:rsid w:val="00610C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2641B-9651-42E7-94F7-35E9AA787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19</Pages>
  <Words>3270</Words>
  <Characters>18643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21870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creator>tadsong_h22</dc:creator>
  <cp:lastModifiedBy>TCBUser</cp:lastModifiedBy>
  <cp:revision>2</cp:revision>
  <cp:lastPrinted>2019-08-09T09:51:00Z</cp:lastPrinted>
  <dcterms:created xsi:type="dcterms:W3CDTF">2019-08-10T08:56:00Z</dcterms:created>
  <dcterms:modified xsi:type="dcterms:W3CDTF">2019-08-10T08:56:00Z</dcterms:modified>
</cp:coreProperties>
</file>