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5A1AF1" w:rsidRDefault="00F86D5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 c</w:t>
      </w:r>
      <w:bookmarkStart w:id="0" w:name="_GoBack"/>
      <w:bookmarkEnd w:id="0"/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C2128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F1AB0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B63EA7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12B44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ช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ทวี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12B44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12B44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7F38" w:rsidRPr="00D12B44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B48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238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D500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1D50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12B4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17596" w:rsidRPr="00D12B4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458F5" w:rsidRPr="00D12B4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560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ของผู้สอบบัญชีรับอนุญาต</w:t>
      </w: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2" w:name="ExtraText"/>
      <w:bookmarkEnd w:id="2"/>
    </w:p>
    <w:p w:rsidR="007C2D59" w:rsidRPr="00D12B44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D12B44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D12B44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2CEB" w:rsidRPr="00D12B44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E53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D12B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62E94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62E94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62E94" w:rsidRPr="00D12B44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E62E94" w:rsidRPr="00CC4770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62E94" w:rsidRPr="00D12B44" w:rsidTr="00F52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62E94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62E94" w:rsidRPr="00D12B44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E62E94" w:rsidRPr="00CC4770" w:rsidRDefault="00E62E94" w:rsidP="00F520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CF4506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F4506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F4506" w:rsidRPr="00D12B44" w:rsidRDefault="00CF4506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CF4506" w:rsidRPr="00CC4770" w:rsidRDefault="003830D8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</w:t>
            </w:r>
            <w:r w:rsidR="00855B5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ัพย์และหนี้สินที่เกิดจากสัญญา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2859CA" w:rsidRPr="00CC4770" w:rsidRDefault="002859CA" w:rsidP="003830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</w:t>
            </w:r>
            <w:r w:rsidR="003830D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ค้าคงเหลือ</w:t>
            </w:r>
          </w:p>
        </w:tc>
      </w:tr>
      <w:tr w:rsidR="008B2EA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B2EA3" w:rsidRDefault="00F83B03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B2EA3" w:rsidRPr="00D12B44" w:rsidRDefault="008B2EA3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B2EA3" w:rsidRDefault="00F83B03" w:rsidP="003830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F83B03" w:rsidRPr="00D12B44" w:rsidTr="006332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F83B03" w:rsidRPr="00D81838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83B03" w:rsidRPr="00CC4770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83B03" w:rsidRPr="00D12B44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F83B03" w:rsidRPr="00D81838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83B03" w:rsidRPr="00D81838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18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F83B03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83B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F83B03" w:rsidRPr="00D81838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83B03" w:rsidRPr="00D81838" w:rsidRDefault="00F83B03" w:rsidP="00F8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81838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562CEB" w:rsidRPr="00D12B44" w:rsidRDefault="00562CEB" w:rsidP="00562CEB">
      <w:pPr>
        <w:rPr>
          <w:b/>
          <w:bCs/>
        </w:rPr>
      </w:pPr>
    </w:p>
    <w:p w:rsidR="00562CEB" w:rsidRPr="00D12B44" w:rsidRDefault="00562CEB" w:rsidP="00562CEB">
      <w:pPr>
        <w:rPr>
          <w:b/>
          <w:bCs/>
        </w:rPr>
      </w:pPr>
    </w:p>
    <w:p w:rsidR="00562CEB" w:rsidRPr="00D12B44" w:rsidRDefault="00562CEB" w:rsidP="00562CEB"/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D12B44">
        <w:br w:type="page"/>
      </w:r>
      <w:r w:rsidRPr="00D12B4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D12B4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12B44">
        <w:rPr>
          <w:rFonts w:ascii="Angsana New" w:hAnsi="Angsana New"/>
          <w:sz w:val="30"/>
          <w:szCs w:val="30"/>
          <w:cs/>
        </w:rPr>
        <w:t>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</w:t>
      </w:r>
      <w:r w:rsidRPr="00226156">
        <w:rPr>
          <w:rFonts w:ascii="Angsana New" w:hAnsi="Angsana New" w:hint="cs"/>
          <w:sz w:val="30"/>
          <w:szCs w:val="30"/>
          <w:cs/>
        </w:rPr>
        <w:t xml:space="preserve">กรรมการบริหารเมื่อวันที่ </w:t>
      </w:r>
      <w:r w:rsidR="00BE7767" w:rsidRPr="00226156">
        <w:rPr>
          <w:rFonts w:ascii="Angsana New" w:hAnsi="Angsana New"/>
          <w:sz w:val="30"/>
          <w:szCs w:val="30"/>
        </w:rPr>
        <w:t xml:space="preserve">13 </w:t>
      </w:r>
      <w:r w:rsidR="00BE7767" w:rsidRPr="0022615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E7767" w:rsidRPr="00226156">
        <w:rPr>
          <w:rFonts w:ascii="Angsana New" w:hAnsi="Angsana New"/>
          <w:sz w:val="30"/>
          <w:szCs w:val="30"/>
        </w:rPr>
        <w:t>2562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62CEB" w:rsidRPr="00D12B44" w:rsidRDefault="00562CEB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:rsidR="007C4E28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>)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(</w:t>
      </w:r>
      <w:r w:rsidR="00562CEB" w:rsidRPr="00D12B44">
        <w:rPr>
          <w:rFonts w:ascii="Angsana New" w:hAnsi="Angsana New"/>
          <w:sz w:val="30"/>
          <w:szCs w:val="30"/>
        </w:rPr>
        <w:t>“</w:t>
      </w:r>
      <w:r w:rsidR="00562CEB" w:rsidRPr="00D12B44">
        <w:rPr>
          <w:rFonts w:ascii="Angsana New" w:hAnsi="Angsana New"/>
          <w:sz w:val="30"/>
          <w:szCs w:val="30"/>
          <w:cs/>
        </w:rPr>
        <w:t>บริษัท</w:t>
      </w:r>
      <w:r w:rsidR="00562CEB" w:rsidRPr="00D12B44">
        <w:rPr>
          <w:rFonts w:ascii="Angsana New" w:hAnsi="Angsana New"/>
          <w:sz w:val="30"/>
          <w:szCs w:val="30"/>
        </w:rPr>
        <w:t xml:space="preserve">”) </w:t>
      </w:r>
      <w:r w:rsidR="00562CEB" w:rsidRPr="00D12B4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62CEB" w:rsidRPr="00D12B44">
        <w:rPr>
          <w:rFonts w:ascii="Angsana New" w:hAnsi="Angsana New" w:hint="cs"/>
          <w:sz w:val="30"/>
          <w:szCs w:val="30"/>
          <w:cs/>
        </w:rPr>
        <w:t>มี</w:t>
      </w:r>
      <w:r w:rsidR="00562CEB" w:rsidRPr="00D12B44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7C4E28">
        <w:rPr>
          <w:rFonts w:ascii="Angsana New" w:hAnsi="Angsana New" w:hint="cs"/>
          <w:sz w:val="30"/>
          <w:szCs w:val="30"/>
          <w:cs/>
        </w:rPr>
        <w:t xml:space="preserve">ไว้ดังนี้ </w:t>
      </w:r>
    </w:p>
    <w:p w:rsidR="007C4E28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265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96/25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66/5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62/25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37/30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:rsidR="007C4E28" w:rsidRPr="007C4E28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="007C222C" w:rsidRPr="00D12B44">
        <w:rPr>
          <w:rFonts w:ascii="Angsana New" w:hAnsi="Angsana New" w:hint="cs"/>
          <w:sz w:val="30"/>
          <w:szCs w:val="30"/>
          <w:cs/>
        </w:rPr>
        <w:t>เอ็ม</w:t>
      </w:r>
      <w:r w:rsidR="007C222C" w:rsidRPr="00D12B44">
        <w:rPr>
          <w:rFonts w:ascii="Angsana New" w:hAnsi="Angsana New"/>
          <w:sz w:val="30"/>
          <w:szCs w:val="30"/>
          <w:cs/>
        </w:rPr>
        <w:t xml:space="preserve"> </w:t>
      </w:r>
      <w:r w:rsidR="007C222C" w:rsidRPr="00D12B44">
        <w:rPr>
          <w:rFonts w:ascii="Angsana New" w:hAnsi="Angsana New" w:hint="cs"/>
          <w:sz w:val="30"/>
          <w:szCs w:val="30"/>
          <w:cs/>
        </w:rPr>
        <w:t>เอไอ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เมื่อ</w:t>
      </w:r>
      <w:r w:rsidR="00A44A3A">
        <w:rPr>
          <w:rFonts w:ascii="Angsana New" w:hAnsi="Angsana New" w:hint="cs"/>
          <w:sz w:val="30"/>
          <w:szCs w:val="30"/>
          <w:cs/>
        </w:rPr>
        <w:t>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B4614B">
        <w:rPr>
          <w:rFonts w:ascii="Angsana New" w:hAnsi="Angsana New"/>
          <w:sz w:val="30"/>
          <w:szCs w:val="30"/>
        </w:rPr>
        <w:t xml:space="preserve">13 </w:t>
      </w:r>
      <w:r w:rsidR="007C222C" w:rsidRPr="00D12B44">
        <w:rPr>
          <w:rFonts w:ascii="Angsana New" w:hAnsi="Angsana New" w:hint="cs"/>
          <w:sz w:val="30"/>
          <w:szCs w:val="30"/>
          <w:cs/>
        </w:rPr>
        <w:t>พฤษภาคม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</w:t>
      </w:r>
      <w:r w:rsidR="007C222C" w:rsidRPr="00D12B44">
        <w:rPr>
          <w:rFonts w:ascii="Angsana New" w:hAnsi="Angsana New"/>
          <w:sz w:val="30"/>
          <w:szCs w:val="30"/>
        </w:rPr>
        <w:t>556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D12B44">
        <w:rPr>
          <w:rFonts w:ascii="Angsana New" w:hAnsi="Angsana New" w:hint="cs"/>
          <w:sz w:val="30"/>
          <w:szCs w:val="30"/>
          <w:cs/>
        </w:rPr>
        <w:t>งวด</w:t>
      </w:r>
      <w:r w:rsidRPr="00D12B44">
        <w:rPr>
          <w:rFonts w:ascii="Angsana New" w:hAnsi="Angsana New"/>
          <w:sz w:val="30"/>
          <w:szCs w:val="30"/>
          <w:cs/>
        </w:rPr>
        <w:t xml:space="preserve">ได้แก่ </w:t>
      </w:r>
      <w:r w:rsidR="0061400A" w:rsidRPr="00D12B44">
        <w:rPr>
          <w:rFonts w:ascii="Angsana New" w:hAnsi="Angsana New" w:hint="cs"/>
          <w:sz w:val="30"/>
          <w:szCs w:val="30"/>
          <w:cs/>
        </w:rPr>
        <w:t>นายสุรเดช</w:t>
      </w:r>
      <w:r w:rsidR="0061400A" w:rsidRPr="00D12B44">
        <w:rPr>
          <w:rFonts w:ascii="Angsana New" w:hAnsi="Angsana New"/>
          <w:sz w:val="30"/>
          <w:szCs w:val="30"/>
          <w:cs/>
        </w:rPr>
        <w:t xml:space="preserve"> </w:t>
      </w:r>
      <w:r w:rsidR="0061400A" w:rsidRPr="00D12B44">
        <w:rPr>
          <w:rFonts w:ascii="Angsana New" w:hAnsi="Angsana New" w:hint="cs"/>
          <w:sz w:val="30"/>
          <w:szCs w:val="30"/>
          <w:cs/>
        </w:rPr>
        <w:t>ทวีแสงสกุลไทย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562CEB" w:rsidRPr="00D12B44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62CEB" w:rsidRPr="00D12B4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043278" w:rsidRPr="00D12B44">
        <w:rPr>
          <w:rFonts w:ascii="Angsana New" w:hAnsi="Angsana New" w:hint="cs"/>
          <w:sz w:val="30"/>
          <w:szCs w:val="30"/>
          <w:cs/>
        </w:rPr>
        <w:t>การผลิต</w:t>
      </w:r>
      <w:r w:rsidR="00043278" w:rsidRPr="00D12B44">
        <w:rPr>
          <w:rFonts w:ascii="Angsana New" w:hAnsi="Angsana New"/>
          <w:sz w:val="30"/>
          <w:szCs w:val="30"/>
          <w:cs/>
        </w:rPr>
        <w:t xml:space="preserve"> </w:t>
      </w:r>
      <w:r w:rsidR="00043278" w:rsidRPr="00D12B44">
        <w:rPr>
          <w:rFonts w:ascii="Angsana New" w:hAnsi="Angsana New" w:hint="cs"/>
          <w:sz w:val="30"/>
          <w:szCs w:val="30"/>
          <w:cs/>
        </w:rPr>
        <w:t>ขาย</w:t>
      </w:r>
      <w:r w:rsidR="00043278" w:rsidRPr="00D12B44">
        <w:rPr>
          <w:rFonts w:ascii="Angsana New" w:hAnsi="Angsana New"/>
          <w:sz w:val="30"/>
          <w:szCs w:val="30"/>
          <w:cs/>
        </w:rPr>
        <w:t xml:space="preserve"> </w:t>
      </w:r>
      <w:r w:rsidR="00043278" w:rsidRPr="00D12B44">
        <w:rPr>
          <w:rFonts w:ascii="Angsana New" w:hAnsi="Angsana New" w:hint="cs"/>
          <w:sz w:val="30"/>
          <w:szCs w:val="30"/>
          <w:cs/>
        </w:rPr>
        <w:t>และบริการเกี่ยวกับการประกอบรถพ่วงและยานพาหนะและอุปกรณ์แบบพิเศษ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C59DB">
        <w:rPr>
          <w:rFonts w:ascii="Angsana New" w:hAnsi="Angsana New" w:hint="cs"/>
          <w:sz w:val="30"/>
          <w:szCs w:val="30"/>
          <w:cs/>
        </w:rPr>
        <w:t>ที่บริษัทถือหุ้น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D500E">
        <w:rPr>
          <w:rFonts w:ascii="Angsana New" w:hAnsi="Angsana New"/>
          <w:sz w:val="30"/>
          <w:szCs w:val="30"/>
        </w:rPr>
        <w:t xml:space="preserve">30 </w:t>
      </w:r>
      <w:r w:rsidR="001D500E">
        <w:rPr>
          <w:rFonts w:ascii="Angsana New" w:hAnsi="Angsana New" w:hint="cs"/>
          <w:sz w:val="30"/>
          <w:szCs w:val="30"/>
          <w:cs/>
        </w:rPr>
        <w:t>มิถุนายน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043278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="008E53DC" w:rsidRPr="008E53DC">
        <w:rPr>
          <w:rFonts w:ascii="Angsana New" w:hAnsi="Angsana New" w:hint="cs"/>
          <w:sz w:val="30"/>
          <w:szCs w:val="30"/>
        </w:rPr>
        <w:t>3</w:t>
      </w:r>
      <w:r w:rsidR="00562CEB" w:rsidRPr="00D12B44">
        <w:rPr>
          <w:rFonts w:ascii="Angsana New" w:hAnsi="Angsana New"/>
          <w:sz w:val="30"/>
          <w:szCs w:val="30"/>
        </w:rPr>
        <w:t xml:space="preserve">1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B032B1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562CEB" w:rsidRPr="007C4E28" w:rsidRDefault="001D500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7" w:type="dxa"/>
            <w:shd w:val="clear" w:color="auto" w:fill="FFFFFF"/>
          </w:tcPr>
          <w:p w:rsidR="00562CEB" w:rsidRPr="007C4E28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62CEB" w:rsidRPr="007C4E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:rsidR="00562CEB" w:rsidRPr="00D12B44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:rsidR="00562CEB" w:rsidRPr="007C4E28" w:rsidRDefault="00562CEB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57" w:type="dxa"/>
            <w:shd w:val="clear" w:color="auto" w:fill="FFFFFF"/>
          </w:tcPr>
          <w:p w:rsidR="00562CEB" w:rsidRPr="007C4E28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7C4E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62CEB" w:rsidRPr="00D12B44" w:rsidTr="00F250F7">
        <w:trPr>
          <w:cantSplit/>
          <w:trHeight w:val="290"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9F0" w:rsidRPr="00D12B44" w:rsidTr="00F250F7">
        <w:trPr>
          <w:cantSplit/>
        </w:trPr>
        <w:tc>
          <w:tcPr>
            <w:tcW w:w="3510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330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ตกแต่ง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ประกอบและซ่อมแซม</w:t>
            </w:r>
          </w:p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ตู้ที่ใช้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สำหรับบรรจุและบรรทุกสินค้า</w:t>
            </w:r>
          </w:p>
        </w:tc>
        <w:tc>
          <w:tcPr>
            <w:tcW w:w="1170" w:type="dxa"/>
          </w:tcPr>
          <w:p w:rsidR="007439F0" w:rsidRPr="00D12B44" w:rsidRDefault="00EA3272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7439F0" w:rsidRPr="00D12B44" w:rsidTr="00F250F7">
        <w:trPr>
          <w:cantSplit/>
        </w:trPr>
        <w:tc>
          <w:tcPr>
            <w:tcW w:w="3510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อมรรัตน์โกสินทร์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:rsidR="007439F0" w:rsidRPr="00D12B44" w:rsidRDefault="00EA3272" w:rsidP="00EA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99.97</w:t>
            </w:r>
          </w:p>
        </w:tc>
        <w:tc>
          <w:tcPr>
            <w:tcW w:w="1157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:rsidR="00B032B1" w:rsidRPr="00D12B44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:rsidR="00562CEB" w:rsidRPr="00D12B44" w:rsidRDefault="00562CEB" w:rsidP="00B032B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sz w:val="30"/>
          <w:szCs w:val="30"/>
          <w:cs/>
        </w:rPr>
        <w:br w:type="page"/>
      </w: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12B4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12B4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9F0">
        <w:rPr>
          <w:rFonts w:ascii="Angsana New" w:hAnsi="Angsana New"/>
          <w:spacing w:val="6"/>
          <w:sz w:val="30"/>
          <w:szCs w:val="30"/>
          <w:cs/>
        </w:rPr>
        <w:t>งบการเงิน</w:t>
      </w:r>
      <w:r w:rsidRPr="00226156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="00936053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226156">
        <w:rPr>
          <w:rFonts w:ascii="Angsana New" w:hAnsi="Angsana New"/>
          <w:spacing w:val="6"/>
          <w:sz w:val="30"/>
          <w:szCs w:val="30"/>
          <w:cs/>
        </w:rPr>
        <w:t>นี้</w:t>
      </w:r>
      <w:r w:rsidR="00E1444E" w:rsidRPr="00226156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E1444E" w:rsidRPr="00226156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E1444E" w:rsidRPr="00226156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E1444E" w:rsidRPr="00226156">
        <w:rPr>
          <w:rFonts w:ascii="Angsana New" w:hAnsi="Angsana New"/>
          <w:sz w:val="30"/>
          <w:szCs w:val="30"/>
          <w:cs/>
        </w:rPr>
        <w:t>จัดทำ</w:t>
      </w:r>
      <w:r w:rsidR="00E1444E" w:rsidRPr="00226156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E1444E" w:rsidRPr="00226156">
        <w:rPr>
          <w:rFonts w:ascii="Angsana New" w:hAnsi="Angsana New"/>
          <w:sz w:val="30"/>
          <w:szCs w:val="30"/>
          <w:cs/>
        </w:rPr>
        <w:t>ระหว่างกาลในรูปแบบ</w:t>
      </w:r>
      <w:r w:rsidR="00E1444E" w:rsidRPr="00936053">
        <w:rPr>
          <w:rFonts w:ascii="Angsana New" w:hAnsi="Angsana New"/>
          <w:sz w:val="30"/>
          <w:szCs w:val="30"/>
          <w:cs/>
        </w:rPr>
        <w:t>ย่อ</w:t>
      </w:r>
      <w:r w:rsidR="00936053" w:rsidRPr="00936053">
        <w:rPr>
          <w:rFonts w:ascii="Angsana New" w:hAnsi="Angsana New" w:hint="cs"/>
          <w:sz w:val="30"/>
          <w:szCs w:val="30"/>
          <w:cs/>
        </w:rPr>
        <w:t xml:space="preserve"> </w:t>
      </w:r>
      <w:r w:rsidR="00936053" w:rsidRPr="00936053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936053">
        <w:rPr>
          <w:rFonts w:ascii="Angsana New" w:hAnsi="Angsana New"/>
          <w:spacing w:val="6"/>
          <w:sz w:val="30"/>
          <w:szCs w:val="30"/>
          <w:cs/>
        </w:rPr>
        <w:t>ตาม</w:t>
      </w:r>
      <w:r w:rsidRPr="00226156">
        <w:rPr>
          <w:rFonts w:ascii="Angsana New" w:hAnsi="Angsana New"/>
          <w:spacing w:val="6"/>
          <w:sz w:val="30"/>
          <w:szCs w:val="30"/>
          <w:cs/>
        </w:rPr>
        <w:t xml:space="preserve">มาตรฐานการบัญชี ฉบับที่ </w:t>
      </w:r>
      <w:r w:rsidRPr="00226156">
        <w:rPr>
          <w:rFonts w:ascii="Angsana New" w:hAnsi="Angsana New"/>
          <w:spacing w:val="6"/>
          <w:sz w:val="30"/>
          <w:szCs w:val="30"/>
        </w:rPr>
        <w:t xml:space="preserve">34 </w:t>
      </w:r>
      <w:r w:rsidRPr="00226156">
        <w:rPr>
          <w:rFonts w:ascii="Angsana New" w:hAnsi="Angsana New"/>
          <w:spacing w:val="6"/>
          <w:sz w:val="30"/>
          <w:szCs w:val="30"/>
          <w:cs/>
        </w:rPr>
        <w:t>เรื่อง</w:t>
      </w:r>
      <w:r w:rsidR="00E1444E" w:rsidRPr="00226156">
        <w:rPr>
          <w:rFonts w:ascii="Angsana New" w:hAnsi="Angsana New"/>
          <w:spacing w:val="6"/>
          <w:sz w:val="30"/>
          <w:szCs w:val="30"/>
        </w:rPr>
        <w:t xml:space="preserve"> </w:t>
      </w:r>
      <w:r w:rsidRPr="00226156">
        <w:rPr>
          <w:rFonts w:ascii="Angsana New" w:hAnsi="Angsana New" w:hint="cs"/>
          <w:i/>
          <w:iCs/>
          <w:spacing w:val="4"/>
          <w:sz w:val="30"/>
          <w:szCs w:val="30"/>
          <w:cs/>
        </w:rPr>
        <w:t>การรายงานทาง</w:t>
      </w:r>
      <w:r w:rsidRPr="00226156">
        <w:rPr>
          <w:rFonts w:ascii="Angsana New" w:hAnsi="Angsana New"/>
          <w:i/>
          <w:iCs/>
          <w:spacing w:val="4"/>
          <w:sz w:val="30"/>
          <w:szCs w:val="30"/>
          <w:cs/>
        </w:rPr>
        <w:t>การเงินระหว่างกาล</w:t>
      </w:r>
      <w:r w:rsidRPr="002261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26156">
        <w:rPr>
          <w:rFonts w:ascii="Angsana New" w:hAnsi="Angsana New"/>
          <w:spacing w:val="4"/>
          <w:sz w:val="30"/>
          <w:szCs w:val="30"/>
        </w:rPr>
        <w:t xml:space="preserve"> </w:t>
      </w:r>
      <w:r w:rsidRPr="00226156">
        <w:rPr>
          <w:rFonts w:ascii="Angsana New" w:hAnsi="Angsana New"/>
          <w:spacing w:val="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26156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spacing w:val="6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E53DC" w:rsidRPr="008E53DC">
        <w:rPr>
          <w:rFonts w:ascii="Angsana New" w:hAnsi="Angsana New"/>
          <w:spacing w:val="6"/>
          <w:sz w:val="30"/>
          <w:szCs w:val="30"/>
        </w:rPr>
        <w:t>31</w:t>
      </w:r>
      <w:r w:rsidRPr="00D12B44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="008E53DC" w:rsidRPr="008E53DC">
        <w:rPr>
          <w:rFonts w:ascii="Angsana New" w:hAnsi="Angsana New"/>
          <w:spacing w:val="6"/>
          <w:sz w:val="30"/>
          <w:szCs w:val="30"/>
        </w:rPr>
        <w:t>25</w:t>
      </w:r>
      <w:r w:rsidRPr="00D12B44">
        <w:rPr>
          <w:rFonts w:ascii="Angsana New" w:hAnsi="Angsana New"/>
          <w:spacing w:val="6"/>
          <w:sz w:val="30"/>
          <w:szCs w:val="30"/>
        </w:rPr>
        <w:t>6</w:t>
      </w:r>
      <w:r w:rsidR="00B032B1" w:rsidRPr="00D12B44">
        <w:rPr>
          <w:rFonts w:ascii="Angsana New" w:hAnsi="Angsana New"/>
          <w:spacing w:val="6"/>
          <w:sz w:val="30"/>
          <w:szCs w:val="30"/>
        </w:rPr>
        <w:t>1</w:t>
      </w:r>
      <w:r w:rsidR="00B032B1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E53DC" w:rsidRPr="008E53DC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53DC" w:rsidRPr="008E53DC">
        <w:rPr>
          <w:rFonts w:ascii="Angsana New" w:hAnsi="Angsana New"/>
          <w:sz w:val="30"/>
          <w:szCs w:val="30"/>
        </w:rPr>
        <w:t>25</w:t>
      </w:r>
      <w:r w:rsidRPr="00D12B44">
        <w:rPr>
          <w:rFonts w:ascii="Angsana New" w:hAnsi="Angsana New"/>
          <w:sz w:val="30"/>
          <w:szCs w:val="30"/>
        </w:rPr>
        <w:t>6</w:t>
      </w:r>
      <w:r w:rsidR="00E20C9C" w:rsidRPr="00D12B44">
        <w:rPr>
          <w:rFonts w:ascii="Angsana New" w:hAnsi="Angsana New"/>
          <w:sz w:val="30"/>
          <w:szCs w:val="30"/>
        </w:rPr>
        <w:t>1</w:t>
      </w:r>
    </w:p>
    <w:p w:rsidR="00562CEB" w:rsidRPr="008543E0" w:rsidRDefault="00562CEB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(ข)</w:t>
      </w: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:rsidR="00562CEB" w:rsidRPr="008543E0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431D9" w:rsidRDefault="005431D9" w:rsidP="005431D9">
      <w:pPr>
        <w:autoSpaceDE w:val="0"/>
        <w:autoSpaceDN w:val="0"/>
        <w:spacing w:line="240" w:lineRule="auto"/>
        <w:ind w:left="540"/>
        <w:rPr>
          <w:rFonts w:ascii="Calibri" w:hAnsi="Calibri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</w:t>
      </w:r>
      <w:r w:rsidR="002F18DA">
        <w:rPr>
          <w:rFonts w:ascii="Angsana New" w:hAnsi="Angsana New" w:hint="cs"/>
          <w:sz w:val="30"/>
          <w:szCs w:val="30"/>
          <w:cs/>
        </w:rPr>
        <w:t>ทั้งหมดมีการปัดเศษในหมายเหตุประกอบงบการเงินเพื่อให้</w:t>
      </w:r>
      <w:r>
        <w:rPr>
          <w:rFonts w:ascii="Angsana New" w:hAnsi="Angsana New"/>
          <w:sz w:val="30"/>
          <w:szCs w:val="30"/>
          <w:cs/>
        </w:rPr>
        <w:t>แสดงเป็นหลัก</w:t>
      </w:r>
      <w:r w:rsidR="002F18DA">
        <w:rPr>
          <w:rFonts w:ascii="Angsana New" w:hAnsi="Angsana New" w:hint="cs"/>
          <w:sz w:val="30"/>
          <w:szCs w:val="30"/>
          <w:cs/>
        </w:rPr>
        <w:t>พัน</w:t>
      </w:r>
      <w:r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B4614B" w:rsidRPr="008543E0" w:rsidRDefault="00B4614B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19410A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(ค)</w:t>
      </w:r>
      <w:r w:rsidRPr="00D12B44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ab/>
      </w:r>
      <w:r w:rsidR="00562CEB" w:rsidRPr="00D12B44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DE471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562CEB"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การประมาณการ</w:t>
      </w:r>
      <w:r w:rsidR="002F18DA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และนโยบายการบัญชี</w:t>
      </w:r>
    </w:p>
    <w:p w:rsidR="00562CEB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:rsidR="008543E0" w:rsidRPr="008543E0" w:rsidRDefault="008543E0" w:rsidP="008543E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6156">
        <w:rPr>
          <w:rFonts w:ascii="Angsana New" w:hAnsi="Angsana New"/>
          <w:sz w:val="30"/>
          <w:szCs w:val="30"/>
          <w:cs/>
        </w:rPr>
        <w:t>ในการจัดทำ</w:t>
      </w:r>
      <w:r w:rsidRPr="00226156">
        <w:rPr>
          <w:rFonts w:ascii="Angsana New" w:hAnsi="Angsana New" w:hint="cs"/>
          <w:sz w:val="30"/>
          <w:szCs w:val="30"/>
          <w:cs/>
        </w:rPr>
        <w:t>งบ</w:t>
      </w:r>
      <w:r w:rsidRPr="00226156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26156">
        <w:rPr>
          <w:rFonts w:ascii="Angsana New" w:hAnsi="Angsana New" w:hint="cs"/>
          <w:sz w:val="30"/>
          <w:szCs w:val="30"/>
          <w:cs/>
        </w:rPr>
        <w:t xml:space="preserve"> </w:t>
      </w:r>
      <w:r w:rsidRPr="00226156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226156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226156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226156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226156">
        <w:rPr>
          <w:rFonts w:ascii="Angsana New" w:hAnsi="Angsana New"/>
          <w:sz w:val="30"/>
          <w:szCs w:val="30"/>
          <w:cs/>
        </w:rPr>
        <w:t>นั้น</w:t>
      </w:r>
      <w:r w:rsidRPr="00226156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22615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226156">
        <w:rPr>
          <w:rFonts w:ascii="Angsana New" w:hAnsi="Angsana New"/>
          <w:sz w:val="30"/>
          <w:szCs w:val="30"/>
        </w:rPr>
        <w:t xml:space="preserve">31 </w:t>
      </w:r>
      <w:r w:rsidRPr="002261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26156">
        <w:rPr>
          <w:rFonts w:ascii="Angsana New" w:hAnsi="Angsana New"/>
          <w:sz w:val="30"/>
          <w:szCs w:val="30"/>
        </w:rPr>
        <w:t>2561</w:t>
      </w:r>
      <w:r w:rsidRPr="00226156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226156">
        <w:rPr>
          <w:rFonts w:ascii="Angsana New" w:hAnsi="Angsana New"/>
          <w:sz w:val="30"/>
          <w:szCs w:val="30"/>
          <w:cs/>
        </w:rPr>
        <w:t>าร</w:t>
      </w:r>
      <w:r w:rsidRPr="00226156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226156">
        <w:rPr>
          <w:rFonts w:ascii="Angsana New" w:hAnsi="Angsana New"/>
          <w:sz w:val="30"/>
          <w:szCs w:val="30"/>
          <w:cs/>
        </w:rPr>
        <w:t>ใช้</w:t>
      </w:r>
      <w:r w:rsidRPr="00226156">
        <w:rPr>
          <w:rFonts w:ascii="Angsana New" w:hAnsi="Angsana New" w:hint="cs"/>
          <w:sz w:val="30"/>
          <w:szCs w:val="30"/>
          <w:cs/>
        </w:rPr>
        <w:t>วิจารณญาณ</w:t>
      </w:r>
      <w:r w:rsidRPr="00226156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26156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226156">
        <w:rPr>
          <w:rFonts w:ascii="Angsana New" w:hAnsi="Angsana New"/>
          <w:sz w:val="30"/>
          <w:szCs w:val="30"/>
        </w:rPr>
        <w:t xml:space="preserve">15 </w:t>
      </w:r>
      <w:r w:rsidRPr="00226156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226156">
        <w:rPr>
          <w:rFonts w:ascii="Angsana New" w:hAnsi="Angsana New"/>
          <w:sz w:val="30"/>
          <w:szCs w:val="30"/>
        </w:rPr>
        <w:t>TFRS 15</w:t>
      </w:r>
      <w:r w:rsidRPr="00226156">
        <w:rPr>
          <w:rFonts w:ascii="Angsana New" w:hAnsi="Angsana New" w:hint="cs"/>
          <w:sz w:val="30"/>
          <w:szCs w:val="30"/>
          <w:cs/>
        </w:rPr>
        <w:t>”)</w:t>
      </w:r>
      <w:r w:rsidRPr="00226156">
        <w:rPr>
          <w:rFonts w:ascii="Angsana New" w:hAnsi="Angsana New"/>
          <w:sz w:val="30"/>
          <w:szCs w:val="30"/>
        </w:rPr>
        <w:t xml:space="preserve"> </w:t>
      </w:r>
      <w:r w:rsidRPr="00226156">
        <w:rPr>
          <w:rFonts w:ascii="Angsana New" w:hAnsi="Angsana New" w:hint="cs"/>
          <w:sz w:val="30"/>
          <w:szCs w:val="30"/>
          <w:cs/>
        </w:rPr>
        <w:t>ที่</w:t>
      </w:r>
      <w:r w:rsidRPr="00226156">
        <w:rPr>
          <w:rFonts w:ascii="Angsana New" w:hAnsi="Angsana New"/>
          <w:sz w:val="30"/>
          <w:szCs w:val="30"/>
          <w:cs/>
        </w:rPr>
        <w:t>กลุ่มบริษัท</w:t>
      </w:r>
      <w:r w:rsidRPr="00226156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226156">
        <w:rPr>
          <w:rFonts w:ascii="Angsana New" w:hAnsi="Angsana New"/>
          <w:sz w:val="30"/>
          <w:szCs w:val="30"/>
        </w:rPr>
        <w:t xml:space="preserve">18 </w:t>
      </w:r>
      <w:r w:rsidRPr="00226156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Pr="00226156">
        <w:rPr>
          <w:rFonts w:ascii="Angsana New" w:hAnsi="Angsana New"/>
          <w:sz w:val="30"/>
          <w:szCs w:val="30"/>
        </w:rPr>
        <w:t xml:space="preserve">(“TAS 18”) </w:t>
      </w:r>
      <w:r w:rsidRPr="0022615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26156">
        <w:rPr>
          <w:rFonts w:ascii="Angsana New" w:hAnsi="Angsana New"/>
          <w:sz w:val="30"/>
          <w:szCs w:val="30"/>
        </w:rPr>
        <w:t xml:space="preserve">11 </w:t>
      </w:r>
      <w:r w:rsidRPr="0022615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26156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Pr="00226156">
        <w:rPr>
          <w:rFonts w:ascii="Angsana New" w:hAnsi="Angsana New"/>
          <w:sz w:val="30"/>
          <w:szCs w:val="30"/>
        </w:rPr>
        <w:t>(“TAS 11”)</w:t>
      </w:r>
      <w:r w:rsidRPr="00226156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8543E0" w:rsidRDefault="008543E0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:rsidR="008543E0" w:rsidRDefault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en-GB"/>
        </w:rPr>
      </w:pPr>
      <w:r>
        <w:rPr>
          <w:rFonts w:ascii="Angsana New" w:eastAsia="MS Mincho" w:hAnsi="Angsana New"/>
          <w:sz w:val="24"/>
          <w:szCs w:val="24"/>
          <w:cs/>
          <w:lang w:val="en-GB"/>
        </w:rPr>
        <w:br w:type="page"/>
      </w:r>
    </w:p>
    <w:p w:rsidR="008543E0" w:rsidRPr="00226156" w:rsidRDefault="008543E0" w:rsidP="00854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6156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226156">
        <w:rPr>
          <w:rFonts w:ascii="Angsana New" w:hAnsi="Angsana New"/>
          <w:sz w:val="30"/>
          <w:szCs w:val="30"/>
        </w:rPr>
        <w:t xml:space="preserve"> </w:t>
      </w:r>
      <w:r w:rsidRPr="00226156">
        <w:rPr>
          <w:rFonts w:asciiTheme="majorBidi" w:hAnsiTheme="majorBidi" w:cstheme="majorBidi"/>
          <w:sz w:val="30"/>
          <w:szCs w:val="30"/>
        </w:rPr>
        <w:t>TFRS 15</w:t>
      </w:r>
      <w:r w:rsidRPr="00226156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226156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26156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226156">
        <w:rPr>
          <w:rFonts w:asciiTheme="majorBidi" w:hAnsiTheme="majorBidi" w:cstheme="majorBidi"/>
          <w:sz w:val="30"/>
          <w:szCs w:val="30"/>
        </w:rPr>
        <w:t xml:space="preserve"> 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22615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226156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226156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6156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226156">
        <w:rPr>
          <w:rFonts w:asciiTheme="majorBidi" w:hAnsiTheme="majorBidi" w:cstheme="majorBidi"/>
          <w:sz w:val="30"/>
          <w:szCs w:val="30"/>
        </w:rPr>
        <w:t xml:space="preserve">TAS 18 </w:t>
      </w:r>
      <w:r w:rsidRPr="00226156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226156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6156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543E0" w:rsidRPr="00226156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8543E0" w:rsidRPr="008543E0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226156">
        <w:rPr>
          <w:rFonts w:asciiTheme="majorBidi" w:hAnsiTheme="majorBidi" w:cstheme="majorBidi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226156">
        <w:rPr>
          <w:rFonts w:asciiTheme="majorBidi" w:hAnsiTheme="majorBidi" w:cstheme="majorBidi"/>
          <w:sz w:val="30"/>
          <w:szCs w:val="30"/>
          <w:cs/>
        </w:rPr>
        <w:t>และปรับปรุง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26156">
        <w:rPr>
          <w:rFonts w:asciiTheme="majorBidi" w:hAnsiTheme="majorBidi" w:cstheme="majorBidi"/>
          <w:sz w:val="30"/>
          <w:szCs w:val="30"/>
        </w:rPr>
        <w:t xml:space="preserve"> </w:t>
      </w:r>
      <w:r w:rsidRPr="0022615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Pr="00226156">
        <w:rPr>
          <w:rFonts w:asciiTheme="majorBidi" w:hAnsiTheme="majorBidi" w:cstheme="majorBidi"/>
          <w:sz w:val="30"/>
          <w:szCs w:val="30"/>
          <w:cs/>
        </w:rPr>
        <w:t>และปรับปรุง</w:t>
      </w:r>
      <w:r w:rsidRPr="00226156">
        <w:rPr>
          <w:rFonts w:asciiTheme="majorBidi" w:hAnsiTheme="majorBidi" w:cstheme="majorBidi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226156">
        <w:rPr>
          <w:rFonts w:asciiTheme="majorBidi" w:hAnsiTheme="majorBidi" w:cstheme="majorBidi"/>
          <w:sz w:val="30"/>
          <w:szCs w:val="30"/>
        </w:rPr>
        <w:t>1</w:t>
      </w:r>
      <w:r w:rsidR="00CF180D">
        <w:rPr>
          <w:rFonts w:asciiTheme="majorBidi" w:hAnsiTheme="majorBidi" w:cstheme="majorBidi"/>
          <w:sz w:val="30"/>
          <w:szCs w:val="30"/>
        </w:rPr>
        <w:t>9</w:t>
      </w:r>
    </w:p>
    <w:p w:rsidR="008543E0" w:rsidRPr="00FF589C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62CEB" w:rsidRPr="00D12B44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562CEB" w:rsidRPr="00D12B44" w:rsidRDefault="00562CEB" w:rsidP="00562CEB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:rsidR="00562CEB" w:rsidRPr="00D12B44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D12B44">
        <w:rPr>
          <w:rFonts w:ascii="Angsana New" w:hAnsi="Angsana New" w:hint="cs"/>
          <w:b/>
          <w:sz w:val="30"/>
          <w:szCs w:val="30"/>
          <w:cs/>
        </w:rPr>
        <w:t>เพื่อวัต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 xml:space="preserve">ถุประสงค์ในการจัดทำงบการเงิน </w:t>
      </w:r>
      <w:r w:rsidRPr="00D12B44">
        <w:rPr>
          <w:rFonts w:ascii="Angsana New" w:hAnsi="Angsana New"/>
          <w:b/>
          <w:color w:val="000000"/>
          <w:sz w:val="30"/>
          <w:szCs w:val="30"/>
          <w:cs/>
        </w:rPr>
        <w:t>บุคคลหรือกิจการ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>เป็นบุคคลหรือกิจการ</w:t>
      </w:r>
      <w:r w:rsidRPr="00D12B44">
        <w:rPr>
          <w:rFonts w:ascii="Angsana New" w:hAnsi="Angsana New"/>
          <w:b/>
          <w:color w:val="000000"/>
          <w:sz w:val="30"/>
          <w:szCs w:val="30"/>
          <w:cs/>
        </w:rPr>
        <w:t>ที่เกี่ยวข้องกัน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62CEB" w:rsidRPr="00D12B44" w:rsidRDefault="00562CEB" w:rsidP="00562CEB">
      <w:pPr>
        <w:ind w:left="540" w:right="-108"/>
        <w:jc w:val="both"/>
        <w:rPr>
          <w:rFonts w:ascii="Angsana New" w:hAnsi="Angsana New"/>
          <w:b/>
          <w:color w:val="000000"/>
          <w:sz w:val="30"/>
          <w:szCs w:val="30"/>
        </w:rPr>
      </w:pPr>
    </w:p>
    <w:p w:rsidR="00562CEB" w:rsidRPr="002D13F9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pacing w:val="-6"/>
          <w:sz w:val="30"/>
          <w:szCs w:val="30"/>
        </w:rPr>
      </w:pP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ความสัมพันธ์ที่มีกับ</w:t>
      </w:r>
      <w:r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บริษัทย่อย บริษัทร่วมและ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การร่วมค้า</w:t>
      </w:r>
      <w:r w:rsidR="00C04C50"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 </w:t>
      </w:r>
      <w:r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ผู้บริหารสำคัญและ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บุคคลหรือกิจการที่เกี่ยวข้องกัน</w:t>
      </w:r>
      <w:r w:rsidR="00DE471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 รวมถึงนโยบายการกำหนดราคาไม่ได้มีการเปลี่ยนแปลงอย่างเป็นสาระสำคัญในไตรมาส </w:t>
      </w:r>
      <w:r w:rsidR="00DE4711" w:rsidRPr="00DE4711">
        <w:rPr>
          <w:rFonts w:ascii="Angsana New" w:hAnsi="Angsana New"/>
          <w:bCs/>
          <w:color w:val="000000"/>
          <w:spacing w:val="-6"/>
          <w:sz w:val="30"/>
          <w:szCs w:val="30"/>
        </w:rPr>
        <w:t>2</w:t>
      </w:r>
      <w:r w:rsidR="00DE4711">
        <w:rPr>
          <w:rFonts w:ascii="Angsana New" w:hAnsi="Angsana New"/>
          <w:b/>
          <w:color w:val="000000"/>
          <w:spacing w:val="-6"/>
          <w:sz w:val="30"/>
          <w:szCs w:val="30"/>
        </w:rPr>
        <w:t xml:space="preserve"> </w:t>
      </w:r>
      <w:r w:rsidR="00DE471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ปี </w:t>
      </w:r>
      <w:r w:rsidR="00DE4711" w:rsidRPr="00DE4711">
        <w:rPr>
          <w:rFonts w:ascii="Angsana New" w:hAnsi="Angsana New"/>
          <w:bCs/>
          <w:color w:val="000000"/>
          <w:spacing w:val="-6"/>
          <w:sz w:val="30"/>
          <w:szCs w:val="30"/>
        </w:rPr>
        <w:t>2562</w:t>
      </w:r>
      <w:r w:rsidR="00DE4711">
        <w:rPr>
          <w:rFonts w:ascii="Angsana New" w:hAnsi="Angsana New"/>
          <w:b/>
          <w:color w:val="000000"/>
          <w:spacing w:val="-6"/>
          <w:sz w:val="30"/>
          <w:szCs w:val="30"/>
        </w:rPr>
        <w:t xml:space="preserve"> </w:t>
      </w:r>
    </w:p>
    <w:p w:rsidR="00562CEB" w:rsidRDefault="00562CEB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004982" w:rsidRDefault="0000498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EA3272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EA3272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EA3272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EA3272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EA3272" w:rsidRPr="00D12B44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D1038" w:rsidRDefault="00DD103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62CEB" w:rsidRPr="00D12B44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562CEB" w:rsidRPr="00D12B44">
        <w:rPr>
          <w:rFonts w:ascii="Angsana New" w:hAnsi="Angsana New" w:hint="cs"/>
          <w:sz w:val="30"/>
          <w:szCs w:val="30"/>
          <w:cs/>
        </w:rPr>
        <w:t>งวด</w:t>
      </w:r>
      <w:r w:rsidR="00BB45E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84AE5">
        <w:rPr>
          <w:rFonts w:ascii="Angsana New" w:hAnsi="Angsana New" w:hint="cs"/>
          <w:sz w:val="30"/>
          <w:szCs w:val="30"/>
          <w:cs/>
        </w:rPr>
        <w:t>หก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D500E">
        <w:rPr>
          <w:rFonts w:ascii="Angsana New" w:hAnsi="Angsana New"/>
          <w:sz w:val="30"/>
          <w:szCs w:val="30"/>
        </w:rPr>
        <w:t xml:space="preserve">30 </w:t>
      </w:r>
      <w:r w:rsidR="001D500E">
        <w:rPr>
          <w:rFonts w:ascii="Angsana New" w:hAnsi="Angsana New" w:hint="cs"/>
          <w:sz w:val="30"/>
          <w:szCs w:val="30"/>
          <w:cs/>
        </w:rPr>
        <w:t>มิถุนายน</w:t>
      </w:r>
      <w:r w:rsidR="00562CEB" w:rsidRPr="00D12B44">
        <w:rPr>
          <w:rFonts w:ascii="Angsana New" w:hAnsi="Angsana New"/>
          <w:sz w:val="30"/>
          <w:szCs w:val="30"/>
        </w:rPr>
        <w:t xml:space="preserve"> 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051FA7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051FA7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BB45EF" w:rsidRDefault="00BB45EF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BB45EF" w:rsidRPr="00D12B44" w:rsidTr="00A42F68">
        <w:trPr>
          <w:tblHeader/>
        </w:trPr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BB45EF" w:rsidRPr="00D12B44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BB45EF" w:rsidRPr="00D12B44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5EF" w:rsidRPr="00D12B44" w:rsidTr="00A42F68">
        <w:trPr>
          <w:tblHeader/>
        </w:trPr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B45EF" w:rsidRPr="00D12B44" w:rsidTr="00A42F68">
        <w:trPr>
          <w:trHeight w:val="344"/>
          <w:tblHeader/>
        </w:trPr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BB45EF" w:rsidRPr="00D12B44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BB45EF" w:rsidRPr="00C544C7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:rsidR="00BB45EF" w:rsidRPr="00C544C7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1,651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:rsidR="00BB45EF" w:rsidRPr="00C544C7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:rsidR="00BB45EF" w:rsidRPr="00C544C7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2,823</w:t>
            </w: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1,964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1,368</w:t>
            </w:r>
          </w:p>
        </w:tc>
        <w:tc>
          <w:tcPr>
            <w:tcW w:w="270" w:type="dxa"/>
            <w:shd w:val="clear" w:color="auto" w:fill="auto"/>
          </w:tcPr>
          <w:p w:rsidR="00BB45EF" w:rsidRPr="00AC3E6F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8,197</w:t>
            </w:r>
          </w:p>
        </w:tc>
        <w:tc>
          <w:tcPr>
            <w:tcW w:w="270" w:type="dxa"/>
            <w:shd w:val="clear" w:color="auto" w:fill="auto"/>
          </w:tcPr>
          <w:p w:rsidR="00BB45EF" w:rsidRPr="00C0287A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6,738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23,116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7729DA" w:rsidP="008D397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12,705</w:t>
            </w:r>
          </w:p>
        </w:tc>
        <w:tc>
          <w:tcPr>
            <w:tcW w:w="270" w:type="dxa"/>
            <w:shd w:val="clear" w:color="auto" w:fill="auto"/>
          </w:tcPr>
          <w:p w:rsidR="00BB45EF" w:rsidRPr="0036057F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33,903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37,852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33,903</w:t>
            </w:r>
          </w:p>
        </w:tc>
        <w:tc>
          <w:tcPr>
            <w:tcW w:w="270" w:type="dxa"/>
            <w:shd w:val="clear" w:color="auto" w:fill="auto"/>
          </w:tcPr>
          <w:p w:rsidR="00BB45EF" w:rsidRPr="00D876F8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3,871</w:t>
            </w:r>
          </w:p>
        </w:tc>
      </w:tr>
      <w:tr w:rsidR="00BB45EF" w:rsidRPr="00D12B44" w:rsidTr="00A42F68">
        <w:trPr>
          <w:trHeight w:val="80"/>
        </w:trPr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1,408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B45EF" w:rsidRPr="00D876F8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1,408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:rsidR="00BB45EF" w:rsidRPr="00D876F8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B2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2,126</w:t>
            </w:r>
          </w:p>
        </w:tc>
        <w:tc>
          <w:tcPr>
            <w:tcW w:w="270" w:type="dxa"/>
            <w:shd w:val="clear" w:color="auto" w:fill="auto"/>
          </w:tcPr>
          <w:p w:rsidR="00BB45EF" w:rsidRPr="00D876F8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12,196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23,472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12,196</w:t>
            </w:r>
          </w:p>
        </w:tc>
        <w:tc>
          <w:tcPr>
            <w:tcW w:w="270" w:type="dxa"/>
            <w:shd w:val="clear" w:color="auto" w:fill="auto"/>
          </w:tcPr>
          <w:p w:rsidR="00BB45EF" w:rsidRPr="0036057F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23,472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BB45EF" w:rsidRPr="00216C99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274953" w:rsidRPr="00D12B44" w:rsidTr="00A42F68">
        <w:tc>
          <w:tcPr>
            <w:tcW w:w="3222" w:type="dxa"/>
            <w:shd w:val="clear" w:color="auto" w:fill="auto"/>
          </w:tcPr>
          <w:p w:rsidR="00274953" w:rsidRPr="00D12B44" w:rsidRDefault="00274953" w:rsidP="0027495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จ่ายค่า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26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2,284</w:t>
            </w:r>
          </w:p>
        </w:tc>
        <w:tc>
          <w:tcPr>
            <w:tcW w:w="27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:rsidR="00274953" w:rsidRPr="00216C99" w:rsidRDefault="00274953" w:rsidP="0027495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74953" w:rsidRPr="00D12023" w:rsidRDefault="00274953" w:rsidP="0027495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2,284</w:t>
            </w:r>
          </w:p>
        </w:tc>
      </w:tr>
      <w:tr w:rsidR="00BB45EF" w:rsidRPr="00D12B44" w:rsidTr="00A42F68">
        <w:tc>
          <w:tcPr>
            <w:tcW w:w="3222" w:type="dxa"/>
            <w:shd w:val="clear" w:color="auto" w:fill="auto"/>
          </w:tcPr>
          <w:p w:rsidR="00BB45EF" w:rsidRPr="00D12B44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B44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45EF" w:rsidRPr="0021006B" w:rsidTr="00A42F68">
        <w:tc>
          <w:tcPr>
            <w:tcW w:w="3222" w:type="dxa"/>
            <w:shd w:val="clear" w:color="auto" w:fill="auto"/>
          </w:tcPr>
          <w:p w:rsidR="00BB45EF" w:rsidRPr="00EF0033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0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21006B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B45EF" w:rsidRPr="0021006B" w:rsidTr="00A42F68">
        <w:tc>
          <w:tcPr>
            <w:tcW w:w="3222" w:type="dxa"/>
            <w:shd w:val="clear" w:color="auto" w:fill="auto"/>
          </w:tcPr>
          <w:p w:rsidR="00BB45EF" w:rsidRPr="00EF0033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45EF" w:rsidRPr="0021006B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45EF" w:rsidRPr="0021006B" w:rsidTr="00A42F68">
        <w:tc>
          <w:tcPr>
            <w:tcW w:w="3222" w:type="dxa"/>
            <w:shd w:val="clear" w:color="auto" w:fill="auto"/>
          </w:tcPr>
          <w:p w:rsidR="00BB45EF" w:rsidRPr="00EF0033" w:rsidRDefault="00BB45EF" w:rsidP="00A42F68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4,438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70" w:type="dxa"/>
            <w:shd w:val="clear" w:color="auto" w:fill="auto"/>
          </w:tcPr>
          <w:p w:rsidR="00BB45EF" w:rsidRPr="001F569E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4,111</w:t>
            </w:r>
          </w:p>
        </w:tc>
      </w:tr>
      <w:tr w:rsidR="00BB45EF" w:rsidRPr="0021006B" w:rsidTr="00A42F68">
        <w:tc>
          <w:tcPr>
            <w:tcW w:w="3222" w:type="dxa"/>
            <w:shd w:val="clear" w:color="auto" w:fill="auto"/>
          </w:tcPr>
          <w:p w:rsidR="00BB45EF" w:rsidRPr="00EF0033" w:rsidRDefault="00BB45EF" w:rsidP="00A42F68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EF003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:rsidR="00BB45EF" w:rsidRPr="001F569E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B45EF" w:rsidRPr="00D12023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023">
              <w:rPr>
                <w:rFonts w:ascii="Angsana New" w:hAnsi="Angsana New"/>
                <w:sz w:val="30"/>
                <w:szCs w:val="30"/>
                <w:lang w:val="en-US"/>
              </w:rPr>
              <w:t xml:space="preserve">167 </w:t>
            </w:r>
          </w:p>
        </w:tc>
      </w:tr>
    </w:tbl>
    <w:p w:rsidR="00BB45EF" w:rsidRDefault="00BB45EF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B45EF" w:rsidRDefault="00BB45EF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562CEB" w:rsidRPr="00D12B44" w:rsidTr="00EF0033">
        <w:trPr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562CEB" w:rsidP="001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1D5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1D500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62CEB"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trHeight w:val="344"/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562CEB" w:rsidRPr="00D12B44" w:rsidRDefault="00A95283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562CEB" w:rsidRPr="00D12B4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D12B44" w:rsidTr="00EF0033"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432"/>
              </w:tabs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6,421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16,288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1,504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1,320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1,320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4,789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1,736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9,505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11,854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553,786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215,210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539,178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215,210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58,189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49,915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58,189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4,320</w:t>
            </w:r>
          </w:p>
        </w:tc>
      </w:tr>
      <w:tr w:rsidR="00812CDE" w:rsidRPr="00D12B44" w:rsidTr="00EF0033">
        <w:trPr>
          <w:trHeight w:val="80"/>
        </w:trPr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812CDE" w:rsidRPr="009100E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2,422</w:t>
            </w:r>
          </w:p>
        </w:tc>
        <w:tc>
          <w:tcPr>
            <w:tcW w:w="270" w:type="dxa"/>
            <w:shd w:val="clear" w:color="auto" w:fill="auto"/>
          </w:tcPr>
          <w:p w:rsidR="00812CDE" w:rsidRPr="009100E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9100E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2,813</w:t>
            </w:r>
          </w:p>
        </w:tc>
        <w:tc>
          <w:tcPr>
            <w:tcW w:w="270" w:type="dxa"/>
            <w:shd w:val="clear" w:color="auto" w:fill="auto"/>
          </w:tcPr>
          <w:p w:rsidR="00812CDE" w:rsidRPr="009100E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12CDE" w:rsidRPr="009100E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2,813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BE76D3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</w:tr>
      <w:tr w:rsidR="00812CDE" w:rsidRPr="00D12B44" w:rsidTr="00EF0033">
        <w:tc>
          <w:tcPr>
            <w:tcW w:w="3222" w:type="dxa"/>
            <w:shd w:val="clear" w:color="auto" w:fill="auto"/>
          </w:tcPr>
          <w:p w:rsidR="00812CDE" w:rsidRPr="00D12B44" w:rsidRDefault="00812CDE" w:rsidP="00812CD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B2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812CDE" w:rsidRDefault="00BE76D3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4,976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Default="00BE76D3" w:rsidP="00812CD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2,736</w:t>
            </w:r>
          </w:p>
        </w:tc>
        <w:tc>
          <w:tcPr>
            <w:tcW w:w="270" w:type="dxa"/>
            <w:shd w:val="clear" w:color="auto" w:fill="auto"/>
          </w:tcPr>
          <w:p w:rsidR="00812CDE" w:rsidRPr="00D12B44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12CDE" w:rsidRDefault="00812CDE" w:rsidP="00812CD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BE76D3" w:rsidRPr="00D12B44" w:rsidTr="00EF0033">
        <w:tc>
          <w:tcPr>
            <w:tcW w:w="3222" w:type="dxa"/>
            <w:shd w:val="clear" w:color="auto" w:fill="auto"/>
          </w:tcPr>
          <w:p w:rsidR="00BE76D3" w:rsidRPr="00D12B44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15,587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33,188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15,587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33,188</w:t>
            </w:r>
          </w:p>
        </w:tc>
      </w:tr>
      <w:tr w:rsidR="00BE76D3" w:rsidRPr="00D12B44" w:rsidTr="00EF0033">
        <w:tc>
          <w:tcPr>
            <w:tcW w:w="3222" w:type="dxa"/>
            <w:shd w:val="clear" w:color="auto" w:fill="auto"/>
          </w:tcPr>
          <w:p w:rsidR="00BE76D3" w:rsidRPr="00D12B44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</w:tr>
      <w:tr w:rsidR="00BE76D3" w:rsidRPr="00D12B44" w:rsidTr="00EF0033">
        <w:tc>
          <w:tcPr>
            <w:tcW w:w="3222" w:type="dxa"/>
            <w:shd w:val="clear" w:color="auto" w:fill="auto"/>
          </w:tcPr>
          <w:p w:rsidR="00BE76D3" w:rsidRPr="00D12B44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จ่ายค่า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260" w:type="dxa"/>
            <w:shd w:val="clear" w:color="auto" w:fill="auto"/>
          </w:tcPr>
          <w:p w:rsidR="00BE76D3" w:rsidRPr="00D12B44" w:rsidRDefault="00274953" w:rsidP="00BE76D3">
            <w:pPr>
              <w:pStyle w:val="a1"/>
              <w:tabs>
                <w:tab w:val="decimal" w:pos="43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2,020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2749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274953" w:rsidP="00BE76D3">
            <w:pPr>
              <w:pStyle w:val="a1"/>
              <w:tabs>
                <w:tab w:val="decimal" w:pos="43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2,020</w:t>
            </w: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2749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BE76D3" w:rsidRPr="00D12B44" w:rsidTr="00EF0033">
        <w:tc>
          <w:tcPr>
            <w:tcW w:w="3222" w:type="dxa"/>
            <w:shd w:val="clear" w:color="auto" w:fill="auto"/>
          </w:tcPr>
          <w:p w:rsidR="00BE76D3" w:rsidRPr="00D12B44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D12B44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76D3" w:rsidRPr="0021006B" w:rsidTr="00EF0033">
        <w:tc>
          <w:tcPr>
            <w:tcW w:w="3222" w:type="dxa"/>
            <w:shd w:val="clear" w:color="auto" w:fill="auto"/>
          </w:tcPr>
          <w:p w:rsidR="00BE76D3" w:rsidRPr="00EF0033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0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BE76D3" w:rsidRPr="0021006B" w:rsidTr="00EF0033">
        <w:tc>
          <w:tcPr>
            <w:tcW w:w="3222" w:type="dxa"/>
            <w:shd w:val="clear" w:color="auto" w:fill="auto"/>
          </w:tcPr>
          <w:p w:rsidR="00BE76D3" w:rsidRPr="00EF0033" w:rsidRDefault="00BE76D3" w:rsidP="00BE76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21006B" w:rsidRDefault="00BE76D3" w:rsidP="00BE76D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BE76D3" w:rsidRPr="0021006B" w:rsidTr="00EF0033">
        <w:tc>
          <w:tcPr>
            <w:tcW w:w="3222" w:type="dxa"/>
            <w:shd w:val="clear" w:color="auto" w:fill="auto"/>
          </w:tcPr>
          <w:p w:rsidR="00BE76D3" w:rsidRPr="00EF0033" w:rsidRDefault="00BE76D3" w:rsidP="00BE76D3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10,729</w:t>
            </w:r>
          </w:p>
        </w:tc>
        <w:tc>
          <w:tcPr>
            <w:tcW w:w="27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8,877</w:t>
            </w:r>
          </w:p>
        </w:tc>
        <w:tc>
          <w:tcPr>
            <w:tcW w:w="27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10,729</w:t>
            </w:r>
          </w:p>
        </w:tc>
        <w:tc>
          <w:tcPr>
            <w:tcW w:w="270" w:type="dxa"/>
            <w:shd w:val="clear" w:color="auto" w:fill="auto"/>
          </w:tcPr>
          <w:p w:rsidR="00BE76D3" w:rsidRPr="00B76B71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B76B71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8,550</w:t>
            </w:r>
          </w:p>
        </w:tc>
      </w:tr>
      <w:tr w:rsidR="00BE76D3" w:rsidRPr="0021006B" w:rsidTr="00EF0033">
        <w:tc>
          <w:tcPr>
            <w:tcW w:w="3222" w:type="dxa"/>
            <w:shd w:val="clear" w:color="auto" w:fill="auto"/>
          </w:tcPr>
          <w:p w:rsidR="00BE76D3" w:rsidRPr="00EF0033" w:rsidRDefault="00BE76D3" w:rsidP="00BE76D3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EF003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8F737D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:rsidR="00BE76D3" w:rsidRPr="00B76B71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76D3" w:rsidRPr="00B76B71" w:rsidRDefault="00BE76D3" w:rsidP="00BE76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</w:tbl>
    <w:p w:rsidR="00833DDA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595F" w:rsidRDefault="003A595F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114E2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0114E2" w:rsidRDefault="000114E2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4953" w:rsidRDefault="00274953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12023" w:rsidRDefault="00D12023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0114E2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562CEB" w:rsidRPr="00D12B44">
        <w:rPr>
          <w:rFonts w:ascii="Angsana New" w:hAnsi="Angsana New"/>
          <w:sz w:val="30"/>
          <w:szCs w:val="30"/>
          <w:cs/>
        </w:rPr>
        <w:t>ยอดคงเหลือ</w:t>
      </w:r>
      <w:r w:rsidR="00562CEB" w:rsidRPr="00D12B44">
        <w:rPr>
          <w:rFonts w:ascii="Angsana New" w:hAnsi="Angsana New" w:hint="cs"/>
          <w:sz w:val="30"/>
          <w:szCs w:val="30"/>
          <w:cs/>
        </w:rPr>
        <w:t>กับ</w:t>
      </w:r>
      <w:r w:rsidR="00034FD7">
        <w:rPr>
          <w:rFonts w:ascii="Angsana New" w:hAnsi="Angsana New" w:hint="cs"/>
          <w:sz w:val="30"/>
          <w:szCs w:val="30"/>
          <w:cs/>
        </w:rPr>
        <w:t>บุคคลหรือ</w:t>
      </w:r>
      <w:r w:rsidR="00562CEB" w:rsidRPr="00D12B44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ณ วันที่</w:t>
      </w:r>
      <w:r w:rsidR="00562CEB" w:rsidRPr="00D12B44">
        <w:rPr>
          <w:rFonts w:ascii="Angsana New" w:hAnsi="Angsana New"/>
          <w:sz w:val="30"/>
          <w:szCs w:val="30"/>
          <w:rtl/>
          <w:cs/>
        </w:rPr>
        <w:t xml:space="preserve"> </w:t>
      </w:r>
      <w:r w:rsidR="001D500E">
        <w:rPr>
          <w:rFonts w:ascii="Angsana New" w:hAnsi="Angsana New"/>
          <w:sz w:val="30"/>
          <w:szCs w:val="30"/>
        </w:rPr>
        <w:t xml:space="preserve">30 </w:t>
      </w:r>
      <w:r w:rsidR="001D500E">
        <w:rPr>
          <w:rFonts w:ascii="Angsana New" w:hAnsi="Angsana New" w:hint="cs"/>
          <w:sz w:val="30"/>
          <w:szCs w:val="30"/>
          <w:cs/>
        </w:rPr>
        <w:t>มิถุนายน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DE7AD2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/>
          <w:sz w:val="30"/>
          <w:szCs w:val="30"/>
        </w:rPr>
        <w:t xml:space="preserve">31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DE7AD2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DE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258"/>
      </w:tblGrid>
      <w:tr w:rsidR="00562CEB" w:rsidRPr="00D12B44" w:rsidTr="00EF0033">
        <w:trPr>
          <w:cantSplit/>
          <w:tblHeader/>
        </w:trPr>
        <w:tc>
          <w:tcPr>
            <w:tcW w:w="6039" w:type="dxa"/>
            <w:gridSpan w:val="5"/>
          </w:tcPr>
          <w:p w:rsidR="00562CEB" w:rsidRPr="00D12B44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 </w:t>
            </w:r>
            <w:r w:rsidR="008D5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E159E3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562CEB" w:rsidRPr="00D12B44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562CEB" w:rsidRPr="00D12B44" w:rsidRDefault="008E53DC" w:rsidP="00380CF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3339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562CEB" w:rsidRPr="00D12B44" w:rsidRDefault="00380CF1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62CEB"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F0033" w:rsidRPr="00D12B44" w:rsidRDefault="00D65DE7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722A8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  <w:tc>
          <w:tcPr>
            <w:tcW w:w="272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D12B44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</w:t>
            </w:r>
            <w:r w:rsidR="00D1031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EF0033" w:rsidRPr="00D12B44" w:rsidRDefault="00722A8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254,399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D12B4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,221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722A8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173,163</w:t>
            </w:r>
          </w:p>
        </w:tc>
        <w:tc>
          <w:tcPr>
            <w:tcW w:w="272" w:type="dxa"/>
          </w:tcPr>
          <w:p w:rsidR="00EF0033" w:rsidRPr="00BD043F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D12B44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190,19</w:t>
            </w:r>
            <w:r w:rsidR="00DE471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480F7A" w:rsidRDefault="00722A83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254,399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BD043F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273" w:type="dxa"/>
          </w:tcPr>
          <w:p w:rsidR="00EF0033" w:rsidRPr="00BD043F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EF0033" w:rsidRDefault="00722A8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178,203</w:t>
            </w:r>
          </w:p>
        </w:tc>
        <w:tc>
          <w:tcPr>
            <w:tcW w:w="272" w:type="dxa"/>
          </w:tcPr>
          <w:p w:rsidR="00EF0033" w:rsidRPr="00EF0033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480F7A" w:rsidRPr="00EF0033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DE47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562CEB" w:rsidRPr="00D12B44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562CEB" w:rsidRPr="00D12B44" w:rsidTr="00EF0033">
        <w:trPr>
          <w:cantSplit/>
        </w:trPr>
        <w:tc>
          <w:tcPr>
            <w:tcW w:w="6039" w:type="dxa"/>
            <w:gridSpan w:val="5"/>
          </w:tcPr>
          <w:p w:rsidR="00562CEB" w:rsidRPr="00D12B44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</w:tcPr>
          <w:p w:rsidR="00562CEB" w:rsidRPr="00D12B44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820CC" w:rsidRPr="00D12B44" w:rsidTr="00EF0033">
        <w:trPr>
          <w:cantSplit/>
        </w:trPr>
        <w:tc>
          <w:tcPr>
            <w:tcW w:w="2990" w:type="dxa"/>
          </w:tcPr>
          <w:p w:rsidR="007820CC" w:rsidRPr="00D12B44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7820CC" w:rsidRPr="00D12B44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820CC" w:rsidRPr="00D12B44" w:rsidRDefault="007820C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cantSplit/>
        </w:trPr>
        <w:tc>
          <w:tcPr>
            <w:tcW w:w="3339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562CEB" w:rsidRPr="00D12B44" w:rsidRDefault="007820CC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A5335" w:rsidRPr="00FA5335" w:rsidRDefault="00722A83" w:rsidP="00FA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3,469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F0033" w:rsidRPr="00FA5335" w:rsidRDefault="00722A83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13,828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FA5335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EF0033" w:rsidRPr="00FA5335" w:rsidRDefault="00722A8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FA5335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69,11</w:t>
            </w:r>
            <w:r w:rsidR="005F4B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F0033" w:rsidRPr="00FA5335" w:rsidRDefault="00722A83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FA5335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66,276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722A8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4,735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69,11</w:t>
            </w:r>
            <w:r w:rsidR="005F4BD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722A83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15,094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66,639</w:t>
            </w:r>
          </w:p>
        </w:tc>
      </w:tr>
    </w:tbl>
    <w:p w:rsidR="00BD043F" w:rsidRPr="00D12B44" w:rsidRDefault="00BD043F" w:rsidP="00EF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3B4DFA" w:rsidRPr="00D12B44" w:rsidTr="00EF0033">
        <w:trPr>
          <w:cantSplit/>
        </w:trPr>
        <w:tc>
          <w:tcPr>
            <w:tcW w:w="6039" w:type="dxa"/>
            <w:gridSpan w:val="5"/>
          </w:tcPr>
          <w:p w:rsidR="003B4DFA" w:rsidRPr="00D12B44" w:rsidRDefault="003B4DFA" w:rsidP="00A7604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74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B4DFA" w:rsidRPr="00D12B44" w:rsidRDefault="001D500E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3B4DFA" w:rsidRPr="00D12B44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3B4DFA" w:rsidRPr="00D12B44" w:rsidRDefault="001D500E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:rsidR="003B4DFA" w:rsidRPr="00D12B44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B4DFA" w:rsidRPr="00D12B44" w:rsidRDefault="003B4DFA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3B4DFA" w:rsidRPr="00D12B44" w:rsidTr="00EF0033">
        <w:trPr>
          <w:cantSplit/>
        </w:trPr>
        <w:tc>
          <w:tcPr>
            <w:tcW w:w="3339" w:type="dxa"/>
            <w:gridSpan w:val="2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F0033" w:rsidRPr="00D12B44" w:rsidRDefault="006606A6" w:rsidP="00317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317760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172,030</w:t>
            </w:r>
          </w:p>
        </w:tc>
        <w:tc>
          <w:tcPr>
            <w:tcW w:w="272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EF0033" w:rsidRPr="00D12B44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82</w:t>
            </w:r>
            <w:r w:rsidR="00EF0033" w:rsidRPr="00D12B44">
              <w:rPr>
                <w:rFonts w:ascii="Angsana New" w:hAnsi="Angsana New"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sz w:val="30"/>
                <w:szCs w:val="30"/>
              </w:rPr>
              <w:t>8</w:t>
            </w:r>
            <w:r w:rsidR="00D10316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:rsidR="003B4DFA" w:rsidRDefault="003B4DFA">
      <w:pPr>
        <w:rPr>
          <w:rFonts w:ascii="Angsana New" w:hAnsi="Angsana New"/>
          <w:sz w:val="30"/>
          <w:szCs w:val="30"/>
          <w:highlight w:val="yellow"/>
        </w:rPr>
      </w:pPr>
    </w:p>
    <w:p w:rsidR="00774D80" w:rsidRDefault="00774D80">
      <w:pPr>
        <w:rPr>
          <w:rFonts w:ascii="Angsana New" w:hAnsi="Angsana New"/>
          <w:sz w:val="30"/>
          <w:szCs w:val="30"/>
          <w:highlight w:val="yellow"/>
        </w:rPr>
      </w:pPr>
    </w:p>
    <w:p w:rsidR="00774D80" w:rsidRPr="00700314" w:rsidRDefault="00774D80">
      <w:pPr>
        <w:rPr>
          <w:rFonts w:ascii="Angsana New" w:hAnsi="Angsana New"/>
          <w:sz w:val="30"/>
          <w:szCs w:val="30"/>
          <w:highlight w:val="yellow"/>
        </w:rPr>
      </w:pP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D12B44">
        <w:rPr>
          <w:rFonts w:ascii="Angsana New" w:hAnsi="Angsana New" w:hint="cs"/>
          <w:sz w:val="30"/>
          <w:szCs w:val="30"/>
          <w:cs/>
        </w:rPr>
        <w:t>แก่บุคคลหรือ</w:t>
      </w:r>
      <w:r w:rsidRPr="00D12B44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12B44">
        <w:rPr>
          <w:rFonts w:ascii="Angsana New" w:hAnsi="Angsana New" w:hint="cs"/>
          <w:sz w:val="30"/>
          <w:szCs w:val="30"/>
          <w:cs/>
        </w:rPr>
        <w:t>งวด</w:t>
      </w:r>
      <w:r w:rsidR="001D500E">
        <w:rPr>
          <w:rFonts w:ascii="Angsana New" w:hAnsi="Angsana New" w:hint="cs"/>
          <w:sz w:val="30"/>
          <w:szCs w:val="30"/>
          <w:cs/>
        </w:rPr>
        <w:t>หก</w:t>
      </w:r>
      <w:r w:rsidRPr="00D12B44">
        <w:rPr>
          <w:rFonts w:ascii="Angsana New" w:hAnsi="Angsana New" w:hint="cs"/>
          <w:sz w:val="30"/>
          <w:szCs w:val="30"/>
          <w:cs/>
        </w:rPr>
        <w:t>เดือน</w:t>
      </w:r>
      <w:r w:rsidRPr="00D12B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>
        <w:rPr>
          <w:rFonts w:ascii="Angsana New" w:hAnsi="Angsana New"/>
          <w:sz w:val="30"/>
          <w:szCs w:val="30"/>
        </w:rPr>
        <w:t xml:space="preserve">30 </w:t>
      </w:r>
      <w:r w:rsidR="001D500E"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CD6586" w:rsidRPr="00D12B44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>256</w:t>
      </w:r>
      <w:r w:rsidR="00CD6586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="003B4DFA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543"/>
        <w:gridCol w:w="1167"/>
        <w:gridCol w:w="270"/>
        <w:gridCol w:w="1170"/>
        <w:gridCol w:w="270"/>
        <w:gridCol w:w="1259"/>
        <w:gridCol w:w="270"/>
        <w:gridCol w:w="1326"/>
      </w:tblGrid>
      <w:tr w:rsidR="00562CEB" w:rsidRPr="00D12B44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</w:t>
            </w:r>
            <w:r w:rsidR="00FD1C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607" w:type="dxa"/>
            <w:gridSpan w:val="3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F47" w:rsidRPr="00D12B44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D12B44" w:rsidTr="00D87DD2">
        <w:trPr>
          <w:tblHeader/>
        </w:trPr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D12B44" w:rsidTr="00D87DD2">
        <w:trPr>
          <w:trHeight w:val="335"/>
          <w:tblHeader/>
        </w:trPr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24B7" w:rsidRPr="00D12B44" w:rsidTr="00D87DD2">
        <w:trPr>
          <w:trHeight w:val="443"/>
        </w:trPr>
        <w:tc>
          <w:tcPr>
            <w:tcW w:w="3132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82,870</w:t>
            </w:r>
          </w:p>
        </w:tc>
        <w:tc>
          <w:tcPr>
            <w:tcW w:w="270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87,922</w:t>
            </w:r>
          </w:p>
        </w:tc>
      </w:tr>
      <w:tr w:rsidR="00F324B7" w:rsidRPr="00D12B44" w:rsidTr="00D87DD2">
        <w:tc>
          <w:tcPr>
            <w:tcW w:w="3132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25,900</w:t>
            </w:r>
          </w:p>
        </w:tc>
      </w:tr>
      <w:tr w:rsidR="00F324B7" w:rsidRPr="00D12B44" w:rsidTr="00D87DD2">
        <w:tc>
          <w:tcPr>
            <w:tcW w:w="3132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3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30"/>
              </w:tabs>
              <w:spacing w:line="240" w:lineRule="auto"/>
              <w:ind w:left="-108" w:right="-12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94,760</w:t>
            </w:r>
            <w:r w:rsidRPr="00D12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35" w:hanging="1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53DC">
              <w:rPr>
                <w:rFonts w:ascii="Angsana New" w:hAnsi="Angsana New"/>
                <w:sz w:val="30"/>
                <w:szCs w:val="30"/>
              </w:rPr>
              <w:t>7</w:t>
            </w:r>
            <w:r w:rsidRPr="00D12B44">
              <w:rPr>
                <w:rFonts w:ascii="Angsana New" w:hAnsi="Angsana New"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2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4B7" w:rsidRPr="00D12B44" w:rsidTr="00D87DD2">
        <w:tc>
          <w:tcPr>
            <w:tcW w:w="3132" w:type="dxa"/>
            <w:shd w:val="clear" w:color="auto" w:fill="auto"/>
          </w:tcPr>
          <w:p w:rsidR="00F324B7" w:rsidRPr="00D12B44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3" w:type="dxa"/>
            <w:shd w:val="clear" w:color="auto" w:fill="auto"/>
          </w:tcPr>
          <w:p w:rsidR="00F324B7" w:rsidRPr="00D12B44" w:rsidRDefault="00F324B7" w:rsidP="00F324B7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4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172,030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24B7" w:rsidRPr="00BD043F" w:rsidRDefault="00F324B7" w:rsidP="00F3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43F">
              <w:rPr>
                <w:rFonts w:ascii="Angsana New" w:hAnsi="Angsana New"/>
                <w:b/>
                <w:bCs/>
                <w:sz w:val="30"/>
                <w:szCs w:val="30"/>
              </w:rPr>
              <w:t>106,31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4929AD" w:rsidRPr="0089272F" w:rsidRDefault="004929AD" w:rsidP="00562CEB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D12B44" w:rsidTr="00D87DD2">
        <w:trPr>
          <w:cantSplit/>
          <w:tblHeader/>
        </w:trPr>
        <w:tc>
          <w:tcPr>
            <w:tcW w:w="6282" w:type="dxa"/>
            <w:gridSpan w:val="4"/>
          </w:tcPr>
          <w:p w:rsidR="00562CEB" w:rsidRPr="00D12B44" w:rsidRDefault="00562CEB" w:rsidP="00815A5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br w:type="column"/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774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9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562CEB" w:rsidRPr="00D12B44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62CEB" w:rsidRPr="00D12B44" w:rsidRDefault="00562CEB" w:rsidP="00815A5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562CEB" w:rsidRPr="00D12B44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562CEB" w:rsidRPr="00D12B44" w:rsidRDefault="001D500E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2CEB" w:rsidRPr="00D12B44" w:rsidRDefault="001D500E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6C90" w:rsidRPr="00D12B44" w:rsidTr="00D87DD2">
        <w:trPr>
          <w:cantSplit/>
          <w:tblHeader/>
        </w:trPr>
        <w:tc>
          <w:tcPr>
            <w:tcW w:w="3672" w:type="dxa"/>
          </w:tcPr>
          <w:p w:rsidR="00AC6C90" w:rsidRPr="00D12B44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C90" w:rsidRPr="00D12B44" w:rsidRDefault="00AC6C90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562CEB" w:rsidRPr="00D12B44" w:rsidRDefault="00C24D19" w:rsidP="00815A5B">
            <w:pPr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5A5B" w:rsidRPr="00D12B44" w:rsidTr="00D87DD2">
        <w:trPr>
          <w:cantSplit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15A5B" w:rsidRPr="00D12B44" w:rsidRDefault="0002523A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5A5B" w:rsidRPr="00D12B44" w:rsidRDefault="00815A5B" w:rsidP="0002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5A5B" w:rsidRPr="00D12B44" w:rsidRDefault="0088419F" w:rsidP="0088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2,957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A5B" w:rsidRPr="00D12B44" w:rsidTr="00D87DD2">
        <w:trPr>
          <w:cantSplit/>
          <w:trHeight w:val="389"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815A5B" w:rsidRPr="00D12B44" w:rsidRDefault="008828E4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713A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5A5B" w:rsidRPr="00D12B44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A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815A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5A5B" w:rsidRPr="00D12B44" w:rsidRDefault="000F44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13A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15A5B" w:rsidRPr="00D12B44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A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815A5B" w:rsidRPr="00D12B44" w:rsidTr="00D87DD2">
        <w:trPr>
          <w:cantSplit/>
          <w:trHeight w:val="389"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D12B44" w:rsidRDefault="008828E4" w:rsidP="0088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13A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506099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D12B44" w:rsidRDefault="000F44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13A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506099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</w:tr>
    </w:tbl>
    <w:p w:rsidR="00562CEB" w:rsidRPr="00D12B44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52"/>
        <w:gridCol w:w="1278"/>
        <w:gridCol w:w="270"/>
        <w:gridCol w:w="1350"/>
      </w:tblGrid>
      <w:tr w:rsidR="008E4EA8" w:rsidRPr="00D12B44" w:rsidTr="00D87DD2">
        <w:trPr>
          <w:cantSplit/>
        </w:trPr>
        <w:tc>
          <w:tcPr>
            <w:tcW w:w="3690" w:type="dxa"/>
          </w:tcPr>
          <w:p w:rsidR="008E4EA8" w:rsidRPr="00D12B44" w:rsidRDefault="004A2F47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0" w:type="dxa"/>
            <w:gridSpan w:val="3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D12B44" w:rsidRDefault="001D500E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2F47" w:rsidRPr="00D12B44" w:rsidRDefault="001D500E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4A2F47" w:rsidRPr="00D84E02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A2F47" w:rsidRPr="00D12B44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8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4A2F47" w:rsidRPr="00D12B44" w:rsidRDefault="004A2F47" w:rsidP="004A2F47">
            <w:pPr>
              <w:tabs>
                <w:tab w:val="left" w:pos="418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4A2F47" w:rsidRPr="00D12B44" w:rsidRDefault="00EA5AF0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815A5B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21</w:t>
            </w:r>
            <w:r w:rsidR="00D103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:rsidR="004A2F47" w:rsidRPr="00815A5B" w:rsidRDefault="004A2F47" w:rsidP="004A2F47">
            <w:pPr>
              <w:tabs>
                <w:tab w:val="decimal" w:pos="522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4A2F47" w:rsidRPr="00815A5B" w:rsidRDefault="00EA5AF0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F47" w:rsidRPr="00815A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4A2F47" w:rsidRPr="00815A5B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21</w:t>
            </w:r>
            <w:r w:rsidR="00D1031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D46709" w:rsidRDefault="00D46709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766658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766658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D46709" w:rsidRPr="00D12B44" w:rsidTr="00A2275A">
        <w:trPr>
          <w:cantSplit/>
        </w:trPr>
        <w:tc>
          <w:tcPr>
            <w:tcW w:w="6039" w:type="dxa"/>
            <w:gridSpan w:val="5"/>
          </w:tcPr>
          <w:p w:rsidR="00D46709" w:rsidRPr="00D12B44" w:rsidRDefault="00D46709" w:rsidP="008C610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  <w:r w:rsidR="00F43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46709" w:rsidRPr="00D12B44" w:rsidRDefault="001D500E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D46709" w:rsidRPr="00D12B44" w:rsidRDefault="001D500E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46709" w:rsidRPr="00D12B44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D12B44" w:rsidTr="00A2275A">
        <w:trPr>
          <w:cantSplit/>
        </w:trPr>
        <w:tc>
          <w:tcPr>
            <w:tcW w:w="3339" w:type="dxa"/>
            <w:gridSpan w:val="2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D12B44" w:rsidTr="00A2275A">
        <w:trPr>
          <w:cantSplit/>
        </w:trPr>
        <w:tc>
          <w:tcPr>
            <w:tcW w:w="3339" w:type="dxa"/>
            <w:gridSpan w:val="2"/>
          </w:tcPr>
          <w:p w:rsidR="00D46709" w:rsidRPr="00D12B44" w:rsidRDefault="00F43DDD" w:rsidP="008C6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A2275A"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46709" w:rsidRPr="00D12B44" w:rsidRDefault="00F43DDD" w:rsidP="0082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3,482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709" w:rsidRPr="00D12B44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D46709" w:rsidRPr="00D12B44" w:rsidRDefault="00F43DDD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3,482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D46709" w:rsidRPr="00D12B44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</w:tbl>
    <w:p w:rsidR="00BD043F" w:rsidRPr="00EF6BA4" w:rsidRDefault="00BD043F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  <w:lang w:val="th-TH"/>
        </w:rPr>
      </w:pPr>
    </w:p>
    <w:p w:rsidR="00D46709" w:rsidRPr="00D12B44" w:rsidRDefault="00D46709" w:rsidP="00D467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A2275A">
        <w:rPr>
          <w:rFonts w:ascii="Angsana New" w:hAnsi="Angsana New" w:hint="cs"/>
          <w:sz w:val="30"/>
          <w:szCs w:val="30"/>
          <w:cs/>
        </w:rPr>
        <w:t>จาก</w:t>
      </w:r>
      <w:r w:rsidRPr="00D12B44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12B44">
        <w:rPr>
          <w:rFonts w:ascii="Angsana New" w:hAnsi="Angsana New" w:hint="cs"/>
          <w:sz w:val="30"/>
          <w:szCs w:val="30"/>
          <w:cs/>
        </w:rPr>
        <w:t>งวด</w:t>
      </w:r>
      <w:r w:rsidR="001D500E">
        <w:rPr>
          <w:rFonts w:ascii="Angsana New" w:hAnsi="Angsana New" w:hint="cs"/>
          <w:sz w:val="30"/>
          <w:szCs w:val="30"/>
          <w:cs/>
        </w:rPr>
        <w:t>หก</w:t>
      </w:r>
      <w:r w:rsidRPr="00D12B44">
        <w:rPr>
          <w:rFonts w:ascii="Angsana New" w:hAnsi="Angsana New" w:hint="cs"/>
          <w:sz w:val="30"/>
          <w:szCs w:val="30"/>
          <w:cs/>
        </w:rPr>
        <w:t>เดือน</w:t>
      </w:r>
      <w:r w:rsidRPr="00D12B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>
        <w:rPr>
          <w:rFonts w:ascii="Angsana New" w:hAnsi="Angsana New"/>
          <w:sz w:val="30"/>
          <w:szCs w:val="30"/>
        </w:rPr>
        <w:t xml:space="preserve">30 </w:t>
      </w:r>
      <w:r w:rsidR="001D500E"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2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D46709" w:rsidRPr="00EF6BA4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360"/>
        <w:gridCol w:w="1260"/>
        <w:gridCol w:w="270"/>
        <w:gridCol w:w="1170"/>
        <w:gridCol w:w="270"/>
        <w:gridCol w:w="1259"/>
        <w:gridCol w:w="270"/>
        <w:gridCol w:w="1326"/>
      </w:tblGrid>
      <w:tr w:rsidR="00D46709" w:rsidRPr="00D12B44" w:rsidTr="00D87DD2">
        <w:trPr>
          <w:tblHeader/>
        </w:trPr>
        <w:tc>
          <w:tcPr>
            <w:tcW w:w="3222" w:type="dxa"/>
            <w:gridSpan w:val="2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709" w:rsidRPr="00D12B44" w:rsidTr="00D87DD2">
        <w:trPr>
          <w:tblHeader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D12B44" w:rsidTr="00D87DD2">
        <w:trPr>
          <w:trHeight w:val="335"/>
          <w:tblHeader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D12B44" w:rsidTr="00D87DD2">
        <w:trPr>
          <w:trHeight w:val="443"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46709" w:rsidRPr="00D12B44" w:rsidRDefault="00B24BFD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46709" w:rsidRPr="00D12B44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D46709" w:rsidRPr="00D12B44" w:rsidRDefault="0088663C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D46709" w:rsidRPr="00D12B44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  <w:tr w:rsidR="00D46709" w:rsidRPr="00D12B44" w:rsidTr="00D10316"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88663C" w:rsidP="006F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B24B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24BFD">
              <w:rPr>
                <w:rFonts w:ascii="Angsana New" w:hAnsi="Angsana New"/>
                <w:sz w:val="30"/>
                <w:szCs w:val="30"/>
              </w:rPr>
              <w:t>77,854</w:t>
            </w:r>
            <w:r w:rsidR="00B24B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88663C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58,954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D46709" w:rsidRPr="00D12B44" w:rsidRDefault="00D46709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73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09" w:rsidRPr="00D12B44" w:rsidTr="00D10316"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1F6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93DD0" w:rsidRPr="00851F6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51F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93DD0" w:rsidRPr="00851F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BD043F" w:rsidRDefault="00B24BFD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A73BBF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BBF">
              <w:rPr>
                <w:rFonts w:ascii="Angsana New" w:hAnsi="Angsana New"/>
                <w:b/>
                <w:bCs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BD043F" w:rsidRDefault="0088663C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709" w:rsidRPr="00A73BBF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BBF">
              <w:rPr>
                <w:rFonts w:ascii="Angsana New" w:hAnsi="Angsana New"/>
                <w:b/>
                <w:bCs/>
                <w:sz w:val="30"/>
                <w:szCs w:val="30"/>
              </w:rPr>
              <w:t>58,954</w:t>
            </w:r>
          </w:p>
        </w:tc>
      </w:tr>
      <w:tr w:rsidR="00D10316" w:rsidRPr="00D12B44" w:rsidTr="00D10316">
        <w:tc>
          <w:tcPr>
            <w:tcW w:w="2862" w:type="dxa"/>
            <w:shd w:val="clear" w:color="auto" w:fill="auto"/>
          </w:tcPr>
          <w:p w:rsidR="00D10316" w:rsidRPr="00D12B44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D10316" w:rsidRPr="00D12B44" w:rsidRDefault="00D10316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0316" w:rsidRPr="00BD043F" w:rsidRDefault="00D10316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10316" w:rsidRPr="00BD043F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0316" w:rsidRPr="00A73BBF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10316" w:rsidRPr="00BD043F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0316" w:rsidRPr="00BD043F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10316" w:rsidRPr="00BD043F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</w:tcPr>
          <w:p w:rsidR="00D10316" w:rsidRPr="00A73BBF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74D80" w:rsidRPr="00EF6BA4" w:rsidRDefault="00774D80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562CEB" w:rsidRPr="00D12B44" w:rsidRDefault="00A379D2" w:rsidP="00A379D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562CEB" w:rsidRPr="00A379D2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="00562CEB"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การค้า</w:t>
      </w:r>
      <w:r w:rsidR="00A76048"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:rsidR="00562CEB" w:rsidRPr="00EF6BA4" w:rsidRDefault="00562CEB" w:rsidP="00562CEB">
      <w:pPr>
        <w:tabs>
          <w:tab w:val="clear" w:pos="454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51002" w:rsidRPr="00D12B44" w:rsidTr="001F314F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002" w:rsidRPr="00D12B44" w:rsidTr="001F314F">
        <w:trPr>
          <w:trHeight w:val="380"/>
          <w:tblHeader/>
        </w:trPr>
        <w:tc>
          <w:tcPr>
            <w:tcW w:w="3402" w:type="dxa"/>
            <w:tcBorders>
              <w:top w:val="nil"/>
            </w:tcBorders>
          </w:tcPr>
          <w:p w:rsidR="00A51002" w:rsidRPr="00D12B44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A51002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A51002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1002" w:rsidRPr="00D12B44" w:rsidTr="001F314F">
        <w:trPr>
          <w:trHeight w:val="380"/>
          <w:tblHeader/>
        </w:trPr>
        <w:tc>
          <w:tcPr>
            <w:tcW w:w="3402" w:type="dxa"/>
          </w:tcPr>
          <w:p w:rsidR="00A51002" w:rsidRPr="00D12B44" w:rsidRDefault="00A51002" w:rsidP="00FF58A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002" w:rsidRPr="00D12B44" w:rsidRDefault="00A51002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51002" w:rsidRPr="00D12B44" w:rsidTr="001F314F">
        <w:trPr>
          <w:tblHeader/>
        </w:trPr>
        <w:tc>
          <w:tcPr>
            <w:tcW w:w="3402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1002" w:rsidRPr="00D12B44" w:rsidTr="001F314F">
        <w:tc>
          <w:tcPr>
            <w:tcW w:w="3402" w:type="dxa"/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51002" w:rsidRPr="00D12B44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1002" w:rsidRPr="00D12B44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A51002" w:rsidRPr="00D12B44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002" w:rsidRPr="00D12B44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D12B44" w:rsidTr="001F314F">
        <w:tc>
          <w:tcPr>
            <w:tcW w:w="3402" w:type="dxa"/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51002" w:rsidRPr="00D12B44" w:rsidRDefault="00722A83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254,399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51002" w:rsidRPr="00D12B44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259,221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A51002" w:rsidRPr="00A96B95" w:rsidRDefault="00722A83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178,203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002" w:rsidRPr="00D12B44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198,334</w:t>
            </w:r>
          </w:p>
        </w:tc>
      </w:tr>
      <w:tr w:rsidR="00A51002" w:rsidRPr="00D12B44" w:rsidTr="001F314F">
        <w:tc>
          <w:tcPr>
            <w:tcW w:w="3402" w:type="dxa"/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722A83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94,385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319,98</w:t>
            </w:r>
            <w:r w:rsidR="00D1031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1002" w:rsidRPr="00A96B95" w:rsidRDefault="00722A83" w:rsidP="00ED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83,104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51002" w:rsidRPr="00D12B44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314,89</w:t>
            </w:r>
            <w:r w:rsidR="00D1031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1002" w:rsidRPr="00D12B44" w:rsidTr="001F314F">
        <w:tc>
          <w:tcPr>
            <w:tcW w:w="3402" w:type="dxa"/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1002" w:rsidRPr="00B87279" w:rsidRDefault="00722A83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348,784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1002" w:rsidRPr="00BD043F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579,20</w:t>
            </w:r>
            <w:r w:rsidR="00D1031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51002" w:rsidRPr="00D972B0" w:rsidRDefault="00722A83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722A83">
              <w:rPr>
                <w:rFonts w:ascii="Angsana New" w:hAnsi="Angsana New"/>
                <w:b/>
                <w:bCs/>
                <w:sz w:val="30"/>
                <w:szCs w:val="30"/>
              </w:rPr>
              <w:t>261,307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A51002" w:rsidRPr="00BD043F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513,227</w:t>
            </w:r>
          </w:p>
        </w:tc>
      </w:tr>
      <w:tr w:rsidR="00A51002" w:rsidRPr="00D12B44" w:rsidTr="001F314F">
        <w:tc>
          <w:tcPr>
            <w:tcW w:w="3402" w:type="dxa"/>
            <w:tcBorders>
              <w:bottom w:val="nil"/>
            </w:tcBorders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51002" w:rsidRPr="00B87279" w:rsidRDefault="00F067FA" w:rsidP="00C5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6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22A8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22A83">
              <w:rPr>
                <w:rFonts w:ascii="Angsana New" w:hAnsi="Angsana New"/>
                <w:sz w:val="30"/>
                <w:szCs w:val="30"/>
              </w:rPr>
              <w:t>10,740</w:t>
            </w:r>
            <w:r w:rsidR="00722A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002" w:rsidRPr="00A96B95">
              <w:rPr>
                <w:rFonts w:ascii="Angsana New" w:hAnsi="Angsana New" w:hint="cs"/>
                <w:sz w:val="30"/>
                <w:szCs w:val="30"/>
              </w:rPr>
              <w:t>(18,60</w:t>
            </w:r>
            <w:r w:rsidR="00D10316">
              <w:rPr>
                <w:rFonts w:ascii="Angsana New" w:hAnsi="Angsana New"/>
                <w:sz w:val="30"/>
                <w:szCs w:val="30"/>
              </w:rPr>
              <w:t>5</w:t>
            </w:r>
            <w:r w:rsidR="00A51002" w:rsidRPr="00A96B9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1002" w:rsidRPr="00A96B95" w:rsidRDefault="00722A83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51002" w:rsidRPr="00D12B44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51002" w:rsidRPr="00A96B95">
              <w:rPr>
                <w:rFonts w:ascii="Angsana New" w:hAnsi="Angsana New" w:hint="cs"/>
                <w:sz w:val="30"/>
                <w:szCs w:val="30"/>
              </w:rPr>
              <w:t>(17,628)</w:t>
            </w:r>
          </w:p>
        </w:tc>
      </w:tr>
      <w:tr w:rsidR="00A51002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B87279" w:rsidRDefault="00722A83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338,044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BD043F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560,603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B87279" w:rsidRDefault="00722A83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BD043F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495,59</w:t>
            </w:r>
            <w:r w:rsidR="00D1031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51002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593DD0" w:rsidRDefault="00593DD0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93DD0" w:rsidRDefault="00593DD0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A51002" w:rsidRPr="00D12B44" w:rsidRDefault="00A51002" w:rsidP="007B10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51002" w:rsidRPr="00D12B44" w:rsidRDefault="00A51002" w:rsidP="007B1072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A51002" w:rsidRPr="00B87279" w:rsidRDefault="00722A83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A51002" w:rsidRPr="00D84E02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84E02">
              <w:rPr>
                <w:rFonts w:ascii="Angsana New" w:hAnsi="Angsana New"/>
                <w:sz w:val="30"/>
                <w:szCs w:val="30"/>
              </w:rPr>
              <w:t>69,11</w:t>
            </w:r>
            <w:r w:rsidR="00D103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51002" w:rsidRPr="00B87279" w:rsidRDefault="00722A83" w:rsidP="00ED5D29">
            <w:pPr>
              <w:pStyle w:val="acctfourfigures"/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51002" w:rsidRPr="00D84E02" w:rsidRDefault="00774D80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 w:rsidRPr="00D84E02">
              <w:rPr>
                <w:rFonts w:ascii="Angsana New" w:hAnsi="Angsana New"/>
                <w:sz w:val="30"/>
                <w:szCs w:val="30"/>
              </w:rPr>
              <w:t>66</w:t>
            </w:r>
            <w:r w:rsidR="00A51002">
              <w:rPr>
                <w:rFonts w:ascii="Angsana New" w:hAnsi="Angsana New"/>
                <w:sz w:val="30"/>
                <w:szCs w:val="30"/>
              </w:rPr>
              <w:t>,639</w:t>
            </w:r>
          </w:p>
        </w:tc>
      </w:tr>
      <w:tr w:rsidR="00A51002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1002" w:rsidRPr="00B87279" w:rsidRDefault="00CE211F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1002" w:rsidRPr="00D84E02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90,72</w:t>
            </w:r>
            <w:r w:rsidR="008D59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51002" w:rsidRPr="00C526BD" w:rsidRDefault="000335A6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A51002" w:rsidRPr="00D84E02" w:rsidRDefault="00774D80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>
              <w:rPr>
                <w:rFonts w:ascii="Angsana New" w:hAnsi="Angsana New"/>
                <w:sz w:val="30"/>
                <w:szCs w:val="30"/>
              </w:rPr>
              <w:t>89,547</w:t>
            </w:r>
          </w:p>
        </w:tc>
      </w:tr>
      <w:tr w:rsidR="00A51002" w:rsidRPr="00D12B44" w:rsidTr="00A95E7A"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002" w:rsidRPr="00C526BD" w:rsidRDefault="000335A6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87,824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002" w:rsidRPr="00C526BD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159,8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51002" w:rsidRPr="00C526BD" w:rsidRDefault="000335A6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61,510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51002" w:rsidRPr="00970720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  <w:tr w:rsidR="00A51002" w:rsidRPr="00D12B44" w:rsidTr="0099644D">
        <w:tc>
          <w:tcPr>
            <w:tcW w:w="340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C526BD" w:rsidRDefault="00722A83" w:rsidP="00722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1F31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D070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B731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D070C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C526BD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720,44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C526BD" w:rsidRDefault="00722A83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1F31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35A6">
              <w:rPr>
                <w:rFonts w:ascii="Angsana New" w:hAnsi="Angsana New"/>
                <w:b/>
                <w:bCs/>
                <w:sz w:val="30"/>
                <w:szCs w:val="30"/>
              </w:rPr>
              <w:t>313,053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970720" w:rsidRDefault="002C299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A51002">
              <w:rPr>
                <w:rFonts w:ascii="Angsana New" w:hAnsi="Angsana New"/>
                <w:b/>
                <w:bCs/>
                <w:sz w:val="30"/>
                <w:szCs w:val="30"/>
              </w:rPr>
              <w:t>651,785</w:t>
            </w:r>
            <w:r w:rsidR="00A51002" w:rsidRPr="009707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A3FB3" w:rsidRPr="00D12B44" w:rsidTr="0099644D">
        <w:tc>
          <w:tcPr>
            <w:tcW w:w="3402" w:type="dxa"/>
            <w:tcBorders>
              <w:top w:val="nil"/>
              <w:bottom w:val="nil"/>
            </w:tcBorders>
          </w:tcPr>
          <w:p w:rsidR="001A3FB3" w:rsidRPr="00D12B44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D12B44" w:rsidRDefault="001A3FB3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A3FB3" w:rsidRDefault="001A3FB3" w:rsidP="00722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1A3FB3" w:rsidRDefault="001A3FB3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B87279" w:rsidRDefault="001A3FB3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3FB3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1A3FB3" w:rsidRPr="00D12B44" w:rsidRDefault="001A3FB3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EA327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A3272">
              <w:rPr>
                <w:rFonts w:ascii="Angsana New" w:hAnsi="Angsana New"/>
                <w:sz w:val="30"/>
                <w:szCs w:val="30"/>
              </w:rPr>
              <w:t>30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D12B44" w:rsidRDefault="001A3FB3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A3FB3" w:rsidRDefault="001A3FB3" w:rsidP="00722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6,565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A3FB3" w:rsidRDefault="001A3FB3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6,564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B87279" w:rsidRDefault="001A3FB3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3FB3" w:rsidRPr="00D12B44" w:rsidTr="001F314F">
        <w:tc>
          <w:tcPr>
            <w:tcW w:w="3402" w:type="dxa"/>
            <w:tcBorders>
              <w:top w:val="nil"/>
              <w:bottom w:val="nil"/>
            </w:tcBorders>
          </w:tcPr>
          <w:p w:rsidR="001A3FB3" w:rsidRPr="00D12B44" w:rsidRDefault="001A3FB3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EA327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A3272">
              <w:rPr>
                <w:rFonts w:ascii="Angsana New" w:hAnsi="Angsana New"/>
                <w:sz w:val="30"/>
                <w:szCs w:val="30"/>
              </w:rPr>
              <w:t>30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D12B44" w:rsidRDefault="001A3FB3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314F" w:rsidRDefault="001F314F" w:rsidP="00722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3FB3" w:rsidRDefault="001F314F" w:rsidP="00722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7,865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C526BD" w:rsidRDefault="001A3FB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314F" w:rsidRDefault="001F314F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3FB3" w:rsidRDefault="001F314F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7,864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3FB3" w:rsidRPr="00B87279" w:rsidRDefault="001A3FB3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3FB3" w:rsidRDefault="001A3FB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F314F" w:rsidRDefault="001F314F" w:rsidP="001F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C0A32" w:rsidRPr="000C37DE" w:rsidRDefault="001C0A32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16"/>
          <w:szCs w:val="16"/>
        </w:rPr>
      </w:pPr>
    </w:p>
    <w:p w:rsidR="00562CEB" w:rsidRPr="00D12B44" w:rsidRDefault="005B3C09" w:rsidP="009A35F3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  </w:t>
      </w:r>
      <w:r w:rsidR="00562CEB" w:rsidRPr="00D12B44">
        <w:rPr>
          <w:rFonts w:ascii="Angsana New" w:hAnsi="Angsana New" w:cs="Angsana New"/>
          <w:cs/>
          <w:lang w:val="en-US"/>
        </w:rPr>
        <w:t>การวิเคราะห์อายุของลูกหนี้การค้า มีดังนี้</w:t>
      </w:r>
      <w:r w:rsidR="00562CEB" w:rsidRPr="00D12B44">
        <w:rPr>
          <w:rFonts w:ascii="Angsana New" w:hAnsi="Angsana New" w:cs="Angsana New"/>
          <w:cs/>
          <w:lang w:val="en-US"/>
        </w:rPr>
        <w:tab/>
      </w:r>
    </w:p>
    <w:p w:rsidR="00562CEB" w:rsidRPr="000C37DE" w:rsidRDefault="00562CEB" w:rsidP="00562CEB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1"/>
        <w:gridCol w:w="1348"/>
        <w:gridCol w:w="270"/>
        <w:gridCol w:w="1352"/>
        <w:gridCol w:w="269"/>
        <w:gridCol w:w="1263"/>
        <w:gridCol w:w="261"/>
        <w:gridCol w:w="1268"/>
      </w:tblGrid>
      <w:tr w:rsidR="00B87279" w:rsidRPr="00D12B44" w:rsidTr="00B87279">
        <w:trPr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1DCE" w:rsidRPr="00D12B44" w:rsidTr="00B87279">
        <w:trPr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43" w:type="pct"/>
          </w:tcPr>
          <w:p w:rsidR="00562CEB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6" w:type="pct"/>
          </w:tcPr>
          <w:p w:rsidR="00562CEB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11DCE" w:rsidRPr="00D12B44" w:rsidTr="00B87279">
        <w:trPr>
          <w:tblHeader/>
        </w:trPr>
        <w:tc>
          <w:tcPr>
            <w:tcW w:w="1676" w:type="pct"/>
          </w:tcPr>
          <w:p w:rsidR="000E76C2" w:rsidRPr="00D12B44" w:rsidRDefault="000E76C2" w:rsidP="000E7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</w:tcPr>
          <w:p w:rsidR="000E76C2" w:rsidRPr="00D12B44" w:rsidRDefault="000E76C2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745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6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9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0C37DE">
        <w:trPr>
          <w:trHeight w:val="164"/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24" w:type="pct"/>
            <w:gridSpan w:val="7"/>
          </w:tcPr>
          <w:p w:rsidR="00562CEB" w:rsidRPr="00D12B44" w:rsidRDefault="000E76C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1DCE" w:rsidRPr="00D12B44" w:rsidTr="00B87279">
        <w:tc>
          <w:tcPr>
            <w:tcW w:w="1676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562CEB" w:rsidRPr="00D12B44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</w:tcPr>
          <w:p w:rsidR="00761FEE" w:rsidRPr="00D12B44" w:rsidRDefault="006D2F95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49,135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 w:hint="cs"/>
                <w:sz w:val="30"/>
                <w:szCs w:val="30"/>
              </w:rPr>
              <w:t>145,68</w:t>
            </w:r>
            <w:r w:rsidR="00D103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6D2F95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27,107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145,98</w:t>
            </w:r>
            <w:r w:rsidR="00D103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D12B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</w:tcPr>
          <w:p w:rsidR="00761FEE" w:rsidRPr="00D12B44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</w:tcPr>
          <w:p w:rsidR="00761FEE" w:rsidRPr="00D12B44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75,736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3,60</w:t>
            </w:r>
            <w:r w:rsidR="00D103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75,736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1,33</w:t>
            </w:r>
            <w:r w:rsidR="00D1031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61FEE" w:rsidRPr="00D12B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:rsidR="00761FEE" w:rsidRPr="00D12B44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50,360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6</w:t>
            </w:r>
            <w:r w:rsidR="00D103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50,360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6,08</w:t>
            </w:r>
            <w:r w:rsidR="00D1031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6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1FEE" w:rsidRPr="00D12B44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:rsidR="00761FEE" w:rsidRPr="00D12B44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46,477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6D2F95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7,785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761FEE" w:rsidRPr="00D12B44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32,69</w:t>
            </w:r>
            <w:r w:rsidR="008D59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761FEE" w:rsidRPr="00AC26F2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42,615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761FEE" w:rsidRPr="00C526BD" w:rsidRDefault="006D2F9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44" w:type="pct"/>
          </w:tcPr>
          <w:p w:rsidR="00761FEE" w:rsidRPr="00D12B44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761FEE" w:rsidRPr="00D12B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37,14</w:t>
            </w:r>
            <w:r w:rsidR="008D599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11DCE" w:rsidRPr="00D12B44" w:rsidTr="000C37DE">
        <w:trPr>
          <w:trHeight w:val="145"/>
        </w:trPr>
        <w:tc>
          <w:tcPr>
            <w:tcW w:w="1676" w:type="pct"/>
          </w:tcPr>
          <w:p w:rsidR="001B7319" w:rsidRPr="00D12B44" w:rsidRDefault="001B7319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:rsidR="00761FEE" w:rsidRPr="00B87279" w:rsidRDefault="006D2F95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254,39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:rsidR="00761FEE" w:rsidRPr="008855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761FEE" w:rsidRPr="00C526BD" w:rsidRDefault="006D2F95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178,203</w:t>
            </w:r>
          </w:p>
        </w:tc>
        <w:tc>
          <w:tcPr>
            <w:tcW w:w="144" w:type="pct"/>
          </w:tcPr>
          <w:p w:rsidR="00761FEE" w:rsidRPr="00885544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761FEE" w:rsidRPr="00885544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11DCE" w:rsidRPr="00D12B44" w:rsidTr="00A861C0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:rsidR="00761FEE" w:rsidRPr="00D12B44" w:rsidRDefault="006D2F95" w:rsidP="00C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:rsidR="00761FEE" w:rsidRPr="00885544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85"/>
              </w:tabs>
              <w:spacing w:line="240" w:lineRule="auto"/>
              <w:ind w:left="-108" w:right="161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761FEE" w:rsidRPr="00C526BD" w:rsidRDefault="006D2F95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761FEE" w:rsidRPr="00885544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2F7" w:rsidRPr="00D12B44" w:rsidTr="00A861C0">
        <w:tc>
          <w:tcPr>
            <w:tcW w:w="1676" w:type="pct"/>
          </w:tcPr>
          <w:p w:rsidR="00E512F7" w:rsidRPr="00D12B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B87279" w:rsidRDefault="006D2F95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254,39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:rsidR="00E512F7" w:rsidRPr="00D12B44" w:rsidRDefault="00E512F7" w:rsidP="00E5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885544" w:rsidRDefault="00E512F7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C526BD" w:rsidRDefault="00FB6FB9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178,203</w:t>
            </w:r>
          </w:p>
        </w:tc>
        <w:tc>
          <w:tcPr>
            <w:tcW w:w="144" w:type="pct"/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885544" w:rsidRDefault="00E512F7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861C0" w:rsidRPr="00D12B44" w:rsidTr="00A861C0">
        <w:tc>
          <w:tcPr>
            <w:tcW w:w="1676" w:type="pct"/>
          </w:tcPr>
          <w:p w:rsidR="001F314F" w:rsidRDefault="001F314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43" w:type="pct"/>
          </w:tcPr>
          <w:p w:rsidR="00A861C0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</w:tcPr>
          <w:p w:rsidR="00A861C0" w:rsidRPr="00AC26F2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861C0" w:rsidRPr="008855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C526BD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861C0" w:rsidRPr="008855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AC26F2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1C0" w:rsidRPr="00D12B44" w:rsidTr="00A861C0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  <w:shd w:val="clear" w:color="auto" w:fill="auto"/>
          </w:tcPr>
          <w:p w:rsidR="00A861C0" w:rsidRPr="00D12B44" w:rsidRDefault="00832B3E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24,586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244,810 </w:t>
            </w: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B87279" w:rsidRDefault="00832B3E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22,398</w:t>
            </w:r>
          </w:p>
        </w:tc>
        <w:tc>
          <w:tcPr>
            <w:tcW w:w="144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>243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1DCE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D12B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  <w:shd w:val="clear" w:color="auto" w:fill="auto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B87279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  <w:shd w:val="clear" w:color="auto" w:fill="auto"/>
          </w:tcPr>
          <w:p w:rsidR="00A861C0" w:rsidRPr="00D12B44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43,055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11DCE">
              <w:rPr>
                <w:rFonts w:ascii="Angsana New" w:hAnsi="Angsana New"/>
                <w:sz w:val="30"/>
                <w:szCs w:val="30"/>
              </w:rPr>
              <w:t>49,23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B87279" w:rsidRDefault="00832B3E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34,998</w:t>
            </w:r>
          </w:p>
        </w:tc>
        <w:tc>
          <w:tcPr>
            <w:tcW w:w="144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1DCE">
              <w:rPr>
                <w:rFonts w:ascii="Angsana New" w:hAnsi="Angsana New"/>
                <w:sz w:val="30"/>
                <w:szCs w:val="30"/>
              </w:rPr>
              <w:t>46,696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:rsidR="00A861C0" w:rsidRPr="00D12B44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14,141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5,144 </w:t>
            </w: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B87279" w:rsidRDefault="00832B3E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14,141</w:t>
            </w:r>
          </w:p>
        </w:tc>
        <w:tc>
          <w:tcPr>
            <w:tcW w:w="144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5,144 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6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:rsidR="00A861C0" w:rsidRPr="00D12B44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6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  8,997 </w:t>
            </w: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A861C0" w:rsidRPr="00226156" w:rsidRDefault="00832B3E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156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44" w:type="pct"/>
          </w:tcPr>
          <w:p w:rsidR="00A861C0" w:rsidRPr="00226156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A861C0" w:rsidRPr="00226156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156">
              <w:rPr>
                <w:rFonts w:ascii="Angsana New" w:hAnsi="Angsana New"/>
                <w:sz w:val="30"/>
                <w:szCs w:val="30"/>
              </w:rPr>
              <w:t xml:space="preserve">  8,997 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A861C0" w:rsidRPr="00D12B44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11,850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>11,80</w:t>
            </w:r>
            <w:r w:rsidR="008D599C">
              <w:rPr>
                <w:rFonts w:ascii="Angsana New" w:hAnsi="Angsana New"/>
                <w:sz w:val="30"/>
                <w:szCs w:val="30"/>
              </w:rPr>
              <w:t>2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A861C0" w:rsidRPr="00B87279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10,874</w:t>
            </w:r>
          </w:p>
        </w:tc>
        <w:tc>
          <w:tcPr>
            <w:tcW w:w="144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1DCE">
              <w:rPr>
                <w:rFonts w:ascii="Angsana New" w:hAnsi="Angsana New"/>
                <w:sz w:val="30"/>
                <w:szCs w:val="30"/>
              </w:rPr>
              <w:t>10,82</w:t>
            </w:r>
            <w:r w:rsidR="008D599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D12B44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:rsidR="00A861C0" w:rsidRPr="00B87279" w:rsidRDefault="00A42845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94,385</w:t>
            </w:r>
          </w:p>
        </w:tc>
        <w:tc>
          <w:tcPr>
            <w:tcW w:w="149" w:type="pct"/>
          </w:tcPr>
          <w:p w:rsidR="00A861C0" w:rsidRPr="00D12B44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319,98</w:t>
            </w:r>
            <w:r w:rsidR="008D59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A861C0" w:rsidRPr="00B87279" w:rsidRDefault="00A42845" w:rsidP="00A4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83,104</w:t>
            </w:r>
          </w:p>
        </w:tc>
        <w:tc>
          <w:tcPr>
            <w:tcW w:w="144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sz w:val="30"/>
                <w:szCs w:val="30"/>
              </w:rPr>
              <w:t>314,89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11DC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A861C0" w:rsidRPr="00111DCE" w:rsidRDefault="00AC387C" w:rsidP="00AC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</w:t>
            </w:r>
            <w:r w:rsidR="00A42845" w:rsidRPr="00111DCE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42845" w:rsidRPr="00111D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740</w:t>
            </w:r>
            <w:r w:rsidR="00A42845" w:rsidRPr="00111D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111DCE">
              <w:rPr>
                <w:rFonts w:ascii="Angsana New" w:hAnsi="Angsana New"/>
                <w:color w:val="000000"/>
                <w:sz w:val="30"/>
                <w:szCs w:val="30"/>
              </w:rPr>
              <w:t>(18,60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11D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A861C0" w:rsidRPr="00B87279" w:rsidRDefault="00A42845" w:rsidP="00A42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>(17,628)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1C0" w:rsidRPr="00B87279" w:rsidRDefault="00AC387C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83,645</w:t>
            </w:r>
          </w:p>
        </w:tc>
        <w:tc>
          <w:tcPr>
            <w:tcW w:w="14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301,38</w:t>
            </w:r>
            <w:r w:rsidR="008D59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861C0" w:rsidRPr="00B87279" w:rsidRDefault="00A42845" w:rsidP="00A42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73,340</w:t>
            </w:r>
          </w:p>
        </w:tc>
        <w:tc>
          <w:tcPr>
            <w:tcW w:w="144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A861C0" w:rsidRPr="00B87279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297,26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861C0" w:rsidRPr="00D12B44" w:rsidTr="00B87279">
        <w:tc>
          <w:tcPr>
            <w:tcW w:w="1676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A861C0" w:rsidRPr="00B87279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C0" w:rsidRPr="00D12B44" w:rsidTr="00B87279">
        <w:tc>
          <w:tcPr>
            <w:tcW w:w="1676" w:type="pct"/>
          </w:tcPr>
          <w:p w:rsidR="00A861C0" w:rsidRPr="00B87279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3" w:type="pct"/>
            <w:tcBorders>
              <w:bottom w:val="double" w:sz="4" w:space="0" w:color="auto"/>
            </w:tcBorders>
            <w:shd w:val="clear" w:color="auto" w:fill="auto"/>
          </w:tcPr>
          <w:p w:rsidR="00A861C0" w:rsidRPr="00B87279" w:rsidRDefault="00AC387C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338,04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double" w:sz="4" w:space="0" w:color="auto"/>
            </w:tcBorders>
            <w:shd w:val="clear" w:color="auto" w:fill="auto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560,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</w:t>
            </w:r>
            <w:r w:rsidR="008D59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A861C0" w:rsidRPr="00A42845" w:rsidRDefault="00A42845" w:rsidP="00A42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845">
              <w:rPr>
                <w:rFonts w:ascii="Angsana New" w:hAnsi="Angsana New"/>
                <w:b/>
                <w:bCs/>
                <w:sz w:val="30"/>
                <w:szCs w:val="30"/>
              </w:rPr>
              <w:t>251,543</w:t>
            </w:r>
          </w:p>
        </w:tc>
        <w:tc>
          <w:tcPr>
            <w:tcW w:w="144" w:type="pct"/>
          </w:tcPr>
          <w:p w:rsidR="00A861C0" w:rsidRPr="00111DC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:rsidR="00A861C0" w:rsidRPr="00111DC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sz w:val="30"/>
                <w:szCs w:val="30"/>
              </w:rPr>
              <w:t>495,59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B320FA" w:rsidRDefault="00B320FA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F83075" w:rsidRDefault="007F12E9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D12B44">
        <w:rPr>
          <w:rFonts w:ascii="Angsana New" w:hAnsi="Angsana New" w:cs="Angsana New" w:hint="cs"/>
          <w:cs/>
          <w:lang w:val="en-US"/>
        </w:rPr>
        <w:t>โดยปกติระยะเวลาการให้สินเชื่อแก่ลูกค้าของกลุ่มบริษัทมีระยะเวลา</w:t>
      </w:r>
      <w:r w:rsidRPr="00C14C62">
        <w:rPr>
          <w:rFonts w:ascii="Angsana New" w:hAnsi="Angsana New" w:cs="Angsana New" w:hint="cs"/>
          <w:cs/>
          <w:lang w:val="en-US"/>
        </w:rPr>
        <w:t>ตั้งแต่</w:t>
      </w:r>
      <w:r w:rsidRPr="00C14C62">
        <w:rPr>
          <w:rFonts w:ascii="Angsana New" w:hAnsi="Angsana New" w:cs="Angsana New"/>
          <w:cs/>
          <w:lang w:val="en-US"/>
        </w:rPr>
        <w:t xml:space="preserve"> </w:t>
      </w:r>
      <w:r w:rsidR="00C14C62" w:rsidRPr="00C14C62">
        <w:rPr>
          <w:rFonts w:ascii="Angsana New" w:hAnsi="Angsana New" w:cs="Angsana New"/>
          <w:lang w:val="en-US"/>
        </w:rPr>
        <w:t xml:space="preserve">30 </w:t>
      </w:r>
      <w:r w:rsidRPr="00C14C62">
        <w:rPr>
          <w:rFonts w:ascii="Angsana New" w:hAnsi="Angsana New" w:cs="Angsana New" w:hint="cs"/>
          <w:cs/>
          <w:lang w:val="en-US"/>
        </w:rPr>
        <w:t>วัน</w:t>
      </w:r>
      <w:r w:rsidRPr="00D12B44">
        <w:rPr>
          <w:rFonts w:ascii="Angsana New" w:hAnsi="Angsana New" w:cs="Angsana New"/>
          <w:cs/>
          <w:lang w:val="en-US"/>
        </w:rPr>
        <w:t xml:space="preserve"> </w:t>
      </w:r>
      <w:r w:rsidRPr="00D12B44">
        <w:rPr>
          <w:rFonts w:ascii="Angsana New" w:hAnsi="Angsana New" w:cs="Angsana New" w:hint="cs"/>
          <w:cs/>
          <w:lang w:val="en-US"/>
        </w:rPr>
        <w:t>ถึง</w:t>
      </w:r>
      <w:r w:rsidR="00C14C62">
        <w:rPr>
          <w:rFonts w:ascii="Angsana New" w:hAnsi="Angsana New" w:cs="Angsana New"/>
          <w:lang w:val="en-US"/>
        </w:rPr>
        <w:t xml:space="preserve"> 90</w:t>
      </w:r>
      <w:r w:rsidRPr="00D12B44">
        <w:rPr>
          <w:rFonts w:ascii="Angsana New" w:hAnsi="Angsana New" w:cs="Angsana New"/>
          <w:lang w:val="en-US"/>
        </w:rPr>
        <w:t xml:space="preserve"> </w:t>
      </w:r>
      <w:r w:rsidRPr="00D12B44">
        <w:rPr>
          <w:rFonts w:ascii="Angsana New" w:hAnsi="Angsana New" w:cs="Angsana New" w:hint="cs"/>
          <w:cs/>
          <w:lang w:val="en-US"/>
        </w:rPr>
        <w:t>วัน</w:t>
      </w:r>
    </w:p>
    <w:p w:rsidR="000C37DE" w:rsidRDefault="000C37DE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562CEB" w:rsidRPr="00A379D2" w:rsidRDefault="00562CEB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b/>
          <w:bCs/>
          <w:lang w:val="en-US"/>
        </w:rPr>
      </w:pPr>
      <w:r w:rsidRPr="00A379D2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A379D2">
        <w:rPr>
          <w:rFonts w:ascii="Angsana New" w:hAnsi="Angsana New" w:cs="Angsana New" w:hint="cs"/>
          <w:b/>
          <w:bCs/>
          <w:cs/>
          <w:lang w:val="en-US"/>
        </w:rPr>
        <w:t>อื่น</w:t>
      </w: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8871" w:type="dxa"/>
        <w:tblInd w:w="558" w:type="dxa"/>
        <w:tblLook w:val="01E0" w:firstRow="1" w:lastRow="1" w:firstColumn="1" w:lastColumn="1" w:noHBand="0" w:noVBand="0"/>
      </w:tblPr>
      <w:tblGrid>
        <w:gridCol w:w="2656"/>
        <w:gridCol w:w="566"/>
        <w:gridCol w:w="1207"/>
        <w:gridCol w:w="258"/>
        <w:gridCol w:w="1261"/>
        <w:gridCol w:w="234"/>
        <w:gridCol w:w="1227"/>
        <w:gridCol w:w="245"/>
        <w:gridCol w:w="1206"/>
        <w:gridCol w:w="11"/>
      </w:tblGrid>
      <w:tr w:rsidR="00562CEB" w:rsidRPr="00D12B44" w:rsidTr="00D35F62">
        <w:trPr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D35F62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:rsidR="00562CEB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8" w:type="dxa"/>
            <w:shd w:val="clear" w:color="auto" w:fill="auto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562CEB" w:rsidRPr="00D12B44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115A" w:rsidRPr="00D12B44" w:rsidTr="00D35F62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D35F62">
        <w:trPr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9" w:type="dxa"/>
            <w:gridSpan w:val="8"/>
            <w:shd w:val="clear" w:color="auto" w:fill="auto"/>
          </w:tcPr>
          <w:p w:rsidR="00562CEB" w:rsidRPr="00D12B44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2CEB" w:rsidRPr="00D12B44" w:rsidTr="00D35F62">
        <w:trPr>
          <w:trHeight w:val="404"/>
        </w:trPr>
        <w:tc>
          <w:tcPr>
            <w:tcW w:w="2656" w:type="dxa"/>
            <w:shd w:val="clear" w:color="auto" w:fill="auto"/>
          </w:tcPr>
          <w:p w:rsidR="00562CEB" w:rsidRPr="00D12B44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566" w:type="dxa"/>
          </w:tcPr>
          <w:p w:rsidR="00562CEB" w:rsidRPr="00D12B44" w:rsidRDefault="00562CEB" w:rsidP="00F250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562CEB" w:rsidRPr="00D12B44" w:rsidRDefault="00EE3D46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258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562CEB" w:rsidRPr="00604C53" w:rsidRDefault="00BB5D58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  <w:tc>
          <w:tcPr>
            <w:tcW w:w="234" w:type="dxa"/>
            <w:shd w:val="clear" w:color="auto" w:fill="auto"/>
          </w:tcPr>
          <w:p w:rsidR="00562CEB" w:rsidRPr="00604C53" w:rsidRDefault="00562CEB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562CEB" w:rsidRPr="00604C53" w:rsidRDefault="00EE3D46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45" w:type="dxa"/>
            <w:shd w:val="clear" w:color="auto" w:fill="auto"/>
          </w:tcPr>
          <w:p w:rsidR="00562CEB" w:rsidRPr="00604C53" w:rsidRDefault="00562CEB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562CEB" w:rsidRPr="00604C53" w:rsidRDefault="00A96B95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</w:tr>
      <w:tr w:rsidR="00E9115A" w:rsidRPr="00D12B44" w:rsidTr="00D35F62">
        <w:trPr>
          <w:trHeight w:val="404"/>
        </w:trPr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66" w:type="dxa"/>
          </w:tcPr>
          <w:p w:rsidR="00E9115A" w:rsidRPr="00D12B44" w:rsidRDefault="00E9115A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EE3D46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41,976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604C53" w:rsidRDefault="00BB5D58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19,24</w:t>
            </w:r>
            <w:r w:rsidR="005D2C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604C53" w:rsidRDefault="00EE3D46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18,582</w:t>
            </w:r>
          </w:p>
        </w:tc>
        <w:tc>
          <w:tcPr>
            <w:tcW w:w="245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E9115A" w:rsidRPr="00604C53" w:rsidRDefault="00A96B95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18,912</w:t>
            </w:r>
          </w:p>
        </w:tc>
      </w:tr>
      <w:tr w:rsidR="00E9115A" w:rsidRPr="00D12B44" w:rsidTr="00D35F62"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6" w:type="dxa"/>
          </w:tcPr>
          <w:p w:rsidR="00E9115A" w:rsidRPr="00D12B44" w:rsidRDefault="00E9115A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0335A6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25,354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604C53" w:rsidRDefault="00BB5D58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 w:hint="cs"/>
                <w:sz w:val="30"/>
                <w:szCs w:val="30"/>
              </w:rPr>
              <w:t>10,225</w:t>
            </w:r>
          </w:p>
        </w:tc>
        <w:tc>
          <w:tcPr>
            <w:tcW w:w="234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604C53" w:rsidRDefault="000335A6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24,684</w:t>
            </w:r>
          </w:p>
        </w:tc>
        <w:tc>
          <w:tcPr>
            <w:tcW w:w="245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E9115A" w:rsidRPr="00604C53" w:rsidRDefault="00A96B95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9,612</w:t>
            </w:r>
          </w:p>
        </w:tc>
      </w:tr>
      <w:tr w:rsidR="00F83075" w:rsidRPr="00D12B44" w:rsidTr="00D35F62">
        <w:tc>
          <w:tcPr>
            <w:tcW w:w="2656" w:type="dxa"/>
            <w:shd w:val="clear" w:color="auto" w:fill="auto"/>
          </w:tcPr>
          <w:p w:rsidR="00F83075" w:rsidRPr="00885544" w:rsidRDefault="00F83075" w:rsidP="00E9115A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8307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66" w:type="dxa"/>
          </w:tcPr>
          <w:p w:rsidR="00F83075" w:rsidRPr="00D12B44" w:rsidRDefault="00F83075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F83075" w:rsidRPr="00D12B44" w:rsidRDefault="001B7319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2776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:rsidR="00F83075" w:rsidRPr="00D12B44" w:rsidRDefault="00F83075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F83075" w:rsidRPr="00604C53" w:rsidRDefault="00A96B95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20,29</w:t>
            </w:r>
            <w:r w:rsidR="008D59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:rsidR="00F83075" w:rsidRPr="00604C53" w:rsidRDefault="00F83075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F83075" w:rsidRPr="00604C53" w:rsidRDefault="00EE3D46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  <w:tc>
          <w:tcPr>
            <w:tcW w:w="245" w:type="dxa"/>
            <w:shd w:val="clear" w:color="auto" w:fill="auto"/>
          </w:tcPr>
          <w:p w:rsidR="00F83075" w:rsidRPr="00604C53" w:rsidRDefault="00F83075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F83075" w:rsidRPr="00604C53" w:rsidRDefault="00604C53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17,593</w:t>
            </w:r>
          </w:p>
        </w:tc>
      </w:tr>
      <w:tr w:rsidR="00604C53" w:rsidRPr="00D12B44" w:rsidTr="00D35F62">
        <w:tc>
          <w:tcPr>
            <w:tcW w:w="2656" w:type="dxa"/>
            <w:shd w:val="clear" w:color="auto" w:fill="auto"/>
          </w:tcPr>
          <w:p w:rsidR="00604C53" w:rsidRPr="00D12B44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dxa"/>
          </w:tcPr>
          <w:p w:rsidR="00604C53" w:rsidRPr="00D12B44" w:rsidRDefault="00604C53" w:rsidP="00604C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D12B44" w:rsidRDefault="00EE3D46" w:rsidP="00EE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0335A6">
              <w:rPr>
                <w:rFonts w:ascii="Angsana New" w:hAnsi="Angsana New"/>
                <w:b/>
                <w:bCs/>
                <w:sz w:val="30"/>
                <w:szCs w:val="30"/>
              </w:rPr>
              <w:t>87,82</w:t>
            </w:r>
            <w:r w:rsidR="0027765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:rsidR="00604C53" w:rsidRPr="00D12B44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604C53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C53">
              <w:rPr>
                <w:rFonts w:ascii="Angsana New" w:hAnsi="Angsana New"/>
                <w:b/>
                <w:bCs/>
                <w:sz w:val="30"/>
                <w:szCs w:val="30"/>
              </w:rPr>
              <w:t>159,8</w:t>
            </w:r>
            <w:r w:rsidR="008D599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4" w:type="dxa"/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0335A6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61,510</w:t>
            </w:r>
          </w:p>
        </w:tc>
        <w:tc>
          <w:tcPr>
            <w:tcW w:w="245" w:type="dxa"/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604C53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C53"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</w:tbl>
    <w:p w:rsidR="00766658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B26DE" w:rsidRPr="00EC334F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</w:t>
      </w:r>
      <w:r w:rsidR="00855B5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ทรัพย์และหนี้สินที่เกิดจากสัญญา</w:t>
      </w:r>
    </w:p>
    <w:p w:rsidR="00EC334F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8873" w:type="dxa"/>
        <w:tblInd w:w="450" w:type="dxa"/>
        <w:tblLook w:val="01E0" w:firstRow="1" w:lastRow="1" w:firstColumn="1" w:lastColumn="1" w:noHBand="0" w:noVBand="0"/>
      </w:tblPr>
      <w:tblGrid>
        <w:gridCol w:w="3060"/>
        <w:gridCol w:w="231"/>
        <w:gridCol w:w="1260"/>
        <w:gridCol w:w="246"/>
        <w:gridCol w:w="1196"/>
        <w:gridCol w:w="230"/>
        <w:gridCol w:w="1210"/>
        <w:gridCol w:w="238"/>
        <w:gridCol w:w="1202"/>
      </w:tblGrid>
      <w:tr w:rsidR="00EC334F" w:rsidRPr="00D12B44" w:rsidTr="006F5B4E">
        <w:trPr>
          <w:tblHeader/>
        </w:trPr>
        <w:tc>
          <w:tcPr>
            <w:tcW w:w="306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E9" w:rsidRPr="00D12B44" w:rsidTr="006F5B4E">
        <w:trPr>
          <w:tblHeader/>
        </w:trPr>
        <w:tc>
          <w:tcPr>
            <w:tcW w:w="3060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C334F" w:rsidRPr="00D12B44" w:rsidRDefault="0003767C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</w:tcPr>
          <w:p w:rsidR="00EC334F" w:rsidRPr="00D12B44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EC334F" w:rsidRPr="00D12B44" w:rsidRDefault="0003767C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:rsidR="00EC334F" w:rsidRPr="00D12B44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C3BE9" w:rsidRPr="00D12B44" w:rsidTr="006F5B4E">
        <w:trPr>
          <w:tblHeader/>
        </w:trPr>
        <w:tc>
          <w:tcPr>
            <w:tcW w:w="3060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EC334F" w:rsidRPr="00D12B44" w:rsidTr="006F5B4E">
        <w:trPr>
          <w:tblHeader/>
        </w:trPr>
        <w:tc>
          <w:tcPr>
            <w:tcW w:w="306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42F1" w:rsidRPr="00D12B44" w:rsidTr="006F5B4E">
        <w:trPr>
          <w:tblHeader/>
        </w:trPr>
        <w:tc>
          <w:tcPr>
            <w:tcW w:w="3060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1" w:type="dxa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3BE9" w:rsidRPr="00D12B44" w:rsidTr="006F5B4E">
        <w:trPr>
          <w:trHeight w:val="404"/>
        </w:trPr>
        <w:tc>
          <w:tcPr>
            <w:tcW w:w="3060" w:type="dxa"/>
            <w:shd w:val="clear" w:color="auto" w:fill="auto"/>
          </w:tcPr>
          <w:p w:rsidR="00EC334F" w:rsidRPr="002250D4" w:rsidRDefault="00EC334F" w:rsidP="001A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C334F" w:rsidRPr="002250D4" w:rsidRDefault="00D176DC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2,186,964</w:t>
            </w: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EC334F" w:rsidRPr="002250D4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1,691,92</w:t>
            </w:r>
            <w:r w:rsidR="005D2C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EC334F" w:rsidRPr="002250D4" w:rsidRDefault="00D176DC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2,184,521</w:t>
            </w: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C334F" w:rsidRPr="002250D4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1,676,127</w:t>
            </w:r>
          </w:p>
        </w:tc>
      </w:tr>
      <w:tr w:rsidR="009C3BE9" w:rsidRPr="00D12B44" w:rsidTr="006F5B4E">
        <w:trPr>
          <w:trHeight w:val="404"/>
        </w:trPr>
        <w:tc>
          <w:tcPr>
            <w:tcW w:w="3060" w:type="dxa"/>
            <w:shd w:val="clear" w:color="auto" w:fill="auto"/>
          </w:tcPr>
          <w:p w:rsidR="00EC334F" w:rsidRPr="002250D4" w:rsidRDefault="00EC334F" w:rsidP="001A7CE9">
            <w:pPr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2250D4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C334F" w:rsidRPr="002250D4" w:rsidRDefault="00D176DC" w:rsidP="00D176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  <w:r w:rsidRPr="002250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314</w:t>
            </w:r>
            <w:r w:rsidRPr="00225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EC334F" w:rsidRPr="002250D4" w:rsidRDefault="00D176DC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C334F" w:rsidRPr="002250D4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250D4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Pr="002250D4">
              <w:rPr>
                <w:rFonts w:ascii="Angsana New" w:hAnsi="Angsana New"/>
                <w:sz w:val="30"/>
                <w:szCs w:val="30"/>
              </w:rPr>
              <w:t>,17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25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EC334F" w:rsidRPr="002250D4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EC334F" w:rsidRPr="002250D4" w:rsidRDefault="00EC334F" w:rsidP="00CC15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D176DC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336,650</w:t>
            </w:r>
          </w:p>
        </w:tc>
        <w:tc>
          <w:tcPr>
            <w:tcW w:w="246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567,80</w:t>
            </w:r>
            <w:r w:rsidR="005D2C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D176DC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335,348</w:t>
            </w:r>
          </w:p>
        </w:tc>
        <w:tc>
          <w:tcPr>
            <w:tcW w:w="238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2250D4" w:rsidRPr="001A7C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,010</w:t>
            </w: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6142F1" w:rsidRPr="002250D4" w:rsidRDefault="006142F1" w:rsidP="00CC15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6142F1" w:rsidRPr="002250D4" w:rsidRDefault="006142F1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EC334F" w:rsidRPr="002250D4" w:rsidRDefault="006142F1" w:rsidP="00CC152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:rsidR="006142F1" w:rsidRPr="002250D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142F1" w:rsidRPr="002250D4" w:rsidRDefault="00D176DC" w:rsidP="00D176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6142F1" w:rsidRPr="002250D4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4,843</w:t>
            </w: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6142F1" w:rsidRPr="002250D4" w:rsidRDefault="006F5B4E" w:rsidP="0013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6142F1" w:rsidRPr="002250D4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4,79</w:t>
            </w:r>
            <w:r w:rsidR="005D2C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6142F1" w:rsidRPr="002250D4" w:rsidRDefault="006142F1" w:rsidP="009C3BE9">
            <w:pPr>
              <w:ind w:left="240" w:hanging="240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2250D4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:rsidR="006142F1" w:rsidRPr="002250D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142F1" w:rsidRPr="002250D4" w:rsidRDefault="00D176DC" w:rsidP="00D176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6142F1" w:rsidRPr="002250D4" w:rsidRDefault="006F5B4E" w:rsidP="003A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6F5B4E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3A1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41C0" w:rsidRPr="006F5B4E">
              <w:rPr>
                <w:rFonts w:ascii="Angsana New" w:hAnsi="Angsana New"/>
                <w:sz w:val="30"/>
                <w:szCs w:val="30"/>
              </w:rPr>
              <w:t>(6,433)</w:t>
            </w: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6142F1" w:rsidRPr="002250D4" w:rsidRDefault="006F5B4E" w:rsidP="0013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6142F1" w:rsidRPr="002250D4" w:rsidRDefault="006F5B4E" w:rsidP="006F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B4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E041C0" w:rsidRPr="006F5B4E">
              <w:rPr>
                <w:rFonts w:ascii="Angsana New" w:hAnsi="Angsana New"/>
                <w:sz w:val="30"/>
                <w:szCs w:val="30"/>
              </w:rPr>
              <w:t>(6,23</w:t>
            </w:r>
            <w:r w:rsidR="00DE4711">
              <w:rPr>
                <w:rFonts w:ascii="Angsana New" w:hAnsi="Angsana New"/>
                <w:sz w:val="30"/>
                <w:szCs w:val="30"/>
              </w:rPr>
              <w:t>4</w:t>
            </w:r>
            <w:r w:rsidR="00E041C0" w:rsidRPr="002250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3BE9" w:rsidRPr="00D12B44" w:rsidTr="006F5B4E">
        <w:tc>
          <w:tcPr>
            <w:tcW w:w="3060" w:type="dxa"/>
            <w:shd w:val="clear" w:color="auto" w:fill="auto"/>
          </w:tcPr>
          <w:p w:rsidR="006142F1" w:rsidRPr="00D12B4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:rsidR="006142F1" w:rsidRPr="00D12B4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D12B44" w:rsidRDefault="00D176DC" w:rsidP="00D176D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6142F1" w:rsidRPr="00D12B4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3A1027" w:rsidP="003A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E041C0">
              <w:rPr>
                <w:rFonts w:ascii="Angsana New" w:hAnsi="Angsana New"/>
                <w:b/>
                <w:bCs/>
                <w:sz w:val="30"/>
                <w:szCs w:val="30"/>
              </w:rPr>
              <w:t>(1,590)</w:t>
            </w:r>
          </w:p>
        </w:tc>
        <w:tc>
          <w:tcPr>
            <w:tcW w:w="230" w:type="dxa"/>
            <w:shd w:val="clear" w:color="auto" w:fill="auto"/>
          </w:tcPr>
          <w:p w:rsidR="006142F1" w:rsidRPr="00604C53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6F5B4E" w:rsidP="0013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604C53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(1,43</w:t>
            </w:r>
            <w:r w:rsidR="00DE47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C334F" w:rsidRPr="00A44A3A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TFRS 15 </w:t>
      </w:r>
      <w:r>
        <w:rPr>
          <w:rFonts w:ascii="Angsana New" w:hAnsi="Angsana New" w:hint="cs"/>
          <w:sz w:val="30"/>
          <w:szCs w:val="30"/>
          <w:cs/>
        </w:rPr>
        <w:t>อธิบายนิยามของสินทรัพย์และหนี้สินที่เกิดจากสัญญา ดังนี้</w:t>
      </w: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43884">
        <w:rPr>
          <w:rFonts w:ascii="Angsana New" w:hAnsi="Angsana New" w:hint="cs"/>
          <w:sz w:val="30"/>
          <w:szCs w:val="30"/>
          <w:cs/>
        </w:rPr>
        <w:t>สินทรัพย์ที่เกิดจากสัญญาโดยส่วนใหญ่แสดงถึงสิทธิของกลุ่มบริษั</w:t>
      </w:r>
      <w:r w:rsidRPr="00D12B44">
        <w:rPr>
          <w:rFonts w:ascii="Angsana New" w:hAnsi="Angsana New" w:hint="cs"/>
          <w:sz w:val="30"/>
          <w:szCs w:val="30"/>
          <w:cs/>
        </w:rPr>
        <w:t>ทและบริษัทในการได้รับสิ่งตอบแทนจากสินค้าสั่งทำ</w:t>
      </w:r>
      <w:r w:rsidR="002B09AF">
        <w:rPr>
          <w:rFonts w:ascii="Angsana New" w:hAnsi="Angsana New" w:hint="cs"/>
          <w:sz w:val="30"/>
          <w:szCs w:val="30"/>
          <w:cs/>
        </w:rPr>
        <w:t>หรือบริการที่ส่งมอบ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เพื่อเป็นการแลกเปลี่ยนกับงานที่ทำเสร็จ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แต่ยังไม่ได้เรียกชำระ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ณ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สินทรัพย์ที่เกิดจากสัญญาจะโอนไปเป็นลูกหนี้เมื่อกลุ่มบริษัทและบริษัทมีสิทธิในการไ</w:t>
      </w:r>
      <w:r>
        <w:rPr>
          <w:rFonts w:ascii="Angsana New" w:hAnsi="Angsana New" w:hint="cs"/>
          <w:sz w:val="30"/>
          <w:szCs w:val="30"/>
          <w:cs/>
        </w:rPr>
        <w:t>ด้รับสิ่งตอบแทนโดยไม่มีเงื่อนไข</w:t>
      </w:r>
      <w:r w:rsidR="002B09AF">
        <w:rPr>
          <w:rFonts w:ascii="Angsana New" w:hAnsi="Angsana New"/>
          <w:sz w:val="30"/>
          <w:szCs w:val="30"/>
          <w:cs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>ซึ่งโดยทั่วไปเกิดขึ้นเมื่อออกใบแจ้งหนี้</w:t>
      </w: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44A3A" w:rsidRDefault="00A44A3A" w:rsidP="00AF0C8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AF0C89">
        <w:rPr>
          <w:rFonts w:ascii="Angsana New" w:hAnsi="Angsana New" w:hint="cs"/>
          <w:sz w:val="30"/>
          <w:szCs w:val="30"/>
          <w:cs/>
        </w:rPr>
        <w:t>หรือให้บริการ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</w:t>
      </w:r>
      <w:r w:rsidR="002B09AF">
        <w:rPr>
          <w:rFonts w:ascii="Angsana New" w:hAnsi="Angsana New" w:hint="cs"/>
          <w:sz w:val="30"/>
          <w:szCs w:val="30"/>
          <w:cs/>
        </w:rPr>
        <w:t>หรือบริการ</w:t>
      </w:r>
      <w:r w:rsidRPr="00D12B44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766658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44A3A" w:rsidRPr="002A7A5F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0082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:rsidR="00A44A3A" w:rsidRPr="002A7A5F" w:rsidRDefault="00A44A3A" w:rsidP="002A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2"/>
        <w:gridCol w:w="1260"/>
        <w:gridCol w:w="252"/>
        <w:gridCol w:w="1278"/>
        <w:gridCol w:w="257"/>
        <w:gridCol w:w="1273"/>
        <w:gridCol w:w="249"/>
        <w:gridCol w:w="1371"/>
      </w:tblGrid>
      <w:tr w:rsidR="00060082" w:rsidRPr="00AC6441" w:rsidTr="00486319">
        <w:trPr>
          <w:tblHeader/>
        </w:trPr>
        <w:tc>
          <w:tcPr>
            <w:tcW w:w="3132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082" w:rsidRPr="00AC6441" w:rsidTr="0048631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132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60082" w:rsidRPr="00B87011" w:rsidRDefault="0003767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060082" w:rsidRPr="00B87011" w:rsidRDefault="0003767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9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0082" w:rsidRPr="00AC6441" w:rsidTr="0048631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132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60082" w:rsidRPr="00B8701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060082" w:rsidRPr="00B87011" w:rsidRDefault="00060082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9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60082" w:rsidRPr="00B8701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0082" w:rsidRPr="00AC6441" w:rsidTr="00E01DE9">
        <w:tc>
          <w:tcPr>
            <w:tcW w:w="3132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03767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C6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9668EE" w:rsidRPr="00585F28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22,141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:rsidR="009668EE" w:rsidRPr="007A2206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206">
              <w:rPr>
                <w:rFonts w:ascii="Angsana New" w:hAnsi="Angsana New" w:hint="cs"/>
                <w:sz w:val="30"/>
                <w:szCs w:val="30"/>
              </w:rPr>
              <w:t>23,341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</w:tcPr>
          <w:p w:rsidR="009668EE" w:rsidRPr="00A5008D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22,048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</w:tcPr>
          <w:p w:rsidR="009668EE" w:rsidRPr="00A6145E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23,249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585F28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327,972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9668EE" w:rsidRPr="007A2206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206">
              <w:rPr>
                <w:rFonts w:ascii="Angsana New" w:hAnsi="Angsana New"/>
                <w:sz w:val="30"/>
                <w:szCs w:val="30"/>
              </w:rPr>
              <w:t>89,36</w:t>
            </w:r>
            <w:r w:rsidR="00B17B0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A5008D" w:rsidRDefault="00EA3272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319,208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78,83</w:t>
            </w:r>
            <w:r w:rsidR="00B17B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585F28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</w:t>
            </w:r>
            <w:r w:rsidR="00137B64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668EE" w:rsidRPr="007A2206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6119">
              <w:rPr>
                <w:rFonts w:ascii="Angsana New" w:hAnsi="Angsana New"/>
                <w:sz w:val="30"/>
                <w:szCs w:val="30"/>
              </w:rPr>
              <w:t>76</w:t>
            </w:r>
            <w:r w:rsidRPr="007A2206"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80</w:t>
            </w:r>
            <w:r w:rsidR="00FB3F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A6145E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>227,589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668EE" w:rsidRPr="00A6145E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3</w:t>
            </w:r>
            <w:r w:rsidR="00A46119">
              <w:rPr>
                <w:rFonts w:ascii="Angsana New" w:hAnsi="Angsana New"/>
                <w:sz w:val="30"/>
                <w:szCs w:val="30"/>
              </w:rPr>
              <w:t>31</w:t>
            </w:r>
            <w:r w:rsidRPr="00A5008D"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D83927" w:rsidRPr="00AC6441" w:rsidTr="00E01DE9">
        <w:tc>
          <w:tcPr>
            <w:tcW w:w="3132" w:type="dxa"/>
          </w:tcPr>
          <w:p w:rsidR="00D83927" w:rsidRPr="00AC6441" w:rsidRDefault="00D83927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D83927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13,295</w:t>
            </w:r>
          </w:p>
        </w:tc>
        <w:tc>
          <w:tcPr>
            <w:tcW w:w="252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3927" w:rsidRDefault="00A46119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</w:t>
            </w:r>
            <w:r w:rsidR="00FB3F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D83927" w:rsidRPr="00A5008D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12,655</w:t>
            </w:r>
          </w:p>
        </w:tc>
        <w:tc>
          <w:tcPr>
            <w:tcW w:w="249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3927" w:rsidRPr="00A5008D" w:rsidRDefault="00A46119" w:rsidP="0043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</w:t>
            </w:r>
            <w:r w:rsidR="004325F2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A6145E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>9,126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9668EE" w:rsidRPr="007A2206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206">
              <w:rPr>
                <w:rFonts w:ascii="Angsana New" w:hAnsi="Angsana New"/>
                <w:sz w:val="30"/>
                <w:szCs w:val="30"/>
              </w:rPr>
              <w:t>1,9</w:t>
            </w:r>
            <w:r w:rsidR="00FB3F2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EA3272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>8,595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1,9</w:t>
            </w:r>
            <w:r w:rsidR="00B17B07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เงินมัดจำค่าซื้อวัตถุดิบ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585F28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36,394</w:t>
            </w:r>
          </w:p>
        </w:tc>
        <w:tc>
          <w:tcPr>
            <w:tcW w:w="252" w:type="dxa"/>
          </w:tcPr>
          <w:p w:rsidR="009668EE" w:rsidRPr="00844FA9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268,35</w:t>
            </w:r>
            <w:r w:rsidR="00FB3F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EA3272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>36,394</w:t>
            </w:r>
          </w:p>
        </w:tc>
        <w:tc>
          <w:tcPr>
            <w:tcW w:w="249" w:type="dxa"/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431FF5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268,35</w:t>
            </w:r>
            <w:r w:rsidR="00B17B0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68EE" w:rsidRPr="00EA3272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3272">
              <w:rPr>
                <w:rFonts w:ascii="Angsana New" w:hAnsi="Angsana New"/>
                <w:b/>
                <w:bCs/>
                <w:sz w:val="30"/>
                <w:szCs w:val="30"/>
              </w:rPr>
              <w:t>695,</w:t>
            </w:r>
            <w:r w:rsidR="00137B6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CC338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9668EE" w:rsidRPr="00EA3272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EA3272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3272">
              <w:rPr>
                <w:rFonts w:ascii="Angsana New" w:hAnsi="Angsana New"/>
                <w:b/>
                <w:bCs/>
                <w:sz w:val="30"/>
                <w:szCs w:val="30"/>
              </w:rPr>
              <w:t>776,3</w:t>
            </w:r>
            <w:r w:rsidR="00B17B07" w:rsidRPr="00EA3272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57" w:type="dxa"/>
          </w:tcPr>
          <w:p w:rsidR="009668EE" w:rsidRPr="00EA3272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EA3272" w:rsidRDefault="00EA3272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3272">
              <w:rPr>
                <w:rFonts w:ascii="Angsana New" w:hAnsi="Angsana New"/>
                <w:b/>
                <w:bCs/>
                <w:sz w:val="30"/>
                <w:szCs w:val="30"/>
              </w:rPr>
              <w:t>626,48</w:t>
            </w:r>
            <w:r w:rsidR="0031056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A5008D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b/>
                <w:bCs/>
                <w:sz w:val="30"/>
                <w:szCs w:val="30"/>
              </w:rPr>
              <w:t>720,18</w:t>
            </w:r>
            <w:r w:rsidR="004325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A5008D" w:rsidRDefault="00EA3272" w:rsidP="00EA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A2206">
              <w:rPr>
                <w:rFonts w:ascii="Angsana New" w:hAnsi="Angsana New"/>
                <w:sz w:val="30"/>
                <w:szCs w:val="30"/>
              </w:rPr>
              <w:t>11,1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7A2206" w:rsidRDefault="00EA3272" w:rsidP="00EA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A2206">
              <w:rPr>
                <w:rFonts w:ascii="Angsana New" w:hAnsi="Angsana New"/>
                <w:sz w:val="30"/>
                <w:szCs w:val="30"/>
              </w:rPr>
              <w:t>11,14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EA3272" w:rsidRDefault="00EA3272" w:rsidP="00EA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75"/>
              <w:rPr>
                <w:rFonts w:ascii="Angsana New" w:hAnsi="Angsana New"/>
                <w:sz w:val="30"/>
                <w:szCs w:val="30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EA3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A3272">
              <w:rPr>
                <w:rFonts w:ascii="Angsana New" w:hAnsi="Angsana New"/>
                <w:sz w:val="30"/>
                <w:szCs w:val="30"/>
              </w:rPr>
              <w:t>9,839</w:t>
            </w:r>
            <w:r w:rsidRPr="00EA327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A5008D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5008D">
              <w:rPr>
                <w:rFonts w:ascii="Angsana New" w:hAnsi="Angsana New"/>
                <w:sz w:val="30"/>
                <w:szCs w:val="30"/>
              </w:rPr>
              <w:t>9,</w:t>
            </w:r>
            <w:r w:rsidR="00B17B07">
              <w:rPr>
                <w:rFonts w:ascii="Angsana New" w:hAnsi="Angsana New"/>
                <w:sz w:val="30"/>
                <w:szCs w:val="30"/>
              </w:rPr>
              <w:t>8</w:t>
            </w:r>
            <w:r w:rsidR="004325F2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668EE" w:rsidRPr="00AC6441" w:rsidTr="00E01DE9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7273B9" w:rsidRDefault="00EA3272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684,</w:t>
            </w:r>
            <w:r w:rsidR="00137B64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52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7A2206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  <w:r w:rsidRPr="007A22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57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EA3272" w:rsidRDefault="00EA3272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3272">
              <w:rPr>
                <w:rFonts w:ascii="Angsana New" w:hAnsi="Angsana New"/>
                <w:b/>
                <w:bCs/>
                <w:sz w:val="30"/>
                <w:szCs w:val="30"/>
              </w:rPr>
              <w:t>616,650</w:t>
            </w:r>
          </w:p>
        </w:tc>
        <w:tc>
          <w:tcPr>
            <w:tcW w:w="249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AA08B7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AA08B7">
              <w:rPr>
                <w:rFonts w:ascii="Angsana New" w:hAnsi="Angsana New"/>
                <w:b/>
                <w:bCs/>
                <w:sz w:val="30"/>
                <w:szCs w:val="30"/>
              </w:rPr>
              <w:t>710,35</w:t>
            </w:r>
            <w:r w:rsidR="00B17B0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A44A3A" w:rsidRDefault="00A44A3A" w:rsidP="0006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74D5E" w:rsidRPr="00D12B44" w:rsidRDefault="00574D5E" w:rsidP="00574D5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:rsidR="00574D5E" w:rsidRPr="00D12B44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574D5E" w:rsidRPr="00D12B44" w:rsidRDefault="00574D5E" w:rsidP="005F4BBC">
            <w:pPr>
              <w:jc w:val="center"/>
              <w:rPr>
                <w:b/>
                <w:bCs/>
                <w:sz w:val="30"/>
                <w:szCs w:val="30"/>
              </w:rPr>
            </w:pPr>
            <w:r w:rsidRPr="00D12B44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:rsidR="00574D5E" w:rsidRPr="00D12B44" w:rsidRDefault="00574D5E" w:rsidP="005F4BBC">
            <w:pPr>
              <w:jc w:val="center"/>
              <w:rPr>
                <w:b/>
                <w:bCs/>
                <w:sz w:val="30"/>
                <w:szCs w:val="30"/>
              </w:rPr>
            </w:pPr>
            <w:r w:rsidRPr="00D12B44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12B44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74D5E" w:rsidRPr="00D12B44" w:rsidTr="005F4BBC"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D12B4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EA32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A3272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3</w:t>
            </w:r>
            <w:r w:rsidRPr="00EA327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0</w:t>
            </w:r>
            <w:r w:rsidRPr="00EA3272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EA32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74D5E" w:rsidRPr="00D12B44" w:rsidRDefault="00574D5E" w:rsidP="005F4BB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574D5E" w:rsidRPr="00D12B44" w:rsidRDefault="00574D5E" w:rsidP="005F4BB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A10E7F" w:rsidRDefault="00574D5E" w:rsidP="005F4BBC">
            <w:pPr>
              <w:ind w:right="-468"/>
              <w:rPr>
                <w:rStyle w:val="Emphasis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574D5E" w:rsidRPr="00A6145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A3272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sz w:val="30"/>
                <w:szCs w:val="30"/>
              </w:rPr>
              <w:t>2,67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02" w:type="dxa"/>
            <w:shd w:val="clear" w:color="auto" w:fill="auto"/>
          </w:tcPr>
          <w:p w:rsidR="00574D5E" w:rsidRPr="009568D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06" w:type="dxa"/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sz w:val="30"/>
                <w:szCs w:val="30"/>
              </w:rPr>
              <w:t>2,81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งขาดทุนสุทธิ</w:t>
            </w:r>
          </w:p>
        </w:tc>
        <w:tc>
          <w:tcPr>
            <w:tcW w:w="1260" w:type="dxa"/>
            <w:shd w:val="clear" w:color="auto" w:fill="auto"/>
          </w:tcPr>
          <w:p w:rsidR="00574D5E" w:rsidRPr="00A6145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574D5E" w:rsidRPr="009568D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ind w:left="189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74D5E" w:rsidRPr="00A6145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(48)</w:t>
            </w: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270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574D5E" w:rsidRPr="009568D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4D5E" w:rsidRPr="00C850FD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421875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2,504</w:t>
            </w: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C850FD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F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:rsidR="00574D5E" w:rsidRPr="00C850FD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C850FD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:rsidR="00574D5E" w:rsidRPr="00C850FD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C850FD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FD">
              <w:rPr>
                <w:rFonts w:ascii="Angsana New" w:hAnsi="Angsana New" w:hint="cs"/>
                <w:b/>
                <w:bCs/>
                <w:sz w:val="30"/>
                <w:szCs w:val="30"/>
              </w:rPr>
              <w:t>2,81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74D5E" w:rsidRPr="00D12B44" w:rsidTr="005F4BBC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74D5E" w:rsidRPr="00421875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b/>
                <w:bCs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74D5E" w:rsidRPr="00060082" w:rsidRDefault="00574D5E" w:rsidP="005F4BB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74D5E" w:rsidRPr="0006008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74D5E" w:rsidRPr="008E0E6F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b/>
                <w:bCs/>
                <w:sz w:val="30"/>
                <w:szCs w:val="30"/>
              </w:rPr>
              <w:t>2,81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574D5E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Sect="00593B11">
          <w:head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574D5E" w:rsidRPr="00D12B44" w:rsidRDefault="00574D5E" w:rsidP="00574D5E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lastRenderedPageBreak/>
        <w:t>เ</w:t>
      </w:r>
      <w:r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Pr="00D12B44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2562  </w:t>
      </w:r>
      <w:r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หก</w:t>
      </w:r>
      <w:r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Pr="008E53DC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2562 </w:t>
      </w:r>
      <w:r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574D5E" w:rsidRPr="00D12B44" w:rsidRDefault="00574D5E" w:rsidP="00574D5E">
      <w:pPr>
        <w:rPr>
          <w:rFonts w:ascii="Angsana New" w:hAnsi="Angsana New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74D5E" w:rsidRPr="00D12B44" w:rsidDel="006854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574D5E" w:rsidRPr="00D12B44" w:rsidTr="005F4BBC">
        <w:trPr>
          <w:cantSplit/>
          <w:trHeight w:val="254"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9D0692" w:rsidRDefault="00574D5E" w:rsidP="005F4BB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69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D12B44" w:rsidTr="005F4BBC">
        <w:trPr>
          <w:cantSplit/>
        </w:trPr>
        <w:tc>
          <w:tcPr>
            <w:tcW w:w="235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:rsidR="00574D5E" w:rsidRPr="0023208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2084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574D5E" w:rsidRPr="0023208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2084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574D5E" w:rsidRPr="00232084" w:rsidRDefault="00574D5E" w:rsidP="005F4BB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2084">
              <w:rPr>
                <w:rFonts w:ascii="Angsana New" w:hAnsi="Angsana New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2084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32084"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3208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23208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23208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2084">
              <w:rPr>
                <w:rFonts w:ascii="Angsana New" w:hAnsi="Angsana New"/>
                <w:sz w:val="24"/>
                <w:szCs w:val="24"/>
              </w:rPr>
              <w:t>2,504</w:t>
            </w:r>
          </w:p>
        </w:tc>
        <w:tc>
          <w:tcPr>
            <w:tcW w:w="18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32084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2,552</w:t>
            </w:r>
          </w:p>
        </w:tc>
        <w:tc>
          <w:tcPr>
            <w:tcW w:w="180" w:type="dxa"/>
            <w:shd w:val="clear" w:color="auto" w:fill="auto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208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74D5E" w:rsidRPr="00232084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3208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574D5E" w:rsidRPr="00D12B44" w:rsidRDefault="00574D5E" w:rsidP="00574D5E">
      <w:pPr>
        <w:jc w:val="center"/>
        <w:rPr>
          <w:rFonts w:ascii="Angsana New" w:hAnsi="Angsana New"/>
          <w:sz w:val="30"/>
          <w:szCs w:val="30"/>
        </w:rPr>
      </w:pPr>
    </w:p>
    <w:tbl>
      <w:tblPr>
        <w:tblW w:w="1504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811"/>
        <w:gridCol w:w="182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574D5E" w:rsidRPr="00D12B44" w:rsidDel="006854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ราคาทุน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574D5E" w:rsidRPr="00D12B44" w:rsidRDefault="00574D5E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574D5E" w:rsidRPr="00D12B44" w:rsidTr="005F4BBC">
        <w:trPr>
          <w:cantSplit/>
          <w:trHeight w:val="254"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9D0692" w:rsidRDefault="00574D5E" w:rsidP="005F4BB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69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1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12B44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D12B44" w:rsidTr="005F4BBC">
        <w:trPr>
          <w:cantSplit/>
        </w:trPr>
        <w:tc>
          <w:tcPr>
            <w:tcW w:w="2350" w:type="dxa"/>
            <w:shd w:val="clear" w:color="auto" w:fill="auto"/>
          </w:tcPr>
          <w:p w:rsidR="00574D5E" w:rsidRPr="00D12B44" w:rsidRDefault="00574D5E" w:rsidP="005F4BBC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811" w:type="dxa"/>
            <w:shd w:val="clear" w:color="auto" w:fill="auto"/>
          </w:tcPr>
          <w:p w:rsidR="00574D5E" w:rsidRPr="00D45D3B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D3B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574D5E" w:rsidRPr="00D45D3B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D3B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574D5E" w:rsidRPr="00D45D3B" w:rsidRDefault="00574D5E" w:rsidP="005F4BB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574D5E" w:rsidRPr="00D45D3B" w:rsidRDefault="00574D5E" w:rsidP="005F4BBC">
            <w:pPr>
              <w:pStyle w:val="acctfourfigures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D45D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45D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45D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D5E" w:rsidRPr="00D45D3B" w:rsidRDefault="00574D5E" w:rsidP="005F4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45D3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574D5E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lang w:eastAsia="th-TH"/>
        </w:rPr>
      </w:pPr>
    </w:p>
    <w:p w:rsidR="00574D5E" w:rsidRPr="00063477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sz w:val="30"/>
          <w:szCs w:val="30"/>
        </w:rPr>
      </w:pPr>
      <w:r w:rsidRPr="00063477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063477">
        <w:rPr>
          <w:rFonts w:ascii="Angsana New" w:hAnsi="Angsana New"/>
          <w:sz w:val="30"/>
          <w:szCs w:val="30"/>
        </w:rPr>
        <w:t xml:space="preserve"> </w:t>
      </w:r>
      <w:r w:rsidRPr="00063477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:rsidR="00574D5E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574D5E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574D5E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Sect="004331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531857" w:rsidRPr="0007125B" w:rsidRDefault="00531857" w:rsidP="003C1C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7125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:rsidR="0027029F" w:rsidRPr="00766658" w:rsidRDefault="0027029F" w:rsidP="0076665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7029F" w:rsidRDefault="0027029F" w:rsidP="004078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กลุ่มร่วมทำงาน </w:t>
      </w:r>
      <w:r>
        <w:rPr>
          <w:rFonts w:ascii="Angsana New" w:hAnsi="Angsana New"/>
          <w:sz w:val="30"/>
          <w:szCs w:val="30"/>
        </w:rPr>
        <w:t xml:space="preserve">SCN-CHO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>
        <w:rPr>
          <w:rFonts w:ascii="Angsana New" w:hAnsi="Angsana New"/>
          <w:sz w:val="30"/>
          <w:szCs w:val="30"/>
        </w:rPr>
        <w:t>(NGV)</w:t>
      </w:r>
      <w:r>
        <w:rPr>
          <w:rFonts w:ascii="Angsana New" w:hAnsi="Angsana New" w:hint="cs"/>
          <w:sz w:val="30"/>
          <w:szCs w:val="30"/>
          <w:cs/>
        </w:rPr>
        <w:t xml:space="preserve"> ส่วนที่เหลือจำนวน </w:t>
      </w:r>
      <w:r>
        <w:rPr>
          <w:rFonts w:ascii="Angsana New" w:hAnsi="Angsana New"/>
          <w:sz w:val="30"/>
          <w:szCs w:val="30"/>
        </w:rPr>
        <w:t>189</w:t>
      </w:r>
      <w:r>
        <w:rPr>
          <w:rFonts w:ascii="Angsana New" w:hAnsi="Angsana New" w:hint="cs"/>
          <w:sz w:val="30"/>
          <w:szCs w:val="30"/>
          <w:cs/>
        </w:rPr>
        <w:t xml:space="preserve"> คันแก่องค์การขนส่งมวลชนกรุงเทพเป็นที่เรียบร้อยแล้ว ทั้งนี้ภายใต้สัญญา กลุ่มร่วมทำงาน </w:t>
      </w:r>
      <w:r>
        <w:rPr>
          <w:rFonts w:ascii="Angsana New" w:hAnsi="Angsana New"/>
          <w:sz w:val="30"/>
          <w:szCs w:val="30"/>
        </w:rPr>
        <w:t xml:space="preserve">SCN-CHO </w:t>
      </w:r>
      <w:r>
        <w:rPr>
          <w:rFonts w:ascii="Angsana New" w:hAnsi="Angsana New" w:hint="cs"/>
          <w:sz w:val="30"/>
          <w:szCs w:val="30"/>
          <w:cs/>
        </w:rPr>
        <w:t xml:space="preserve">จะให้บริการซ่อมแซมและบำรุงรักษารถยนต์โดยสารดังกล่าวตามจำนวนสัญญา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นับตั้งแต่วันเริ่มเดินรถโดยสารแต่ละ</w:t>
      </w:r>
      <w:r w:rsidRPr="0027029F">
        <w:rPr>
          <w:rFonts w:ascii="Angsana New" w:hAnsi="Angsana New" w:hint="cs"/>
          <w:sz w:val="30"/>
          <w:szCs w:val="30"/>
          <w:cs/>
        </w:rPr>
        <w:t>คันเป็นต้น</w:t>
      </w:r>
      <w:r>
        <w:rPr>
          <w:rFonts w:ascii="Angsana New" w:hAnsi="Angsana New" w:hint="cs"/>
          <w:sz w:val="30"/>
          <w:szCs w:val="30"/>
          <w:cs/>
        </w:rPr>
        <w:t>ไป</w:t>
      </w:r>
    </w:p>
    <w:p w:rsidR="00574D5E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74D5E" w:rsidRDefault="00574D5E" w:rsidP="00574D5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74D5E" w:rsidRPr="00D12B44" w:rsidTr="005F4BBC">
        <w:tc>
          <w:tcPr>
            <w:tcW w:w="6417" w:type="dxa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74D5E" w:rsidRPr="00D12B44" w:rsidTr="005F4BBC">
        <w:tc>
          <w:tcPr>
            <w:tcW w:w="6417" w:type="dxa"/>
          </w:tcPr>
          <w:p w:rsidR="00574D5E" w:rsidRPr="0003767C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1C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3C1C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C1C6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C1C6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0 </w:t>
            </w:r>
            <w:r w:rsidRPr="0003767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dxa"/>
          </w:tcPr>
          <w:p w:rsidR="00574D5E" w:rsidRPr="00D12B44" w:rsidRDefault="00574D5E" w:rsidP="005F4BB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74D5E" w:rsidRPr="00D12B44" w:rsidRDefault="00574D5E" w:rsidP="005F4BB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4D5E" w:rsidRPr="00D12B44" w:rsidRDefault="00574D5E" w:rsidP="005F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74D5E" w:rsidRPr="00D12B44" w:rsidTr="005F4BBC">
        <w:tc>
          <w:tcPr>
            <w:tcW w:w="6417" w:type="dxa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574D5E" w:rsidRPr="00D12B44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74D5E" w:rsidRPr="00D12B44" w:rsidTr="005F4BBC">
        <w:tc>
          <w:tcPr>
            <w:tcW w:w="6417" w:type="dxa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:rsidR="00574D5E" w:rsidRPr="00EF1A0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23,600</w:t>
            </w:r>
          </w:p>
        </w:tc>
        <w:tc>
          <w:tcPr>
            <w:tcW w:w="270" w:type="dxa"/>
          </w:tcPr>
          <w:p w:rsidR="00574D5E" w:rsidRPr="00EF1A0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4D5E" w:rsidRPr="00EF1A02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23,600</w:t>
            </w:r>
          </w:p>
        </w:tc>
      </w:tr>
      <w:tr w:rsidR="00574D5E" w:rsidRPr="00D12B44" w:rsidTr="005F4BBC">
        <w:tc>
          <w:tcPr>
            <w:tcW w:w="6417" w:type="dxa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BC00D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:rsidR="00574D5E" w:rsidRPr="00DC65F7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D5E" w:rsidRPr="00DC65F7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23,600</w:t>
            </w:r>
          </w:p>
        </w:tc>
      </w:tr>
      <w:tr w:rsidR="00574D5E" w:rsidRPr="00D12B44" w:rsidTr="005F4BBC">
        <w:tc>
          <w:tcPr>
            <w:tcW w:w="6417" w:type="dxa"/>
          </w:tcPr>
          <w:p w:rsidR="00574D5E" w:rsidRPr="00D12B44" w:rsidRDefault="00574D5E" w:rsidP="005F4BB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74D5E" w:rsidRPr="00BC00DE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74D5E" w:rsidRPr="00DC65F7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74D5E" w:rsidRPr="00DC65F7" w:rsidRDefault="00574D5E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23,600</w:t>
            </w:r>
          </w:p>
        </w:tc>
      </w:tr>
    </w:tbl>
    <w:p w:rsidR="00574D5E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095133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  <w:sectPr w:rsidR="00095133" w:rsidSect="00433178">
          <w:pgSz w:w="11909" w:h="16834" w:code="9"/>
          <w:pgMar w:top="691" w:right="1152" w:bottom="576" w:left="1152" w:header="720" w:footer="720" w:gutter="0"/>
          <w:cols w:space="720"/>
        </w:sectPr>
      </w:pPr>
    </w:p>
    <w:p w:rsidR="00095133" w:rsidRPr="00D12B44" w:rsidRDefault="00095133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12B4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095133" w:rsidRPr="00D12B44" w:rsidRDefault="00095133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5"/>
          </w:tcPr>
          <w:p w:rsidR="00095133" w:rsidRPr="006073F1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073F1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  <w:lang w:val="en-US"/>
              </w:rPr>
              <w:t>เงินปันผลรับ</w:t>
            </w:r>
            <w:r w:rsidR="00300639">
              <w:rPr>
                <w:rFonts w:ascii="Angsana New" w:hAnsi="Angsana New" w:hint="cs"/>
                <w:cs/>
                <w:lang w:val="en-US"/>
              </w:rPr>
              <w:t>สำหรับ</w:t>
            </w:r>
          </w:p>
        </w:tc>
      </w:tr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:rsidR="00095133" w:rsidRPr="00D12B44" w:rsidDel="006854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  <w:lang w:val="en-US"/>
              </w:rPr>
              <w:t>งวด</w:t>
            </w:r>
            <w:r>
              <w:rPr>
                <w:rFonts w:ascii="Angsana New" w:hAnsi="Angsana New" w:hint="cs"/>
                <w:cs/>
                <w:lang w:val="en-US"/>
              </w:rPr>
              <w:t>หก</w:t>
            </w:r>
            <w:r w:rsidRPr="00D12B44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</w:p>
        </w:tc>
      </w:tr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095133" w:rsidRPr="00D12B44" w:rsidTr="00095133">
        <w:trPr>
          <w:tblHeader/>
        </w:trPr>
        <w:tc>
          <w:tcPr>
            <w:tcW w:w="315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11"/>
          </w:tcPr>
          <w:p w:rsidR="00095133" w:rsidRPr="0043197D" w:rsidRDefault="00095133" w:rsidP="005F4BB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43197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43197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43197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95133" w:rsidRPr="00D12B44" w:rsidTr="00095133">
        <w:trPr>
          <w:trHeight w:val="254"/>
          <w:tblHeader/>
        </w:trPr>
        <w:tc>
          <w:tcPr>
            <w:tcW w:w="3150" w:type="dxa"/>
          </w:tcPr>
          <w:p w:rsidR="00095133" w:rsidRPr="00DC65F7" w:rsidRDefault="00095133" w:rsidP="005F4BBC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5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</w:tr>
      <w:tr w:rsidR="00095133" w:rsidRPr="00D12B44" w:rsidTr="00095133">
        <w:trPr>
          <w:trHeight w:val="280"/>
        </w:trPr>
        <w:tc>
          <w:tcPr>
            <w:tcW w:w="3150" w:type="dxa"/>
          </w:tcPr>
          <w:p w:rsidR="00095133" w:rsidRPr="00D12B44" w:rsidRDefault="00095133" w:rsidP="005F4BB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D12B44">
              <w:rPr>
                <w:rFonts w:ascii="Angsana New" w:hAnsi="Angsana New" w:cs="Angsana New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7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22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95133" w:rsidRPr="00D12B44" w:rsidTr="00095133">
        <w:trPr>
          <w:trHeight w:val="280"/>
        </w:trPr>
        <w:tc>
          <w:tcPr>
            <w:tcW w:w="3150" w:type="dxa"/>
          </w:tcPr>
          <w:p w:rsidR="00095133" w:rsidRPr="00D12B44" w:rsidRDefault="00095133" w:rsidP="005F4BB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BC00DE">
              <w:rPr>
                <w:rFonts w:ascii="Angsana New" w:hAnsi="Angsana New" w:cs="Angsana New" w:hint="cs"/>
                <w:cs/>
              </w:rPr>
              <w:t>บริษัท</w:t>
            </w:r>
            <w:r w:rsidRPr="00BC00DE">
              <w:rPr>
                <w:rFonts w:ascii="Angsana New" w:hAnsi="Angsana New" w:cs="Angsana New"/>
                <w:cs/>
              </w:rPr>
              <w:t xml:space="preserve"> </w:t>
            </w:r>
            <w:r w:rsidRPr="00BC00DE">
              <w:rPr>
                <w:rFonts w:ascii="Angsana New" w:hAnsi="Angsana New" w:cs="Angsana New" w:hint="cs"/>
                <w:cs/>
              </w:rPr>
              <w:t>อมรรัตนโกสินทร์</w:t>
            </w:r>
            <w:r w:rsidRPr="00BC00DE">
              <w:rPr>
                <w:rFonts w:ascii="Angsana New" w:hAnsi="Angsana New" w:cs="Angsana New"/>
                <w:cs/>
              </w:rPr>
              <w:t xml:space="preserve"> </w:t>
            </w:r>
            <w:r w:rsidRPr="00BC00DE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7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095133" w:rsidRPr="00D0476A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95133" w:rsidRPr="00D12B44" w:rsidTr="00095133">
        <w:tc>
          <w:tcPr>
            <w:tcW w:w="3150" w:type="dxa"/>
          </w:tcPr>
          <w:p w:rsidR="00095133" w:rsidRPr="00D12B44" w:rsidRDefault="00095133" w:rsidP="005F4BB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5133" w:rsidRPr="00D12B44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D2BC6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8D2BC6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8D2BC6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:rsidR="00095133" w:rsidRPr="008D2BC6" w:rsidRDefault="00095133" w:rsidP="005F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133" w:rsidRPr="008D2BC6" w:rsidRDefault="00095133" w:rsidP="005F4BB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:rsidR="00095133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095133" w:rsidRPr="00095133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095133" w:rsidRDefault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095133" w:rsidSect="00EF2AD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562CEB" w:rsidRPr="00D12B44" w:rsidRDefault="00B7515C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562CEB" w:rsidRPr="00D12B44" w:rsidRDefault="00562CEB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B7515C" w:rsidRPr="00D12B44" w:rsidRDefault="00B7515C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การซื้อ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จำหน่าย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2A6220">
        <w:rPr>
          <w:rFonts w:ascii="Angsana New" w:hAnsi="Angsana New" w:hint="cs"/>
          <w:sz w:val="30"/>
          <w:szCs w:val="30"/>
          <w:cs/>
        </w:rPr>
        <w:t>หก</w:t>
      </w:r>
      <w:r w:rsidRPr="00D12B4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2A6220">
        <w:rPr>
          <w:rFonts w:ascii="Angsana New" w:hAnsi="Angsana New"/>
          <w:sz w:val="30"/>
          <w:szCs w:val="30"/>
        </w:rPr>
        <w:t xml:space="preserve">30 </w:t>
      </w:r>
      <w:r w:rsidR="002A6220"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083E" w:rsidRPr="00D12B44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D12B44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083E" w:rsidRPr="00D12B44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:rsidR="000B083E" w:rsidRPr="002A6220" w:rsidRDefault="000B083E" w:rsidP="002A6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A622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EB2B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A62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A622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pct"/>
            <w:gridSpan w:val="3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03AF" w:rsidRPr="00D12B44" w:rsidTr="00836DB0">
        <w:trPr>
          <w:trHeight w:val="1109"/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</w:t>
            </w:r>
            <w:r w:rsidR="00836DB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D12B44" w:rsidTr="00836DB0">
        <w:trPr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:rsidR="000B083E" w:rsidRPr="00D12B44" w:rsidRDefault="00C20E6D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2A62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0B083E"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6661A5" w:rsidP="00666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6,981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095798" w:rsidP="004E46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:rsidR="000B083E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</w:t>
            </w:r>
            <w:r w:rsidR="00E6076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0B083E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0B083E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5,111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0B083E" w:rsidRPr="003503AF" w:rsidRDefault="00095798" w:rsidP="00D1116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4E461B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6661A5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4E461B" w:rsidP="004E46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D12B44" w:rsidRDefault="00C0302D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661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56,584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3503AF" w:rsidRDefault="004E461B" w:rsidP="00D1116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D12B44" w:rsidRDefault="00C0302D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6661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D12B44" w:rsidRDefault="006661A5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3503AF" w:rsidRDefault="00095798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76,040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3503AF" w:rsidRDefault="004E461B" w:rsidP="00D1116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2,080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0B083E" w:rsidRPr="00D12B44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D12B44" w:rsidTr="00836DB0">
        <w:trPr>
          <w:trHeight w:val="245"/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9" w:type="pct"/>
            <w:gridSpan w:val="8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897980" w:rsidRPr="00D12B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B083E" w:rsidRPr="00D12B44" w:rsidTr="00836DB0">
        <w:trPr>
          <w:trHeight w:val="191"/>
          <w:tblHeader/>
        </w:trPr>
        <w:tc>
          <w:tcPr>
            <w:tcW w:w="1971" w:type="pct"/>
          </w:tcPr>
          <w:p w:rsidR="000B083E" w:rsidRPr="002A6220" w:rsidRDefault="000B083E" w:rsidP="002A6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A622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63D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A62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A622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pct"/>
            <w:gridSpan w:val="3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pct"/>
            <w:gridSpan w:val="4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083E" w:rsidRPr="00D12B44" w:rsidTr="00A41630">
        <w:trPr>
          <w:trHeight w:val="1109"/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D12B44" w:rsidTr="00836DB0">
        <w:trPr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8"/>
          </w:tcPr>
          <w:p w:rsidR="000B083E" w:rsidRPr="00D12B44" w:rsidRDefault="00B03265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2A62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0B083E"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41630" w:rsidRPr="00D12B44" w:rsidTr="00836DB0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6,981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30" w:rsidRPr="00D12B44" w:rsidTr="00836DB0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5,084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E6076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41630" w:rsidRPr="00D12B44" w:rsidTr="00836DB0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6076A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41630" w:rsidRPr="00D12B44" w:rsidTr="00836DB0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5,914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30"/>
                <w:tab w:val="left" w:pos="915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30" w:rsidRPr="00D12B44" w:rsidTr="00836DB0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56,584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1,914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41630" w:rsidRPr="00D12B44" w:rsidTr="005F4BBC">
        <w:trPr>
          <w:tblHeader/>
        </w:trPr>
        <w:tc>
          <w:tcPr>
            <w:tcW w:w="1971" w:type="pct"/>
            <w:hideMark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9,191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482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75,976</w:t>
            </w:r>
          </w:p>
        </w:tc>
        <w:tc>
          <w:tcPr>
            <w:tcW w:w="129" w:type="pct"/>
          </w:tcPr>
          <w:p w:rsidR="00A41630" w:rsidRPr="00D12B44" w:rsidRDefault="00A41630" w:rsidP="00A4163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1630" w:rsidRPr="003503AF" w:rsidRDefault="00A41630" w:rsidP="00A4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2,080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:rsidR="00562CEB" w:rsidRDefault="00562CEB" w:rsidP="00562C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:rsidR="00497DB0" w:rsidRDefault="00497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br w:type="page"/>
      </w:r>
    </w:p>
    <w:p w:rsidR="006073F1" w:rsidRPr="00FD6A71" w:rsidRDefault="008338AE" w:rsidP="00A55436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</w:t>
      </w:r>
      <w:r w:rsidR="006073F1" w:rsidRPr="00FD6A71">
        <w:rPr>
          <w:rFonts w:ascii="Angsana New" w:hAnsi="Angsana New" w:hint="cs"/>
          <w:b/>
          <w:bCs/>
          <w:sz w:val="30"/>
          <w:szCs w:val="30"/>
          <w:cs/>
        </w:rPr>
        <w:t>นี้สินที่มีภาระดอกเบี้ย</w:t>
      </w:r>
    </w:p>
    <w:p w:rsidR="006073F1" w:rsidRPr="00095133" w:rsidRDefault="006073F1" w:rsidP="00095133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4412D9" w:rsidRDefault="004412D9" w:rsidP="006E302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215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บริษัทมีหุ้นกู้ดังนี้</w:t>
      </w:r>
    </w:p>
    <w:p w:rsidR="004C468E" w:rsidRPr="00095133" w:rsidRDefault="004C468E" w:rsidP="006E302E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310391" w:rsidRPr="004C468E" w:rsidRDefault="008C6104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กู้ระยะยาวประเภทไม่ด้อยสิทธิ ไม่มีประกัน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="00310391" w:rsidRPr="004C468E">
        <w:rPr>
          <w:rFonts w:ascii="Angsana New" w:hAnsi="Angsana New" w:hint="cs"/>
          <w:sz w:val="30"/>
          <w:szCs w:val="30"/>
        </w:rPr>
        <w:t>201</w:t>
      </w:r>
      <w:r w:rsidR="00310391" w:rsidRPr="004C468E">
        <w:rPr>
          <w:rFonts w:ascii="Angsana New" w:hAnsi="Angsana New" w:hint="cs"/>
          <w:sz w:val="30"/>
          <w:szCs w:val="30"/>
          <w:cs/>
        </w:rPr>
        <w:t>,</w:t>
      </w:r>
      <w:r w:rsidR="00310391" w:rsidRPr="004C468E">
        <w:rPr>
          <w:rFonts w:ascii="Angsana New" w:hAnsi="Angsana New" w:hint="cs"/>
          <w:sz w:val="30"/>
          <w:szCs w:val="30"/>
        </w:rPr>
        <w:t>100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="00310391" w:rsidRPr="004C468E">
        <w:rPr>
          <w:rFonts w:ascii="Angsana New" w:hAnsi="Angsana New" w:hint="cs"/>
          <w:sz w:val="30"/>
          <w:szCs w:val="30"/>
        </w:rPr>
        <w:t>1</w:t>
      </w:r>
      <w:r w:rsidR="00310391" w:rsidRPr="004C468E">
        <w:rPr>
          <w:rFonts w:ascii="Angsana New" w:hAnsi="Angsana New" w:hint="cs"/>
          <w:sz w:val="30"/>
          <w:szCs w:val="30"/>
          <w:cs/>
        </w:rPr>
        <w:t>,</w:t>
      </w:r>
      <w:r w:rsidR="00310391" w:rsidRPr="004C468E">
        <w:rPr>
          <w:rFonts w:ascii="Angsana New" w:hAnsi="Angsana New" w:hint="cs"/>
          <w:sz w:val="30"/>
          <w:szCs w:val="30"/>
        </w:rPr>
        <w:t>000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10391" w:rsidRPr="004C468E">
        <w:rPr>
          <w:rFonts w:ascii="Angsana New" w:hAnsi="Angsana New" w:hint="cs"/>
          <w:sz w:val="30"/>
          <w:szCs w:val="30"/>
        </w:rPr>
        <w:t>201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10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310391" w:rsidRPr="004C468E">
        <w:rPr>
          <w:rFonts w:ascii="Angsana New" w:hAnsi="Angsana New" w:hint="cs"/>
          <w:sz w:val="30"/>
          <w:szCs w:val="30"/>
        </w:rPr>
        <w:t>2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8B5878">
        <w:rPr>
          <w:rFonts w:ascii="Angsana New" w:hAnsi="Angsana New"/>
          <w:sz w:val="30"/>
          <w:szCs w:val="30"/>
        </w:rPr>
        <w:t>5</w:t>
      </w:r>
      <w:r w:rsidR="00347B08">
        <w:rPr>
          <w:rFonts w:ascii="Angsana New" w:hAnsi="Angsana New"/>
          <w:sz w:val="30"/>
          <w:szCs w:val="30"/>
        </w:rPr>
        <w:t>7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310391" w:rsidRPr="004C468E">
        <w:rPr>
          <w:rFonts w:ascii="Angsana New" w:hAnsi="Angsana New" w:hint="cs"/>
          <w:sz w:val="30"/>
          <w:szCs w:val="30"/>
        </w:rPr>
        <w:t>198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8B5878">
        <w:rPr>
          <w:rFonts w:ascii="Angsana New" w:hAnsi="Angsana New"/>
          <w:sz w:val="30"/>
          <w:szCs w:val="30"/>
        </w:rPr>
        <w:t>5</w:t>
      </w:r>
      <w:r w:rsidR="00347B08">
        <w:rPr>
          <w:rFonts w:ascii="Angsana New" w:hAnsi="Angsana New"/>
          <w:sz w:val="30"/>
          <w:szCs w:val="30"/>
        </w:rPr>
        <w:t>3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310391" w:rsidRPr="004C468E">
        <w:rPr>
          <w:rFonts w:ascii="Angsana New" w:hAnsi="Angsana New" w:hint="cs"/>
          <w:sz w:val="30"/>
          <w:szCs w:val="30"/>
        </w:rPr>
        <w:t>6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50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="00310391" w:rsidRPr="004C468E">
        <w:rPr>
          <w:rFonts w:ascii="Angsana New" w:hAnsi="Angsana New" w:hint="cs"/>
          <w:sz w:val="30"/>
          <w:szCs w:val="30"/>
        </w:rPr>
        <w:t>2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ปี ครบกำหนดไถ่ถอนวันที่ </w:t>
      </w:r>
      <w:r w:rsidR="00310391" w:rsidRPr="004C468E">
        <w:rPr>
          <w:rFonts w:ascii="Angsana New" w:hAnsi="Angsana New" w:hint="cs"/>
          <w:sz w:val="30"/>
          <w:szCs w:val="30"/>
        </w:rPr>
        <w:t>21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10391" w:rsidRPr="004C468E">
        <w:rPr>
          <w:rFonts w:ascii="Angsana New" w:hAnsi="Angsana New" w:hint="cs"/>
          <w:sz w:val="30"/>
          <w:szCs w:val="30"/>
        </w:rPr>
        <w:t>2563</w:t>
      </w:r>
    </w:p>
    <w:p w:rsidR="002D1619" w:rsidRPr="00310391" w:rsidRDefault="002D1619" w:rsidP="00310391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576578" w:rsidRPr="004C468E" w:rsidRDefault="00576578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4C468E">
        <w:rPr>
          <w:rFonts w:ascii="Angsana New" w:hAnsi="Angsana New" w:hint="cs"/>
          <w:sz w:val="30"/>
          <w:szCs w:val="30"/>
          <w:cs/>
        </w:rPr>
        <w:t>หุ้นกู้ระยะสั้นประเภทไม่ด้อยสิทธิ โดย</w:t>
      </w:r>
      <w:r w:rsidR="005F4BDD">
        <w:rPr>
          <w:rFonts w:ascii="Angsana New" w:hAnsi="Angsana New" w:hint="cs"/>
          <w:sz w:val="30"/>
          <w:szCs w:val="30"/>
          <w:cs/>
        </w:rPr>
        <w:t>ได้</w:t>
      </w:r>
      <w:r w:rsidRPr="004C468E">
        <w:rPr>
          <w:rFonts w:ascii="Angsana New" w:hAnsi="Angsana New" w:hint="cs"/>
          <w:sz w:val="30"/>
          <w:szCs w:val="30"/>
          <w:cs/>
        </w:rPr>
        <w:t>เสนอขายให้แก่ผู้ลงทุนโดยเฉพาะเจาะจง</w:t>
      </w:r>
      <w:r w:rsidR="005F4BD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F4BDD">
        <w:rPr>
          <w:rFonts w:ascii="Angsana New" w:hAnsi="Angsana New"/>
          <w:sz w:val="30"/>
          <w:szCs w:val="30"/>
        </w:rPr>
        <w:t xml:space="preserve">21 </w:t>
      </w:r>
      <w:r w:rsidR="005F4BD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F4BDD">
        <w:rPr>
          <w:rFonts w:ascii="Angsana New" w:hAnsi="Angsana New"/>
          <w:sz w:val="30"/>
          <w:szCs w:val="30"/>
        </w:rPr>
        <w:t xml:space="preserve">2562 </w:t>
      </w:r>
      <w:r w:rsidRPr="004C468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C468E">
        <w:rPr>
          <w:rFonts w:ascii="Angsana New" w:hAnsi="Angsana New" w:hint="cs"/>
          <w:sz w:val="30"/>
          <w:szCs w:val="30"/>
        </w:rPr>
        <w:t>1</w:t>
      </w:r>
      <w:r w:rsidR="008B5878">
        <w:rPr>
          <w:rFonts w:ascii="Angsana New" w:hAnsi="Angsana New"/>
          <w:sz w:val="30"/>
          <w:szCs w:val="30"/>
        </w:rPr>
        <w:t>8</w:t>
      </w:r>
      <w:r w:rsidRPr="004C468E">
        <w:rPr>
          <w:rFonts w:ascii="Angsana New" w:hAnsi="Angsana New" w:hint="cs"/>
          <w:sz w:val="30"/>
          <w:szCs w:val="30"/>
        </w:rPr>
        <w:t>0,000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4C468E">
        <w:rPr>
          <w:rFonts w:ascii="Angsana New" w:hAnsi="Angsana New" w:hint="cs"/>
          <w:sz w:val="30"/>
          <w:szCs w:val="30"/>
        </w:rPr>
        <w:t>1</w:t>
      </w:r>
      <w:r w:rsidRPr="004C468E">
        <w:rPr>
          <w:rFonts w:ascii="Angsana New" w:hAnsi="Angsana New" w:hint="cs"/>
          <w:sz w:val="30"/>
          <w:szCs w:val="30"/>
          <w:cs/>
        </w:rPr>
        <w:t>,</w:t>
      </w:r>
      <w:r w:rsidRPr="004C468E">
        <w:rPr>
          <w:rFonts w:ascii="Angsana New" w:hAnsi="Angsana New" w:hint="cs"/>
          <w:sz w:val="30"/>
          <w:szCs w:val="30"/>
        </w:rPr>
        <w:t>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Pr="004C468E">
        <w:rPr>
          <w:rFonts w:ascii="Angsana New" w:hAnsi="Angsana New" w:hint="cs"/>
          <w:sz w:val="30"/>
          <w:szCs w:val="30"/>
        </w:rPr>
        <w:t>1</w:t>
      </w:r>
      <w:r w:rsidR="008B5878">
        <w:rPr>
          <w:rFonts w:ascii="Angsana New" w:hAnsi="Angsana New"/>
          <w:sz w:val="30"/>
          <w:szCs w:val="30"/>
        </w:rPr>
        <w:t>8</w:t>
      </w:r>
      <w:r w:rsidRPr="004C468E">
        <w:rPr>
          <w:rFonts w:ascii="Angsana New" w:hAnsi="Angsana New" w:hint="cs"/>
          <w:sz w:val="30"/>
          <w:szCs w:val="30"/>
        </w:rPr>
        <w:t>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56B40" w:rsidRPr="004C468E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886F35" w:rsidRPr="004C468E">
        <w:rPr>
          <w:rFonts w:ascii="Angsana New" w:hAnsi="Angsana New"/>
          <w:sz w:val="30"/>
          <w:szCs w:val="30"/>
        </w:rPr>
        <w:t>7.</w:t>
      </w:r>
      <w:r w:rsidR="008B5878">
        <w:rPr>
          <w:rFonts w:ascii="Angsana New" w:hAnsi="Angsana New"/>
          <w:sz w:val="30"/>
          <w:szCs w:val="30"/>
        </w:rPr>
        <w:t>2</w:t>
      </w:r>
      <w:r w:rsidR="00886F35" w:rsidRPr="004C468E">
        <w:rPr>
          <w:rFonts w:ascii="Angsana New" w:hAnsi="Angsana New"/>
          <w:sz w:val="30"/>
          <w:szCs w:val="30"/>
        </w:rPr>
        <w:t>5</w:t>
      </w:r>
      <w:r w:rsidR="00B56B40" w:rsidRPr="004C468E">
        <w:rPr>
          <w:rFonts w:ascii="Angsana New" w:hAnsi="Angsana New"/>
          <w:sz w:val="30"/>
          <w:szCs w:val="30"/>
        </w:rPr>
        <w:t xml:space="preserve"> </w:t>
      </w:r>
      <w:r w:rsidR="00B56B40" w:rsidRPr="004C468E">
        <w:rPr>
          <w:rFonts w:ascii="Angsana New" w:hAnsi="Angsana New" w:hint="cs"/>
          <w:sz w:val="30"/>
          <w:szCs w:val="30"/>
          <w:cs/>
        </w:rPr>
        <w:t>ต่อปี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หุ้นกู้ดังกล่าวมีอายุ </w:t>
      </w:r>
      <w:r w:rsidRPr="004C468E">
        <w:rPr>
          <w:rFonts w:ascii="Angsana New" w:hAnsi="Angsana New" w:hint="cs"/>
          <w:sz w:val="30"/>
          <w:szCs w:val="30"/>
        </w:rPr>
        <w:t>6</w:t>
      </w:r>
      <w:r w:rsidRPr="004C468E">
        <w:rPr>
          <w:rFonts w:ascii="Angsana New" w:hAnsi="Angsana New" w:hint="cs"/>
          <w:sz w:val="30"/>
          <w:szCs w:val="30"/>
          <w:cs/>
        </w:rPr>
        <w:t xml:space="preserve"> เดือน และครบกำหนดไถ่ถอน</w:t>
      </w:r>
      <w:r w:rsidR="0032623A" w:rsidRPr="004C468E">
        <w:rPr>
          <w:rFonts w:ascii="Angsana New" w:hAnsi="Angsana New" w:hint="cs"/>
          <w:sz w:val="30"/>
          <w:szCs w:val="30"/>
          <w:cs/>
        </w:rPr>
        <w:t>ในเดือน</w:t>
      </w:r>
      <w:r w:rsidR="008B5878">
        <w:rPr>
          <w:rFonts w:ascii="Angsana New" w:hAnsi="Angsana New" w:hint="cs"/>
          <w:sz w:val="30"/>
          <w:szCs w:val="30"/>
          <w:cs/>
        </w:rPr>
        <w:t>ธันวาคม</w:t>
      </w:r>
      <w:r w:rsidRPr="004C468E">
        <w:rPr>
          <w:rFonts w:ascii="Angsana New" w:hAnsi="Angsana New" w:hint="cs"/>
          <w:sz w:val="30"/>
          <w:szCs w:val="30"/>
          <w:cs/>
        </w:rPr>
        <w:t xml:space="preserve"> </w:t>
      </w:r>
      <w:r w:rsidRPr="004C468E">
        <w:rPr>
          <w:rFonts w:ascii="Angsana New" w:hAnsi="Angsana New" w:hint="cs"/>
          <w:sz w:val="30"/>
          <w:szCs w:val="30"/>
        </w:rPr>
        <w:t>2562</w:t>
      </w:r>
    </w:p>
    <w:p w:rsidR="00576578" w:rsidRDefault="00576578" w:rsidP="0057657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F7981" w:rsidRPr="004C468E" w:rsidRDefault="008F7981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4C468E">
        <w:rPr>
          <w:rFonts w:ascii="Angsana New" w:hAnsi="Angsana New" w:hint="cs"/>
          <w:sz w:val="30"/>
          <w:szCs w:val="30"/>
          <w:cs/>
        </w:rPr>
        <w:t>หุ้นกู้ชนิดระบุชื่อผู้ถือประเภทไม่ด้อยสิทธิ ไม่มีหลักประกันและมีผู้แทนผู้ถือหุ้นกู้</w:t>
      </w:r>
      <w:r w:rsidRPr="004C468E">
        <w:rPr>
          <w:rFonts w:ascii="Angsana New" w:hAnsi="Angsana New"/>
          <w:sz w:val="30"/>
          <w:szCs w:val="30"/>
        </w:rPr>
        <w:t xml:space="preserve"> </w:t>
      </w:r>
      <w:r w:rsidRPr="004C468E">
        <w:rPr>
          <w:rFonts w:ascii="Angsana New" w:hAnsi="Angsana New" w:hint="cs"/>
          <w:sz w:val="30"/>
          <w:szCs w:val="30"/>
          <w:cs/>
        </w:rPr>
        <w:t>ซึ่งเสนอขายให้แก่ผู้ลงทุนสถาบันและผู้ลงทุนรายใหญ่จำนว</w:t>
      </w:r>
      <w:r w:rsidR="0032623A" w:rsidRPr="004C468E">
        <w:rPr>
          <w:rFonts w:ascii="Angsana New" w:hAnsi="Angsana New" w:hint="cs"/>
          <w:sz w:val="30"/>
          <w:szCs w:val="30"/>
          <w:cs/>
        </w:rPr>
        <w:t>น</w:t>
      </w:r>
      <w:r w:rsidRPr="004C468E">
        <w:rPr>
          <w:rFonts w:ascii="Angsana New" w:hAnsi="Angsana New" w:hint="cs"/>
          <w:sz w:val="30"/>
          <w:szCs w:val="30"/>
          <w:cs/>
        </w:rPr>
        <w:t xml:space="preserve"> </w:t>
      </w:r>
      <w:r w:rsidR="0032623A" w:rsidRPr="004C468E">
        <w:rPr>
          <w:rFonts w:ascii="Angsana New" w:hAnsi="Angsana New"/>
          <w:sz w:val="30"/>
          <w:szCs w:val="30"/>
        </w:rPr>
        <w:t>5</w:t>
      </w:r>
      <w:r w:rsidR="008B5878">
        <w:rPr>
          <w:rFonts w:ascii="Angsana New" w:hAnsi="Angsana New"/>
          <w:sz w:val="30"/>
          <w:szCs w:val="30"/>
        </w:rPr>
        <w:t>42</w:t>
      </w:r>
      <w:r w:rsidRPr="004C468E">
        <w:rPr>
          <w:rFonts w:ascii="Angsana New" w:hAnsi="Angsana New" w:hint="cs"/>
          <w:sz w:val="30"/>
          <w:szCs w:val="30"/>
        </w:rPr>
        <w:t>,</w:t>
      </w:r>
      <w:r w:rsidR="008B5878">
        <w:rPr>
          <w:rFonts w:ascii="Angsana New" w:hAnsi="Angsana New"/>
          <w:sz w:val="30"/>
          <w:szCs w:val="30"/>
        </w:rPr>
        <w:t>47</w:t>
      </w:r>
      <w:r w:rsidR="0032623A" w:rsidRPr="004C468E">
        <w:rPr>
          <w:rFonts w:ascii="Angsana New" w:hAnsi="Angsana New"/>
          <w:sz w:val="30"/>
          <w:szCs w:val="30"/>
        </w:rPr>
        <w:t>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4C468E">
        <w:rPr>
          <w:rFonts w:ascii="Angsana New" w:hAnsi="Angsana New" w:hint="cs"/>
          <w:sz w:val="30"/>
          <w:szCs w:val="30"/>
        </w:rPr>
        <w:t>1,000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2623A" w:rsidRPr="004C468E">
        <w:rPr>
          <w:rFonts w:ascii="Angsana New" w:hAnsi="Angsana New"/>
          <w:sz w:val="30"/>
          <w:szCs w:val="30"/>
        </w:rPr>
        <w:t>5</w:t>
      </w:r>
      <w:r w:rsidR="008B5878">
        <w:rPr>
          <w:rFonts w:ascii="Angsana New" w:hAnsi="Angsana New"/>
          <w:sz w:val="30"/>
          <w:szCs w:val="30"/>
        </w:rPr>
        <w:t>42</w:t>
      </w:r>
      <w:r w:rsidR="0032623A" w:rsidRPr="004C468E">
        <w:rPr>
          <w:rFonts w:ascii="Angsana New" w:hAnsi="Angsana New"/>
          <w:sz w:val="30"/>
          <w:szCs w:val="30"/>
        </w:rPr>
        <w:t>.</w:t>
      </w:r>
      <w:r w:rsidR="008B5878">
        <w:rPr>
          <w:rFonts w:ascii="Angsana New" w:hAnsi="Angsana New"/>
          <w:sz w:val="30"/>
          <w:szCs w:val="30"/>
        </w:rPr>
        <w:t>47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โดยมีอัตราดอกเบี้ยคงที่ในอัตราร้อยละ </w:t>
      </w:r>
      <w:r w:rsidRPr="004C468E">
        <w:rPr>
          <w:rFonts w:ascii="Angsana New" w:hAnsi="Angsana New" w:hint="cs"/>
          <w:sz w:val="30"/>
          <w:szCs w:val="30"/>
        </w:rPr>
        <w:t>6.75</w:t>
      </w:r>
      <w:r w:rsidRPr="004C468E">
        <w:rPr>
          <w:rFonts w:ascii="Angsana New" w:hAnsi="Angsana New" w:hint="cs"/>
          <w:sz w:val="30"/>
          <w:szCs w:val="30"/>
          <w:cs/>
        </w:rPr>
        <w:t xml:space="preserve"> ต่อปี และชำระดอกเบี้ยทุก </w:t>
      </w:r>
      <w:r w:rsidRPr="004C468E">
        <w:rPr>
          <w:rFonts w:ascii="Angsana New" w:hAnsi="Angsana New" w:hint="cs"/>
          <w:sz w:val="30"/>
          <w:szCs w:val="30"/>
        </w:rPr>
        <w:t>3</w:t>
      </w:r>
      <w:r w:rsidRPr="004C468E">
        <w:rPr>
          <w:rFonts w:ascii="Angsana New" w:hAnsi="Angsana New" w:hint="cs"/>
          <w:sz w:val="30"/>
          <w:szCs w:val="30"/>
          <w:cs/>
        </w:rPr>
        <w:t xml:space="preserve"> เดือน โดยหุ้นกู้ดังกล่าวมีอายุ </w:t>
      </w:r>
      <w:r w:rsidRPr="004C468E">
        <w:rPr>
          <w:rFonts w:ascii="Angsana New" w:hAnsi="Angsana New" w:hint="cs"/>
          <w:sz w:val="30"/>
          <w:szCs w:val="30"/>
        </w:rPr>
        <w:t>2</w:t>
      </w:r>
      <w:r w:rsidRPr="004C468E">
        <w:rPr>
          <w:rFonts w:ascii="Angsana New" w:hAnsi="Angsana New" w:hint="cs"/>
          <w:sz w:val="30"/>
          <w:szCs w:val="30"/>
          <w:cs/>
        </w:rPr>
        <w:t xml:space="preserve"> ปี ครบกำหนดไถ่ถอน</w:t>
      </w:r>
      <w:r w:rsidR="0032623A" w:rsidRPr="004C468E">
        <w:rPr>
          <w:rFonts w:ascii="Angsana New" w:hAnsi="Angsana New" w:hint="cs"/>
          <w:sz w:val="30"/>
          <w:szCs w:val="30"/>
          <w:cs/>
        </w:rPr>
        <w:t>ในเดือน</w:t>
      </w:r>
      <w:r w:rsidRPr="004C468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C468E">
        <w:rPr>
          <w:rFonts w:ascii="Angsana New" w:hAnsi="Angsana New" w:hint="cs"/>
          <w:sz w:val="30"/>
          <w:szCs w:val="30"/>
        </w:rPr>
        <w:t>2564</w:t>
      </w:r>
    </w:p>
    <w:p w:rsidR="002B3D71" w:rsidRDefault="002B3D71" w:rsidP="00A8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6104" w:rsidRDefault="00366C11" w:rsidP="008C6104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E33C87" w:rsidRDefault="00E33C87" w:rsidP="00E33C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366C11" w:rsidRDefault="00E33C87" w:rsidP="00A976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A97682">
        <w:rPr>
          <w:rFonts w:ascii="Angsana New" w:hAnsi="Angsana New"/>
          <w:sz w:val="30"/>
          <w:szCs w:val="30"/>
          <w:cs/>
        </w:rPr>
        <w:t>เมื่อวันที่</w:t>
      </w:r>
      <w:r w:rsidRPr="00A97682">
        <w:rPr>
          <w:rFonts w:ascii="Angsana New" w:hAnsi="Angsana New"/>
          <w:sz w:val="30"/>
          <w:szCs w:val="30"/>
        </w:rPr>
        <w:t xml:space="preserve"> 5 </w:t>
      </w:r>
      <w:r w:rsidRPr="00A97682">
        <w:rPr>
          <w:rFonts w:ascii="Angsana New" w:hAnsi="Angsana New"/>
          <w:sz w:val="30"/>
          <w:szCs w:val="30"/>
          <w:cs/>
        </w:rPr>
        <w:t>เมษายน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</w:rPr>
        <w:t xml:space="preserve">2562 </w:t>
      </w:r>
      <w:r w:rsidRPr="00A97682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97682">
        <w:rPr>
          <w:rFonts w:ascii="Angsana New" w:hAnsi="Angsana New" w:hint="cs"/>
          <w:sz w:val="30"/>
          <w:szCs w:val="30"/>
          <w:cs/>
        </w:rPr>
        <w:t>และกำหนด</w:t>
      </w:r>
      <w:r w:rsidRPr="00A97682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97682">
        <w:rPr>
          <w:rFonts w:ascii="Angsana New" w:hAnsi="Angsana New"/>
          <w:sz w:val="30"/>
          <w:szCs w:val="30"/>
        </w:rPr>
        <w:t>20</w:t>
      </w:r>
      <w:r w:rsidRPr="00A97682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</w:t>
      </w:r>
      <w:r w:rsidRPr="00A97682">
        <w:rPr>
          <w:rFonts w:ascii="Angsana New" w:hAnsi="Angsana New" w:hint="cs"/>
          <w:sz w:val="30"/>
          <w:szCs w:val="30"/>
          <w:cs/>
        </w:rPr>
        <w:t>ว่า</w:t>
      </w:r>
      <w:r w:rsidRPr="00A97682">
        <w:rPr>
          <w:rFonts w:ascii="Angsana New" w:hAnsi="Angsana New"/>
          <w:sz w:val="30"/>
          <w:szCs w:val="30"/>
          <w:cs/>
        </w:rPr>
        <w:t>ค่าจ้างอัตราสุดท้าย</w:t>
      </w:r>
      <w:r w:rsidR="00A97682" w:rsidRPr="00A97682">
        <w:rPr>
          <w:rFonts w:ascii="Angsana New" w:hAnsi="Angsana New" w:hint="cs"/>
          <w:sz w:val="30"/>
          <w:szCs w:val="30"/>
          <w:cs/>
        </w:rPr>
        <w:t xml:space="preserve"> </w:t>
      </w:r>
      <w:r w:rsidRPr="00A97682">
        <w:rPr>
          <w:rFonts w:ascii="Angsana New" w:hAnsi="Angsana New"/>
          <w:sz w:val="30"/>
          <w:szCs w:val="30"/>
        </w:rPr>
        <w:t>40</w:t>
      </w:r>
      <w:r w:rsidR="00A97682" w:rsidRPr="00A97682">
        <w:rPr>
          <w:rFonts w:ascii="Angsana New" w:hAnsi="Angsana New"/>
          <w:sz w:val="30"/>
          <w:szCs w:val="30"/>
        </w:rPr>
        <w:t>0</w:t>
      </w:r>
      <w:r w:rsidR="00A97682" w:rsidRPr="00A97682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</w:t>
      </w:r>
      <w:r w:rsidR="00A97682" w:rsidRPr="00A97682">
        <w:rPr>
          <w:rFonts w:ascii="Angsana New" w:hAnsi="Angsana New" w:hint="cs"/>
          <w:sz w:val="30"/>
          <w:szCs w:val="30"/>
          <w:cs/>
        </w:rPr>
        <w:t>ห้</w:t>
      </w:r>
      <w:r w:rsidRPr="00A97682">
        <w:rPr>
          <w:rFonts w:ascii="Angsana New" w:hAnsi="Angsana New"/>
          <w:sz w:val="30"/>
          <w:szCs w:val="30"/>
          <w:cs/>
        </w:rPr>
        <w:t>สอดคล้องกับพระราชบัญญัติคุ้มครองแรงงานฉบับปรับปรุงในไตรม</w:t>
      </w:r>
      <w:r w:rsidRPr="00A97682">
        <w:rPr>
          <w:rFonts w:ascii="Angsana New" w:hAnsi="Angsana New" w:hint="cs"/>
          <w:sz w:val="30"/>
          <w:szCs w:val="30"/>
          <w:cs/>
        </w:rPr>
        <w:t>าสสอง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  <w:cs/>
        </w:rPr>
        <w:t xml:space="preserve">ปี </w:t>
      </w:r>
      <w:r w:rsidRPr="00A97682">
        <w:rPr>
          <w:rFonts w:ascii="Angsana New" w:hAnsi="Angsana New"/>
          <w:sz w:val="30"/>
          <w:szCs w:val="30"/>
        </w:rPr>
        <w:t>2562</w:t>
      </w:r>
      <w:r w:rsidRPr="00A97682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</w:rPr>
        <w:t xml:space="preserve">30 </w:t>
      </w:r>
      <w:r w:rsidRPr="00A9768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97682">
        <w:rPr>
          <w:rFonts w:ascii="Angsana New" w:hAnsi="Angsana New"/>
          <w:sz w:val="30"/>
          <w:szCs w:val="30"/>
        </w:rPr>
        <w:t>2562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และต้นทุนบริการในอดีตเพิ่มขึ้นสำหรับงวดหกเดือนสิ้นสุดวันเดียวกันในงบการเงินรวม</w:t>
      </w:r>
      <w:r w:rsidR="00A97682" w:rsidRPr="00A97682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97682">
        <w:rPr>
          <w:rFonts w:ascii="Angsana New" w:hAnsi="Angsana New"/>
          <w:sz w:val="30"/>
          <w:szCs w:val="30"/>
          <w:cs/>
        </w:rPr>
        <w:t>จำนวน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 w:hint="cs"/>
          <w:sz w:val="30"/>
          <w:szCs w:val="30"/>
          <w:rtl/>
          <w:lang w:bidi="ar-SA"/>
        </w:rPr>
        <w:t>6.2</w:t>
      </w:r>
      <w:r w:rsidRPr="00A97682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97682">
        <w:rPr>
          <w:rFonts w:ascii="Angsana New" w:hAnsi="Angsana New"/>
          <w:sz w:val="30"/>
          <w:szCs w:val="30"/>
          <w:cs/>
        </w:rPr>
        <w:t>ล้านบาท</w:t>
      </w:r>
      <w:r w:rsidR="00A97682" w:rsidRPr="00A9768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97682" w:rsidRPr="00A97682">
        <w:rPr>
          <w:rFonts w:ascii="Angsana New" w:hAnsi="Angsana New"/>
          <w:sz w:val="30"/>
          <w:szCs w:val="30"/>
        </w:rPr>
        <w:t xml:space="preserve">5.8 </w:t>
      </w:r>
      <w:r w:rsidR="00A97682" w:rsidRPr="00A97682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D43EE8" w:rsidRDefault="00D4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97DB0" w:rsidRDefault="00497DB0" w:rsidP="00497DB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497DB0" w:rsidRPr="00BB4C94" w:rsidRDefault="00497DB0" w:rsidP="00D43EE8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lang w:val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497DB0" w:rsidRPr="00251BEC" w:rsidTr="00497DB0">
        <w:trPr>
          <w:tblHeader/>
        </w:trPr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7DB0" w:rsidRPr="00C7320A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497DB0" w:rsidRPr="00C7320A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7DB0" w:rsidRPr="00C7320A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7DB0" w:rsidRPr="00251BEC" w:rsidTr="00497DB0">
        <w:trPr>
          <w:tblHeader/>
        </w:trPr>
        <w:tc>
          <w:tcPr>
            <w:tcW w:w="315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97DB0" w:rsidRPr="00251BEC" w:rsidTr="00497DB0">
        <w:trPr>
          <w:tblHeader/>
        </w:trPr>
        <w:tc>
          <w:tcPr>
            <w:tcW w:w="315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497DB0" w:rsidRPr="00E506C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06C5">
              <w:rPr>
                <w:rFonts w:ascii="Angsana New" w:hAnsi="Angsana New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:rsidR="00497DB0" w:rsidRPr="00E506C5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:rsidR="00497DB0" w:rsidRPr="00E506C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6C5">
              <w:rPr>
                <w:rFonts w:ascii="Angsana New" w:hAnsi="Angsana New"/>
                <w:sz w:val="28"/>
                <w:szCs w:val="28"/>
              </w:rPr>
              <w:t>460,280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497DB0" w:rsidRPr="00397ECD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295,736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 w:rsidR="00887DD5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ทุนจดทะเบียนโดยการตัดหุ้น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(532,231)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497DB0" w:rsidRPr="00233727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3727">
              <w:rPr>
                <w:rFonts w:ascii="Angsana New" w:hAnsi="Angsana New"/>
                <w:sz w:val="28"/>
                <w:szCs w:val="28"/>
                <w:lang w:val="en-US"/>
              </w:rPr>
              <w:t>(133,058)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887DD5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BD8">
              <w:rPr>
                <w:rFonts w:ascii="Angsana New" w:hAnsi="Angsana New"/>
                <w:sz w:val="28"/>
                <w:szCs w:val="28"/>
              </w:rPr>
              <w:t>1,047,109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261,777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658,176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8E5">
              <w:rPr>
                <w:rFonts w:ascii="Angsana New" w:hAnsi="Angsana New"/>
                <w:sz w:val="28"/>
                <w:szCs w:val="28"/>
              </w:rPr>
              <w:t>164,544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:rsidR="00497DB0" w:rsidRPr="001E3068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7DB0" w:rsidRPr="001E3068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:rsidR="00497DB0" w:rsidRPr="001E3068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7DB0" w:rsidRPr="001E3068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538E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8E5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497DB0" w:rsidRPr="001E3068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538E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8E5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497DB0" w:rsidRPr="00BB4C94" w:rsidTr="00497DB0">
        <w:tc>
          <w:tcPr>
            <w:tcW w:w="3150" w:type="dxa"/>
          </w:tcPr>
          <w:p w:rsidR="00497DB0" w:rsidRPr="00BB4C94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:rsidR="00497DB0" w:rsidRPr="00BB4C94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497DB0" w:rsidRPr="00BB4C94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1019" w:type="dxa"/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4" w:type="dxa"/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497DB0" w:rsidRPr="00BB4C94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497DB0" w:rsidRPr="00251BEC" w:rsidRDefault="00497DB0" w:rsidP="00497DB0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497DB0" w:rsidRPr="00251BEC" w:rsidRDefault="00497DB0" w:rsidP="00497DB0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497DB0" w:rsidRPr="00497DB0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7DB0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497DB0" w:rsidRPr="00497DB0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:rsidR="00497DB0" w:rsidRPr="00497DB0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DB0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497DB0" w:rsidRPr="00397ECD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497DB0" w:rsidRPr="00887DD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295,73</w:t>
            </w:r>
            <w:r w:rsidR="00887DD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97DB0" w:rsidRPr="00251BEC" w:rsidTr="00497DB0">
        <w:tc>
          <w:tcPr>
            <w:tcW w:w="3150" w:type="dxa"/>
          </w:tcPr>
          <w:p w:rsidR="00497DB0" w:rsidRPr="00251BEC" w:rsidRDefault="00887DD5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497DB0" w:rsidRPr="00251BEC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F43DD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887DD5" w:rsidRPr="00251BEC" w:rsidTr="004C033E">
        <w:tc>
          <w:tcPr>
            <w:tcW w:w="3150" w:type="dxa"/>
          </w:tcPr>
          <w:p w:rsidR="00887DD5" w:rsidRPr="00251BEC" w:rsidRDefault="00887DD5" w:rsidP="0088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:rsidR="00887DD5" w:rsidRPr="001E3068" w:rsidRDefault="00887DD5" w:rsidP="00887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87DD5" w:rsidRPr="00251BEC" w:rsidRDefault="00887DD5" w:rsidP="00887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887DD5" w:rsidRPr="00887DD5" w:rsidRDefault="00887DD5" w:rsidP="00887D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7DD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887DD5" w:rsidRPr="00887DD5" w:rsidRDefault="00887DD5" w:rsidP="00887D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887DD5" w:rsidRPr="00887DD5" w:rsidRDefault="00887DD5" w:rsidP="00887D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7DD5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:rsidR="00887DD5" w:rsidRPr="00251BEC" w:rsidRDefault="00887DD5" w:rsidP="0088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887DD5" w:rsidRPr="00B538E5" w:rsidRDefault="00887DD5" w:rsidP="00887D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1,196,942</w:t>
            </w:r>
          </w:p>
        </w:tc>
        <w:tc>
          <w:tcPr>
            <w:tcW w:w="269" w:type="dxa"/>
          </w:tcPr>
          <w:p w:rsidR="00887DD5" w:rsidRPr="00251BEC" w:rsidRDefault="00887DD5" w:rsidP="00887DD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87DD5" w:rsidRPr="00B538E5" w:rsidRDefault="00887DD5" w:rsidP="00887D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299,235</w:t>
            </w:r>
          </w:p>
        </w:tc>
      </w:tr>
      <w:tr w:rsidR="00497DB0" w:rsidRPr="00251BEC" w:rsidTr="00236B55">
        <w:trPr>
          <w:trHeight w:val="260"/>
        </w:trPr>
        <w:tc>
          <w:tcPr>
            <w:tcW w:w="3150" w:type="dxa"/>
          </w:tcPr>
          <w:p w:rsidR="00497DB0" w:rsidRPr="00251BEC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497DB0" w:rsidRPr="001E3068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306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497DB0" w:rsidRPr="00251BEC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497DB0" w:rsidRPr="00251BEC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</w:tcBorders>
          </w:tcPr>
          <w:p w:rsidR="00497DB0" w:rsidRPr="00B538E5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:rsidR="00F234B1" w:rsidRPr="00BB4C94" w:rsidRDefault="00F234B1" w:rsidP="00D43EE8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cs/>
          <w:lang w:val="th-TH"/>
        </w:rPr>
      </w:pPr>
    </w:p>
    <w:p w:rsidR="00497DB0" w:rsidRDefault="00497DB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9B62AB">
        <w:rPr>
          <w:rFonts w:ascii="Angsana New" w:hAnsi="Angsana New"/>
          <w:sz w:val="30"/>
          <w:szCs w:val="30"/>
        </w:rPr>
        <w:t xml:space="preserve">24 </w:t>
      </w:r>
      <w:r w:rsidRPr="009B62A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B62AB">
        <w:rPr>
          <w:rFonts w:ascii="Angsana New" w:hAnsi="Angsana New"/>
          <w:sz w:val="30"/>
          <w:szCs w:val="30"/>
        </w:rPr>
        <w:t xml:space="preserve">2562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ที่ประชุมสามัญผู้ถือหุ้นได้มีมติอนุมัติรายการดังต่อไปนี้</w:t>
      </w:r>
    </w:p>
    <w:p w:rsidR="00497DB0" w:rsidRPr="00BB4C94" w:rsidRDefault="00497DB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lang w:val="th-TH"/>
        </w:rPr>
      </w:pPr>
    </w:p>
    <w:p w:rsidR="00497DB0" w:rsidRPr="009B62AB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การลดทุนจดทะเบียน </w:t>
      </w:r>
    </w:p>
    <w:p w:rsidR="00497DB0" w:rsidRPr="00BB4C94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lang w:val="th-TH"/>
        </w:rPr>
      </w:pPr>
    </w:p>
    <w:p w:rsidR="00497DB0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ลดทุนจดทะเบียนจากจำนวน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1,841,118,481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</w:t>
      </w:r>
      <w:r w:rsidR="00F43DD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B62AB">
        <w:rPr>
          <w:rFonts w:ascii="Angsana New" w:hAnsi="Angsana New" w:hint="cs"/>
          <w:sz w:val="30"/>
          <w:szCs w:val="30"/>
          <w:lang w:val="th-TH"/>
        </w:rPr>
        <w:t>460,279,620</w:t>
      </w:r>
      <w:r w:rsidRPr="009B62AB">
        <w:rPr>
          <w:rFonts w:ascii="Angsana New" w:hAnsi="Angsana New"/>
          <w:sz w:val="30"/>
          <w:szCs w:val="30"/>
          <w:lang w:val="th-TH"/>
        </w:rPr>
        <w:t>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1,308,886,517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</w:t>
      </w:r>
      <w:r>
        <w:rPr>
          <w:rFonts w:ascii="Angsana New" w:hAnsi="Angsana New" w:hint="cs"/>
          <w:sz w:val="30"/>
          <w:szCs w:val="30"/>
          <w:cs/>
          <w:lang w:val="th-TH"/>
        </w:rPr>
        <w:t>ม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327,221,629</w:t>
      </w:r>
      <w:r w:rsidRPr="009B62AB">
        <w:rPr>
          <w:rFonts w:ascii="Angsana New" w:hAnsi="Angsana New"/>
          <w:sz w:val="30"/>
          <w:szCs w:val="30"/>
          <w:lang w:val="th-TH"/>
        </w:rPr>
        <w:t>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โดยการตัดหุ้นที่จำหน่ายไม่ได้ซึ่งคงเหลือจากการจัดสรรหุ้นสามัญเพิ่มทุน</w:t>
      </w:r>
      <w:r w:rsidR="00B42FAC">
        <w:rPr>
          <w:rFonts w:ascii="Angsana New" w:hAnsi="Angsana New" w:hint="cs"/>
          <w:sz w:val="30"/>
          <w:szCs w:val="30"/>
          <w:cs/>
          <w:lang w:val="th-TH"/>
        </w:rPr>
        <w:t>ให้กับบุคคลในวงจำกัด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532,231,964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133,057,991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  <w:r w:rsidR="004C03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BB4C94" w:rsidRPr="00BB4C94" w:rsidRDefault="00BB4C94" w:rsidP="00BB4C94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cs/>
          <w:lang w:val="th-TH"/>
        </w:rPr>
      </w:pPr>
    </w:p>
    <w:p w:rsidR="005547FF" w:rsidRPr="00B42FAC" w:rsidRDefault="005547FF" w:rsidP="00B42FAC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B42FAC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บริษัทได้ดำเนินการจดทะเบียนลดทุนดังกล่าวกับกรมพัฒนาธุรกิจการค้าแล้วเมื่อวันที่ </w:t>
      </w:r>
      <w:r w:rsidRPr="00B42FAC">
        <w:rPr>
          <w:rFonts w:ascii="Angsana New" w:hAnsi="Angsana New"/>
          <w:sz w:val="30"/>
          <w:szCs w:val="30"/>
          <w:lang w:val="th-TH"/>
        </w:rPr>
        <w:t xml:space="preserve">21 </w:t>
      </w:r>
      <w:r w:rsidRPr="00B42FAC">
        <w:rPr>
          <w:rFonts w:ascii="Angsana New" w:hAnsi="Angsana New" w:hint="cs"/>
          <w:sz w:val="30"/>
          <w:szCs w:val="30"/>
          <w:cs/>
          <w:lang w:val="th-TH"/>
        </w:rPr>
        <w:t xml:space="preserve">พฤษภาคม </w:t>
      </w:r>
      <w:r w:rsidRPr="00B42FAC">
        <w:rPr>
          <w:rFonts w:ascii="Angsana New" w:hAnsi="Angsana New"/>
          <w:sz w:val="30"/>
          <w:szCs w:val="30"/>
          <w:lang w:val="th-TH"/>
        </w:rPr>
        <w:t>2562</w:t>
      </w:r>
    </w:p>
    <w:p w:rsidR="005547FF" w:rsidRPr="00B42FAC" w:rsidRDefault="005547FF" w:rsidP="00B42FAC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B42FAC" w:rsidRDefault="00B42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497DB0" w:rsidRPr="00993768" w:rsidRDefault="00497DB0" w:rsidP="00993768">
      <w:pPr>
        <w:tabs>
          <w:tab w:val="clear" w:pos="454"/>
          <w:tab w:val="clear" w:pos="907"/>
          <w:tab w:val="left" w:pos="630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993768">
        <w:rPr>
          <w:rFonts w:ascii="Angsana New" w:hAnsi="Angsana New" w:hint="cs"/>
          <w:sz w:val="30"/>
          <w:szCs w:val="30"/>
          <w:cs/>
        </w:rPr>
        <w:lastRenderedPageBreak/>
        <w:t>การเพิ่มทุนจดทะเบียน</w:t>
      </w:r>
    </w:p>
    <w:p w:rsidR="00497DB0" w:rsidRPr="00B42FAC" w:rsidRDefault="00497DB0" w:rsidP="00993768">
      <w:pPr>
        <w:tabs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497DB0" w:rsidRPr="00BB4C94" w:rsidRDefault="00497DB0" w:rsidP="00993768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93768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อนุมัติการเพิ่มทุนจดทะเบียนจากจำนวน </w:t>
      </w:r>
      <w:r w:rsidRPr="00993768">
        <w:rPr>
          <w:rFonts w:ascii="Angsana New" w:hAnsi="Angsana New" w:hint="cs"/>
          <w:sz w:val="30"/>
          <w:szCs w:val="30"/>
        </w:rPr>
        <w:t xml:space="preserve">1,308,886,517 </w:t>
      </w:r>
      <w:r w:rsidRPr="00993768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993768">
        <w:rPr>
          <w:rFonts w:ascii="Angsana New" w:hAnsi="Angsana New" w:hint="cs"/>
          <w:sz w:val="30"/>
          <w:szCs w:val="30"/>
        </w:rPr>
        <w:t xml:space="preserve">0.25 </w:t>
      </w:r>
      <w:r w:rsidRPr="00993768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993768">
        <w:rPr>
          <w:rFonts w:ascii="Angsana New" w:hAnsi="Angsana New" w:hint="cs"/>
          <w:sz w:val="30"/>
          <w:szCs w:val="30"/>
        </w:rPr>
        <w:t>327,221,629.25</w:t>
      </w:r>
      <w:r w:rsidRPr="00993768">
        <w:rPr>
          <w:rFonts w:ascii="Angsana New" w:hAnsi="Angsana New"/>
          <w:sz w:val="30"/>
          <w:szCs w:val="30"/>
        </w:rPr>
        <w:t xml:space="preserve"> </w:t>
      </w:r>
      <w:r w:rsidRPr="00993768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เป็นทุนจดทะเบียนใหม่จำนวน </w:t>
      </w:r>
      <w:r w:rsidRPr="00993768">
        <w:rPr>
          <w:rFonts w:ascii="Angsana New" w:hAnsi="Angsana New" w:hint="cs"/>
          <w:sz w:val="30"/>
          <w:szCs w:val="30"/>
        </w:rPr>
        <w:t xml:space="preserve">2,355,995,730 </w:t>
      </w:r>
      <w:r w:rsidRPr="00993768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993768">
        <w:rPr>
          <w:rFonts w:ascii="Angsana New" w:hAnsi="Angsana New" w:hint="cs"/>
          <w:sz w:val="30"/>
          <w:szCs w:val="30"/>
        </w:rPr>
        <w:t>0.25</w:t>
      </w:r>
      <w:r w:rsidRPr="00BB4C94">
        <w:rPr>
          <w:rFonts w:ascii="Angsana New" w:hAnsi="Angsana New" w:hint="cs"/>
          <w:sz w:val="30"/>
          <w:szCs w:val="30"/>
        </w:rPr>
        <w:t xml:space="preserve"> </w:t>
      </w:r>
      <w:r w:rsidRPr="00BB4C94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BB4C94">
        <w:rPr>
          <w:rFonts w:ascii="Angsana New" w:hAnsi="Angsana New" w:hint="cs"/>
          <w:sz w:val="30"/>
          <w:szCs w:val="30"/>
        </w:rPr>
        <w:t>588,998,932.50</w:t>
      </w:r>
      <w:r w:rsidRPr="00BB4C94">
        <w:rPr>
          <w:rFonts w:ascii="Angsana New" w:hAnsi="Angsana New" w:hint="cs"/>
          <w:sz w:val="30"/>
          <w:szCs w:val="30"/>
          <w:cs/>
        </w:rPr>
        <w:t xml:space="preserve"> บาท โดยการออกหุ้นสามัญใหม่จำนวน</w:t>
      </w:r>
      <w:r w:rsidRPr="00BB4C94">
        <w:rPr>
          <w:rFonts w:ascii="Angsana New" w:hAnsi="Angsana New" w:hint="cs"/>
          <w:sz w:val="30"/>
          <w:szCs w:val="30"/>
        </w:rPr>
        <w:t xml:space="preserve"> 1,047,109,213</w:t>
      </w:r>
      <w:r w:rsidRPr="00BB4C94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B4C94">
        <w:rPr>
          <w:rFonts w:ascii="Angsana New" w:hAnsi="Angsana New" w:hint="cs"/>
          <w:sz w:val="30"/>
          <w:szCs w:val="30"/>
        </w:rPr>
        <w:t xml:space="preserve">0.25 </w:t>
      </w:r>
      <w:r w:rsidRPr="00BB4C94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BB4C94">
        <w:rPr>
          <w:rFonts w:ascii="Angsana New" w:hAnsi="Angsana New" w:hint="cs"/>
          <w:sz w:val="30"/>
          <w:szCs w:val="30"/>
        </w:rPr>
        <w:t>261,777,303.25</w:t>
      </w:r>
      <w:r w:rsidRPr="00BB4C94">
        <w:rPr>
          <w:rFonts w:ascii="Angsana New" w:hAnsi="Angsana New" w:hint="cs"/>
          <w:sz w:val="30"/>
          <w:szCs w:val="30"/>
          <w:cs/>
        </w:rPr>
        <w:t xml:space="preserve"> บาท เพื่อรองรับการออกและเสนอขายหุ้นเพิ่มทุน</w:t>
      </w:r>
    </w:p>
    <w:p w:rsidR="00497DB0" w:rsidRDefault="00497DB0" w:rsidP="00497D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5547FF" w:rsidRDefault="005547FF" w:rsidP="005547FF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</w:p>
    <w:p w:rsidR="005547FF" w:rsidRPr="005547FF" w:rsidRDefault="005547FF" w:rsidP="00497D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366C11" w:rsidRPr="006C08E0" w:rsidRDefault="00366C11" w:rsidP="008C6104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C6104" w:rsidRPr="00FA280A" w:rsidRDefault="006D3A13" w:rsidP="00815484">
      <w:pPr>
        <w:ind w:left="540"/>
        <w:jc w:val="thaiDistribute"/>
        <w:rPr>
          <w:rFonts w:ascii="Angsana New" w:hAnsi="Angsana New"/>
          <w:sz w:val="30"/>
          <w:szCs w:val="30"/>
        </w:rPr>
        <w:sectPr w:rsidR="008C6104" w:rsidRPr="00FA280A" w:rsidSect="00EF2ADA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 โดยจัดประเภทของรายได้ออกเป็น รายได้ตามสัญญา รายได้จากการขาย รายได้จากการให้บริการ และรายได้จากกิจการร่วมค้า ยอดรายได้ได้ตัดรายการระหว่างกันออกแล้ว กำไรขั้นต้นคำนวณจากยอดรายได้หักด้วยต้นทุนงานตามสัญญา ต้นทุนขาย ต้นทุนการให้บริการ และต้นทุนจากการดำเนินงานร่วมกัน</w:t>
      </w:r>
    </w:p>
    <w:p w:rsidR="00E5594F" w:rsidRPr="00CD7481" w:rsidRDefault="008C6104" w:rsidP="008C6104">
      <w:pPr>
        <w:jc w:val="thaiDistribute"/>
        <w:rPr>
          <w:rFonts w:ascii="Angsana New" w:hAnsi="Angsana New"/>
          <w:sz w:val="26"/>
          <w:szCs w:val="26"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>รายได้ของกลุ่มกิจการจากลูกค้ารายใหญ่ในระหว่างงวด</w:t>
      </w:r>
      <w:r w:rsidR="00895D99">
        <w:rPr>
          <w:rFonts w:ascii="Angsana New" w:hAnsi="Angsana New" w:hint="cs"/>
          <w:sz w:val="26"/>
          <w:szCs w:val="26"/>
          <w:cs/>
          <w:lang w:val="en-GB"/>
        </w:rPr>
        <w:t>สามเดือน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สิ้นสุดวันที่ </w:t>
      </w:r>
      <w:r w:rsidR="002A26EC">
        <w:rPr>
          <w:rFonts w:ascii="Angsana New" w:hAnsi="Angsana New"/>
          <w:sz w:val="26"/>
          <w:szCs w:val="26"/>
          <w:lang w:val="en-GB"/>
        </w:rPr>
        <w:t xml:space="preserve">30 </w:t>
      </w:r>
      <w:r w:rsidR="002A26EC">
        <w:rPr>
          <w:rFonts w:ascii="Angsana New" w:hAnsi="Angsana New" w:hint="cs"/>
          <w:sz w:val="26"/>
          <w:szCs w:val="26"/>
          <w:cs/>
          <w:lang w:val="en-GB"/>
        </w:rPr>
        <w:t>มิถุนายน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E5594F">
        <w:rPr>
          <w:rFonts w:ascii="Angsana New" w:hAnsi="Angsana New" w:hint="cs"/>
          <w:sz w:val="26"/>
          <w:szCs w:val="26"/>
          <w:lang w:val="en-GB"/>
        </w:rPr>
        <w:t>256</w:t>
      </w:r>
      <w:r w:rsidR="00E5594F">
        <w:rPr>
          <w:rFonts w:ascii="Angsana New" w:hAnsi="Angsana New"/>
          <w:sz w:val="26"/>
          <w:szCs w:val="26"/>
          <w:lang w:val="en-GB"/>
        </w:rPr>
        <w:t>2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และ </w:t>
      </w:r>
      <w:r w:rsidR="00E5594F" w:rsidRPr="00B07C2D">
        <w:rPr>
          <w:rFonts w:ascii="Angsana New" w:hAnsi="Angsana New" w:hint="cs"/>
          <w:sz w:val="26"/>
          <w:szCs w:val="26"/>
          <w:lang w:val="en-GB"/>
        </w:rPr>
        <w:t>256</w:t>
      </w:r>
      <w:r w:rsidR="00E5594F" w:rsidRPr="00B07C2D">
        <w:rPr>
          <w:rFonts w:ascii="Angsana New" w:hAnsi="Angsana New"/>
          <w:sz w:val="26"/>
          <w:szCs w:val="26"/>
          <w:lang w:val="en-GB"/>
        </w:rPr>
        <w:t>1</w:t>
      </w:r>
      <w:r w:rsidR="00E5594F" w:rsidRPr="00B07C2D">
        <w:rPr>
          <w:rFonts w:ascii="Angsana New" w:hAnsi="Angsana New" w:hint="cs"/>
          <w:sz w:val="26"/>
          <w:szCs w:val="26"/>
          <w:cs/>
          <w:lang w:val="en-GB"/>
        </w:rPr>
        <w:t xml:space="preserve"> มี</w:t>
      </w:r>
      <w:r w:rsidR="00E5594F" w:rsidRPr="00AF7DB9">
        <w:rPr>
          <w:rFonts w:ascii="Angsana New" w:hAnsi="Angsana New" w:hint="cs"/>
          <w:sz w:val="26"/>
          <w:szCs w:val="26"/>
          <w:cs/>
          <w:lang w:val="en-GB"/>
        </w:rPr>
        <w:t xml:space="preserve">จำนวน </w:t>
      </w:r>
      <w:r w:rsidR="00376B91">
        <w:rPr>
          <w:rFonts w:ascii="Angsana New" w:hAnsi="Angsana New"/>
          <w:sz w:val="26"/>
          <w:szCs w:val="26"/>
          <w:lang w:val="en-GB"/>
        </w:rPr>
        <w:t>13.20</w:t>
      </w:r>
      <w:r w:rsidR="00E5594F" w:rsidRPr="00AF7DB9">
        <w:rPr>
          <w:rFonts w:ascii="Angsana New" w:hAnsi="Angsana New"/>
          <w:sz w:val="26"/>
          <w:szCs w:val="26"/>
          <w:lang w:val="en-GB"/>
        </w:rPr>
        <w:t xml:space="preserve"> </w:t>
      </w:r>
      <w:r w:rsidR="00E5594F" w:rsidRPr="00AF7DB9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บาท และ </w:t>
      </w:r>
      <w:r w:rsidR="00BD468B">
        <w:rPr>
          <w:rFonts w:ascii="Angsana New" w:hAnsi="Angsana New"/>
          <w:sz w:val="26"/>
          <w:szCs w:val="26"/>
          <w:lang w:val="en-GB"/>
        </w:rPr>
        <w:t>225.40</w:t>
      </w:r>
      <w:r w:rsidR="00E5594F" w:rsidRPr="00CD7481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>ล้านบาท ตามลำดับ</w:t>
      </w:r>
    </w:p>
    <w:p w:rsidR="00D60CD3" w:rsidRPr="00E5594F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62CEB" w:rsidRPr="00E5594F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E5594F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:rsidR="00562CEB" w:rsidRPr="00E5594F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457E" w:rsidRPr="00267947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:rsidR="00CB457E" w:rsidRPr="00267947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457E" w:rsidRPr="00267947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13469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D12B44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267947" w:rsidRDefault="00267947" w:rsidP="002A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A42F6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2A26E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2A26E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67947" w:rsidRPr="00267947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67947" w:rsidRPr="00267947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B457E" w:rsidRPr="00267947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:rsidR="00CB457E" w:rsidRPr="00267947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FF1980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2679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436933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133,788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EF56FC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480</w:t>
            </w:r>
            <w:r w:rsidR="00982F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EF56FC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051D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7051D0" w:rsidP="0015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E32FDB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58785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E32FDB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</w:t>
            </w:r>
            <w:r w:rsidR="0058785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1E434F" w:rsidRDefault="00E32FDB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4369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1E434F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1E434F" w:rsidRDefault="00E32FDB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7051D0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7051D0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</w:t>
            </w: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87856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267947" w:rsidRPr="00D12B44" w:rsidTr="0013469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7051D0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4369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EF56FC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EF56FC" w:rsidP="00B6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35A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4369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7051D0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7051D0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F5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E32FDB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9</w:t>
            </w:r>
            <w:r w:rsidR="007051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1E434F" w:rsidRDefault="007051D0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E434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E32FDB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79</w:t>
            </w: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32FDB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87856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1E434F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1E434F" w:rsidRDefault="00E32FDB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107</w:t>
            </w:r>
            <w:r w:rsidR="007051D0"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267947" w:rsidRPr="00D12B44" w:rsidTr="00134692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1E434F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1E434F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1E434F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267947" w:rsidRDefault="00267947" w:rsidP="004C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051D0" w:rsidRPr="00267947" w:rsidRDefault="007051D0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86993" w:rsidRPr="00267947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86993" w:rsidRPr="00267947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Default="00267947" w:rsidP="0070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051D0" w:rsidRPr="00267947" w:rsidRDefault="007051D0" w:rsidP="0070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85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051D0" w:rsidRPr="00267947" w:rsidRDefault="007051D0" w:rsidP="0070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331C43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จากอัตราแลกเปลี่ยนที่ไม่ได้ปันส่วน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7,02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2,24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4C7AF2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7A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รายได้อื่นที่ไม่ได้ปันส่วน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,1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331C43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 (</w:t>
            </w:r>
            <w:r w:rsidR="00F57BA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) 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1,981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F57BAC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กำไรขาดทุน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เบ็ดเสร็จอื่นที่ยังไม่ปันส่วน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8610A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610A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7947" w:rsidRPr="00267947" w:rsidRDefault="00FF7159" w:rsidP="001E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 w:rsidR="0086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1E434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F57BAC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ขาดทุนเบ็ดเสร็จรวมสำหรับ</w:t>
            </w:r>
            <w:r w:rsidR="0019770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267947" w:rsidRDefault="008610A4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7C7B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C7B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8347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267947" w:rsidRDefault="008610A4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15,45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หัก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</w:t>
            </w:r>
            <w:r w:rsidR="00366C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947" w:rsidRPr="00267947" w:rsidRDefault="00FF7159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134692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ขาดทุนเบ็ดเสร็จรวมส่วนที่เป็นของบริษัทใหญ่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7947" w:rsidRPr="00267947" w:rsidRDefault="008610A4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7C7B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C7B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7947" w:rsidRPr="00267947" w:rsidRDefault="008610A4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15,45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</w:tbl>
    <w:p w:rsidR="00BD468B" w:rsidRDefault="00BD468B" w:rsidP="00562CEB">
      <w:pPr>
        <w:rPr>
          <w:rFonts w:ascii="Angsana New" w:hAnsi="Angsana New"/>
        </w:rPr>
      </w:pPr>
    </w:p>
    <w:p w:rsidR="00BD468B" w:rsidRDefault="00BD4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BD468B" w:rsidRPr="00CD7481" w:rsidRDefault="00BD468B" w:rsidP="00BD468B">
      <w:pPr>
        <w:jc w:val="thaiDistribute"/>
        <w:rPr>
          <w:rFonts w:ascii="Angsana New" w:hAnsi="Angsana New"/>
          <w:sz w:val="26"/>
          <w:szCs w:val="26"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>รายได้ของกลุ่มกิจการจากลูกค้ารายใหญ่ในระหว่างงวด</w:t>
      </w:r>
      <w:r w:rsidR="00F837C9">
        <w:rPr>
          <w:rFonts w:ascii="Angsana New" w:hAnsi="Angsana New" w:hint="cs"/>
          <w:sz w:val="26"/>
          <w:szCs w:val="26"/>
          <w:cs/>
          <w:lang w:val="en-GB"/>
        </w:rPr>
        <w:t>หก</w:t>
      </w:r>
      <w:r>
        <w:rPr>
          <w:rFonts w:ascii="Angsana New" w:hAnsi="Angsana New" w:hint="cs"/>
          <w:sz w:val="26"/>
          <w:szCs w:val="26"/>
          <w:cs/>
          <w:lang w:val="en-GB"/>
        </w:rPr>
        <w:t>เดือน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26"/>
          <w:szCs w:val="26"/>
          <w:lang w:val="en-GB"/>
        </w:rPr>
        <w:t xml:space="preserve">30 </w:t>
      </w:r>
      <w:r>
        <w:rPr>
          <w:rFonts w:ascii="Angsana New" w:hAnsi="Angsana New" w:hint="cs"/>
          <w:sz w:val="26"/>
          <w:szCs w:val="26"/>
          <w:cs/>
          <w:lang w:val="en-GB"/>
        </w:rPr>
        <w:t>มิถุนายน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lang w:val="en-GB"/>
        </w:rPr>
        <w:t>256</w:t>
      </w:r>
      <w:r>
        <w:rPr>
          <w:rFonts w:ascii="Angsana New" w:hAnsi="Angsana New"/>
          <w:sz w:val="26"/>
          <w:szCs w:val="26"/>
          <w:lang w:val="en-GB"/>
        </w:rPr>
        <w:t>2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และ </w:t>
      </w:r>
      <w:r w:rsidRPr="00B07C2D">
        <w:rPr>
          <w:rFonts w:ascii="Angsana New" w:hAnsi="Angsana New" w:hint="cs"/>
          <w:sz w:val="26"/>
          <w:szCs w:val="26"/>
          <w:lang w:val="en-GB"/>
        </w:rPr>
        <w:t>256</w:t>
      </w:r>
      <w:r w:rsidRPr="00B07C2D">
        <w:rPr>
          <w:rFonts w:ascii="Angsana New" w:hAnsi="Angsana New"/>
          <w:sz w:val="26"/>
          <w:szCs w:val="26"/>
          <w:lang w:val="en-GB"/>
        </w:rPr>
        <w:t>1</w:t>
      </w:r>
      <w:r w:rsidRPr="00B07C2D">
        <w:rPr>
          <w:rFonts w:ascii="Angsana New" w:hAnsi="Angsana New" w:hint="cs"/>
          <w:sz w:val="26"/>
          <w:szCs w:val="26"/>
          <w:cs/>
          <w:lang w:val="en-GB"/>
        </w:rPr>
        <w:t xml:space="preserve"> มี</w:t>
      </w:r>
      <w:r w:rsidRPr="00AF7DB9">
        <w:rPr>
          <w:rFonts w:ascii="Angsana New" w:hAnsi="Angsana New" w:hint="cs"/>
          <w:sz w:val="26"/>
          <w:szCs w:val="26"/>
          <w:cs/>
          <w:lang w:val="en-GB"/>
        </w:rPr>
        <w:t xml:space="preserve">จำนวน </w:t>
      </w:r>
      <w:r w:rsidR="00F837C9">
        <w:rPr>
          <w:rFonts w:ascii="Angsana New" w:hAnsi="Angsana New"/>
          <w:sz w:val="26"/>
          <w:szCs w:val="26"/>
        </w:rPr>
        <w:t>438.64</w:t>
      </w:r>
      <w:r w:rsidRPr="00AF7DB9">
        <w:rPr>
          <w:rFonts w:ascii="Angsana New" w:hAnsi="Angsana New"/>
          <w:sz w:val="26"/>
          <w:szCs w:val="26"/>
          <w:lang w:val="en-GB"/>
        </w:rPr>
        <w:t xml:space="preserve"> </w:t>
      </w:r>
      <w:r w:rsidRPr="00AF7DB9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บาท และ </w:t>
      </w:r>
      <w:r w:rsidR="00F837C9">
        <w:rPr>
          <w:rFonts w:ascii="Angsana New" w:hAnsi="Angsana New"/>
          <w:sz w:val="26"/>
          <w:szCs w:val="26"/>
          <w:lang w:val="en-GB"/>
        </w:rPr>
        <w:t>765.68</w:t>
      </w:r>
      <w:r w:rsidRPr="00CD7481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CD7481">
        <w:rPr>
          <w:rFonts w:ascii="Angsana New" w:hAnsi="Angsana New" w:hint="cs"/>
          <w:sz w:val="26"/>
          <w:szCs w:val="26"/>
          <w:cs/>
          <w:lang w:val="en-GB"/>
        </w:rPr>
        <w:t>ล้านบาท ตามลำดับ</w:t>
      </w:r>
    </w:p>
    <w:p w:rsidR="00BD468B" w:rsidRPr="006D3A13" w:rsidRDefault="00BD468B" w:rsidP="00562CEB">
      <w:pPr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42F68" w:rsidRPr="00D12B44" w:rsidTr="00A42F68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42F68" w:rsidRPr="00D12B44" w:rsidTr="00A42F68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13469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A42F68" w:rsidRPr="0013469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A42F68" w:rsidRPr="00D12B44" w:rsidTr="00A42F68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A42F68" w:rsidRPr="00D12B44" w:rsidTr="00A42F68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2679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436933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878,836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1,296,018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141,</w:t>
            </w:r>
            <w:r w:rsidR="004D611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3A09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92,57</w:t>
            </w:r>
            <w:r w:rsid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4369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1,395,</w:t>
            </w:r>
            <w:r w:rsidRPr="006246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24632" w:rsidRPr="006246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A42F68" w:rsidRPr="00D12B44" w:rsidTr="00A42F68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168,023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182,706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</w:t>
            </w:r>
            <w:r w:rsidR="00C965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203,5</w:t>
            </w:r>
            <w:r w:rsidRPr="006246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C965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210,301</w:t>
            </w:r>
          </w:p>
        </w:tc>
      </w:tr>
      <w:tr w:rsidR="00A42F68" w:rsidRPr="00D12B44" w:rsidTr="00A42F68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866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164,746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F68" w:rsidRPr="00267947" w:rsidRDefault="00331C43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 w:rsidR="00A42F68" w:rsidRPr="002679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จากอัตราแลกเปลี่ยนที่ไม่ได้ปันส่วน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7A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รายได้อื่นที่ไม่ได้ปันส่วน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13,894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4C7AF2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4,801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ค่าใช้จ่าย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</w:t>
            </w:r>
            <w:r w:rsidR="003450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A42F68" w:rsidRPr="00CF28F0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Pr="00CF28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Pr="00CF28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กำไรขาดทุน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เบ็ดเสร็จอื่นที่ยังไม่ปันส่วน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3,580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2F68" w:rsidRPr="00CF28F0" w:rsidRDefault="007C7B5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42F68"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50</w:t>
            </w:r>
            <w:r w:rsidR="00CF28F0"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A42F68" w:rsidRPr="00D12B44" w:rsidTr="00C9656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2F68" w:rsidRPr="00C9656B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65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</w:t>
            </w:r>
            <w:r w:rsidR="00502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965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02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F68" w:rsidRPr="00CF28F0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C7B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49,88</w:t>
            </w:r>
            <w:r w:rsidR="00CF28F0"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A42F68" w:rsidRPr="00D12B44" w:rsidTr="00C9656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หัก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2F68" w:rsidRPr="00C9656B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656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2F68" w:rsidRPr="00CF28F0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</w:tr>
      <w:tr w:rsidR="00A42F68" w:rsidRPr="00D12B44" w:rsidTr="00A42F6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ขาดทุนเบ็ดเสร็จรวมส่วนที่เป็นของบริษัทใหญ่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</w:t>
            </w:r>
            <w:r w:rsidR="00502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02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2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2F68" w:rsidRPr="00267947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2F68" w:rsidRPr="00CF28F0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49,88</w:t>
            </w:r>
            <w:r w:rsidR="00CF28F0" w:rsidRPr="00CF2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</w:tbl>
    <w:p w:rsidR="004C7AF2" w:rsidRPr="006D3A13" w:rsidRDefault="004C7AF2" w:rsidP="00562CEB">
      <w:pPr>
        <w:rPr>
          <w:rFonts w:ascii="Angsana New" w:hAnsi="Angsana New"/>
          <w:sz w:val="20"/>
          <w:szCs w:val="20"/>
        </w:rPr>
      </w:pPr>
    </w:p>
    <w:p w:rsidR="001025CA" w:rsidRPr="00E5594F" w:rsidRDefault="00E56635" w:rsidP="00562CEB">
      <w:pPr>
        <w:rPr>
          <w:rFonts w:ascii="Angsana New" w:hAnsi="Angsana New"/>
          <w:sz w:val="24"/>
          <w:szCs w:val="24"/>
          <w:cs/>
        </w:rPr>
        <w:sectPr w:rsidR="001025CA" w:rsidRPr="00E5594F" w:rsidSect="00A55436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24"/>
          <w:szCs w:val="24"/>
          <w:cs/>
        </w:rPr>
        <w:tab/>
      </w:r>
      <w:r>
        <w:rPr>
          <w:rFonts w:ascii="Angsana New" w:hAnsi="Angsana New"/>
          <w:sz w:val="24"/>
          <w:szCs w:val="24"/>
          <w:cs/>
        </w:rPr>
        <w:tab/>
      </w:r>
      <w:r>
        <w:rPr>
          <w:rFonts w:ascii="Angsana New" w:hAnsi="Angsana New"/>
          <w:sz w:val="24"/>
          <w:szCs w:val="24"/>
          <w:cs/>
        </w:rPr>
        <w:tab/>
      </w:r>
      <w:r w:rsidR="001025CA" w:rsidRPr="00E5594F">
        <w:rPr>
          <w:rFonts w:ascii="Angsana New" w:hAnsi="Angsana New" w:hint="cs"/>
          <w:sz w:val="24"/>
          <w:szCs w:val="24"/>
          <w:cs/>
        </w:rPr>
        <w:t>กลุ่มกิจการไม่ได้ปันส่วนสินทรัพย์แยกตามส่วนงาน</w:t>
      </w:r>
      <w:r w:rsidR="001025CA" w:rsidRPr="00E5594F">
        <w:rPr>
          <w:rFonts w:ascii="Angsana New" w:hAnsi="Angsana New"/>
          <w:sz w:val="24"/>
          <w:szCs w:val="24"/>
          <w:cs/>
        </w:rPr>
        <w:tab/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  <w:r w:rsidRPr="00D12B44">
        <w:rPr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D12B44">
        <w:rPr>
          <w:b/>
          <w:bCs/>
          <w:i/>
          <w:iCs/>
          <w:szCs w:val="30"/>
        </w:rPr>
        <w:t xml:space="preserve"> </w:t>
      </w:r>
    </w:p>
    <w:p w:rsidR="00562CEB" w:rsidRPr="008C610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:rsidR="00562CEB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</w:t>
      </w:r>
      <w:r w:rsidRPr="00D12B4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แบ่ง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:rsidR="0042601E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42601E" w:rsidRPr="00A634A9" w:rsidTr="0058455C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2601E" w:rsidRPr="00A634A9" w:rsidTr="0058455C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FF1980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634A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436933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198,969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453,757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42601E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  <w:r w:rsidR="004260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012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42601E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711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3450EA" w:rsidP="0034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18,412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42601E" w:rsidP="005C1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4260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910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5,267</w:t>
            </w:r>
          </w:p>
        </w:tc>
      </w:tr>
      <w:tr w:rsidR="0042601E" w:rsidRPr="00A634A9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D1598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3,380</w:t>
            </w:r>
          </w:p>
        </w:tc>
      </w:tr>
      <w:tr w:rsidR="0042601E" w:rsidRPr="00A634A9" w:rsidTr="0058455C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2601E" w:rsidRPr="00AD1598" w:rsidRDefault="001C2E48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42601E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92</w:t>
            </w:r>
            <w:r w:rsidR="008331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2601E" w:rsidRPr="00A634A9" w:rsidRDefault="003450EA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  <w:r w:rsidR="004260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193</w:t>
            </w:r>
          </w:p>
        </w:tc>
      </w:tr>
      <w:tr w:rsidR="0042601E" w:rsidRPr="00A634A9" w:rsidTr="0058455C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601E" w:rsidRPr="00AD1598" w:rsidRDefault="00436933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221,081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601E" w:rsidRPr="00A634A9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601E" w:rsidRPr="00A634A9" w:rsidRDefault="001C2E48" w:rsidP="001C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            529</w:t>
            </w:r>
            <w:r w:rsidR="0042601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931</w:t>
            </w:r>
          </w:p>
        </w:tc>
      </w:tr>
    </w:tbl>
    <w:p w:rsidR="0042601E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A634A9" w:rsidRPr="00A634A9" w:rsidTr="00A634A9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634A9" w:rsidRPr="00A634A9" w:rsidTr="00A634A9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FF1980" w:rsidRDefault="00A634A9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F198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634A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FF1980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FF198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634A9" w:rsidRPr="00A634A9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34A9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D1598" w:rsidRDefault="00436933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966,104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1,219,280</w:t>
            </w:r>
          </w:p>
        </w:tc>
      </w:tr>
      <w:tr w:rsidR="00A634A9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D1598" w:rsidRDefault="000E7D4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237770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237770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37,902</w:t>
            </w:r>
          </w:p>
        </w:tc>
      </w:tr>
      <w:tr w:rsidR="00A634A9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D1598" w:rsidRDefault="000E7D4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237770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237770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3450EA" w:rsidP="0034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18,412</w:t>
            </w:r>
          </w:p>
        </w:tc>
      </w:tr>
      <w:tr w:rsidR="00390EFA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D1598" w:rsidRDefault="000E7D49" w:rsidP="005C1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0E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67,756</w:t>
            </w:r>
          </w:p>
        </w:tc>
      </w:tr>
      <w:tr w:rsidR="00390EFA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D1598" w:rsidRDefault="00237770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0E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31,076</w:t>
            </w:r>
          </w:p>
        </w:tc>
      </w:tr>
      <w:tr w:rsidR="00390EFA" w:rsidRPr="00A634A9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D1598" w:rsidRDefault="00B92C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0EFA" w:rsidRPr="00A634A9" w:rsidRDefault="00390EFA" w:rsidP="000E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3,380</w:t>
            </w:r>
          </w:p>
        </w:tc>
      </w:tr>
      <w:tr w:rsidR="00A634A9" w:rsidRPr="00A634A9" w:rsidTr="00FF1980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34A9" w:rsidRPr="00AD1598" w:rsidRDefault="00B92C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  <w:r w:rsidR="000E7D49"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,8</w:t>
            </w:r>
            <w:r w:rsidRPr="00AD159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34A9" w:rsidRPr="00A634A9" w:rsidRDefault="003450E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</w:t>
            </w:r>
            <w:r w:rsidR="00390EF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485</w:t>
            </w:r>
          </w:p>
        </w:tc>
      </w:tr>
      <w:tr w:rsidR="00A634A9" w:rsidRPr="00A634A9" w:rsidTr="00FF1980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634A9" w:rsidRPr="00AD1598" w:rsidRDefault="00436933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1,029,742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634A9" w:rsidRPr="00A634A9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1,395,291</w:t>
            </w:r>
          </w:p>
        </w:tc>
      </w:tr>
    </w:tbl>
    <w:p w:rsidR="00366C11" w:rsidRPr="00366C11" w:rsidRDefault="00366C11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03566A" w:rsidRDefault="0003566A" w:rsidP="00366C11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9770A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366C11" w:rsidRPr="00366C11" w:rsidRDefault="00366C11" w:rsidP="00366C1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03566A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กำไรต่อหุ้นขั้นพื้นฐานสำหรับแต่ละ</w:t>
      </w:r>
      <w:r w:rsidRPr="00651FBB">
        <w:rPr>
          <w:rFonts w:ascii="Angsana New" w:hAnsi="Angsana New" w:hint="cs"/>
          <w:sz w:val="30"/>
          <w:szCs w:val="30"/>
          <w:cs/>
        </w:rPr>
        <w:t>งวด</w:t>
      </w:r>
      <w:r w:rsidR="00A27789" w:rsidRPr="00651FBB">
        <w:rPr>
          <w:rFonts w:ascii="Angsana New" w:hAnsi="Angsana New" w:hint="cs"/>
          <w:sz w:val="30"/>
          <w:szCs w:val="30"/>
          <w:cs/>
        </w:rPr>
        <w:t>หกเดือน</w:t>
      </w:r>
      <w:r w:rsidRPr="00651FBB">
        <w:rPr>
          <w:rFonts w:ascii="Angsana New" w:hAnsi="Angsana New" w:hint="cs"/>
          <w:sz w:val="30"/>
          <w:szCs w:val="30"/>
          <w:cs/>
        </w:rPr>
        <w:t>สิ้นสุด</w:t>
      </w:r>
      <w:r w:rsidRPr="00D12B44">
        <w:rPr>
          <w:rFonts w:ascii="Angsana New" w:hAnsi="Angsana New" w:hint="cs"/>
          <w:sz w:val="30"/>
          <w:szCs w:val="30"/>
          <w:cs/>
        </w:rPr>
        <w:t>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FF1980">
        <w:rPr>
          <w:rFonts w:ascii="Angsana New" w:hAnsi="Angsana New"/>
          <w:sz w:val="30"/>
          <w:szCs w:val="30"/>
        </w:rPr>
        <w:t xml:space="preserve">30 </w:t>
      </w:r>
      <w:r w:rsidR="00FF1980">
        <w:rPr>
          <w:rFonts w:ascii="Angsana New" w:hAnsi="Angsana New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9D29CA">
        <w:rPr>
          <w:rFonts w:ascii="Angsana New" w:hAnsi="Angsana New" w:hint="cs"/>
          <w:sz w:val="30"/>
          <w:szCs w:val="30"/>
          <w:cs/>
        </w:rPr>
        <w:t>ที่ออกจำหน่าย</w:t>
      </w:r>
      <w:r w:rsidRPr="00D12B44">
        <w:rPr>
          <w:rFonts w:ascii="Angsana New" w:hAnsi="Angsana New" w:hint="cs"/>
          <w:sz w:val="30"/>
          <w:szCs w:val="30"/>
          <w:cs/>
        </w:rPr>
        <w:t>ระหว่างงวด</w:t>
      </w:r>
      <w:r w:rsidR="009D29CA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:rsidR="00833132" w:rsidRDefault="00833132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0" w:type="dxa"/>
        <w:tblInd w:w="450" w:type="dxa"/>
        <w:tblLook w:val="01E0" w:firstRow="1" w:lastRow="1" w:firstColumn="1" w:lastColumn="1" w:noHBand="0" w:noVBand="0"/>
      </w:tblPr>
      <w:tblGrid>
        <w:gridCol w:w="3240"/>
        <w:gridCol w:w="270"/>
        <w:gridCol w:w="1260"/>
        <w:gridCol w:w="270"/>
        <w:gridCol w:w="1200"/>
        <w:gridCol w:w="420"/>
        <w:gridCol w:w="1211"/>
        <w:gridCol w:w="264"/>
        <w:gridCol w:w="1355"/>
      </w:tblGrid>
      <w:tr w:rsidR="00833132" w:rsidRPr="00D12B44" w:rsidTr="00A17185">
        <w:tc>
          <w:tcPr>
            <w:tcW w:w="324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132" w:rsidRPr="00D12B44" w:rsidTr="00A17185">
        <w:tc>
          <w:tcPr>
            <w:tcW w:w="324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3132" w:rsidRPr="00D12B44" w:rsidTr="00A17185">
        <w:tc>
          <w:tcPr>
            <w:tcW w:w="324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A17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3132" w:rsidRPr="00D12B44" w:rsidTr="00A17185">
        <w:tc>
          <w:tcPr>
            <w:tcW w:w="324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12D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33132" w:rsidRPr="00412D2F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132" w:rsidRPr="00D12B44" w:rsidTr="00A17185">
        <w:tc>
          <w:tcPr>
            <w:tcW w:w="324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12D2F"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DF6F5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DF6F52" w:rsidP="00683472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8331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0178B5" w:rsidRDefault="00DF6F5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DF6F5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331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  <w:tr w:rsidR="00833132" w:rsidRPr="00D12B44" w:rsidTr="00A17185">
        <w:tc>
          <w:tcPr>
            <w:tcW w:w="324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D12B44" w:rsidTr="00A17185">
        <w:tc>
          <w:tcPr>
            <w:tcW w:w="3240" w:type="dxa"/>
            <w:hideMark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D29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FF7440" w:rsidRDefault="00DF6F52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7C2A24" w:rsidRDefault="00833132" w:rsidP="00683472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  <w:tc>
          <w:tcPr>
            <w:tcW w:w="420" w:type="dxa"/>
          </w:tcPr>
          <w:p w:rsidR="00833132" w:rsidRPr="007C2A2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7C2A24" w:rsidRDefault="00DF6F52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64" w:type="dxa"/>
          </w:tcPr>
          <w:p w:rsidR="00833132" w:rsidRPr="007C2A2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7C2A24" w:rsidRDefault="00833132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</w:tr>
      <w:tr w:rsidR="00833132" w:rsidRPr="00D12B44" w:rsidTr="00A17185">
        <w:tc>
          <w:tcPr>
            <w:tcW w:w="324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D12B44" w:rsidTr="00A17185">
        <w:trPr>
          <w:trHeight w:val="425"/>
        </w:trPr>
        <w:tc>
          <w:tcPr>
            <w:tcW w:w="3240" w:type="dxa"/>
            <w:hideMark/>
          </w:tcPr>
          <w:p w:rsidR="00833132" w:rsidRPr="00A17185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1718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412D2F" w:rsidRPr="00A17185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412D2F" w:rsidRPr="00A1718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(ขาดทุน)</w:t>
            </w:r>
            <w:r w:rsidR="00412D2F" w:rsidRPr="00A17185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A1718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ต่อหุ้นขั้นพื้นฐาน</w:t>
            </w:r>
            <w:r w:rsidR="00A17185" w:rsidRPr="00A1718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DF6F5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DF6F52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420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DF6F52" w:rsidP="0068347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0.001</w:t>
            </w:r>
          </w:p>
        </w:tc>
        <w:tc>
          <w:tcPr>
            <w:tcW w:w="264" w:type="dxa"/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33132" w:rsidRPr="00D12B44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DF6F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366C11" w:rsidRPr="008C6104" w:rsidRDefault="00366C11" w:rsidP="00366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0" w:type="dxa"/>
        <w:tblInd w:w="450" w:type="dxa"/>
        <w:tblLook w:val="01E0" w:firstRow="1" w:lastRow="1" w:firstColumn="1" w:lastColumn="1" w:noHBand="0" w:noVBand="0"/>
      </w:tblPr>
      <w:tblGrid>
        <w:gridCol w:w="3042"/>
        <w:gridCol w:w="468"/>
        <w:gridCol w:w="1260"/>
        <w:gridCol w:w="270"/>
        <w:gridCol w:w="1200"/>
        <w:gridCol w:w="420"/>
        <w:gridCol w:w="1211"/>
        <w:gridCol w:w="264"/>
        <w:gridCol w:w="1355"/>
      </w:tblGrid>
      <w:tr w:rsidR="00B953CE" w:rsidRPr="00D12B44" w:rsidTr="00A17185">
        <w:tc>
          <w:tcPr>
            <w:tcW w:w="3042" w:type="dxa"/>
            <w:hideMark/>
          </w:tcPr>
          <w:p w:rsidR="00B953CE" w:rsidRPr="00D12B44" w:rsidRDefault="00B953CE" w:rsidP="00FF1980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F1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468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D12B44" w:rsidTr="00A17185">
        <w:tc>
          <w:tcPr>
            <w:tcW w:w="3042" w:type="dxa"/>
            <w:hideMark/>
          </w:tcPr>
          <w:p w:rsidR="00B953CE" w:rsidRPr="00D12B44" w:rsidRDefault="00B953CE" w:rsidP="00FF19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19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F19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68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0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953CE" w:rsidRPr="00D12B44" w:rsidTr="00A17185">
        <w:tc>
          <w:tcPr>
            <w:tcW w:w="3042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="005759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A17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53CE" w:rsidRPr="00D12B44" w:rsidTr="00A17185">
        <w:tc>
          <w:tcPr>
            <w:tcW w:w="3042" w:type="dxa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468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84E" w:rsidRPr="00D12B44" w:rsidTr="00A17185"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468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DF6F52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38,007</w:t>
            </w:r>
          </w:p>
        </w:tc>
        <w:tc>
          <w:tcPr>
            <w:tcW w:w="27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DF6F52" w:rsidP="00157B6E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D03B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90E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42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0178B5" w:rsidRDefault="00DF6F52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42,203</w:t>
            </w: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DF6F52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157B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D03B7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</w:tr>
      <w:tr w:rsidR="00FB284E" w:rsidRPr="00D12B44" w:rsidTr="00A17185">
        <w:tc>
          <w:tcPr>
            <w:tcW w:w="3042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8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D12B44" w:rsidTr="00A17185"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D29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468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FF7440" w:rsidRDefault="00DF6F52" w:rsidP="00B64D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8B07CB" w:rsidP="00FB284E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  <w:tc>
          <w:tcPr>
            <w:tcW w:w="420" w:type="dxa"/>
          </w:tcPr>
          <w:p w:rsidR="00FB284E" w:rsidRPr="007C2A2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ED03B7" w:rsidP="00FB2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64" w:type="dxa"/>
          </w:tcPr>
          <w:p w:rsidR="00FB284E" w:rsidRPr="007C2A2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390EFA" w:rsidP="008B07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</w:t>
            </w:r>
            <w:r w:rsidR="008B07C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FB284E" w:rsidRPr="00D12B44" w:rsidTr="00A17185">
        <w:tc>
          <w:tcPr>
            <w:tcW w:w="3042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8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D12B44" w:rsidTr="00A17185">
        <w:trPr>
          <w:trHeight w:val="425"/>
        </w:trPr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A17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468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DF6F52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0.029</w:t>
            </w:r>
          </w:p>
        </w:tc>
        <w:tc>
          <w:tcPr>
            <w:tcW w:w="27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390EFA" w:rsidP="00F95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DF6F52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42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ED03B7" w:rsidP="000178B5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0.032</w:t>
            </w: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390EFA" w:rsidP="00F959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ED03B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:rsidR="00833132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D6584B" w:rsidRDefault="00D6584B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833132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07400F" w:rsidRDefault="0007400F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833132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833132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833132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62CEB" w:rsidRPr="00D12B44" w:rsidRDefault="00562CEB" w:rsidP="003D49A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562CEB" w:rsidRPr="00647BCC" w:rsidRDefault="00562CEB" w:rsidP="00A5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D12B44" w:rsidTr="003D49AA">
        <w:trPr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D12B44" w:rsidTr="003D49AA">
        <w:trPr>
          <w:trHeight w:val="333"/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562CEB" w:rsidRPr="00D12B44" w:rsidRDefault="00FF198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562CEB" w:rsidRPr="00D12B44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D12B4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62CEB" w:rsidRPr="00D12B44" w:rsidRDefault="00FF198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562CEB" w:rsidRPr="00D12B44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D12B4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D12B44" w:rsidTr="003D49AA">
        <w:trPr>
          <w:trHeight w:val="333"/>
          <w:tblHeader/>
        </w:trPr>
        <w:tc>
          <w:tcPr>
            <w:tcW w:w="1653" w:type="pct"/>
          </w:tcPr>
          <w:p w:rsidR="002877A5" w:rsidRPr="00D12B44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2877A5" w:rsidRPr="00D12B44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2CEB" w:rsidRPr="00D12B44" w:rsidTr="003D49AA">
        <w:trPr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D12B44" w:rsidTr="003D49AA">
        <w:tc>
          <w:tcPr>
            <w:tcW w:w="1930" w:type="pct"/>
            <w:gridSpan w:val="2"/>
          </w:tcPr>
          <w:p w:rsidR="00562CEB" w:rsidRPr="00D12B44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96F0C" w:rsidRPr="00D12B44" w:rsidTr="004C2D4D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:rsidR="00D96F0C" w:rsidRPr="00F04CA4" w:rsidRDefault="005D3B9D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sz w:val="30"/>
                <w:szCs w:val="30"/>
              </w:rPr>
              <w:t>20,520</w:t>
            </w:r>
          </w:p>
        </w:tc>
        <w:tc>
          <w:tcPr>
            <w:tcW w:w="139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D96F0C" w:rsidRPr="00F04CA4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D96F0C" w:rsidRPr="00F04CA4" w:rsidRDefault="005D3B9D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20,520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:rsidR="00D96F0C" w:rsidRPr="00F04CA4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6F0C" w:rsidRPr="00D12B44" w:rsidTr="004C2D4D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123,286</w:t>
            </w:r>
          </w:p>
        </w:tc>
        <w:tc>
          <w:tcPr>
            <w:tcW w:w="139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D96F0C" w:rsidRPr="00FE35BE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123,286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:rsidR="00D96F0C" w:rsidRPr="00FE35BE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</w:tr>
      <w:tr w:rsidR="004C2D4D" w:rsidRPr="00D12B44" w:rsidTr="004C2D4D">
        <w:tc>
          <w:tcPr>
            <w:tcW w:w="1930" w:type="pct"/>
            <w:gridSpan w:val="2"/>
          </w:tcPr>
          <w:p w:rsidR="004C2D4D" w:rsidRPr="004C2D4D" w:rsidRDefault="004C2D4D" w:rsidP="004C2D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D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2D4D" w:rsidRPr="004C2D4D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D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143,806</w:t>
            </w:r>
          </w:p>
        </w:tc>
        <w:tc>
          <w:tcPr>
            <w:tcW w:w="139" w:type="pct"/>
            <w:shd w:val="clear" w:color="auto" w:fill="auto"/>
          </w:tcPr>
          <w:p w:rsidR="004C2D4D" w:rsidRPr="004C2D4D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2D4D" w:rsidRPr="004C2D4D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D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:rsidR="004C2D4D" w:rsidRPr="004C2D4D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2D4D" w:rsidRPr="004C2D4D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D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143,806</w:t>
            </w:r>
          </w:p>
        </w:tc>
        <w:tc>
          <w:tcPr>
            <w:tcW w:w="143" w:type="pct"/>
          </w:tcPr>
          <w:p w:rsidR="004C2D4D" w:rsidRPr="004C2D4D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2D4D" w:rsidRPr="004C2D4D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D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</w:tr>
      <w:tr w:rsidR="00D96F0C" w:rsidRPr="00647BCC" w:rsidTr="004C2D4D">
        <w:tc>
          <w:tcPr>
            <w:tcW w:w="1930" w:type="pct"/>
            <w:gridSpan w:val="2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shd w:val="clear" w:color="auto" w:fill="auto"/>
          </w:tcPr>
          <w:p w:rsidR="00D96F0C" w:rsidRPr="00647BCC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6F0C" w:rsidRPr="00D12B44" w:rsidTr="003D49AA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53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6F0C" w:rsidRPr="00D12B44" w:rsidTr="003D49AA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:rsidR="00D96F0C" w:rsidRPr="00492110" w:rsidRDefault="0005695D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9,846</w:t>
            </w:r>
          </w:p>
        </w:tc>
        <w:tc>
          <w:tcPr>
            <w:tcW w:w="139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 w:hint="cs"/>
                <w:sz w:val="30"/>
                <w:szCs w:val="30"/>
                <w:lang w:val="en-US"/>
              </w:rPr>
              <w:t>6,371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:rsidR="00D96F0C" w:rsidRPr="00492110" w:rsidRDefault="00D319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7,156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 w:hint="cs"/>
                <w:sz w:val="30"/>
                <w:szCs w:val="30"/>
                <w:lang w:val="en-US"/>
              </w:rPr>
              <w:t>6,071</w:t>
            </w:r>
          </w:p>
        </w:tc>
      </w:tr>
      <w:tr w:rsidR="00D96F0C" w:rsidRPr="00D12B44" w:rsidTr="003D49AA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3" w:type="pct"/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20,033</w:t>
            </w:r>
          </w:p>
        </w:tc>
        <w:tc>
          <w:tcPr>
            <w:tcW w:w="139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96F0C" w:rsidRPr="00F55B3A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/>
                <w:sz w:val="30"/>
                <w:szCs w:val="30"/>
                <w:lang w:val="en-US"/>
              </w:rPr>
              <w:t>5,38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19,233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D96F0C" w:rsidRPr="00F55B3A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/>
                <w:sz w:val="30"/>
                <w:szCs w:val="30"/>
                <w:lang w:val="en-US"/>
              </w:rPr>
              <w:t>5,35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96F0C" w:rsidRPr="00D12B44" w:rsidTr="003D49AA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53" w:type="pct"/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66,322</w:t>
            </w:r>
          </w:p>
        </w:tc>
        <w:tc>
          <w:tcPr>
            <w:tcW w:w="139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4C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D96F0C" w:rsidRPr="00492110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66,322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4C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6F0C" w:rsidRPr="00D12B44" w:rsidTr="003D49AA">
        <w:tc>
          <w:tcPr>
            <w:tcW w:w="1930" w:type="pct"/>
            <w:gridSpan w:val="2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F0C" w:rsidRPr="00492110" w:rsidRDefault="00D319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96,201</w:t>
            </w:r>
          </w:p>
        </w:tc>
        <w:tc>
          <w:tcPr>
            <w:tcW w:w="139" w:type="pct"/>
            <w:shd w:val="clear" w:color="auto" w:fill="auto"/>
          </w:tcPr>
          <w:p w:rsidR="00D96F0C" w:rsidRPr="00D12B44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5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F0C" w:rsidRPr="00492110" w:rsidRDefault="00D319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92,711</w:t>
            </w:r>
          </w:p>
        </w:tc>
        <w:tc>
          <w:tcPr>
            <w:tcW w:w="143" w:type="pct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F0C" w:rsidRPr="00F04CA4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5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:rsidR="00A45640" w:rsidRPr="00647BCC" w:rsidRDefault="00A45640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4"/>
          <w:szCs w:val="24"/>
        </w:rPr>
      </w:pPr>
    </w:p>
    <w:p w:rsidR="007E5D7D" w:rsidRPr="00735EE9" w:rsidRDefault="003D49AA" w:rsidP="003D4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    </w:t>
      </w:r>
      <w:r w:rsidR="002E7192" w:rsidRPr="00735E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7E5D7D" w:rsidRPr="00735E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7E5D7D" w:rsidRPr="00647BCC" w:rsidRDefault="007E5D7D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2"/>
          <w:szCs w:val="22"/>
          <w:cs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530"/>
        <w:gridCol w:w="1530"/>
        <w:gridCol w:w="250"/>
        <w:gridCol w:w="1280"/>
      </w:tblGrid>
      <w:tr w:rsidR="0027029F" w:rsidRPr="0027029F" w:rsidTr="00A96FE7">
        <w:trPr>
          <w:trHeight w:val="4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2E71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E7192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FF1980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FF1980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FF1980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27029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7029F" w:rsidRPr="0027029F" w:rsidTr="00FF1980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500</w:t>
            </w:r>
            <w:r w:rsidR="0027029F"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12,476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16,305 </w:t>
            </w:r>
          </w:p>
        </w:tc>
      </w:tr>
      <w:tr w:rsidR="0027029F" w:rsidRPr="0027029F" w:rsidTr="004C1788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3,760 </w:t>
            </w:r>
          </w:p>
        </w:tc>
      </w:tr>
      <w:tr w:rsidR="0027029F" w:rsidRPr="0027029F" w:rsidTr="004C1788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20,000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5,880 </w:t>
            </w:r>
          </w:p>
        </w:tc>
      </w:tr>
      <w:tr w:rsidR="004C1788" w:rsidRPr="0027029F" w:rsidTr="004C1788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788" w:rsidRPr="0027029F" w:rsidRDefault="004C1788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788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788" w:rsidRPr="0027029F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1788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18,246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1788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1788" w:rsidRPr="0027029F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7029F" w:rsidRPr="0027029F" w:rsidTr="00FF1980">
        <w:trPr>
          <w:trHeight w:val="4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7029F" w:rsidRPr="0027029F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33,722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25,945 </w:t>
            </w:r>
          </w:p>
        </w:tc>
      </w:tr>
    </w:tbl>
    <w:p w:rsidR="00C95B13" w:rsidRDefault="00C95B13" w:rsidP="00EF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2"/>
          <w:szCs w:val="22"/>
        </w:rPr>
      </w:pP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00"/>
        <w:gridCol w:w="1560"/>
        <w:gridCol w:w="360"/>
        <w:gridCol w:w="1440"/>
      </w:tblGrid>
      <w:tr w:rsidR="00EF02CF" w:rsidRPr="00EF02CF" w:rsidTr="00B64DCC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774907" w:rsidTr="00F41317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FF1980"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</w:t>
            </w:r>
            <w:r w:rsidR="00FF1980"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02CF" w:rsidRPr="0077490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EF02CF" w:rsidRPr="0077490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FF1980" w:rsidRPr="0077490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77490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F02CF" w:rsidRPr="0077490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239</w:t>
            </w:r>
            <w:r w:rsidR="00EF02CF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2,387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7,858 </w:t>
            </w:r>
          </w:p>
        </w:tc>
      </w:tr>
      <w:tr w:rsidR="00EF02CF" w:rsidRPr="0077490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</w:t>
            </w:r>
            <w:r w:rsidR="009D7E4D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8,925</w:t>
            </w:r>
            <w:r w:rsidR="00EF02CF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EF02CF" w:rsidRPr="0077490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10,04</w:t>
            </w:r>
            <w:r w:rsidR="009D7E4D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</w:tr>
      <w:tr w:rsidR="00EF02CF" w:rsidRPr="00774907" w:rsidTr="00FF1980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02CF" w:rsidRPr="00774907" w:rsidRDefault="004C1788" w:rsidP="0077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5,198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774907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26,83</w:t>
            </w:r>
            <w:r w:rsidR="009D7E4D" w:rsidRPr="0077490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:rsidR="00366C11" w:rsidRPr="00774907" w:rsidRDefault="00366C11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440"/>
        <w:gridCol w:w="1620"/>
        <w:gridCol w:w="360"/>
        <w:gridCol w:w="1530"/>
      </w:tblGrid>
      <w:tr w:rsidR="0056274E" w:rsidRPr="0077490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74E" w:rsidRPr="0077490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77490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77490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774907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77490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77490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774907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7490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FF1980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56274E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1,803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C3578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27,072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817</w:t>
            </w:r>
          </w:p>
        </w:tc>
      </w:tr>
      <w:tr w:rsidR="00F41317" w:rsidRPr="0056274E" w:rsidTr="00436933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="009D7E4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317" w:rsidRPr="00FC3578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04</w:t>
            </w:r>
            <w:r w:rsidR="009D7E4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A27789" w:rsidRPr="0056274E" w:rsidTr="00436933">
        <w:trPr>
          <w:trHeight w:val="4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789" w:rsidRPr="0056274E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789" w:rsidRPr="0056274E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789" w:rsidRPr="0056274E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27789" w:rsidRPr="0056274E" w:rsidRDefault="004C1788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789" w:rsidRPr="0056274E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27789" w:rsidRPr="0056274E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863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:rsidR="0056274E" w:rsidRDefault="0056274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031821" w:rsidRDefault="00031821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833132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30"/>
        <w:gridCol w:w="1620"/>
        <w:gridCol w:w="360"/>
        <w:gridCol w:w="1530"/>
      </w:tblGrid>
      <w:tr w:rsidR="0056274E" w:rsidRPr="0056274E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F4131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366C1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366C1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FF1980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56274E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1,85</w:t>
            </w:r>
            <w:r w:rsidR="009D7E4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9A12D1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30,248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F41317" w:rsidRPr="0056274E" w:rsidTr="00FF1980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="009D7E4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9A12D1" w:rsidRDefault="004C1788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</w:t>
            </w:r>
            <w:r w:rsidR="009D7E4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41317" w:rsidRPr="0056274E" w:rsidTr="00FF1980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F41317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317" w:rsidRPr="009A12D1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F41317" w:rsidP="00DD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- </w:t>
            </w:r>
          </w:p>
        </w:tc>
      </w:tr>
      <w:tr w:rsidR="00F41317" w:rsidRPr="0056274E" w:rsidTr="00FF1980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41317" w:rsidRPr="0056274E" w:rsidRDefault="004C1788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40,248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609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:rsidR="0042601E" w:rsidRPr="00B7178C" w:rsidRDefault="006630BA" w:rsidP="0066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65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  <w:r>
        <w:rPr>
          <w:rFonts w:ascii="Angsana New" w:hAnsi="Angsana New"/>
          <w:spacing w:val="12"/>
          <w:sz w:val="30"/>
          <w:szCs w:val="30"/>
          <w:cs/>
        </w:rPr>
        <w:tab/>
      </w: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4E59AE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41317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A497A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F1980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A2D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DA2D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DA2D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DA2D6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มิถุ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นายน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B4A3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FB4A35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6707C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FB4A35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A3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FB4A35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FB4A35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A3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59AE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9B6CE9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9B6CE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FF198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B6CE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97A" w:rsidRPr="004E59AE" w:rsidTr="007A497A">
        <w:trPr>
          <w:trHeight w:val="2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6630BA" w:rsidRDefault="006630BA" w:rsidP="0066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6630B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</w:tr>
      <w:tr w:rsidR="0016707C" w:rsidRPr="004E59AE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4C1788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308,218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324,13</w:t>
            </w:r>
            <w:r w:rsidR="009D7E4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16707C" w:rsidRPr="004E59AE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4C1788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1,200</w:t>
            </w:r>
          </w:p>
        </w:tc>
      </w:tr>
      <w:tr w:rsidR="0016707C" w:rsidRPr="004E59AE" w:rsidTr="00FF1980">
        <w:trPr>
          <w:trHeight w:val="3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6707C" w:rsidRPr="007A497A" w:rsidRDefault="004C1788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309,418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325,33</w:t>
            </w:r>
            <w:r w:rsidR="009D7E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4E59AE" w:rsidRPr="00781EE1" w:rsidRDefault="004E59A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2772DF" w:rsidRDefault="007054BD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025C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p w:rsidR="001025CA" w:rsidRPr="001025CA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025CA" w:rsidRPr="00A764C0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E53DC" w:rsidRPr="008E53DC">
        <w:rPr>
          <w:rFonts w:ascii="Angsana New" w:hAnsi="Angsana New"/>
          <w:sz w:val="30"/>
          <w:szCs w:val="30"/>
        </w:rPr>
        <w:t>21</w:t>
      </w:r>
      <w:r w:rsidRPr="00A764C0">
        <w:rPr>
          <w:rFonts w:ascii="Angsana New" w:hAnsi="Angsana New"/>
          <w:sz w:val="30"/>
          <w:szCs w:val="30"/>
          <w:cs/>
        </w:rPr>
        <w:t xml:space="preserve"> มีนาคม </w:t>
      </w:r>
      <w:r w:rsidR="008E53DC" w:rsidRPr="008E53DC">
        <w:rPr>
          <w:rFonts w:ascii="Angsana New" w:hAnsi="Angsana New"/>
          <w:sz w:val="30"/>
          <w:szCs w:val="30"/>
        </w:rPr>
        <w:t>2562</w:t>
      </w:r>
      <w:r w:rsidRPr="00A764C0">
        <w:rPr>
          <w:rFonts w:ascii="Angsana New" w:hAnsi="Angsana New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(E-Ticket) จาก ขสมก. มูลค่าโครงการที่บอกยกเลิกรวมเป็นเงินทั้งสิ้น </w:t>
      </w:r>
      <w:r w:rsidR="008E53DC" w:rsidRPr="008E53DC">
        <w:rPr>
          <w:rFonts w:ascii="Angsana New" w:hAnsi="Angsana New"/>
          <w:sz w:val="30"/>
          <w:szCs w:val="30"/>
        </w:rPr>
        <w:t>1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665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000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000</w:t>
      </w:r>
      <w:r w:rsidRPr="00A764C0">
        <w:rPr>
          <w:rFonts w:ascii="Angsana New" w:hAnsi="Angsana New"/>
          <w:sz w:val="30"/>
          <w:szCs w:val="30"/>
          <w:cs/>
        </w:rPr>
        <w:t xml:space="preserve"> 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(E-Ticket) ได้ภายในระยะเวลาที่กำหนดในสัญญา จึงขอใช้สิทธิบอกเลิกสัญญาดังกล่าว</w:t>
      </w:r>
    </w:p>
    <w:p w:rsidR="001025CA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025CA" w:rsidRPr="00A764C0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E-Ticket ครบตามจำนวน </w:t>
      </w:r>
      <w:r w:rsidR="008E53DC" w:rsidRPr="008E53DC">
        <w:rPr>
          <w:rFonts w:ascii="Angsana New" w:hAnsi="Angsana New"/>
          <w:sz w:val="30"/>
          <w:szCs w:val="30"/>
        </w:rPr>
        <w:t>2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600</w:t>
      </w:r>
      <w:r w:rsidRPr="00A764C0">
        <w:rPr>
          <w:rFonts w:ascii="Angsana New" w:hAnsi="Angsana New"/>
          <w:sz w:val="30"/>
          <w:szCs w:val="30"/>
          <w:cs/>
        </w:rPr>
        <w:t xml:space="preserve"> คัน พร้อมทั้งเปิดใช้งานจริง ส่วนเครื่องเก็บเงิน </w:t>
      </w:r>
      <w:r w:rsidR="006C0161" w:rsidRPr="00A764C0">
        <w:rPr>
          <w:rFonts w:ascii="Angsana New" w:hAnsi="Angsana New" w:hint="cs"/>
          <w:sz w:val="30"/>
          <w:szCs w:val="30"/>
          <w:cs/>
        </w:rPr>
        <w:t>(</w:t>
      </w:r>
      <w:r w:rsidRPr="00A764C0">
        <w:rPr>
          <w:rFonts w:ascii="Angsana New" w:hAnsi="Angsana New"/>
          <w:sz w:val="30"/>
          <w:szCs w:val="30"/>
          <w:cs/>
        </w:rPr>
        <w:t>Cash Box</w:t>
      </w:r>
      <w:r w:rsidR="006C0161" w:rsidRPr="00A764C0">
        <w:rPr>
          <w:rFonts w:ascii="Angsana New" w:hAnsi="Angsana New" w:hint="cs"/>
          <w:sz w:val="30"/>
          <w:szCs w:val="30"/>
          <w:cs/>
        </w:rPr>
        <w:t>)</w:t>
      </w:r>
      <w:r w:rsidRPr="00A764C0">
        <w:rPr>
          <w:rFonts w:ascii="Angsana New" w:hAnsi="Angsana New"/>
          <w:sz w:val="30"/>
          <w:szCs w:val="30"/>
          <w:cs/>
        </w:rPr>
        <w:t xml:space="preserve"> ได้ติดตั้งไปทั้งหมดจำนวน </w:t>
      </w:r>
      <w:r w:rsidR="008E53DC" w:rsidRPr="008E53DC">
        <w:rPr>
          <w:rFonts w:ascii="Angsana New" w:hAnsi="Angsana New"/>
          <w:sz w:val="30"/>
          <w:szCs w:val="30"/>
        </w:rPr>
        <w:t>800</w:t>
      </w:r>
      <w:r w:rsidRPr="00A764C0">
        <w:rPr>
          <w:rFonts w:ascii="Angsana New" w:hAnsi="Angsana New"/>
          <w:sz w:val="30"/>
          <w:szCs w:val="30"/>
          <w:cs/>
        </w:rPr>
        <w:t xml:space="preserve"> คัน และ ขสมก. ได้แจ้งให้บริษัท </w:t>
      </w:r>
      <w:r w:rsidRPr="00A764C0">
        <w:rPr>
          <w:rFonts w:ascii="Angsana New" w:hAnsi="Angsana New"/>
          <w:sz w:val="30"/>
          <w:szCs w:val="30"/>
          <w:cs/>
        </w:rPr>
        <w:lastRenderedPageBreak/>
        <w:t xml:space="preserve">รอความชัดเจนในการติดตั้งเพิ่มให้ครบตามสัญญา และมีการนำไปใช้งานเฉพาะเครื่องอ่านบัตร </w:t>
      </w:r>
      <w:r w:rsidR="006C0161" w:rsidRPr="00A764C0">
        <w:rPr>
          <w:rFonts w:ascii="Angsana New" w:hAnsi="Angsana New" w:hint="cs"/>
          <w:sz w:val="30"/>
          <w:szCs w:val="30"/>
          <w:cs/>
        </w:rPr>
        <w:t>(</w:t>
      </w:r>
      <w:r w:rsidRPr="00A764C0">
        <w:rPr>
          <w:rFonts w:ascii="Angsana New" w:hAnsi="Angsana New"/>
          <w:sz w:val="30"/>
          <w:szCs w:val="30"/>
          <w:cs/>
        </w:rPr>
        <w:t>E-Ticket</w:t>
      </w:r>
      <w:r w:rsidR="006C0161" w:rsidRPr="00A764C0">
        <w:rPr>
          <w:rFonts w:ascii="Angsana New" w:hAnsi="Angsana New" w:hint="cs"/>
          <w:sz w:val="30"/>
          <w:szCs w:val="30"/>
          <w:cs/>
        </w:rPr>
        <w:t>)</w:t>
      </w:r>
      <w:r w:rsidRPr="00A764C0">
        <w:rPr>
          <w:rFonts w:ascii="Angsana New" w:hAnsi="Angsana New"/>
          <w:sz w:val="30"/>
          <w:szCs w:val="30"/>
          <w:cs/>
        </w:rPr>
        <w:t xml:space="preserve"> 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(Cash Box) ออกจากสัญญาทั้งหมดดังกล่าว</w:t>
      </w:r>
    </w:p>
    <w:p w:rsidR="001025CA" w:rsidRPr="00EA72C5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1025CA" w:rsidRPr="0019770A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>ขณะนี้บริษัทอยู่ระหว่างเร่งดำเนินการหารือ</w:t>
      </w:r>
      <w:r w:rsidR="0019770A" w:rsidRPr="00A764C0">
        <w:rPr>
          <w:rFonts w:ascii="Angsana New" w:hAnsi="Angsana New" w:hint="cs"/>
          <w:sz w:val="30"/>
          <w:szCs w:val="30"/>
          <w:cs/>
        </w:rPr>
        <w:t>กับ</w:t>
      </w:r>
      <w:r w:rsidRPr="00A764C0">
        <w:rPr>
          <w:rFonts w:ascii="Angsana New" w:hAnsi="Angsana New"/>
          <w:sz w:val="30"/>
          <w:szCs w:val="30"/>
          <w:cs/>
        </w:rPr>
        <w:t>คณะกรรมการบริษัทและผู้เกี่ยวข้องตลอดจนขอชี้แจงเหตุแห่งการนำมาใช้อ้างบอกเลิกสัญญาดังกล่าวกับ ขสมก. กับทั้งปรึกษาที่ปรึกษากฎหมายผู้เชี่ยวชาญเพื่อร่วมเจรจายุติข้อพิพาททางสัญญาตลอดจนแนวทางการต่อสู้คดีต่อไป</w:t>
      </w:r>
      <w:r w:rsidR="0019770A" w:rsidRPr="00A764C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9B6CE9" w:rsidRPr="00A764C0">
        <w:rPr>
          <w:rFonts w:ascii="Angsana New" w:hAnsi="Angsana New" w:hint="cs"/>
          <w:sz w:val="30"/>
          <w:szCs w:val="30"/>
          <w:cs/>
        </w:rPr>
        <w:t>ฝ่ายบริหารเห็นว่า</w:t>
      </w:r>
      <w:r w:rsidR="0019770A" w:rsidRPr="00A764C0">
        <w:rPr>
          <w:rFonts w:ascii="Angsana New" w:hAnsi="Angsana New" w:hint="cs"/>
          <w:sz w:val="30"/>
          <w:szCs w:val="30"/>
          <w:cs/>
        </w:rPr>
        <w:t>เหตุการณ์ดังกล่าว ไม่ส่งผลกระทบต่อฐานะการเงินและผลการดำเนินงานใน</w:t>
      </w:r>
      <w:r w:rsidR="0019770A" w:rsidRPr="00047A6D">
        <w:rPr>
          <w:rFonts w:ascii="Angsana New" w:hAnsi="Angsana New" w:hint="cs"/>
          <w:sz w:val="30"/>
          <w:szCs w:val="30"/>
          <w:cs/>
        </w:rPr>
        <w:t xml:space="preserve">ไตรมาสที่ </w:t>
      </w:r>
      <w:r w:rsidR="00047A6D">
        <w:rPr>
          <w:rFonts w:ascii="Angsana New" w:hAnsi="Angsana New"/>
          <w:sz w:val="30"/>
          <w:szCs w:val="30"/>
        </w:rPr>
        <w:t>2</w:t>
      </w:r>
      <w:r w:rsidR="0019770A" w:rsidRPr="00047A6D">
        <w:rPr>
          <w:rFonts w:ascii="Angsana New" w:hAnsi="Angsana New"/>
          <w:sz w:val="30"/>
          <w:szCs w:val="30"/>
        </w:rPr>
        <w:t xml:space="preserve"> </w:t>
      </w:r>
      <w:r w:rsidR="0019770A" w:rsidRPr="00047A6D">
        <w:rPr>
          <w:rFonts w:ascii="Angsana New" w:hAnsi="Angsana New" w:hint="cs"/>
          <w:sz w:val="30"/>
          <w:szCs w:val="30"/>
          <w:cs/>
        </w:rPr>
        <w:t xml:space="preserve">ปี </w:t>
      </w:r>
      <w:r w:rsidR="0019770A" w:rsidRPr="00047A6D">
        <w:rPr>
          <w:rFonts w:ascii="Angsana New" w:hAnsi="Angsana New"/>
          <w:sz w:val="30"/>
          <w:szCs w:val="30"/>
        </w:rPr>
        <w:t>256</w:t>
      </w:r>
      <w:r w:rsidR="009B6CE9" w:rsidRPr="00047A6D">
        <w:rPr>
          <w:rFonts w:ascii="Angsana New" w:hAnsi="Angsana New"/>
          <w:sz w:val="30"/>
          <w:szCs w:val="30"/>
        </w:rPr>
        <w:t>2</w:t>
      </w:r>
      <w:r w:rsidR="0019770A" w:rsidRPr="00047A6D">
        <w:rPr>
          <w:rFonts w:ascii="Angsana New" w:hAnsi="Angsana New"/>
          <w:sz w:val="30"/>
          <w:szCs w:val="30"/>
        </w:rPr>
        <w:t xml:space="preserve"> </w:t>
      </w:r>
      <w:r w:rsidR="0019770A" w:rsidRPr="00047A6D">
        <w:rPr>
          <w:rFonts w:ascii="Angsana New" w:hAnsi="Angsana New" w:hint="cs"/>
          <w:sz w:val="30"/>
          <w:szCs w:val="30"/>
          <w:cs/>
        </w:rPr>
        <w:t>อย่าง</w:t>
      </w:r>
      <w:r w:rsidR="0019770A">
        <w:rPr>
          <w:rFonts w:ascii="Angsana New" w:hAnsi="Angsana New" w:hint="cs"/>
          <w:sz w:val="30"/>
          <w:szCs w:val="30"/>
          <w:cs/>
        </w:rPr>
        <w:t>เป็นสาระสำคัญ</w:t>
      </w:r>
    </w:p>
    <w:p w:rsidR="0042601E" w:rsidRPr="00DE55A4" w:rsidRDefault="0042601E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D805CB" w:rsidRDefault="009B62AB" w:rsidP="00A27789">
      <w:pPr>
        <w:numPr>
          <w:ilvl w:val="0"/>
          <w:numId w:val="20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2772DF"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3164C3" w:rsidRPr="00DE55A4" w:rsidRDefault="003164C3" w:rsidP="00DE55A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43754A" w:rsidRPr="003164C3" w:rsidRDefault="0043754A" w:rsidP="003164C3">
      <w:pPr>
        <w:pStyle w:val="ListParagraph"/>
        <w:numPr>
          <w:ilvl w:val="0"/>
          <w:numId w:val="40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164C3">
        <w:rPr>
          <w:rFonts w:ascii="Angsana New" w:hAnsi="Angsana New" w:hint="cs"/>
          <w:sz w:val="30"/>
          <w:szCs w:val="30"/>
          <w:cs/>
        </w:rPr>
        <w:t>กลุ่มบริษัทได้ออกใบสำคัญ</w:t>
      </w:r>
      <w:r w:rsidR="006A78CA" w:rsidRPr="003164C3">
        <w:rPr>
          <w:rFonts w:ascii="Angsana New" w:hAnsi="Angsana New" w:hint="cs"/>
          <w:sz w:val="30"/>
          <w:szCs w:val="30"/>
          <w:cs/>
        </w:rPr>
        <w:t xml:space="preserve">แสดงสิทธิที่จะซื้อหุ้นสามัญ </w:t>
      </w:r>
      <w:r w:rsidR="006A78CA" w:rsidRPr="003164C3">
        <w:rPr>
          <w:rFonts w:ascii="Angsana New" w:hAnsi="Angsana New" w:hint="cs"/>
          <w:sz w:val="30"/>
          <w:szCs w:val="30"/>
        </w:rPr>
        <w:t>CHO-W2</w:t>
      </w:r>
      <w:r w:rsidR="006A78CA" w:rsidRPr="003164C3">
        <w:rPr>
          <w:rFonts w:ascii="Angsana New" w:hAnsi="Angsana New" w:hint="cs"/>
          <w:sz w:val="30"/>
          <w:szCs w:val="30"/>
          <w:cs/>
        </w:rPr>
        <w:t xml:space="preserve"> </w:t>
      </w:r>
      <w:r w:rsidR="00B3719B" w:rsidRPr="003164C3">
        <w:rPr>
          <w:rFonts w:ascii="Angsana New" w:hAnsi="Angsana New" w:hint="cs"/>
          <w:sz w:val="30"/>
          <w:szCs w:val="30"/>
          <w:cs/>
        </w:rPr>
        <w:t xml:space="preserve">โดยเริ่มทำการซื้อขายเมื่อวันที่ </w:t>
      </w:r>
      <w:r w:rsidR="00B3719B" w:rsidRPr="003164C3">
        <w:rPr>
          <w:rFonts w:ascii="Angsana New" w:hAnsi="Angsana New"/>
          <w:sz w:val="30"/>
          <w:szCs w:val="30"/>
        </w:rPr>
        <w:t xml:space="preserve">15 </w:t>
      </w:r>
      <w:r w:rsidR="00B3719B" w:rsidRPr="003164C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B3719B" w:rsidRPr="003164C3">
        <w:rPr>
          <w:rFonts w:ascii="Angsana New" w:hAnsi="Angsana New"/>
          <w:sz w:val="30"/>
          <w:szCs w:val="30"/>
        </w:rPr>
        <w:t xml:space="preserve">2562 </w:t>
      </w:r>
      <w:r w:rsidRPr="003164C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43754A" w:rsidRPr="004E59AE" w:rsidTr="0043754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54A" w:rsidRPr="007A497A" w:rsidRDefault="0043754A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43754A" w:rsidRDefault="0043754A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12"/>
                <w:sz w:val="22"/>
                <w:szCs w:val="22"/>
              </w:rPr>
            </w:pPr>
          </w:p>
        </w:tc>
      </w:tr>
      <w:tr w:rsidR="0043754A" w:rsidRPr="004E59AE" w:rsidTr="0043754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54A" w:rsidRDefault="0043754A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จำนวนหน่วยใบสำคัญแสดงสิทธิ</w:t>
            </w:r>
          </w:p>
          <w:p w:rsidR="0043754A" w:rsidRPr="0043754A" w:rsidRDefault="00D60CDC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="0043754A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D60CDC" w:rsidRDefault="00D60CDC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43754A" w:rsidRPr="0043754A" w:rsidRDefault="0043754A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649,415,238 </w:t>
            </w:r>
          </w:p>
        </w:tc>
      </w:tr>
      <w:tr w:rsidR="0043754A" w:rsidRPr="004E59AE" w:rsidTr="0043754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54A" w:rsidRDefault="0043754A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อัตราการใช้สิทธิ </w:t>
            </w:r>
          </w:p>
          <w:p w:rsidR="0043754A" w:rsidRPr="0043754A" w:rsidRDefault="00F1359E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43754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(ใบสำคัญแสดงสิทธิ </w:t>
            </w:r>
            <w:r w:rsidR="0043754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r w:rsidR="0043754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F1359E" w:rsidRDefault="00F1359E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  <w:p w:rsidR="0043754A" w:rsidRPr="0043754A" w:rsidRDefault="0043754A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proofErr w:type="gramStart"/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 :</w:t>
            </w:r>
            <w:proofErr w:type="gramEnd"/>
            <w:r w:rsidR="001D6D2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3754A" w:rsidRPr="004E59AE" w:rsidTr="0043754A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54A" w:rsidRPr="0043754A" w:rsidRDefault="0043754A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43754A" w:rsidRPr="0043754A" w:rsidRDefault="0043754A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: 0.86</w:t>
            </w:r>
          </w:p>
        </w:tc>
      </w:tr>
      <w:tr w:rsidR="0043754A" w:rsidRPr="004E59AE" w:rsidTr="0043754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54A" w:rsidRPr="007A497A" w:rsidRDefault="0043754A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43754A" w:rsidRPr="007A497A" w:rsidRDefault="0043754A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: 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ปี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43754A" w:rsidRPr="004E59AE" w:rsidTr="0043754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754A" w:rsidRDefault="00F27CD5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43754A" w:rsidRDefault="00F27CD5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43754A" w:rsidRPr="004E59AE" w:rsidTr="0043754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754A" w:rsidRDefault="00F27CD5" w:rsidP="0031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43754A" w:rsidRDefault="00F27CD5" w:rsidP="0043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</w:tbl>
    <w:p w:rsidR="0043754A" w:rsidRPr="00DE55A4" w:rsidRDefault="0043754A" w:rsidP="00DE55A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3164C3" w:rsidRDefault="003164C3" w:rsidP="008B2EA3">
      <w:pPr>
        <w:pStyle w:val="ListParagraph"/>
        <w:numPr>
          <w:ilvl w:val="0"/>
          <w:numId w:val="40"/>
        </w:numPr>
        <w:tabs>
          <w:tab w:val="clear" w:pos="454"/>
          <w:tab w:val="clear" w:pos="907"/>
          <w:tab w:val="left" w:pos="630"/>
        </w:tabs>
        <w:jc w:val="thaiDistribute"/>
        <w:rPr>
          <w:rFonts w:ascii="Angsana New" w:hAnsi="Angsana New"/>
          <w:sz w:val="30"/>
          <w:szCs w:val="30"/>
        </w:rPr>
      </w:pPr>
      <w:r w:rsidRPr="00925807">
        <w:rPr>
          <w:rFonts w:ascii="Angsana New" w:hAnsi="Angsana New" w:hint="cs"/>
          <w:sz w:val="30"/>
          <w:szCs w:val="30"/>
          <w:cs/>
        </w:rPr>
        <w:t>ที่ประชุมคณะกรรมการเมื่อวันที่</w:t>
      </w:r>
      <w:r w:rsidRPr="00925807">
        <w:rPr>
          <w:rFonts w:ascii="Angsana New" w:hAnsi="Angsana New"/>
          <w:sz w:val="30"/>
          <w:szCs w:val="30"/>
        </w:rPr>
        <w:t xml:space="preserve"> 13 </w:t>
      </w:r>
      <w:r w:rsidRPr="0092580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925807">
        <w:rPr>
          <w:rFonts w:ascii="Angsana New" w:hAnsi="Angsana New"/>
          <w:sz w:val="30"/>
          <w:szCs w:val="30"/>
        </w:rPr>
        <w:t xml:space="preserve">2562 </w:t>
      </w:r>
      <w:r w:rsidR="00B214C2" w:rsidRPr="00925807">
        <w:rPr>
          <w:rFonts w:ascii="Angsana New" w:hAnsi="Angsana New" w:hint="cs"/>
          <w:sz w:val="30"/>
          <w:szCs w:val="30"/>
          <w:cs/>
        </w:rPr>
        <w:t>ได้มีการ</w:t>
      </w:r>
      <w:r w:rsidRPr="00925807">
        <w:rPr>
          <w:rFonts w:ascii="Angsana New" w:hAnsi="Angsana New" w:hint="cs"/>
          <w:sz w:val="30"/>
          <w:szCs w:val="30"/>
          <w:cs/>
        </w:rPr>
        <w:t>อนุมัติขยายวงเงิน</w:t>
      </w:r>
      <w:r w:rsidR="00DB4E25">
        <w:rPr>
          <w:rFonts w:ascii="Angsana New" w:hAnsi="Angsana New" w:hint="cs"/>
          <w:sz w:val="30"/>
          <w:szCs w:val="30"/>
          <w:cs/>
        </w:rPr>
        <w:t>หุ้น</w:t>
      </w:r>
      <w:r w:rsidRPr="00925807">
        <w:rPr>
          <w:rFonts w:ascii="Angsana New" w:hAnsi="Angsana New" w:hint="cs"/>
          <w:sz w:val="30"/>
          <w:szCs w:val="30"/>
          <w:cs/>
        </w:rPr>
        <w:t xml:space="preserve">กู้จาก </w:t>
      </w:r>
      <w:r w:rsidR="00DB4E25">
        <w:rPr>
          <w:rFonts w:ascii="Angsana New" w:hAnsi="Angsana New"/>
          <w:sz w:val="30"/>
          <w:szCs w:val="30"/>
        </w:rPr>
        <w:t>1,000</w:t>
      </w:r>
      <w:r w:rsidRPr="00925807">
        <w:rPr>
          <w:rFonts w:ascii="Angsana New" w:hAnsi="Angsana New"/>
          <w:sz w:val="30"/>
          <w:szCs w:val="30"/>
        </w:rPr>
        <w:t xml:space="preserve"> </w:t>
      </w:r>
      <w:r w:rsidRPr="00925807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DB4E25">
        <w:rPr>
          <w:rFonts w:ascii="Angsana New" w:hAnsi="Angsana New"/>
          <w:sz w:val="30"/>
          <w:szCs w:val="30"/>
        </w:rPr>
        <w:t>2,000</w:t>
      </w:r>
      <w:r w:rsidRPr="00925807">
        <w:rPr>
          <w:rFonts w:ascii="Angsana New" w:hAnsi="Angsana New"/>
          <w:sz w:val="30"/>
          <w:szCs w:val="30"/>
        </w:rPr>
        <w:t xml:space="preserve"> </w:t>
      </w:r>
      <w:r w:rsidRPr="00925807">
        <w:rPr>
          <w:rFonts w:ascii="Angsana New" w:hAnsi="Angsana New" w:hint="cs"/>
          <w:sz w:val="30"/>
          <w:szCs w:val="30"/>
          <w:cs/>
        </w:rPr>
        <w:t>ล้านบาท</w:t>
      </w:r>
      <w:r w:rsidR="00B214C2" w:rsidRPr="00925807">
        <w:rPr>
          <w:rFonts w:ascii="Angsana New" w:hAnsi="Angsana New" w:hint="cs"/>
          <w:sz w:val="30"/>
          <w:szCs w:val="30"/>
          <w:cs/>
        </w:rPr>
        <w:t xml:space="preserve"> </w:t>
      </w:r>
    </w:p>
    <w:p w:rsidR="00DE55A4" w:rsidRPr="00DE55A4" w:rsidRDefault="00DE55A4" w:rsidP="00DE55A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772DF" w:rsidRDefault="002772DF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16707C" w:rsidRPr="00DE55A4" w:rsidRDefault="0016707C" w:rsidP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16707C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</w:t>
      </w:r>
      <w:r w:rsidR="000B5DB0"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เกี่ยวกับการดำเนินงานของกลุ่มบริษัทและ</w:t>
      </w:r>
      <w:r w:rsidRPr="00CE262A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E262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CE262A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CE262A">
        <w:rPr>
          <w:rFonts w:ascii="Angsana New" w:hAnsi="Angsana New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คาดว่าจะมีผลกระทบที่มีสาระสำคัญต่องบการเงินรวมและงบการเงินเฉพาะกิจการของบริษัท</w:t>
      </w:r>
      <w:r w:rsidRPr="00CE262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E262A">
        <w:rPr>
          <w:rFonts w:ascii="Angsana New" w:hAnsi="Angsana New"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CE262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CE262A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CE262A">
        <w:rPr>
          <w:rFonts w:ascii="Angsana New" w:hAnsi="Angsana New" w:hint="cs"/>
          <w:sz w:val="30"/>
          <w:szCs w:val="30"/>
          <w:cs/>
          <w:lang w:val="th-TH"/>
        </w:rPr>
        <w:t>มาตรฐานการราย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2563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มีดังต่อไปนี้</w:t>
      </w:r>
    </w:p>
    <w:p w:rsidR="00B7178C" w:rsidRPr="0010665C" w:rsidRDefault="00B7178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16707C" w:rsidRPr="00D12B44" w:rsidTr="00B426C4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D12B4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12B44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764C0" w:rsidRPr="00DE55A4" w:rsidRDefault="00A764C0" w:rsidP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:rsidR="000B5DB0" w:rsidRDefault="0016707C" w:rsidP="000B5D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D12B44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3E1D00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D12B4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0B5DB0" w:rsidRPr="00DE55A4" w:rsidRDefault="000B5DB0" w:rsidP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:rsidR="0016707C" w:rsidRPr="00D12B44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12B4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6707C" w:rsidRPr="003E1D00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E1D00" w:rsidRPr="00DE55A4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DE55A4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</w:t>
      </w:r>
      <w:r w:rsidRPr="00DE55A4">
        <w:rPr>
          <w:rFonts w:ascii="Angsana New" w:hAnsi="Angsana New" w:hint="cs"/>
          <w:spacing w:val="-6"/>
          <w:sz w:val="30"/>
          <w:szCs w:val="30"/>
          <w:cs/>
        </w:rPr>
        <w:t>ที่เกี่ยวข้องกับเครื่องมือทางการเงิน</w:t>
      </w:r>
      <w:r w:rsidRPr="00DE55A4">
        <w:rPr>
          <w:rFonts w:ascii="Angsana New" w:hAnsi="Angsana New"/>
          <w:spacing w:val="-6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DE55A4">
        <w:rPr>
          <w:rFonts w:ascii="Angsana New" w:hAnsi="Angsana New" w:hint="cs"/>
          <w:spacing w:val="-6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DE55A4">
        <w:rPr>
          <w:rFonts w:ascii="Angsana New" w:hAnsi="Angsana New" w:hint="cs"/>
          <w:spacing w:val="-6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16707C" w:rsidRPr="003E1D00" w:rsidRDefault="0016707C" w:rsidP="00CE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:rsidR="0016707C" w:rsidRPr="00E23032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2303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23032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E2303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16707C" w:rsidRPr="00E23032" w:rsidRDefault="0016707C" w:rsidP="001670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3E1D00" w:rsidRPr="003E1D00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1D0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E1D00">
        <w:rPr>
          <w:rFonts w:asciiTheme="majorBidi" w:hAnsiTheme="majorBidi" w:cstheme="majorBidi"/>
          <w:sz w:val="30"/>
          <w:szCs w:val="30"/>
        </w:rPr>
        <w:t>16</w:t>
      </w:r>
      <w:r w:rsidRPr="003E1D00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E1D00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E1D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E1D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5" w:name="_Hlk15581419"/>
      <w:bookmarkStart w:id="6" w:name="_Hlk15582558"/>
      <w:r w:rsidRPr="003E1D00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E1D0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3E1D00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:rsidR="00642D5C" w:rsidRPr="00E23032" w:rsidRDefault="00642D5C" w:rsidP="00642D5C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0665C" w:rsidRDefault="0016707C" w:rsidP="00FD24C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2B44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</w:t>
      </w:r>
      <w:r w:rsidRPr="00780720">
        <w:rPr>
          <w:rFonts w:ascii="Angsana New" w:hAnsi="Angsana New" w:hint="cs"/>
          <w:color w:val="000000"/>
          <w:sz w:val="30"/>
          <w:szCs w:val="30"/>
          <w:cs/>
        </w:rPr>
        <w:t>กำลังพิจารณาถึงผลกระทบ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ที่อาจเกิดขึ้น</w:t>
      </w:r>
      <w:r w:rsidR="00F734DF">
        <w:rPr>
          <w:rFonts w:ascii="Angsana New" w:hAnsi="Angsana New" w:hint="cs"/>
          <w:color w:val="000000"/>
          <w:sz w:val="30"/>
          <w:szCs w:val="30"/>
          <w:cs/>
        </w:rPr>
        <w:t>ต่องบการเงินในงวดแรกที่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ถือปฏิบัติตามมาตรฐานการรายงานทางการเงิน</w:t>
      </w:r>
      <w:r w:rsidR="00F734DF">
        <w:rPr>
          <w:rFonts w:ascii="Angsana New" w:hAnsi="Angsana New" w:hint="cs"/>
          <w:color w:val="000000"/>
          <w:sz w:val="30"/>
          <w:szCs w:val="30"/>
          <w:cs/>
        </w:rPr>
        <w:t>ดังกล่าวข้างต้น</w:t>
      </w:r>
    </w:p>
    <w:p w:rsidR="00DE55A4" w:rsidRDefault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:rsidR="0016707C" w:rsidRPr="00894B4A" w:rsidRDefault="0016707C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8449E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:rsidR="00894B4A" w:rsidRPr="00816DDE" w:rsidRDefault="00894B4A" w:rsidP="0089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:rsidR="00E86BC4" w:rsidRDefault="008D148B" w:rsidP="000B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CE262A">
        <w:rPr>
          <w:rFonts w:ascii="Angsana New" w:hAnsi="Angsana New"/>
          <w:sz w:val="30"/>
          <w:szCs w:val="30"/>
          <w:cs/>
        </w:rPr>
        <w:t>เบ็ดเสร็จสำหรับงวด</w:t>
      </w:r>
      <w:r w:rsidR="00A27789" w:rsidRPr="00CE262A">
        <w:rPr>
          <w:rFonts w:ascii="Angsana New" w:hAnsi="Angsana New" w:hint="cs"/>
          <w:sz w:val="30"/>
          <w:szCs w:val="30"/>
          <w:cs/>
        </w:rPr>
        <w:t>หก</w:t>
      </w:r>
      <w:r w:rsidRPr="00CE262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E262A">
        <w:rPr>
          <w:rFonts w:ascii="Angsana New" w:hAnsi="Angsana New"/>
          <w:sz w:val="30"/>
          <w:szCs w:val="30"/>
        </w:rPr>
        <w:t>3</w:t>
      </w:r>
      <w:r w:rsidR="00A27789" w:rsidRPr="00CE262A">
        <w:rPr>
          <w:rFonts w:ascii="Angsana New" w:hAnsi="Angsana New"/>
          <w:sz w:val="30"/>
          <w:szCs w:val="30"/>
        </w:rPr>
        <w:t xml:space="preserve">0 </w:t>
      </w:r>
      <w:r w:rsidR="00A27789" w:rsidRPr="00CE262A">
        <w:rPr>
          <w:rFonts w:ascii="Angsana New" w:hAnsi="Angsana New" w:hint="cs"/>
          <w:sz w:val="30"/>
          <w:szCs w:val="30"/>
          <w:cs/>
        </w:rPr>
        <w:t>มิถุนายน</w:t>
      </w:r>
      <w:r w:rsidRPr="00CE262A">
        <w:rPr>
          <w:rFonts w:ascii="Angsana New" w:hAnsi="Angsana New"/>
          <w:sz w:val="30"/>
          <w:szCs w:val="30"/>
          <w:cs/>
        </w:rPr>
        <w:t xml:space="preserve"> </w:t>
      </w:r>
      <w:r w:rsidRPr="00CE262A">
        <w:rPr>
          <w:rFonts w:ascii="Angsana New" w:hAnsi="Angsana New"/>
          <w:sz w:val="30"/>
          <w:szCs w:val="30"/>
        </w:rPr>
        <w:t xml:space="preserve">2561 </w:t>
      </w:r>
      <w:r w:rsidRPr="00CE262A">
        <w:rPr>
          <w:rFonts w:ascii="Angsana New" w:hAnsi="Angsana New"/>
          <w:sz w:val="30"/>
          <w:szCs w:val="30"/>
          <w:cs/>
        </w:rPr>
        <w:t>ซึ่งรวมอยู่ใน</w:t>
      </w:r>
      <w:r w:rsidRPr="00CE262A">
        <w:rPr>
          <w:rFonts w:ascii="Angsana New" w:hAnsi="Angsana New" w:hint="cs"/>
          <w:sz w:val="30"/>
          <w:szCs w:val="30"/>
          <w:cs/>
        </w:rPr>
        <w:t>งบ</w:t>
      </w:r>
      <w:r w:rsidRPr="00CE262A">
        <w:rPr>
          <w:rFonts w:ascii="Angsana New" w:hAnsi="Angsana New"/>
          <w:sz w:val="30"/>
          <w:szCs w:val="30"/>
          <w:cs/>
        </w:rPr>
        <w:t>การเงินระหว่างกาลเพื่อวัตถุประสงค์ในการเป</w:t>
      </w:r>
      <w:r>
        <w:rPr>
          <w:rFonts w:ascii="Angsana New" w:hAnsi="Angsana New"/>
          <w:sz w:val="30"/>
          <w:szCs w:val="30"/>
          <w:cs/>
        </w:rPr>
        <w:t>รียบเทียบ</w:t>
      </w:r>
      <w:r>
        <w:rPr>
          <w:rFonts w:ascii="Angsana New" w:hAnsi="Angsana New" w:hint="cs"/>
          <w:sz w:val="30"/>
          <w:szCs w:val="30"/>
          <w:cs/>
        </w:rPr>
        <w:t xml:space="preserve">ของงวด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การจัดประเภทรายการ</w:t>
      </w:r>
      <w:r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150"/>
        <w:gridCol w:w="1890"/>
        <w:gridCol w:w="90"/>
        <w:gridCol w:w="270"/>
        <w:gridCol w:w="50"/>
        <w:gridCol w:w="1390"/>
        <w:gridCol w:w="90"/>
        <w:gridCol w:w="270"/>
        <w:gridCol w:w="90"/>
        <w:gridCol w:w="1890"/>
      </w:tblGrid>
      <w:tr w:rsidR="00A8449E" w:rsidRPr="00894B4A" w:rsidTr="00833132">
        <w:trPr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A8449E" w:rsidRPr="00894B4A" w:rsidTr="00833132">
        <w:trPr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449E" w:rsidRPr="00894B4A" w:rsidTr="00833132">
        <w:trPr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449E" w:rsidRPr="00894B4A" w:rsidTr="00833132">
        <w:trPr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="00FF1980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1,288,06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ED3888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A4348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(567,619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720,44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A4348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ED3888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</w:t>
            </w:r>
          </w:p>
          <w:p w:rsidR="00A8449E" w:rsidRPr="00894B4A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18</w:t>
            </w:r>
            <w:r w:rsidR="00A4348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A4348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(186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23</w:t>
            </w:r>
            <w:r w:rsidR="00A4348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58,395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(58,395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58,631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58,631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-  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15,826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(15,826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15,981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15,981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ED3888">
        <w:trPr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3,995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(3,995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1,3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4,119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5,31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9,43</w:t>
            </w:r>
            <w:r w:rsidR="00FD24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</w:t>
            </w:r>
            <w:r w:rsidR="00A8449E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66F92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CE262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CE262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CE262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133E2" w:rsidRPr="00894B4A" w:rsidTr="005B0149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3E2" w:rsidRPr="00894B4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3E2" w:rsidRPr="00894B4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3E2" w:rsidRPr="00894B4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A133E2" w:rsidRPr="00CE262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33E2" w:rsidRPr="00CE262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33E2" w:rsidRPr="00894B4A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5B0149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3E57" w:rsidRDefault="00AE3E57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  <w:p w:rsidR="00AE3E57" w:rsidRDefault="00AE3E57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7789" w:rsidRDefault="00A27789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16DD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  <w:p w:rsidR="00A8449E" w:rsidRPr="00894B4A" w:rsidRDefault="00A8449E" w:rsidP="009C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9C252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FF198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F1980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84,997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8753F4">
              <w:rPr>
                <w:rFonts w:ascii="Angsana New" w:hAnsi="Angsana New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85,528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8753F4">
              <w:rPr>
                <w:rFonts w:ascii="Angsana New" w:hAnsi="Angsana New"/>
                <w:color w:val="000000"/>
                <w:sz w:val="28"/>
                <w:szCs w:val="28"/>
              </w:rPr>
              <w:t>(166)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8449E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8753F4">
              <w:rPr>
                <w:rFonts w:ascii="Angsana New" w:hAnsi="Angsana New"/>
                <w:color w:val="000000"/>
                <w:sz w:val="28"/>
                <w:szCs w:val="28"/>
              </w:rPr>
              <w:t>(3</w:t>
            </w:r>
            <w:r w:rsidR="005B0149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8753F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94B4A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4B4A" w:rsidRPr="002D16A2" w:rsidRDefault="008753F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D16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62A" w:rsidRDefault="00CE262A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:rsidR="00A133E2" w:rsidRDefault="00A133E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:rsidR="0010665C" w:rsidRPr="00FF5D50" w:rsidRDefault="0010665C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E2" w:rsidRDefault="00A133E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="00FF1980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1,203,610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(551,82</w:t>
            </w:r>
            <w:r w:rsidR="00A2778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651,78</w:t>
            </w:r>
            <w:r w:rsidR="005B014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1F604B" w:rsidP="001F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 </w:t>
            </w:r>
          </w:p>
        </w:tc>
      </w:tr>
      <w:tr w:rsidR="003858B9" w:rsidRPr="00894B4A" w:rsidTr="00ED3888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8753F4" w:rsidP="0087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8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9B6CE9" w:rsidRPr="002D16A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</w:t>
            </w:r>
            <w:r w:rsidR="00A2778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8753F4" w:rsidP="0087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5B014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(</w:t>
            </w:r>
            <w:r w:rsidR="00A2778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186</w:t>
            </w:r>
            <w:r w:rsidR="005B014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9B6CE9" w:rsidP="009B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spacing w:line="240" w:lineRule="auto"/>
              <w:ind w:right="-1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753F4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</w:t>
            </w:r>
            <w:r w:rsidRPr="002D16A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                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23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58,06</w:t>
            </w:r>
            <w:r w:rsidR="005B014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(58,06</w:t>
            </w:r>
            <w:r w:rsidR="005B014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40722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58,305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58,305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-  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15,72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(15,72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15,87</w:t>
            </w:r>
            <w:r w:rsidR="00196A4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15,87</w:t>
            </w:r>
            <w:r w:rsidR="00196A4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858B9" w:rsidRPr="00894B4A" w:rsidTr="00ED3888">
        <w:trPr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Pr="002D16A2" w:rsidRDefault="009E7CCB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3,59</w:t>
            </w:r>
            <w:r w:rsidR="005B014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Pr="002D16A2" w:rsidRDefault="009E7CCB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2D16A2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(3,59</w:t>
            </w:r>
            <w:r w:rsidR="005B014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</w:p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lastRenderedPageBreak/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1,31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(1,31</w:t>
            </w:r>
            <w:r w:rsidR="00122AC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3,53</w:t>
            </w:r>
            <w:r w:rsidR="00103D9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</w:t>
            </w: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</w:t>
            </w:r>
            <w:r w:rsidR="003858B9"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4,915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2D16A2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8,453 </w:t>
            </w:r>
          </w:p>
        </w:tc>
      </w:tr>
      <w:tr w:rsidR="00E66F92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  <w:r w:rsidRPr="00894B4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3858B9" w:rsidRPr="00894B4A" w:rsidRDefault="00122AC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16DD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9E2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  <w:r w:rsidRPr="00122AC9"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  <w:t xml:space="preserve">                                               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58B9" w:rsidRPr="00894B4A" w:rsidTr="00ED3888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 วันที่ </w:t>
            </w:r>
            <w:r w:rsidR="00FF1980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F198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9E2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  <w:r w:rsidRPr="00122AC9"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  <w:t xml:space="preserve">                                                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83,421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8753F4"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83,815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8753F4"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(166)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58B9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122AC9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40722A" w:rsidP="0040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8753F4"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(228)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58B9" w:rsidRPr="008753F4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53F4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F92" w:rsidRPr="00894B4A" w:rsidTr="00ED3888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2D16A2" w:rsidRDefault="008753F4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2D16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89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</w:tbl>
    <w:p w:rsidR="00ED3888" w:rsidRDefault="008D148B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 w:rsidR="009D08EE">
        <w:rPr>
          <w:rFonts w:ascii="Angsana New" w:hAnsi="Angsana New"/>
          <w:color w:val="000000"/>
          <w:sz w:val="30"/>
          <w:szCs w:val="30"/>
        </w:rPr>
        <w:t xml:space="preserve">  </w:t>
      </w:r>
    </w:p>
    <w:p w:rsidR="008D148B" w:rsidRPr="008D148B" w:rsidRDefault="00ED3888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  <w:t xml:space="preserve">  </w:t>
      </w:r>
      <w:r w:rsidR="008D148B" w:rsidRPr="008D148B">
        <w:rPr>
          <w:rFonts w:ascii="Angsana New" w:hAnsi="Angsana New" w:hint="cs"/>
          <w:color w:val="000000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8D148B" w:rsidRPr="008D148B" w:rsidSect="00E30858">
      <w:headerReference w:type="even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D15" w:rsidRDefault="000B3D15" w:rsidP="00900EE2">
      <w:r>
        <w:separator/>
      </w:r>
    </w:p>
  </w:endnote>
  <w:endnote w:type="continuationSeparator" w:id="0">
    <w:p w:rsidR="000B3D15" w:rsidRDefault="000B3D1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F86D5B" w:rsidRDefault="00F86D5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Pr="00EE2DC5" w:rsidRDefault="00F86D5B" w:rsidP="00433178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F86D5B" w:rsidRDefault="00F86D5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F86D5B" w:rsidRPr="00C562FA" w:rsidRDefault="00F86D5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Pr="007E2578" w:rsidRDefault="00F86D5B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F86D5B" w:rsidRPr="00984B6E" w:rsidRDefault="00F86D5B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D15" w:rsidRDefault="000B3D15" w:rsidP="00900EE2">
      <w:r>
        <w:separator/>
      </w:r>
    </w:p>
  </w:footnote>
  <w:footnote w:type="continuationSeparator" w:id="0">
    <w:p w:rsidR="000B3D15" w:rsidRDefault="000B3D1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6D5B" w:rsidRPr="003C763B" w:rsidRDefault="00F86D5B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86D5B" w:rsidRDefault="00F86D5B" w:rsidP="00574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574D5E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574D5E">
      <w:rPr>
        <w:rFonts w:ascii="Angsana New" w:hAnsi="Angsana New"/>
        <w:b/>
        <w:bCs/>
        <w:sz w:val="32"/>
        <w:szCs w:val="32"/>
      </w:rPr>
      <w:t>)</w:t>
    </w:r>
  </w:p>
  <w:p w:rsidR="00F86D5B" w:rsidRDefault="00F86D5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86D5B" w:rsidRPr="003C763B" w:rsidRDefault="00F86D5B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86D5B" w:rsidRDefault="00F86D5B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30858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30858">
      <w:rPr>
        <w:rFonts w:ascii="Angsana New" w:hAnsi="Angsana New"/>
        <w:b/>
        <w:bCs/>
        <w:sz w:val="32"/>
        <w:szCs w:val="32"/>
      </w:rPr>
      <w:t>)</w:t>
    </w:r>
  </w:p>
  <w:p w:rsidR="00F86D5B" w:rsidRDefault="00F86D5B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D5B" w:rsidRDefault="00F86D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759A0914"/>
    <w:lvl w:ilvl="0" w:tplc="AFBC5F9C">
      <w:start w:val="1"/>
      <w:numFmt w:val="thaiLetters"/>
      <w:lvlText w:val="(%1)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9003A"/>
    <w:multiLevelType w:val="hybridMultilevel"/>
    <w:tmpl w:val="811ECF3A"/>
    <w:lvl w:ilvl="0" w:tplc="2B605086">
      <w:start w:val="6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1A52807"/>
    <w:multiLevelType w:val="hybridMultilevel"/>
    <w:tmpl w:val="7236F6FE"/>
    <w:lvl w:ilvl="0" w:tplc="175C8F7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6A03CB"/>
    <w:multiLevelType w:val="hybridMultilevel"/>
    <w:tmpl w:val="E6A02992"/>
    <w:lvl w:ilvl="0" w:tplc="F880FED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9D06E49"/>
    <w:multiLevelType w:val="hybridMultilevel"/>
    <w:tmpl w:val="06A0704C"/>
    <w:lvl w:ilvl="0" w:tplc="68109970">
      <w:start w:val="1"/>
      <w:numFmt w:val="thaiLetters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6" w15:restartNumberingAfterBreak="0">
    <w:nsid w:val="4C953AD1"/>
    <w:multiLevelType w:val="hybridMultilevel"/>
    <w:tmpl w:val="CE1CB05C"/>
    <w:lvl w:ilvl="0" w:tplc="2780B76A">
      <w:start w:val="1"/>
      <w:numFmt w:val="decimal"/>
      <w:lvlText w:val="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4631247"/>
    <w:multiLevelType w:val="hybridMultilevel"/>
    <w:tmpl w:val="9E721DAC"/>
    <w:lvl w:ilvl="0" w:tplc="FD32F188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033D3D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131C9"/>
    <w:multiLevelType w:val="hybridMultilevel"/>
    <w:tmpl w:val="6FAA330A"/>
    <w:lvl w:ilvl="0" w:tplc="80BC2524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E5A18BD"/>
    <w:multiLevelType w:val="hybridMultilevel"/>
    <w:tmpl w:val="804A36AC"/>
    <w:lvl w:ilvl="0" w:tplc="C2083D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EA12788"/>
    <w:multiLevelType w:val="hybridMultilevel"/>
    <w:tmpl w:val="6C00D628"/>
    <w:lvl w:ilvl="0" w:tplc="CDAAAEC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1"/>
  </w:num>
  <w:num w:numId="16">
    <w:abstractNumId w:val="35"/>
  </w:num>
  <w:num w:numId="17">
    <w:abstractNumId w:val="10"/>
  </w:num>
  <w:num w:numId="18">
    <w:abstractNumId w:val="23"/>
  </w:num>
  <w:num w:numId="19">
    <w:abstractNumId w:val="18"/>
  </w:num>
  <w:num w:numId="20">
    <w:abstractNumId w:val="30"/>
  </w:num>
  <w:num w:numId="21">
    <w:abstractNumId w:val="22"/>
  </w:num>
  <w:num w:numId="22">
    <w:abstractNumId w:val="13"/>
  </w:num>
  <w:num w:numId="23">
    <w:abstractNumId w:val="31"/>
  </w:num>
  <w:num w:numId="24">
    <w:abstractNumId w:val="15"/>
  </w:num>
  <w:num w:numId="25">
    <w:abstractNumId w:val="34"/>
  </w:num>
  <w:num w:numId="26">
    <w:abstractNumId w:val="2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2"/>
  </w:num>
  <w:num w:numId="30">
    <w:abstractNumId w:val="27"/>
  </w:num>
  <w:num w:numId="31">
    <w:abstractNumId w:val="29"/>
  </w:num>
  <w:num w:numId="32">
    <w:abstractNumId w:val="24"/>
  </w:num>
  <w:num w:numId="33">
    <w:abstractNumId w:val="14"/>
  </w:num>
  <w:num w:numId="34">
    <w:abstractNumId w:val="37"/>
  </w:num>
  <w:num w:numId="35">
    <w:abstractNumId w:val="39"/>
  </w:num>
  <w:num w:numId="36">
    <w:abstractNumId w:val="16"/>
  </w:num>
  <w:num w:numId="37">
    <w:abstractNumId w:val="36"/>
  </w:num>
  <w:num w:numId="38">
    <w:abstractNumId w:val="38"/>
  </w:num>
  <w:num w:numId="39">
    <w:abstractNumId w:val="26"/>
  </w:num>
  <w:num w:numId="40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E24"/>
    <w:rsid w:val="000036F9"/>
    <w:rsid w:val="00003A8F"/>
    <w:rsid w:val="00003D90"/>
    <w:rsid w:val="00003EF9"/>
    <w:rsid w:val="00003F05"/>
    <w:rsid w:val="00004681"/>
    <w:rsid w:val="00004982"/>
    <w:rsid w:val="00005193"/>
    <w:rsid w:val="00005444"/>
    <w:rsid w:val="00005497"/>
    <w:rsid w:val="00005CE3"/>
    <w:rsid w:val="00005EA5"/>
    <w:rsid w:val="00006838"/>
    <w:rsid w:val="00006A4A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2"/>
    <w:rsid w:val="0001176F"/>
    <w:rsid w:val="00011C53"/>
    <w:rsid w:val="00011FE4"/>
    <w:rsid w:val="0001238E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3DA5"/>
    <w:rsid w:val="0002435A"/>
    <w:rsid w:val="000247AE"/>
    <w:rsid w:val="00024B77"/>
    <w:rsid w:val="0002523A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821"/>
    <w:rsid w:val="00031A0D"/>
    <w:rsid w:val="00031A4F"/>
    <w:rsid w:val="00031C46"/>
    <w:rsid w:val="00031CD2"/>
    <w:rsid w:val="0003241F"/>
    <w:rsid w:val="0003247B"/>
    <w:rsid w:val="000324CA"/>
    <w:rsid w:val="000324EF"/>
    <w:rsid w:val="00032727"/>
    <w:rsid w:val="00032852"/>
    <w:rsid w:val="00032C93"/>
    <w:rsid w:val="00032F93"/>
    <w:rsid w:val="000330D2"/>
    <w:rsid w:val="000335A6"/>
    <w:rsid w:val="000335B5"/>
    <w:rsid w:val="0003392B"/>
    <w:rsid w:val="00033B45"/>
    <w:rsid w:val="00034195"/>
    <w:rsid w:val="00034776"/>
    <w:rsid w:val="00034C7C"/>
    <w:rsid w:val="00034F14"/>
    <w:rsid w:val="00034FD7"/>
    <w:rsid w:val="000351F3"/>
    <w:rsid w:val="0003541D"/>
    <w:rsid w:val="000354ED"/>
    <w:rsid w:val="0003566A"/>
    <w:rsid w:val="000357CA"/>
    <w:rsid w:val="00036023"/>
    <w:rsid w:val="00036AD0"/>
    <w:rsid w:val="00036CBF"/>
    <w:rsid w:val="000370DF"/>
    <w:rsid w:val="0003723C"/>
    <w:rsid w:val="0003724C"/>
    <w:rsid w:val="00037303"/>
    <w:rsid w:val="000375C6"/>
    <w:rsid w:val="00037665"/>
    <w:rsid w:val="0003767C"/>
    <w:rsid w:val="00037861"/>
    <w:rsid w:val="000379FF"/>
    <w:rsid w:val="00037A91"/>
    <w:rsid w:val="00037AB6"/>
    <w:rsid w:val="00037B93"/>
    <w:rsid w:val="00037FFB"/>
    <w:rsid w:val="00040B06"/>
    <w:rsid w:val="00040B37"/>
    <w:rsid w:val="00040C52"/>
    <w:rsid w:val="00040FCB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9C7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E5"/>
    <w:rsid w:val="00047A6D"/>
    <w:rsid w:val="00047A85"/>
    <w:rsid w:val="00047F60"/>
    <w:rsid w:val="0005023C"/>
    <w:rsid w:val="0005055E"/>
    <w:rsid w:val="00050592"/>
    <w:rsid w:val="0005116D"/>
    <w:rsid w:val="0005123E"/>
    <w:rsid w:val="000518DA"/>
    <w:rsid w:val="00051920"/>
    <w:rsid w:val="0005196C"/>
    <w:rsid w:val="00051994"/>
    <w:rsid w:val="00051BDE"/>
    <w:rsid w:val="00051C80"/>
    <w:rsid w:val="00051CCA"/>
    <w:rsid w:val="00051FA7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95D"/>
    <w:rsid w:val="00056FF4"/>
    <w:rsid w:val="00057179"/>
    <w:rsid w:val="000572B9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1355"/>
    <w:rsid w:val="0006137A"/>
    <w:rsid w:val="0006158D"/>
    <w:rsid w:val="000618CA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F23"/>
    <w:rsid w:val="0006335F"/>
    <w:rsid w:val="00063477"/>
    <w:rsid w:val="0006367A"/>
    <w:rsid w:val="0006367C"/>
    <w:rsid w:val="000637A9"/>
    <w:rsid w:val="00063BD8"/>
    <w:rsid w:val="00063C0E"/>
    <w:rsid w:val="000641C0"/>
    <w:rsid w:val="0006448C"/>
    <w:rsid w:val="00064632"/>
    <w:rsid w:val="00064A31"/>
    <w:rsid w:val="00064F19"/>
    <w:rsid w:val="000652DA"/>
    <w:rsid w:val="00065508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00F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7D7"/>
    <w:rsid w:val="00081898"/>
    <w:rsid w:val="00081BBB"/>
    <w:rsid w:val="00081F99"/>
    <w:rsid w:val="0008241A"/>
    <w:rsid w:val="00082D5D"/>
    <w:rsid w:val="00082FBE"/>
    <w:rsid w:val="00083049"/>
    <w:rsid w:val="000830DD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133"/>
    <w:rsid w:val="00095354"/>
    <w:rsid w:val="00095444"/>
    <w:rsid w:val="00095510"/>
    <w:rsid w:val="0009569B"/>
    <w:rsid w:val="00095798"/>
    <w:rsid w:val="00095C90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706"/>
    <w:rsid w:val="000B083E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A77"/>
    <w:rsid w:val="000B30AE"/>
    <w:rsid w:val="000B3641"/>
    <w:rsid w:val="000B3D15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B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9B2"/>
    <w:rsid w:val="000C0B5B"/>
    <w:rsid w:val="000C0B99"/>
    <w:rsid w:val="000C0E0C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0AB2"/>
    <w:rsid w:val="000E12FD"/>
    <w:rsid w:val="000E131E"/>
    <w:rsid w:val="000E1C70"/>
    <w:rsid w:val="000E1D30"/>
    <w:rsid w:val="000E1E18"/>
    <w:rsid w:val="000E1E88"/>
    <w:rsid w:val="000E2378"/>
    <w:rsid w:val="000E26EE"/>
    <w:rsid w:val="000E2B23"/>
    <w:rsid w:val="000E2E17"/>
    <w:rsid w:val="000E4058"/>
    <w:rsid w:val="000E4137"/>
    <w:rsid w:val="000E415C"/>
    <w:rsid w:val="000E432E"/>
    <w:rsid w:val="000E4512"/>
    <w:rsid w:val="000E4668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49"/>
    <w:rsid w:val="000E7D89"/>
    <w:rsid w:val="000F0021"/>
    <w:rsid w:val="000F053D"/>
    <w:rsid w:val="000F06C7"/>
    <w:rsid w:val="000F090A"/>
    <w:rsid w:val="000F0CA8"/>
    <w:rsid w:val="000F0E7E"/>
    <w:rsid w:val="000F1208"/>
    <w:rsid w:val="000F12BE"/>
    <w:rsid w:val="000F1A4E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4EB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7BE"/>
    <w:rsid w:val="000F7F4A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5CA"/>
    <w:rsid w:val="0010280E"/>
    <w:rsid w:val="00103548"/>
    <w:rsid w:val="00103C3B"/>
    <w:rsid w:val="00103D0D"/>
    <w:rsid w:val="00103D70"/>
    <w:rsid w:val="00103D93"/>
    <w:rsid w:val="00103DB7"/>
    <w:rsid w:val="00103EE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65C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D5"/>
    <w:rsid w:val="00113F4B"/>
    <w:rsid w:val="001142B2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AC9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5A0"/>
    <w:rsid w:val="00125B9F"/>
    <w:rsid w:val="00125BA5"/>
    <w:rsid w:val="00125BC2"/>
    <w:rsid w:val="00125C4F"/>
    <w:rsid w:val="00125CE4"/>
    <w:rsid w:val="00125F8A"/>
    <w:rsid w:val="00125FEE"/>
    <w:rsid w:val="001260C3"/>
    <w:rsid w:val="001266E6"/>
    <w:rsid w:val="001268DE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AD"/>
    <w:rsid w:val="001309B4"/>
    <w:rsid w:val="00130CDA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9ED"/>
    <w:rsid w:val="0013518D"/>
    <w:rsid w:val="001352AD"/>
    <w:rsid w:val="001352C2"/>
    <w:rsid w:val="001357D6"/>
    <w:rsid w:val="00135A21"/>
    <w:rsid w:val="0013608B"/>
    <w:rsid w:val="00136DC2"/>
    <w:rsid w:val="00137605"/>
    <w:rsid w:val="001377D7"/>
    <w:rsid w:val="00137B64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C6"/>
    <w:rsid w:val="00141CEB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68"/>
    <w:rsid w:val="001453C7"/>
    <w:rsid w:val="0014564F"/>
    <w:rsid w:val="00145947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AE3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B6E"/>
    <w:rsid w:val="00157EB3"/>
    <w:rsid w:val="0016027D"/>
    <w:rsid w:val="001603F3"/>
    <w:rsid w:val="001606AD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920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091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7F0"/>
    <w:rsid w:val="00190E97"/>
    <w:rsid w:val="00191321"/>
    <w:rsid w:val="0019132F"/>
    <w:rsid w:val="001914E5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420"/>
    <w:rsid w:val="00193805"/>
    <w:rsid w:val="00193C7B"/>
    <w:rsid w:val="00193F97"/>
    <w:rsid w:val="0019410A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48"/>
    <w:rsid w:val="00196AC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426"/>
    <w:rsid w:val="001A1BB1"/>
    <w:rsid w:val="001A226A"/>
    <w:rsid w:val="001A2271"/>
    <w:rsid w:val="001A2291"/>
    <w:rsid w:val="001A3BEE"/>
    <w:rsid w:val="001A3FB3"/>
    <w:rsid w:val="001A4036"/>
    <w:rsid w:val="001A4C5B"/>
    <w:rsid w:val="001A4DEF"/>
    <w:rsid w:val="001A50AE"/>
    <w:rsid w:val="001A5430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E69"/>
    <w:rsid w:val="001B308F"/>
    <w:rsid w:val="001B313F"/>
    <w:rsid w:val="001B3953"/>
    <w:rsid w:val="001B3EA1"/>
    <w:rsid w:val="001B451C"/>
    <w:rsid w:val="001B484D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42"/>
    <w:rsid w:val="001B687C"/>
    <w:rsid w:val="001B6FBC"/>
    <w:rsid w:val="001B70D2"/>
    <w:rsid w:val="001B7319"/>
    <w:rsid w:val="001B7B8B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F69"/>
    <w:rsid w:val="001C1A27"/>
    <w:rsid w:val="001C1F52"/>
    <w:rsid w:val="001C1F94"/>
    <w:rsid w:val="001C2128"/>
    <w:rsid w:val="001C2541"/>
    <w:rsid w:val="001C258D"/>
    <w:rsid w:val="001C2A69"/>
    <w:rsid w:val="001C2E48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2F6"/>
    <w:rsid w:val="001D334D"/>
    <w:rsid w:val="001D3A65"/>
    <w:rsid w:val="001D40A9"/>
    <w:rsid w:val="001D4BC1"/>
    <w:rsid w:val="001D4C8D"/>
    <w:rsid w:val="001D500E"/>
    <w:rsid w:val="001D524D"/>
    <w:rsid w:val="001D544A"/>
    <w:rsid w:val="001D5CBD"/>
    <w:rsid w:val="001D5EAF"/>
    <w:rsid w:val="001D6022"/>
    <w:rsid w:val="001D69B1"/>
    <w:rsid w:val="001D6A98"/>
    <w:rsid w:val="001D6C4D"/>
    <w:rsid w:val="001D6D25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068"/>
    <w:rsid w:val="001E33FE"/>
    <w:rsid w:val="001E35C9"/>
    <w:rsid w:val="001E3842"/>
    <w:rsid w:val="001E38A4"/>
    <w:rsid w:val="001E3CCE"/>
    <w:rsid w:val="001E3EE6"/>
    <w:rsid w:val="001E434F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4F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04B"/>
    <w:rsid w:val="001F6225"/>
    <w:rsid w:val="001F6284"/>
    <w:rsid w:val="001F63AB"/>
    <w:rsid w:val="001F65C8"/>
    <w:rsid w:val="001F69CD"/>
    <w:rsid w:val="001F76BC"/>
    <w:rsid w:val="001F78CE"/>
    <w:rsid w:val="001F7D44"/>
    <w:rsid w:val="00200173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424A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DE"/>
    <w:rsid w:val="00205D80"/>
    <w:rsid w:val="002064F5"/>
    <w:rsid w:val="00206592"/>
    <w:rsid w:val="00206750"/>
    <w:rsid w:val="002068B6"/>
    <w:rsid w:val="0020696D"/>
    <w:rsid w:val="00206A08"/>
    <w:rsid w:val="00206FB3"/>
    <w:rsid w:val="002070A4"/>
    <w:rsid w:val="002073BD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2DC2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0D4"/>
    <w:rsid w:val="00225280"/>
    <w:rsid w:val="0022538C"/>
    <w:rsid w:val="0022563A"/>
    <w:rsid w:val="00225EEC"/>
    <w:rsid w:val="00226156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CC7"/>
    <w:rsid w:val="00231DDB"/>
    <w:rsid w:val="00231F31"/>
    <w:rsid w:val="00231FC0"/>
    <w:rsid w:val="00232084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55F"/>
    <w:rsid w:val="002335B1"/>
    <w:rsid w:val="002335FE"/>
    <w:rsid w:val="00233727"/>
    <w:rsid w:val="002337C3"/>
    <w:rsid w:val="00233806"/>
    <w:rsid w:val="0023381D"/>
    <w:rsid w:val="002339F3"/>
    <w:rsid w:val="0023489F"/>
    <w:rsid w:val="00234A7A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B55"/>
    <w:rsid w:val="00236F1A"/>
    <w:rsid w:val="0023721F"/>
    <w:rsid w:val="00237770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6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E6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CA9"/>
    <w:rsid w:val="00273D90"/>
    <w:rsid w:val="00273EE9"/>
    <w:rsid w:val="00273F92"/>
    <w:rsid w:val="0027424D"/>
    <w:rsid w:val="0027483A"/>
    <w:rsid w:val="00274928"/>
    <w:rsid w:val="00274953"/>
    <w:rsid w:val="00274A55"/>
    <w:rsid w:val="00274CAD"/>
    <w:rsid w:val="00275258"/>
    <w:rsid w:val="00275527"/>
    <w:rsid w:val="0027571F"/>
    <w:rsid w:val="0027621D"/>
    <w:rsid w:val="0027633D"/>
    <w:rsid w:val="00276613"/>
    <w:rsid w:val="00276A7C"/>
    <w:rsid w:val="00276AFC"/>
    <w:rsid w:val="00276DE6"/>
    <w:rsid w:val="002772DF"/>
    <w:rsid w:val="0027765A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6795"/>
    <w:rsid w:val="0028722D"/>
    <w:rsid w:val="00287507"/>
    <w:rsid w:val="00287667"/>
    <w:rsid w:val="00287790"/>
    <w:rsid w:val="002877A5"/>
    <w:rsid w:val="002878D4"/>
    <w:rsid w:val="00287BB1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6EC"/>
    <w:rsid w:val="002A2BD4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3FCA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220"/>
    <w:rsid w:val="002A6581"/>
    <w:rsid w:val="002A6C19"/>
    <w:rsid w:val="002A6CBB"/>
    <w:rsid w:val="002A72F3"/>
    <w:rsid w:val="002A75BD"/>
    <w:rsid w:val="002A763C"/>
    <w:rsid w:val="002A7A5F"/>
    <w:rsid w:val="002B0572"/>
    <w:rsid w:val="002B09AF"/>
    <w:rsid w:val="002B09D9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2B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3F9"/>
    <w:rsid w:val="002D1590"/>
    <w:rsid w:val="002D1619"/>
    <w:rsid w:val="002D16A2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84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88F"/>
    <w:rsid w:val="002E69D8"/>
    <w:rsid w:val="002E6CF9"/>
    <w:rsid w:val="002E6FE2"/>
    <w:rsid w:val="002E719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8DA"/>
    <w:rsid w:val="002F1CC5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639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37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64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607"/>
    <w:rsid w:val="00315C55"/>
    <w:rsid w:val="00315C62"/>
    <w:rsid w:val="00316126"/>
    <w:rsid w:val="00316272"/>
    <w:rsid w:val="00316396"/>
    <w:rsid w:val="003164C3"/>
    <w:rsid w:val="003168A9"/>
    <w:rsid w:val="00316903"/>
    <w:rsid w:val="00316A42"/>
    <w:rsid w:val="00316FA1"/>
    <w:rsid w:val="00316FE3"/>
    <w:rsid w:val="00317110"/>
    <w:rsid w:val="003172A5"/>
    <w:rsid w:val="003176BE"/>
    <w:rsid w:val="00317760"/>
    <w:rsid w:val="00317946"/>
    <w:rsid w:val="00317BED"/>
    <w:rsid w:val="00317F5C"/>
    <w:rsid w:val="00320189"/>
    <w:rsid w:val="0032050F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623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C43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75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0EA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B08"/>
    <w:rsid w:val="00347CE9"/>
    <w:rsid w:val="00347E91"/>
    <w:rsid w:val="00350058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FA7"/>
    <w:rsid w:val="00365FED"/>
    <w:rsid w:val="0036619B"/>
    <w:rsid w:val="003661D8"/>
    <w:rsid w:val="00366310"/>
    <w:rsid w:val="00366501"/>
    <w:rsid w:val="003666C2"/>
    <w:rsid w:val="00366935"/>
    <w:rsid w:val="00366A2C"/>
    <w:rsid w:val="00366C11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810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B91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D5A"/>
    <w:rsid w:val="00383F15"/>
    <w:rsid w:val="00383F50"/>
    <w:rsid w:val="00383FDF"/>
    <w:rsid w:val="00384002"/>
    <w:rsid w:val="0038405A"/>
    <w:rsid w:val="0038409D"/>
    <w:rsid w:val="003840A9"/>
    <w:rsid w:val="003840E6"/>
    <w:rsid w:val="0038430D"/>
    <w:rsid w:val="00384C10"/>
    <w:rsid w:val="00384E71"/>
    <w:rsid w:val="00384F64"/>
    <w:rsid w:val="0038501F"/>
    <w:rsid w:val="003858B9"/>
    <w:rsid w:val="00385959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EFA"/>
    <w:rsid w:val="00390FDA"/>
    <w:rsid w:val="00391301"/>
    <w:rsid w:val="003913B1"/>
    <w:rsid w:val="00391515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518"/>
    <w:rsid w:val="003968F9"/>
    <w:rsid w:val="00396C69"/>
    <w:rsid w:val="00396C97"/>
    <w:rsid w:val="00396EC5"/>
    <w:rsid w:val="00397496"/>
    <w:rsid w:val="003976D1"/>
    <w:rsid w:val="003977C5"/>
    <w:rsid w:val="0039795F"/>
    <w:rsid w:val="00397A31"/>
    <w:rsid w:val="00397ECD"/>
    <w:rsid w:val="00397F32"/>
    <w:rsid w:val="003A0430"/>
    <w:rsid w:val="003A0450"/>
    <w:rsid w:val="003A0662"/>
    <w:rsid w:val="003A06E9"/>
    <w:rsid w:val="003A0942"/>
    <w:rsid w:val="003A0AFB"/>
    <w:rsid w:val="003A0E5C"/>
    <w:rsid w:val="003A1027"/>
    <w:rsid w:val="003A190C"/>
    <w:rsid w:val="003A1C59"/>
    <w:rsid w:val="003A219B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3F05"/>
    <w:rsid w:val="003A49FC"/>
    <w:rsid w:val="003A4CB8"/>
    <w:rsid w:val="003A4ECC"/>
    <w:rsid w:val="003A517B"/>
    <w:rsid w:val="003A51B8"/>
    <w:rsid w:val="003A52DF"/>
    <w:rsid w:val="003A5542"/>
    <w:rsid w:val="003A595F"/>
    <w:rsid w:val="003A5CD5"/>
    <w:rsid w:val="003A5EE0"/>
    <w:rsid w:val="003A5FF7"/>
    <w:rsid w:val="003A610C"/>
    <w:rsid w:val="003A62D9"/>
    <w:rsid w:val="003A66C1"/>
    <w:rsid w:val="003A6747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81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DFA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CA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1155"/>
    <w:rsid w:val="003C12CF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6178"/>
    <w:rsid w:val="003C630D"/>
    <w:rsid w:val="003C69E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F28"/>
    <w:rsid w:val="003D3150"/>
    <w:rsid w:val="003D31F4"/>
    <w:rsid w:val="003D3350"/>
    <w:rsid w:val="003D34E9"/>
    <w:rsid w:val="003D41F9"/>
    <w:rsid w:val="003D48EC"/>
    <w:rsid w:val="003D49AA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BC9"/>
    <w:rsid w:val="003D7D18"/>
    <w:rsid w:val="003E0335"/>
    <w:rsid w:val="003E04F3"/>
    <w:rsid w:val="003E07AF"/>
    <w:rsid w:val="003E08F4"/>
    <w:rsid w:val="003E09A1"/>
    <w:rsid w:val="003E1060"/>
    <w:rsid w:val="003E128F"/>
    <w:rsid w:val="003E14C2"/>
    <w:rsid w:val="003E1A0B"/>
    <w:rsid w:val="003E1C4F"/>
    <w:rsid w:val="003E1D00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1CC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D6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605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9EB"/>
    <w:rsid w:val="003F2A86"/>
    <w:rsid w:val="003F2D94"/>
    <w:rsid w:val="003F319D"/>
    <w:rsid w:val="003F3205"/>
    <w:rsid w:val="003F3404"/>
    <w:rsid w:val="003F3648"/>
    <w:rsid w:val="003F36EA"/>
    <w:rsid w:val="003F387B"/>
    <w:rsid w:val="003F3914"/>
    <w:rsid w:val="003F3A2E"/>
    <w:rsid w:val="003F3DD2"/>
    <w:rsid w:val="003F3F22"/>
    <w:rsid w:val="003F40CC"/>
    <w:rsid w:val="003F457C"/>
    <w:rsid w:val="003F48DA"/>
    <w:rsid w:val="003F4B51"/>
    <w:rsid w:val="003F4D90"/>
    <w:rsid w:val="003F4E96"/>
    <w:rsid w:val="003F4EE6"/>
    <w:rsid w:val="003F4F48"/>
    <w:rsid w:val="003F550F"/>
    <w:rsid w:val="003F5708"/>
    <w:rsid w:val="003F5960"/>
    <w:rsid w:val="003F5BA2"/>
    <w:rsid w:val="003F6372"/>
    <w:rsid w:val="003F65B3"/>
    <w:rsid w:val="003F65E8"/>
    <w:rsid w:val="003F6955"/>
    <w:rsid w:val="003F69E7"/>
    <w:rsid w:val="003F6B4C"/>
    <w:rsid w:val="003F6F81"/>
    <w:rsid w:val="003F7A19"/>
    <w:rsid w:val="003F7D2D"/>
    <w:rsid w:val="003F7F4B"/>
    <w:rsid w:val="004008E7"/>
    <w:rsid w:val="00400AFE"/>
    <w:rsid w:val="00401753"/>
    <w:rsid w:val="00401FE1"/>
    <w:rsid w:val="0040298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3A5"/>
    <w:rsid w:val="0040669B"/>
    <w:rsid w:val="0040671A"/>
    <w:rsid w:val="00406806"/>
    <w:rsid w:val="00406CC6"/>
    <w:rsid w:val="0040722A"/>
    <w:rsid w:val="0040739A"/>
    <w:rsid w:val="00407513"/>
    <w:rsid w:val="00407850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D2F"/>
    <w:rsid w:val="00412E6D"/>
    <w:rsid w:val="00413098"/>
    <w:rsid w:val="004135BD"/>
    <w:rsid w:val="004140BE"/>
    <w:rsid w:val="0041425E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1D7"/>
    <w:rsid w:val="0041626A"/>
    <w:rsid w:val="00416318"/>
    <w:rsid w:val="00416890"/>
    <w:rsid w:val="00416C0C"/>
    <w:rsid w:val="00416EF7"/>
    <w:rsid w:val="00417411"/>
    <w:rsid w:val="0041742F"/>
    <w:rsid w:val="004200A7"/>
    <w:rsid w:val="00420932"/>
    <w:rsid w:val="0042124F"/>
    <w:rsid w:val="00421720"/>
    <w:rsid w:val="00421C12"/>
    <w:rsid w:val="00421C1F"/>
    <w:rsid w:val="00421DEC"/>
    <w:rsid w:val="00421E2B"/>
    <w:rsid w:val="00421E63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941"/>
    <w:rsid w:val="00424C79"/>
    <w:rsid w:val="00424EE6"/>
    <w:rsid w:val="00424F8D"/>
    <w:rsid w:val="00425549"/>
    <w:rsid w:val="00425A56"/>
    <w:rsid w:val="00425B5A"/>
    <w:rsid w:val="00425D16"/>
    <w:rsid w:val="0042601E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97D"/>
    <w:rsid w:val="00431F50"/>
    <w:rsid w:val="0043256B"/>
    <w:rsid w:val="004325F2"/>
    <w:rsid w:val="0043278E"/>
    <w:rsid w:val="004327DB"/>
    <w:rsid w:val="00432AC9"/>
    <w:rsid w:val="00432BAF"/>
    <w:rsid w:val="00432C9B"/>
    <w:rsid w:val="00432FC4"/>
    <w:rsid w:val="004330BA"/>
    <w:rsid w:val="004330E7"/>
    <w:rsid w:val="00433178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C9"/>
    <w:rsid w:val="00436933"/>
    <w:rsid w:val="00436E06"/>
    <w:rsid w:val="00436F5B"/>
    <w:rsid w:val="0043709E"/>
    <w:rsid w:val="004370E4"/>
    <w:rsid w:val="004373D1"/>
    <w:rsid w:val="0043754A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B22"/>
    <w:rsid w:val="00463DC0"/>
    <w:rsid w:val="00464BF6"/>
    <w:rsid w:val="00464C36"/>
    <w:rsid w:val="00464EB4"/>
    <w:rsid w:val="00465440"/>
    <w:rsid w:val="0046553B"/>
    <w:rsid w:val="004659A2"/>
    <w:rsid w:val="004659C9"/>
    <w:rsid w:val="00465A6E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7B2"/>
    <w:rsid w:val="004779C1"/>
    <w:rsid w:val="00477C6E"/>
    <w:rsid w:val="0048047E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55C9"/>
    <w:rsid w:val="0048568C"/>
    <w:rsid w:val="00485EAB"/>
    <w:rsid w:val="0048610C"/>
    <w:rsid w:val="00486319"/>
    <w:rsid w:val="00486747"/>
    <w:rsid w:val="004870D9"/>
    <w:rsid w:val="0048747E"/>
    <w:rsid w:val="0048752D"/>
    <w:rsid w:val="0048779E"/>
    <w:rsid w:val="00487ABC"/>
    <w:rsid w:val="00487F3C"/>
    <w:rsid w:val="004900D0"/>
    <w:rsid w:val="004908C7"/>
    <w:rsid w:val="00491045"/>
    <w:rsid w:val="0049106A"/>
    <w:rsid w:val="004912CE"/>
    <w:rsid w:val="004913A4"/>
    <w:rsid w:val="004918A2"/>
    <w:rsid w:val="00491B82"/>
    <w:rsid w:val="00491BE1"/>
    <w:rsid w:val="00491CEF"/>
    <w:rsid w:val="00492110"/>
    <w:rsid w:val="0049217A"/>
    <w:rsid w:val="00492280"/>
    <w:rsid w:val="004923FD"/>
    <w:rsid w:val="004929AD"/>
    <w:rsid w:val="00492C06"/>
    <w:rsid w:val="004932AC"/>
    <w:rsid w:val="00493521"/>
    <w:rsid w:val="00493626"/>
    <w:rsid w:val="00493707"/>
    <w:rsid w:val="00493AA4"/>
    <w:rsid w:val="00493B4F"/>
    <w:rsid w:val="00493D22"/>
    <w:rsid w:val="0049411A"/>
    <w:rsid w:val="004942E7"/>
    <w:rsid w:val="00494505"/>
    <w:rsid w:val="00494C88"/>
    <w:rsid w:val="004951B6"/>
    <w:rsid w:val="00495625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B0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D53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A14"/>
    <w:rsid w:val="004A790F"/>
    <w:rsid w:val="004A7989"/>
    <w:rsid w:val="004A7A0B"/>
    <w:rsid w:val="004B02B5"/>
    <w:rsid w:val="004B0308"/>
    <w:rsid w:val="004B0459"/>
    <w:rsid w:val="004B06FF"/>
    <w:rsid w:val="004B09CE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4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D0"/>
    <w:rsid w:val="004B7D85"/>
    <w:rsid w:val="004B7E9F"/>
    <w:rsid w:val="004C00F5"/>
    <w:rsid w:val="004C0251"/>
    <w:rsid w:val="004C033E"/>
    <w:rsid w:val="004C0990"/>
    <w:rsid w:val="004C0A6C"/>
    <w:rsid w:val="004C0CD8"/>
    <w:rsid w:val="004C1089"/>
    <w:rsid w:val="004C12D2"/>
    <w:rsid w:val="004C13C1"/>
    <w:rsid w:val="004C1788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D4D"/>
    <w:rsid w:val="004C2DEC"/>
    <w:rsid w:val="004C2E0D"/>
    <w:rsid w:val="004C2EDF"/>
    <w:rsid w:val="004C338B"/>
    <w:rsid w:val="004C3A24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58"/>
    <w:rsid w:val="004C6E78"/>
    <w:rsid w:val="004C747A"/>
    <w:rsid w:val="004C7AF2"/>
    <w:rsid w:val="004C7BD4"/>
    <w:rsid w:val="004C7C2C"/>
    <w:rsid w:val="004D008D"/>
    <w:rsid w:val="004D00C3"/>
    <w:rsid w:val="004D04D1"/>
    <w:rsid w:val="004D04F7"/>
    <w:rsid w:val="004D070C"/>
    <w:rsid w:val="004D0A84"/>
    <w:rsid w:val="004D0BA0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3F89"/>
    <w:rsid w:val="004D4308"/>
    <w:rsid w:val="004D441F"/>
    <w:rsid w:val="004D44AC"/>
    <w:rsid w:val="004D4505"/>
    <w:rsid w:val="004D469A"/>
    <w:rsid w:val="004D4785"/>
    <w:rsid w:val="004D522E"/>
    <w:rsid w:val="004D57F4"/>
    <w:rsid w:val="004D5DC2"/>
    <w:rsid w:val="004D5FED"/>
    <w:rsid w:val="004D611A"/>
    <w:rsid w:val="004D68C3"/>
    <w:rsid w:val="004D6A6C"/>
    <w:rsid w:val="004D721D"/>
    <w:rsid w:val="004D7A53"/>
    <w:rsid w:val="004D7AAE"/>
    <w:rsid w:val="004D7C29"/>
    <w:rsid w:val="004D7EBF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513"/>
    <w:rsid w:val="004E2558"/>
    <w:rsid w:val="004E27DE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1B"/>
    <w:rsid w:val="004E468D"/>
    <w:rsid w:val="004E4726"/>
    <w:rsid w:val="004E499A"/>
    <w:rsid w:val="004E55C1"/>
    <w:rsid w:val="004E55EE"/>
    <w:rsid w:val="004E58EE"/>
    <w:rsid w:val="004E59AE"/>
    <w:rsid w:val="004E5A7D"/>
    <w:rsid w:val="004E5D6A"/>
    <w:rsid w:val="004E5ECE"/>
    <w:rsid w:val="004E62C6"/>
    <w:rsid w:val="004E6386"/>
    <w:rsid w:val="004E6720"/>
    <w:rsid w:val="004E6877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39A9"/>
    <w:rsid w:val="004F3A2A"/>
    <w:rsid w:val="004F3A54"/>
    <w:rsid w:val="004F44DC"/>
    <w:rsid w:val="004F45D2"/>
    <w:rsid w:val="004F4913"/>
    <w:rsid w:val="004F4B59"/>
    <w:rsid w:val="004F4BC6"/>
    <w:rsid w:val="004F4C65"/>
    <w:rsid w:val="004F4E82"/>
    <w:rsid w:val="004F4F83"/>
    <w:rsid w:val="004F5216"/>
    <w:rsid w:val="004F55E4"/>
    <w:rsid w:val="004F5C4F"/>
    <w:rsid w:val="004F5CA4"/>
    <w:rsid w:val="004F5CEE"/>
    <w:rsid w:val="004F5D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6DA"/>
    <w:rsid w:val="00502BAC"/>
    <w:rsid w:val="00502CA0"/>
    <w:rsid w:val="0050367E"/>
    <w:rsid w:val="00503A2C"/>
    <w:rsid w:val="00503CA5"/>
    <w:rsid w:val="00503D30"/>
    <w:rsid w:val="00503DC9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0BD8"/>
    <w:rsid w:val="00511561"/>
    <w:rsid w:val="0051163E"/>
    <w:rsid w:val="005116FF"/>
    <w:rsid w:val="00511846"/>
    <w:rsid w:val="00511CDF"/>
    <w:rsid w:val="00511D25"/>
    <w:rsid w:val="00511D76"/>
    <w:rsid w:val="00511D83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F48"/>
    <w:rsid w:val="0052310C"/>
    <w:rsid w:val="0052324C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CD7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96E"/>
    <w:rsid w:val="00527D55"/>
    <w:rsid w:val="00530717"/>
    <w:rsid w:val="00531478"/>
    <w:rsid w:val="00531671"/>
    <w:rsid w:val="00531857"/>
    <w:rsid w:val="00532276"/>
    <w:rsid w:val="005326F1"/>
    <w:rsid w:val="0053271F"/>
    <w:rsid w:val="00532872"/>
    <w:rsid w:val="0053318C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0F8"/>
    <w:rsid w:val="0054134C"/>
    <w:rsid w:val="005415A4"/>
    <w:rsid w:val="00541865"/>
    <w:rsid w:val="00541BB3"/>
    <w:rsid w:val="00541BE8"/>
    <w:rsid w:val="00541F96"/>
    <w:rsid w:val="00542221"/>
    <w:rsid w:val="00542FF0"/>
    <w:rsid w:val="005431D9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7FF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238E"/>
    <w:rsid w:val="005626E9"/>
    <w:rsid w:val="0056274E"/>
    <w:rsid w:val="005628F0"/>
    <w:rsid w:val="00562CEB"/>
    <w:rsid w:val="005633C4"/>
    <w:rsid w:val="00563928"/>
    <w:rsid w:val="00563A39"/>
    <w:rsid w:val="0056427C"/>
    <w:rsid w:val="00564343"/>
    <w:rsid w:val="00564D20"/>
    <w:rsid w:val="00564D34"/>
    <w:rsid w:val="00564EA8"/>
    <w:rsid w:val="00564F21"/>
    <w:rsid w:val="00565260"/>
    <w:rsid w:val="00565338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D5E"/>
    <w:rsid w:val="0057514B"/>
    <w:rsid w:val="0057520F"/>
    <w:rsid w:val="005752D8"/>
    <w:rsid w:val="0057536D"/>
    <w:rsid w:val="00575949"/>
    <w:rsid w:val="00575972"/>
    <w:rsid w:val="005759D9"/>
    <w:rsid w:val="005761D8"/>
    <w:rsid w:val="0057657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55C"/>
    <w:rsid w:val="00584734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2BD"/>
    <w:rsid w:val="00586417"/>
    <w:rsid w:val="00587177"/>
    <w:rsid w:val="0058753A"/>
    <w:rsid w:val="00587856"/>
    <w:rsid w:val="005903FE"/>
    <w:rsid w:val="0059049C"/>
    <w:rsid w:val="00590A2B"/>
    <w:rsid w:val="00590CA1"/>
    <w:rsid w:val="005912B1"/>
    <w:rsid w:val="005915CB"/>
    <w:rsid w:val="005917B1"/>
    <w:rsid w:val="0059193F"/>
    <w:rsid w:val="0059269B"/>
    <w:rsid w:val="00592E0A"/>
    <w:rsid w:val="00592ED8"/>
    <w:rsid w:val="00592EEB"/>
    <w:rsid w:val="00593A29"/>
    <w:rsid w:val="00593B11"/>
    <w:rsid w:val="00593CCC"/>
    <w:rsid w:val="00593CF2"/>
    <w:rsid w:val="00593DD0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14E"/>
    <w:rsid w:val="00595244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B0F"/>
    <w:rsid w:val="005A7C76"/>
    <w:rsid w:val="005B014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DC"/>
    <w:rsid w:val="005B6464"/>
    <w:rsid w:val="005B64CD"/>
    <w:rsid w:val="005B6AAB"/>
    <w:rsid w:val="005B6DAF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B3"/>
    <w:rsid w:val="005C1C35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7A"/>
    <w:rsid w:val="005D0F9A"/>
    <w:rsid w:val="005D1909"/>
    <w:rsid w:val="005D1AB0"/>
    <w:rsid w:val="005D1EA0"/>
    <w:rsid w:val="005D218D"/>
    <w:rsid w:val="005D2806"/>
    <w:rsid w:val="005D2969"/>
    <w:rsid w:val="005D2C80"/>
    <w:rsid w:val="005D2D75"/>
    <w:rsid w:val="005D2F2A"/>
    <w:rsid w:val="005D3B48"/>
    <w:rsid w:val="005D3B9D"/>
    <w:rsid w:val="005D4406"/>
    <w:rsid w:val="005D4661"/>
    <w:rsid w:val="005D5004"/>
    <w:rsid w:val="005D52B7"/>
    <w:rsid w:val="005D5779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3B6"/>
    <w:rsid w:val="005E28D8"/>
    <w:rsid w:val="005E2B36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BBC"/>
    <w:rsid w:val="005F4BDD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3A6"/>
    <w:rsid w:val="00605594"/>
    <w:rsid w:val="00605BC9"/>
    <w:rsid w:val="00605EF6"/>
    <w:rsid w:val="006060DF"/>
    <w:rsid w:val="00606182"/>
    <w:rsid w:val="0060662F"/>
    <w:rsid w:val="00606852"/>
    <w:rsid w:val="00607107"/>
    <w:rsid w:val="006073F1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1038"/>
    <w:rsid w:val="00621446"/>
    <w:rsid w:val="00621580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32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8A8"/>
    <w:rsid w:val="00630B33"/>
    <w:rsid w:val="00630DBC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D78"/>
    <w:rsid w:val="006332E6"/>
    <w:rsid w:val="0063334F"/>
    <w:rsid w:val="006334E1"/>
    <w:rsid w:val="006334F1"/>
    <w:rsid w:val="00633744"/>
    <w:rsid w:val="00633A5F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ED2"/>
    <w:rsid w:val="00641F13"/>
    <w:rsid w:val="00642436"/>
    <w:rsid w:val="0064293E"/>
    <w:rsid w:val="006429DC"/>
    <w:rsid w:val="00642AA0"/>
    <w:rsid w:val="00642C49"/>
    <w:rsid w:val="00642D5C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ABA"/>
    <w:rsid w:val="00647B83"/>
    <w:rsid w:val="00647BCC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1FBB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6A6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839"/>
    <w:rsid w:val="00662C7C"/>
    <w:rsid w:val="006630BA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61A5"/>
    <w:rsid w:val="006664C5"/>
    <w:rsid w:val="00666578"/>
    <w:rsid w:val="006667F8"/>
    <w:rsid w:val="006669B4"/>
    <w:rsid w:val="00666A7A"/>
    <w:rsid w:val="00666A8E"/>
    <w:rsid w:val="00666CA7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485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72"/>
    <w:rsid w:val="006834ED"/>
    <w:rsid w:val="00683570"/>
    <w:rsid w:val="00683607"/>
    <w:rsid w:val="0068379D"/>
    <w:rsid w:val="00684A96"/>
    <w:rsid w:val="00684AA5"/>
    <w:rsid w:val="00684D17"/>
    <w:rsid w:val="00685156"/>
    <w:rsid w:val="006851F8"/>
    <w:rsid w:val="00685335"/>
    <w:rsid w:val="0068597E"/>
    <w:rsid w:val="00685AF0"/>
    <w:rsid w:val="00685B35"/>
    <w:rsid w:val="00685D23"/>
    <w:rsid w:val="00686145"/>
    <w:rsid w:val="00686162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4D40"/>
    <w:rsid w:val="006960AD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BC4"/>
    <w:rsid w:val="006A5D1F"/>
    <w:rsid w:val="006A62CE"/>
    <w:rsid w:val="006A68C5"/>
    <w:rsid w:val="006A6C4D"/>
    <w:rsid w:val="006A6E2B"/>
    <w:rsid w:val="006A78CA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F95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899"/>
    <w:rsid w:val="006E3D50"/>
    <w:rsid w:val="006E3F4A"/>
    <w:rsid w:val="006E406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885"/>
    <w:rsid w:val="006F5A36"/>
    <w:rsid w:val="006F5B4E"/>
    <w:rsid w:val="006F5E4A"/>
    <w:rsid w:val="006F5FB7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13BF"/>
    <w:rsid w:val="0070195D"/>
    <w:rsid w:val="00702307"/>
    <w:rsid w:val="00702865"/>
    <w:rsid w:val="00702EE1"/>
    <w:rsid w:val="00702F5E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1D0"/>
    <w:rsid w:val="00705384"/>
    <w:rsid w:val="00705397"/>
    <w:rsid w:val="007054BD"/>
    <w:rsid w:val="00705CA8"/>
    <w:rsid w:val="00705D33"/>
    <w:rsid w:val="00705FA3"/>
    <w:rsid w:val="00705FC4"/>
    <w:rsid w:val="007060BF"/>
    <w:rsid w:val="00706374"/>
    <w:rsid w:val="00706462"/>
    <w:rsid w:val="007064C9"/>
    <w:rsid w:val="0070668C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80B"/>
    <w:rsid w:val="00713931"/>
    <w:rsid w:val="00713A96"/>
    <w:rsid w:val="00713BC6"/>
    <w:rsid w:val="00713D48"/>
    <w:rsid w:val="00713F2D"/>
    <w:rsid w:val="00713F67"/>
    <w:rsid w:val="00713FB8"/>
    <w:rsid w:val="00714199"/>
    <w:rsid w:val="00714246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7A0"/>
    <w:rsid w:val="00722814"/>
    <w:rsid w:val="00722A60"/>
    <w:rsid w:val="00722A83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3B9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DE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2A"/>
    <w:rsid w:val="007348D1"/>
    <w:rsid w:val="00734921"/>
    <w:rsid w:val="00734DA8"/>
    <w:rsid w:val="00734EA9"/>
    <w:rsid w:val="00735007"/>
    <w:rsid w:val="00735083"/>
    <w:rsid w:val="00735EE9"/>
    <w:rsid w:val="00735FAF"/>
    <w:rsid w:val="00736256"/>
    <w:rsid w:val="00736908"/>
    <w:rsid w:val="00736B7A"/>
    <w:rsid w:val="00736EF4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8C7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4E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46E"/>
    <w:rsid w:val="00764559"/>
    <w:rsid w:val="007647A9"/>
    <w:rsid w:val="00764A26"/>
    <w:rsid w:val="00764C5E"/>
    <w:rsid w:val="00764D07"/>
    <w:rsid w:val="00764E20"/>
    <w:rsid w:val="007656BC"/>
    <w:rsid w:val="00765E5D"/>
    <w:rsid w:val="00766658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9DA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907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53E"/>
    <w:rsid w:val="00780720"/>
    <w:rsid w:val="00780764"/>
    <w:rsid w:val="00780870"/>
    <w:rsid w:val="00780A7E"/>
    <w:rsid w:val="00780C76"/>
    <w:rsid w:val="007811C0"/>
    <w:rsid w:val="00781A45"/>
    <w:rsid w:val="00781AD1"/>
    <w:rsid w:val="00781DE0"/>
    <w:rsid w:val="00781EE1"/>
    <w:rsid w:val="007820CC"/>
    <w:rsid w:val="007820D4"/>
    <w:rsid w:val="007823DF"/>
    <w:rsid w:val="007827C1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D8"/>
    <w:rsid w:val="00785CF2"/>
    <w:rsid w:val="00785E81"/>
    <w:rsid w:val="0078626A"/>
    <w:rsid w:val="0078696A"/>
    <w:rsid w:val="00786BFE"/>
    <w:rsid w:val="00786F98"/>
    <w:rsid w:val="00787085"/>
    <w:rsid w:val="00787173"/>
    <w:rsid w:val="0078729F"/>
    <w:rsid w:val="007873D9"/>
    <w:rsid w:val="00787580"/>
    <w:rsid w:val="007875A1"/>
    <w:rsid w:val="007876CC"/>
    <w:rsid w:val="007878BA"/>
    <w:rsid w:val="007878EA"/>
    <w:rsid w:val="0078790A"/>
    <w:rsid w:val="00787F67"/>
    <w:rsid w:val="00790060"/>
    <w:rsid w:val="007905E7"/>
    <w:rsid w:val="00791634"/>
    <w:rsid w:val="007918AA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37"/>
    <w:rsid w:val="007A46AD"/>
    <w:rsid w:val="007A471D"/>
    <w:rsid w:val="007A497A"/>
    <w:rsid w:val="007A4EFF"/>
    <w:rsid w:val="007A51A7"/>
    <w:rsid w:val="007A541B"/>
    <w:rsid w:val="007A5FAB"/>
    <w:rsid w:val="007A6229"/>
    <w:rsid w:val="007A628C"/>
    <w:rsid w:val="007A687B"/>
    <w:rsid w:val="007A69F8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B58"/>
    <w:rsid w:val="007C7D9C"/>
    <w:rsid w:val="007C7DD3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7DC"/>
    <w:rsid w:val="007D3ADB"/>
    <w:rsid w:val="007D3BA1"/>
    <w:rsid w:val="007D3FED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3DC"/>
    <w:rsid w:val="007D77C6"/>
    <w:rsid w:val="007D7D9A"/>
    <w:rsid w:val="007E015B"/>
    <w:rsid w:val="007E06DD"/>
    <w:rsid w:val="007E080D"/>
    <w:rsid w:val="007E0A3E"/>
    <w:rsid w:val="007E0F82"/>
    <w:rsid w:val="007E1660"/>
    <w:rsid w:val="007E1787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D7D"/>
    <w:rsid w:val="007E5EDA"/>
    <w:rsid w:val="007E5F6A"/>
    <w:rsid w:val="007E609A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37C2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A97"/>
    <w:rsid w:val="007F5D2B"/>
    <w:rsid w:val="007F650D"/>
    <w:rsid w:val="007F7451"/>
    <w:rsid w:val="007F7519"/>
    <w:rsid w:val="007F79EE"/>
    <w:rsid w:val="007F7FDA"/>
    <w:rsid w:val="0080014C"/>
    <w:rsid w:val="00800482"/>
    <w:rsid w:val="00800A7C"/>
    <w:rsid w:val="0080117B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2CDE"/>
    <w:rsid w:val="008133AF"/>
    <w:rsid w:val="008133B1"/>
    <w:rsid w:val="008139DF"/>
    <w:rsid w:val="00813CDA"/>
    <w:rsid w:val="00813CF0"/>
    <w:rsid w:val="00813F8B"/>
    <w:rsid w:val="008140A5"/>
    <w:rsid w:val="008141CB"/>
    <w:rsid w:val="00814470"/>
    <w:rsid w:val="00814879"/>
    <w:rsid w:val="00814E3F"/>
    <w:rsid w:val="00814E4A"/>
    <w:rsid w:val="00814EA5"/>
    <w:rsid w:val="00815150"/>
    <w:rsid w:val="00815484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DE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64"/>
    <w:rsid w:val="008225BD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900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266"/>
    <w:rsid w:val="00827B7F"/>
    <w:rsid w:val="00827E1B"/>
    <w:rsid w:val="0083039F"/>
    <w:rsid w:val="00830AD7"/>
    <w:rsid w:val="00830BC6"/>
    <w:rsid w:val="008314ED"/>
    <w:rsid w:val="0083202D"/>
    <w:rsid w:val="0083239F"/>
    <w:rsid w:val="008324B2"/>
    <w:rsid w:val="0083253F"/>
    <w:rsid w:val="008326B7"/>
    <w:rsid w:val="008329D1"/>
    <w:rsid w:val="00832B3E"/>
    <w:rsid w:val="00832C79"/>
    <w:rsid w:val="00832D3D"/>
    <w:rsid w:val="00833132"/>
    <w:rsid w:val="008331BF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125B"/>
    <w:rsid w:val="00841A23"/>
    <w:rsid w:val="00841B39"/>
    <w:rsid w:val="00841B6E"/>
    <w:rsid w:val="00841BA7"/>
    <w:rsid w:val="00841D5D"/>
    <w:rsid w:val="008420F3"/>
    <w:rsid w:val="008421D1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1F6B"/>
    <w:rsid w:val="0085210E"/>
    <w:rsid w:val="0085221C"/>
    <w:rsid w:val="00852393"/>
    <w:rsid w:val="00852415"/>
    <w:rsid w:val="008524E2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D24"/>
    <w:rsid w:val="00853E60"/>
    <w:rsid w:val="00853FD9"/>
    <w:rsid w:val="008542F1"/>
    <w:rsid w:val="008543E0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A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1A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87"/>
    <w:rsid w:val="00873FFA"/>
    <w:rsid w:val="00874721"/>
    <w:rsid w:val="008747A6"/>
    <w:rsid w:val="00874BA9"/>
    <w:rsid w:val="008753F4"/>
    <w:rsid w:val="0087565E"/>
    <w:rsid w:val="00875959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6F8"/>
    <w:rsid w:val="00877864"/>
    <w:rsid w:val="00877BBA"/>
    <w:rsid w:val="00877C68"/>
    <w:rsid w:val="00877D59"/>
    <w:rsid w:val="00880024"/>
    <w:rsid w:val="0088070B"/>
    <w:rsid w:val="00880ED5"/>
    <w:rsid w:val="0088114B"/>
    <w:rsid w:val="008815F0"/>
    <w:rsid w:val="008817E9"/>
    <w:rsid w:val="00881E2E"/>
    <w:rsid w:val="008821A2"/>
    <w:rsid w:val="008828E4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19F"/>
    <w:rsid w:val="00884601"/>
    <w:rsid w:val="00884763"/>
    <w:rsid w:val="0088482C"/>
    <w:rsid w:val="00884A0C"/>
    <w:rsid w:val="00884D16"/>
    <w:rsid w:val="00885544"/>
    <w:rsid w:val="008855AB"/>
    <w:rsid w:val="00885908"/>
    <w:rsid w:val="00885AF5"/>
    <w:rsid w:val="00885F36"/>
    <w:rsid w:val="00886021"/>
    <w:rsid w:val="0088663C"/>
    <w:rsid w:val="00886CE1"/>
    <w:rsid w:val="00886CFF"/>
    <w:rsid w:val="00886E19"/>
    <w:rsid w:val="00886F35"/>
    <w:rsid w:val="00887661"/>
    <w:rsid w:val="008876EC"/>
    <w:rsid w:val="00887867"/>
    <w:rsid w:val="00887DC6"/>
    <w:rsid w:val="00887DD5"/>
    <w:rsid w:val="0089004B"/>
    <w:rsid w:val="00890200"/>
    <w:rsid w:val="008902C8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56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4B4A"/>
    <w:rsid w:val="00895001"/>
    <w:rsid w:val="0089535E"/>
    <w:rsid w:val="008955FC"/>
    <w:rsid w:val="00895D99"/>
    <w:rsid w:val="00895F71"/>
    <w:rsid w:val="00896309"/>
    <w:rsid w:val="00896385"/>
    <w:rsid w:val="00896708"/>
    <w:rsid w:val="0089678A"/>
    <w:rsid w:val="0089681B"/>
    <w:rsid w:val="00897972"/>
    <w:rsid w:val="00897980"/>
    <w:rsid w:val="00897ECF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7CB"/>
    <w:rsid w:val="008B0C50"/>
    <w:rsid w:val="008B0D5B"/>
    <w:rsid w:val="008B14B5"/>
    <w:rsid w:val="008B1631"/>
    <w:rsid w:val="008B1823"/>
    <w:rsid w:val="008B1E4C"/>
    <w:rsid w:val="008B1ED5"/>
    <w:rsid w:val="008B21CE"/>
    <w:rsid w:val="008B22AB"/>
    <w:rsid w:val="008B2968"/>
    <w:rsid w:val="008B2EA3"/>
    <w:rsid w:val="008B31C0"/>
    <w:rsid w:val="008B3470"/>
    <w:rsid w:val="008B352F"/>
    <w:rsid w:val="008B35BC"/>
    <w:rsid w:val="008B371F"/>
    <w:rsid w:val="008B3960"/>
    <w:rsid w:val="008B3B5B"/>
    <w:rsid w:val="008B3F28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878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0DEF"/>
    <w:rsid w:val="008C1484"/>
    <w:rsid w:val="008C191D"/>
    <w:rsid w:val="008C1E1B"/>
    <w:rsid w:val="008C2454"/>
    <w:rsid w:val="008C2C4E"/>
    <w:rsid w:val="008C30AB"/>
    <w:rsid w:val="008C3257"/>
    <w:rsid w:val="008C3629"/>
    <w:rsid w:val="008C3AC7"/>
    <w:rsid w:val="008C3C1A"/>
    <w:rsid w:val="008C4714"/>
    <w:rsid w:val="008C4B1C"/>
    <w:rsid w:val="008C4B53"/>
    <w:rsid w:val="008C4B5E"/>
    <w:rsid w:val="008C4E8E"/>
    <w:rsid w:val="008C5871"/>
    <w:rsid w:val="008C5A2B"/>
    <w:rsid w:val="008C5A67"/>
    <w:rsid w:val="008C5C45"/>
    <w:rsid w:val="008C5F10"/>
    <w:rsid w:val="008C6104"/>
    <w:rsid w:val="008C6B44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5AB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97E"/>
    <w:rsid w:val="008D3CB4"/>
    <w:rsid w:val="008D41BA"/>
    <w:rsid w:val="008D43A7"/>
    <w:rsid w:val="008D4BA1"/>
    <w:rsid w:val="008D503B"/>
    <w:rsid w:val="008D52A3"/>
    <w:rsid w:val="008D532A"/>
    <w:rsid w:val="008D5684"/>
    <w:rsid w:val="008D599C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62F9"/>
    <w:rsid w:val="008E64D7"/>
    <w:rsid w:val="008E6A99"/>
    <w:rsid w:val="008E6AAA"/>
    <w:rsid w:val="008E7644"/>
    <w:rsid w:val="008E766D"/>
    <w:rsid w:val="008E7B7E"/>
    <w:rsid w:val="008E7F19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D0"/>
    <w:rsid w:val="008F11AB"/>
    <w:rsid w:val="008F13EE"/>
    <w:rsid w:val="008F1AB0"/>
    <w:rsid w:val="008F1B9F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6242"/>
    <w:rsid w:val="009064BE"/>
    <w:rsid w:val="00906690"/>
    <w:rsid w:val="00906A03"/>
    <w:rsid w:val="0090712A"/>
    <w:rsid w:val="00907488"/>
    <w:rsid w:val="009074CA"/>
    <w:rsid w:val="009078C1"/>
    <w:rsid w:val="009100E4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DA1"/>
    <w:rsid w:val="00913DB2"/>
    <w:rsid w:val="009143E4"/>
    <w:rsid w:val="0091448E"/>
    <w:rsid w:val="0091478A"/>
    <w:rsid w:val="00915013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031"/>
    <w:rsid w:val="00925378"/>
    <w:rsid w:val="0092575F"/>
    <w:rsid w:val="00925807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442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F78"/>
    <w:rsid w:val="009355AB"/>
    <w:rsid w:val="00936053"/>
    <w:rsid w:val="009367D2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E9"/>
    <w:rsid w:val="00937F20"/>
    <w:rsid w:val="009401DB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AF7"/>
    <w:rsid w:val="00941BF6"/>
    <w:rsid w:val="00941E14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7A0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47"/>
    <w:rsid w:val="009675C2"/>
    <w:rsid w:val="0096799B"/>
    <w:rsid w:val="00967C1D"/>
    <w:rsid w:val="00967E50"/>
    <w:rsid w:val="009703C7"/>
    <w:rsid w:val="009704C4"/>
    <w:rsid w:val="00970599"/>
    <w:rsid w:val="00970620"/>
    <w:rsid w:val="009706A7"/>
    <w:rsid w:val="009707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CEE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F7"/>
    <w:rsid w:val="00973C25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1A"/>
    <w:rsid w:val="00982FF8"/>
    <w:rsid w:val="0098362C"/>
    <w:rsid w:val="00983643"/>
    <w:rsid w:val="0098367F"/>
    <w:rsid w:val="009837B6"/>
    <w:rsid w:val="00983AC0"/>
    <w:rsid w:val="00984025"/>
    <w:rsid w:val="009846F4"/>
    <w:rsid w:val="00984841"/>
    <w:rsid w:val="00984B6E"/>
    <w:rsid w:val="00984E81"/>
    <w:rsid w:val="00985389"/>
    <w:rsid w:val="00985999"/>
    <w:rsid w:val="00985AF3"/>
    <w:rsid w:val="009860FA"/>
    <w:rsid w:val="009865E4"/>
    <w:rsid w:val="009869AA"/>
    <w:rsid w:val="00986CC0"/>
    <w:rsid w:val="00986D83"/>
    <w:rsid w:val="00987002"/>
    <w:rsid w:val="009878C5"/>
    <w:rsid w:val="00990398"/>
    <w:rsid w:val="00990517"/>
    <w:rsid w:val="009909D8"/>
    <w:rsid w:val="00990A58"/>
    <w:rsid w:val="00990FA8"/>
    <w:rsid w:val="0099149F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768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44D"/>
    <w:rsid w:val="00996BE2"/>
    <w:rsid w:val="009970C1"/>
    <w:rsid w:val="009971CB"/>
    <w:rsid w:val="009975A5"/>
    <w:rsid w:val="00997631"/>
    <w:rsid w:val="009979E2"/>
    <w:rsid w:val="00997B2C"/>
    <w:rsid w:val="00997C69"/>
    <w:rsid w:val="00997E15"/>
    <w:rsid w:val="009A0361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1BE"/>
    <w:rsid w:val="009A2247"/>
    <w:rsid w:val="009A2A81"/>
    <w:rsid w:val="009A2B78"/>
    <w:rsid w:val="009A2C34"/>
    <w:rsid w:val="009A2C76"/>
    <w:rsid w:val="009A2D8F"/>
    <w:rsid w:val="009A350A"/>
    <w:rsid w:val="009A35F3"/>
    <w:rsid w:val="009A3883"/>
    <w:rsid w:val="009A394C"/>
    <w:rsid w:val="009A3A50"/>
    <w:rsid w:val="009A3E9A"/>
    <w:rsid w:val="009A401C"/>
    <w:rsid w:val="009A426D"/>
    <w:rsid w:val="009A56CB"/>
    <w:rsid w:val="009A5D00"/>
    <w:rsid w:val="009A5F91"/>
    <w:rsid w:val="009A63DA"/>
    <w:rsid w:val="009A68F0"/>
    <w:rsid w:val="009A690A"/>
    <w:rsid w:val="009A6C95"/>
    <w:rsid w:val="009A7107"/>
    <w:rsid w:val="009A7355"/>
    <w:rsid w:val="009A7471"/>
    <w:rsid w:val="009A75F0"/>
    <w:rsid w:val="009A76EC"/>
    <w:rsid w:val="009A7A5A"/>
    <w:rsid w:val="009A7EE9"/>
    <w:rsid w:val="009A7F1A"/>
    <w:rsid w:val="009A7F9F"/>
    <w:rsid w:val="009B0313"/>
    <w:rsid w:val="009B0330"/>
    <w:rsid w:val="009B0540"/>
    <w:rsid w:val="009B0995"/>
    <w:rsid w:val="009B0C75"/>
    <w:rsid w:val="009B111A"/>
    <w:rsid w:val="009B116F"/>
    <w:rsid w:val="009B1491"/>
    <w:rsid w:val="009B15D4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2AB"/>
    <w:rsid w:val="009B6494"/>
    <w:rsid w:val="009B6676"/>
    <w:rsid w:val="009B6890"/>
    <w:rsid w:val="009B6CE9"/>
    <w:rsid w:val="009B6F36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21D"/>
    <w:rsid w:val="009C1350"/>
    <w:rsid w:val="009C1862"/>
    <w:rsid w:val="009C1A88"/>
    <w:rsid w:val="009C2249"/>
    <w:rsid w:val="009C237B"/>
    <w:rsid w:val="009C2396"/>
    <w:rsid w:val="009C2524"/>
    <w:rsid w:val="009C2906"/>
    <w:rsid w:val="009C2D37"/>
    <w:rsid w:val="009C2D3D"/>
    <w:rsid w:val="009C2F53"/>
    <w:rsid w:val="009C31EF"/>
    <w:rsid w:val="009C337B"/>
    <w:rsid w:val="009C3592"/>
    <w:rsid w:val="009C39AB"/>
    <w:rsid w:val="009C3B11"/>
    <w:rsid w:val="009C3BE9"/>
    <w:rsid w:val="009C42C0"/>
    <w:rsid w:val="009C43B6"/>
    <w:rsid w:val="009C4435"/>
    <w:rsid w:val="009C4AE8"/>
    <w:rsid w:val="009C4BF9"/>
    <w:rsid w:val="009C4D44"/>
    <w:rsid w:val="009C4E51"/>
    <w:rsid w:val="009C50DE"/>
    <w:rsid w:val="009C5344"/>
    <w:rsid w:val="009C5A96"/>
    <w:rsid w:val="009C5AFF"/>
    <w:rsid w:val="009C62EE"/>
    <w:rsid w:val="009C6539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692"/>
    <w:rsid w:val="009D08EE"/>
    <w:rsid w:val="009D0BE3"/>
    <w:rsid w:val="009D1048"/>
    <w:rsid w:val="009D12CA"/>
    <w:rsid w:val="009D16C6"/>
    <w:rsid w:val="009D20D7"/>
    <w:rsid w:val="009D2311"/>
    <w:rsid w:val="009D253C"/>
    <w:rsid w:val="009D25DE"/>
    <w:rsid w:val="009D26EF"/>
    <w:rsid w:val="009D290F"/>
    <w:rsid w:val="009D29CA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D7E4D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377"/>
    <w:rsid w:val="00A03534"/>
    <w:rsid w:val="00A038AB"/>
    <w:rsid w:val="00A03C53"/>
    <w:rsid w:val="00A03D75"/>
    <w:rsid w:val="00A03EF7"/>
    <w:rsid w:val="00A04213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374"/>
    <w:rsid w:val="00A12D56"/>
    <w:rsid w:val="00A133E2"/>
    <w:rsid w:val="00A1341E"/>
    <w:rsid w:val="00A13990"/>
    <w:rsid w:val="00A13AE5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B50"/>
    <w:rsid w:val="00A16FC5"/>
    <w:rsid w:val="00A1718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5804"/>
    <w:rsid w:val="00A25B8B"/>
    <w:rsid w:val="00A26248"/>
    <w:rsid w:val="00A26E37"/>
    <w:rsid w:val="00A27117"/>
    <w:rsid w:val="00A2719A"/>
    <w:rsid w:val="00A271FD"/>
    <w:rsid w:val="00A27659"/>
    <w:rsid w:val="00A27789"/>
    <w:rsid w:val="00A27ADF"/>
    <w:rsid w:val="00A27B00"/>
    <w:rsid w:val="00A3040C"/>
    <w:rsid w:val="00A30411"/>
    <w:rsid w:val="00A3095D"/>
    <w:rsid w:val="00A30A57"/>
    <w:rsid w:val="00A30A89"/>
    <w:rsid w:val="00A30CE2"/>
    <w:rsid w:val="00A310DF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959"/>
    <w:rsid w:val="00A32F32"/>
    <w:rsid w:val="00A32F4C"/>
    <w:rsid w:val="00A32FF5"/>
    <w:rsid w:val="00A33171"/>
    <w:rsid w:val="00A336DF"/>
    <w:rsid w:val="00A3371B"/>
    <w:rsid w:val="00A338A3"/>
    <w:rsid w:val="00A33A0B"/>
    <w:rsid w:val="00A33B0F"/>
    <w:rsid w:val="00A33E81"/>
    <w:rsid w:val="00A33FEC"/>
    <w:rsid w:val="00A341F3"/>
    <w:rsid w:val="00A3482A"/>
    <w:rsid w:val="00A34864"/>
    <w:rsid w:val="00A34C8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1115"/>
    <w:rsid w:val="00A4124D"/>
    <w:rsid w:val="00A414FC"/>
    <w:rsid w:val="00A41630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845"/>
    <w:rsid w:val="00A42999"/>
    <w:rsid w:val="00A42B38"/>
    <w:rsid w:val="00A42F68"/>
    <w:rsid w:val="00A42F7F"/>
    <w:rsid w:val="00A430A1"/>
    <w:rsid w:val="00A433C6"/>
    <w:rsid w:val="00A43483"/>
    <w:rsid w:val="00A43B5F"/>
    <w:rsid w:val="00A44062"/>
    <w:rsid w:val="00A44105"/>
    <w:rsid w:val="00A444AD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8B5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635"/>
    <w:rsid w:val="00A57AF1"/>
    <w:rsid w:val="00A57CF9"/>
    <w:rsid w:val="00A605EE"/>
    <w:rsid w:val="00A608DC"/>
    <w:rsid w:val="00A609B6"/>
    <w:rsid w:val="00A60D62"/>
    <w:rsid w:val="00A60E3E"/>
    <w:rsid w:val="00A60E92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739C"/>
    <w:rsid w:val="00A674AA"/>
    <w:rsid w:val="00A674C3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A8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417B"/>
    <w:rsid w:val="00A74551"/>
    <w:rsid w:val="00A7457C"/>
    <w:rsid w:val="00A7476B"/>
    <w:rsid w:val="00A74A99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122"/>
    <w:rsid w:val="00A8259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AE5"/>
    <w:rsid w:val="00A84BB3"/>
    <w:rsid w:val="00A84C20"/>
    <w:rsid w:val="00A853D9"/>
    <w:rsid w:val="00A85DF0"/>
    <w:rsid w:val="00A85E64"/>
    <w:rsid w:val="00A861C0"/>
    <w:rsid w:val="00A86221"/>
    <w:rsid w:val="00A8630E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6EC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5F"/>
    <w:rsid w:val="00A95283"/>
    <w:rsid w:val="00A956A6"/>
    <w:rsid w:val="00A95992"/>
    <w:rsid w:val="00A95A3D"/>
    <w:rsid w:val="00A95BB1"/>
    <w:rsid w:val="00A95D34"/>
    <w:rsid w:val="00A95E7A"/>
    <w:rsid w:val="00A95FF1"/>
    <w:rsid w:val="00A9670A"/>
    <w:rsid w:val="00A967C0"/>
    <w:rsid w:val="00A96AD1"/>
    <w:rsid w:val="00A96B95"/>
    <w:rsid w:val="00A96C11"/>
    <w:rsid w:val="00A96D8D"/>
    <w:rsid w:val="00A96FE7"/>
    <w:rsid w:val="00A97649"/>
    <w:rsid w:val="00A97682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C3E"/>
    <w:rsid w:val="00AA3E54"/>
    <w:rsid w:val="00AA4275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D"/>
    <w:rsid w:val="00AC0F54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C1"/>
    <w:rsid w:val="00AC3369"/>
    <w:rsid w:val="00AC35F2"/>
    <w:rsid w:val="00AC3616"/>
    <w:rsid w:val="00AC387C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E4A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598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4EF"/>
    <w:rsid w:val="00AE3709"/>
    <w:rsid w:val="00AE371B"/>
    <w:rsid w:val="00AE3B2F"/>
    <w:rsid w:val="00AE3E57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FF7"/>
    <w:rsid w:val="00AF6463"/>
    <w:rsid w:val="00AF690B"/>
    <w:rsid w:val="00AF6F0E"/>
    <w:rsid w:val="00AF703D"/>
    <w:rsid w:val="00AF7331"/>
    <w:rsid w:val="00AF7455"/>
    <w:rsid w:val="00AF7C55"/>
    <w:rsid w:val="00AF7DB9"/>
    <w:rsid w:val="00AF7ED0"/>
    <w:rsid w:val="00B001A6"/>
    <w:rsid w:val="00B00DBD"/>
    <w:rsid w:val="00B00F22"/>
    <w:rsid w:val="00B0107C"/>
    <w:rsid w:val="00B01191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E56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07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C2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4BFD"/>
    <w:rsid w:val="00B25342"/>
    <w:rsid w:val="00B2539A"/>
    <w:rsid w:val="00B254CF"/>
    <w:rsid w:val="00B259F4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448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19B"/>
    <w:rsid w:val="00B37554"/>
    <w:rsid w:val="00B378C2"/>
    <w:rsid w:val="00B37B7C"/>
    <w:rsid w:val="00B37C2E"/>
    <w:rsid w:val="00B4062D"/>
    <w:rsid w:val="00B406BB"/>
    <w:rsid w:val="00B409D9"/>
    <w:rsid w:val="00B40F2E"/>
    <w:rsid w:val="00B411AC"/>
    <w:rsid w:val="00B41260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C74"/>
    <w:rsid w:val="00B42FAC"/>
    <w:rsid w:val="00B430F6"/>
    <w:rsid w:val="00B4354E"/>
    <w:rsid w:val="00B43BFF"/>
    <w:rsid w:val="00B43CB5"/>
    <w:rsid w:val="00B43CDF"/>
    <w:rsid w:val="00B43F27"/>
    <w:rsid w:val="00B441C7"/>
    <w:rsid w:val="00B4421F"/>
    <w:rsid w:val="00B448A4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494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982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3A6"/>
    <w:rsid w:val="00B53405"/>
    <w:rsid w:val="00B53644"/>
    <w:rsid w:val="00B536B4"/>
    <w:rsid w:val="00B538E5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7D0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15C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9F7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5F1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CA9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AC"/>
    <w:rsid w:val="00BA281E"/>
    <w:rsid w:val="00BA28F1"/>
    <w:rsid w:val="00BA3304"/>
    <w:rsid w:val="00BA339D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240"/>
    <w:rsid w:val="00BB2344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5EF"/>
    <w:rsid w:val="00BB49BF"/>
    <w:rsid w:val="00BB4B07"/>
    <w:rsid w:val="00BB4C94"/>
    <w:rsid w:val="00BB4E06"/>
    <w:rsid w:val="00BB51E1"/>
    <w:rsid w:val="00BB52F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6147"/>
    <w:rsid w:val="00BB6263"/>
    <w:rsid w:val="00BB63AE"/>
    <w:rsid w:val="00BB7210"/>
    <w:rsid w:val="00BB75C8"/>
    <w:rsid w:val="00BB763C"/>
    <w:rsid w:val="00BB79C3"/>
    <w:rsid w:val="00BB7C62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3F"/>
    <w:rsid w:val="00BD072E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68B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6B9"/>
    <w:rsid w:val="00BE07A9"/>
    <w:rsid w:val="00BE08B7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4B7"/>
    <w:rsid w:val="00BE76B2"/>
    <w:rsid w:val="00BE76D3"/>
    <w:rsid w:val="00BE7767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D1"/>
    <w:rsid w:val="00BF408E"/>
    <w:rsid w:val="00BF41B4"/>
    <w:rsid w:val="00BF429E"/>
    <w:rsid w:val="00BF45D3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0A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DB3"/>
    <w:rsid w:val="00C0302D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2E0"/>
    <w:rsid w:val="00C1173C"/>
    <w:rsid w:val="00C1185F"/>
    <w:rsid w:val="00C11E0B"/>
    <w:rsid w:val="00C11FED"/>
    <w:rsid w:val="00C1208C"/>
    <w:rsid w:val="00C121D7"/>
    <w:rsid w:val="00C12354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2004"/>
    <w:rsid w:val="00C22CC1"/>
    <w:rsid w:val="00C236D7"/>
    <w:rsid w:val="00C239DE"/>
    <w:rsid w:val="00C23DF6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91C"/>
    <w:rsid w:val="00C37DCA"/>
    <w:rsid w:val="00C37FE6"/>
    <w:rsid w:val="00C40047"/>
    <w:rsid w:val="00C402F3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0D25"/>
    <w:rsid w:val="00C51287"/>
    <w:rsid w:val="00C51580"/>
    <w:rsid w:val="00C5175C"/>
    <w:rsid w:val="00C519E7"/>
    <w:rsid w:val="00C51A17"/>
    <w:rsid w:val="00C526BD"/>
    <w:rsid w:val="00C52DD8"/>
    <w:rsid w:val="00C53276"/>
    <w:rsid w:val="00C536DE"/>
    <w:rsid w:val="00C5378A"/>
    <w:rsid w:val="00C537A2"/>
    <w:rsid w:val="00C5450A"/>
    <w:rsid w:val="00C54CCB"/>
    <w:rsid w:val="00C55150"/>
    <w:rsid w:val="00C55233"/>
    <w:rsid w:val="00C5537D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3FD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17"/>
    <w:rsid w:val="00C75070"/>
    <w:rsid w:val="00C755CE"/>
    <w:rsid w:val="00C7572F"/>
    <w:rsid w:val="00C75A4D"/>
    <w:rsid w:val="00C75A6B"/>
    <w:rsid w:val="00C75AB8"/>
    <w:rsid w:val="00C761C9"/>
    <w:rsid w:val="00C7638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42A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6688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746"/>
    <w:rsid w:val="00C928E6"/>
    <w:rsid w:val="00C929C7"/>
    <w:rsid w:val="00C936EB"/>
    <w:rsid w:val="00C93A18"/>
    <w:rsid w:val="00C93D92"/>
    <w:rsid w:val="00C93F83"/>
    <w:rsid w:val="00C946B3"/>
    <w:rsid w:val="00C94793"/>
    <w:rsid w:val="00C948A2"/>
    <w:rsid w:val="00C94A8A"/>
    <w:rsid w:val="00C951BA"/>
    <w:rsid w:val="00C951FB"/>
    <w:rsid w:val="00C953BB"/>
    <w:rsid w:val="00C9575D"/>
    <w:rsid w:val="00C95925"/>
    <w:rsid w:val="00C95B13"/>
    <w:rsid w:val="00C95EF1"/>
    <w:rsid w:val="00C9656B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98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17B"/>
    <w:rsid w:val="00CA62A1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794"/>
    <w:rsid w:val="00CC2177"/>
    <w:rsid w:val="00CC2A28"/>
    <w:rsid w:val="00CC2C34"/>
    <w:rsid w:val="00CC2FE1"/>
    <w:rsid w:val="00CC3100"/>
    <w:rsid w:val="00CC326C"/>
    <w:rsid w:val="00CC3389"/>
    <w:rsid w:val="00CC3636"/>
    <w:rsid w:val="00CC37EC"/>
    <w:rsid w:val="00CC3A54"/>
    <w:rsid w:val="00CC4583"/>
    <w:rsid w:val="00CC4770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6"/>
    <w:rsid w:val="00CD6D3E"/>
    <w:rsid w:val="00CD710A"/>
    <w:rsid w:val="00CD74AA"/>
    <w:rsid w:val="00CD7918"/>
    <w:rsid w:val="00CD7A29"/>
    <w:rsid w:val="00CD7C7A"/>
    <w:rsid w:val="00CE00C0"/>
    <w:rsid w:val="00CE0213"/>
    <w:rsid w:val="00CE0718"/>
    <w:rsid w:val="00CE0842"/>
    <w:rsid w:val="00CE1286"/>
    <w:rsid w:val="00CE16E3"/>
    <w:rsid w:val="00CE183C"/>
    <w:rsid w:val="00CE1BFA"/>
    <w:rsid w:val="00CE211F"/>
    <w:rsid w:val="00CE262A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64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51D"/>
    <w:rsid w:val="00CF180D"/>
    <w:rsid w:val="00CF19DC"/>
    <w:rsid w:val="00CF1AD5"/>
    <w:rsid w:val="00CF1BCB"/>
    <w:rsid w:val="00CF1DE5"/>
    <w:rsid w:val="00CF1FAA"/>
    <w:rsid w:val="00CF20F7"/>
    <w:rsid w:val="00CF21E5"/>
    <w:rsid w:val="00CF21F9"/>
    <w:rsid w:val="00CF28F0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E44"/>
    <w:rsid w:val="00CF6FD5"/>
    <w:rsid w:val="00CF789A"/>
    <w:rsid w:val="00CF78B3"/>
    <w:rsid w:val="00CF7B87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C4A"/>
    <w:rsid w:val="00D02CAE"/>
    <w:rsid w:val="00D02E15"/>
    <w:rsid w:val="00D02EC1"/>
    <w:rsid w:val="00D02F54"/>
    <w:rsid w:val="00D03044"/>
    <w:rsid w:val="00D03625"/>
    <w:rsid w:val="00D03998"/>
    <w:rsid w:val="00D03A27"/>
    <w:rsid w:val="00D040E1"/>
    <w:rsid w:val="00D0476A"/>
    <w:rsid w:val="00D048EF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13A"/>
    <w:rsid w:val="00D07343"/>
    <w:rsid w:val="00D07369"/>
    <w:rsid w:val="00D075D3"/>
    <w:rsid w:val="00D07629"/>
    <w:rsid w:val="00D078CC"/>
    <w:rsid w:val="00D07BC2"/>
    <w:rsid w:val="00D07EB0"/>
    <w:rsid w:val="00D102F9"/>
    <w:rsid w:val="00D10316"/>
    <w:rsid w:val="00D10508"/>
    <w:rsid w:val="00D10731"/>
    <w:rsid w:val="00D10927"/>
    <w:rsid w:val="00D10A55"/>
    <w:rsid w:val="00D10B9B"/>
    <w:rsid w:val="00D1110C"/>
    <w:rsid w:val="00D11168"/>
    <w:rsid w:val="00D11266"/>
    <w:rsid w:val="00D11B3F"/>
    <w:rsid w:val="00D12023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6DC"/>
    <w:rsid w:val="00D17BCB"/>
    <w:rsid w:val="00D17C49"/>
    <w:rsid w:val="00D17F45"/>
    <w:rsid w:val="00D20214"/>
    <w:rsid w:val="00D206C6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731"/>
    <w:rsid w:val="00D24810"/>
    <w:rsid w:val="00D24D18"/>
    <w:rsid w:val="00D2500E"/>
    <w:rsid w:val="00D25231"/>
    <w:rsid w:val="00D255C0"/>
    <w:rsid w:val="00D25A51"/>
    <w:rsid w:val="00D25BD0"/>
    <w:rsid w:val="00D26A20"/>
    <w:rsid w:val="00D26AA5"/>
    <w:rsid w:val="00D26D39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90C"/>
    <w:rsid w:val="00D31C75"/>
    <w:rsid w:val="00D31CE2"/>
    <w:rsid w:val="00D31F15"/>
    <w:rsid w:val="00D31F1F"/>
    <w:rsid w:val="00D32DF6"/>
    <w:rsid w:val="00D3353A"/>
    <w:rsid w:val="00D3360C"/>
    <w:rsid w:val="00D3386D"/>
    <w:rsid w:val="00D3396F"/>
    <w:rsid w:val="00D33F94"/>
    <w:rsid w:val="00D344D3"/>
    <w:rsid w:val="00D3491F"/>
    <w:rsid w:val="00D34C22"/>
    <w:rsid w:val="00D34C84"/>
    <w:rsid w:val="00D34ECB"/>
    <w:rsid w:val="00D35021"/>
    <w:rsid w:val="00D35178"/>
    <w:rsid w:val="00D354B8"/>
    <w:rsid w:val="00D358B2"/>
    <w:rsid w:val="00D35AE5"/>
    <w:rsid w:val="00D35D8B"/>
    <w:rsid w:val="00D35DDF"/>
    <w:rsid w:val="00D35F62"/>
    <w:rsid w:val="00D36059"/>
    <w:rsid w:val="00D360A6"/>
    <w:rsid w:val="00D360F3"/>
    <w:rsid w:val="00D3621D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2DF"/>
    <w:rsid w:val="00D43667"/>
    <w:rsid w:val="00D43986"/>
    <w:rsid w:val="00D43C5A"/>
    <w:rsid w:val="00D43EE8"/>
    <w:rsid w:val="00D43F3D"/>
    <w:rsid w:val="00D44386"/>
    <w:rsid w:val="00D446B7"/>
    <w:rsid w:val="00D44805"/>
    <w:rsid w:val="00D4491B"/>
    <w:rsid w:val="00D44DE0"/>
    <w:rsid w:val="00D45B54"/>
    <w:rsid w:val="00D45D3B"/>
    <w:rsid w:val="00D45D7A"/>
    <w:rsid w:val="00D45FDC"/>
    <w:rsid w:val="00D46057"/>
    <w:rsid w:val="00D4644B"/>
    <w:rsid w:val="00D46709"/>
    <w:rsid w:val="00D4764F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CD3"/>
    <w:rsid w:val="00D60CDC"/>
    <w:rsid w:val="00D60FAD"/>
    <w:rsid w:val="00D615DD"/>
    <w:rsid w:val="00D61653"/>
    <w:rsid w:val="00D616CC"/>
    <w:rsid w:val="00D61913"/>
    <w:rsid w:val="00D61CB0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84B"/>
    <w:rsid w:val="00D65DBE"/>
    <w:rsid w:val="00D65DE7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5CB"/>
    <w:rsid w:val="00D81562"/>
    <w:rsid w:val="00D81567"/>
    <w:rsid w:val="00D817D5"/>
    <w:rsid w:val="00D81838"/>
    <w:rsid w:val="00D81959"/>
    <w:rsid w:val="00D81AF9"/>
    <w:rsid w:val="00D81EBA"/>
    <w:rsid w:val="00D81F6B"/>
    <w:rsid w:val="00D82026"/>
    <w:rsid w:val="00D8206E"/>
    <w:rsid w:val="00D823E4"/>
    <w:rsid w:val="00D8247D"/>
    <w:rsid w:val="00D829AE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92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A38"/>
    <w:rsid w:val="00D95A6B"/>
    <w:rsid w:val="00D95E2C"/>
    <w:rsid w:val="00D95F00"/>
    <w:rsid w:val="00D95F82"/>
    <w:rsid w:val="00D96709"/>
    <w:rsid w:val="00D967AF"/>
    <w:rsid w:val="00D9689E"/>
    <w:rsid w:val="00D96F0C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642"/>
    <w:rsid w:val="00DA2BC1"/>
    <w:rsid w:val="00DA2CB0"/>
    <w:rsid w:val="00DA2D6C"/>
    <w:rsid w:val="00DA2DC1"/>
    <w:rsid w:val="00DA2F16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4D80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3EA"/>
    <w:rsid w:val="00DB450A"/>
    <w:rsid w:val="00DB47AC"/>
    <w:rsid w:val="00DB481D"/>
    <w:rsid w:val="00DB4B23"/>
    <w:rsid w:val="00DB4E25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49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711"/>
    <w:rsid w:val="00DE49B5"/>
    <w:rsid w:val="00DE4A94"/>
    <w:rsid w:val="00DE534F"/>
    <w:rsid w:val="00DE553D"/>
    <w:rsid w:val="00DE55A4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937"/>
    <w:rsid w:val="00DE7A3A"/>
    <w:rsid w:val="00DE7AD2"/>
    <w:rsid w:val="00DE7D4F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527D"/>
    <w:rsid w:val="00DF59EE"/>
    <w:rsid w:val="00DF5A6D"/>
    <w:rsid w:val="00DF5B6B"/>
    <w:rsid w:val="00DF64A3"/>
    <w:rsid w:val="00DF6F52"/>
    <w:rsid w:val="00DF7037"/>
    <w:rsid w:val="00DF72C9"/>
    <w:rsid w:val="00DF73C8"/>
    <w:rsid w:val="00DF7456"/>
    <w:rsid w:val="00DF77B0"/>
    <w:rsid w:val="00DF7B34"/>
    <w:rsid w:val="00DF7DF2"/>
    <w:rsid w:val="00DF7F26"/>
    <w:rsid w:val="00E00069"/>
    <w:rsid w:val="00E001C2"/>
    <w:rsid w:val="00E005CC"/>
    <w:rsid w:val="00E00606"/>
    <w:rsid w:val="00E0060E"/>
    <w:rsid w:val="00E00B76"/>
    <w:rsid w:val="00E00C9D"/>
    <w:rsid w:val="00E00D72"/>
    <w:rsid w:val="00E00FD3"/>
    <w:rsid w:val="00E01211"/>
    <w:rsid w:val="00E01D73"/>
    <w:rsid w:val="00E01DE9"/>
    <w:rsid w:val="00E020FD"/>
    <w:rsid w:val="00E0213F"/>
    <w:rsid w:val="00E0239E"/>
    <w:rsid w:val="00E02AA4"/>
    <w:rsid w:val="00E02F58"/>
    <w:rsid w:val="00E03147"/>
    <w:rsid w:val="00E031C1"/>
    <w:rsid w:val="00E03A14"/>
    <w:rsid w:val="00E03BF8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7A5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44E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537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88"/>
    <w:rsid w:val="00E22DD4"/>
    <w:rsid w:val="00E22F89"/>
    <w:rsid w:val="00E22F9D"/>
    <w:rsid w:val="00E22FE1"/>
    <w:rsid w:val="00E23032"/>
    <w:rsid w:val="00E23049"/>
    <w:rsid w:val="00E2386E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955"/>
    <w:rsid w:val="00E26B72"/>
    <w:rsid w:val="00E275B3"/>
    <w:rsid w:val="00E27847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2FDB"/>
    <w:rsid w:val="00E33147"/>
    <w:rsid w:val="00E33151"/>
    <w:rsid w:val="00E336C6"/>
    <w:rsid w:val="00E337A5"/>
    <w:rsid w:val="00E33C87"/>
    <w:rsid w:val="00E34240"/>
    <w:rsid w:val="00E34901"/>
    <w:rsid w:val="00E349D5"/>
    <w:rsid w:val="00E35005"/>
    <w:rsid w:val="00E3597A"/>
    <w:rsid w:val="00E35990"/>
    <w:rsid w:val="00E35B45"/>
    <w:rsid w:val="00E364F3"/>
    <w:rsid w:val="00E3681B"/>
    <w:rsid w:val="00E36FEC"/>
    <w:rsid w:val="00E37708"/>
    <w:rsid w:val="00E377B3"/>
    <w:rsid w:val="00E37820"/>
    <w:rsid w:val="00E37A2A"/>
    <w:rsid w:val="00E37B43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AE8"/>
    <w:rsid w:val="00E42EC3"/>
    <w:rsid w:val="00E43006"/>
    <w:rsid w:val="00E43136"/>
    <w:rsid w:val="00E43150"/>
    <w:rsid w:val="00E43332"/>
    <w:rsid w:val="00E4357D"/>
    <w:rsid w:val="00E438AB"/>
    <w:rsid w:val="00E43D98"/>
    <w:rsid w:val="00E43ED6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6C5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635"/>
    <w:rsid w:val="00E56C1D"/>
    <w:rsid w:val="00E56D62"/>
    <w:rsid w:val="00E56E02"/>
    <w:rsid w:val="00E57531"/>
    <w:rsid w:val="00E57E77"/>
    <w:rsid w:val="00E60389"/>
    <w:rsid w:val="00E6076A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40BC"/>
    <w:rsid w:val="00E642D5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710"/>
    <w:rsid w:val="00E679FE"/>
    <w:rsid w:val="00E67A51"/>
    <w:rsid w:val="00E67D50"/>
    <w:rsid w:val="00E67EBB"/>
    <w:rsid w:val="00E7024D"/>
    <w:rsid w:val="00E70667"/>
    <w:rsid w:val="00E70776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BC4"/>
    <w:rsid w:val="00E8707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B4"/>
    <w:rsid w:val="00E947E3"/>
    <w:rsid w:val="00E94AEB"/>
    <w:rsid w:val="00E95053"/>
    <w:rsid w:val="00E95161"/>
    <w:rsid w:val="00E9557F"/>
    <w:rsid w:val="00E95648"/>
    <w:rsid w:val="00E95928"/>
    <w:rsid w:val="00E9594E"/>
    <w:rsid w:val="00E9598E"/>
    <w:rsid w:val="00E95C45"/>
    <w:rsid w:val="00E967C4"/>
    <w:rsid w:val="00E96A0E"/>
    <w:rsid w:val="00E96A3F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2541"/>
    <w:rsid w:val="00EA2574"/>
    <w:rsid w:val="00EA2A8A"/>
    <w:rsid w:val="00EA2DD7"/>
    <w:rsid w:val="00EA2E61"/>
    <w:rsid w:val="00EA3272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AF0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82B"/>
    <w:rsid w:val="00EA7900"/>
    <w:rsid w:val="00EA7A35"/>
    <w:rsid w:val="00EA7B8D"/>
    <w:rsid w:val="00EA7BBA"/>
    <w:rsid w:val="00EA7C84"/>
    <w:rsid w:val="00EB0416"/>
    <w:rsid w:val="00EB0496"/>
    <w:rsid w:val="00EB0F97"/>
    <w:rsid w:val="00EB14E7"/>
    <w:rsid w:val="00EB1AED"/>
    <w:rsid w:val="00EB1D23"/>
    <w:rsid w:val="00EB1EE2"/>
    <w:rsid w:val="00EB1F50"/>
    <w:rsid w:val="00EB1F80"/>
    <w:rsid w:val="00EB21CD"/>
    <w:rsid w:val="00EB241A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8F0"/>
    <w:rsid w:val="00EB59F7"/>
    <w:rsid w:val="00EB5C9B"/>
    <w:rsid w:val="00EB637B"/>
    <w:rsid w:val="00EB65C2"/>
    <w:rsid w:val="00EB6825"/>
    <w:rsid w:val="00EB689E"/>
    <w:rsid w:val="00EB697A"/>
    <w:rsid w:val="00EB6F3B"/>
    <w:rsid w:val="00EB6FF2"/>
    <w:rsid w:val="00EB704D"/>
    <w:rsid w:val="00EB7675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3B7"/>
    <w:rsid w:val="00ED0C07"/>
    <w:rsid w:val="00ED0E7F"/>
    <w:rsid w:val="00ED1112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888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92C"/>
    <w:rsid w:val="00ED5D29"/>
    <w:rsid w:val="00ED5F6E"/>
    <w:rsid w:val="00ED6557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10DF"/>
    <w:rsid w:val="00EE12A3"/>
    <w:rsid w:val="00EE1555"/>
    <w:rsid w:val="00EE15B2"/>
    <w:rsid w:val="00EE170D"/>
    <w:rsid w:val="00EE1837"/>
    <w:rsid w:val="00EE19B0"/>
    <w:rsid w:val="00EE1E45"/>
    <w:rsid w:val="00EE1E48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3D46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234F"/>
    <w:rsid w:val="00EF270D"/>
    <w:rsid w:val="00EF2A2F"/>
    <w:rsid w:val="00EF2AA0"/>
    <w:rsid w:val="00EF2ADA"/>
    <w:rsid w:val="00EF2B43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6FC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C7"/>
    <w:rsid w:val="00F045B8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7FA"/>
    <w:rsid w:val="00F06BB4"/>
    <w:rsid w:val="00F06E52"/>
    <w:rsid w:val="00F07086"/>
    <w:rsid w:val="00F07574"/>
    <w:rsid w:val="00F07782"/>
    <w:rsid w:val="00F07A98"/>
    <w:rsid w:val="00F07CD7"/>
    <w:rsid w:val="00F07E99"/>
    <w:rsid w:val="00F105A0"/>
    <w:rsid w:val="00F10CD1"/>
    <w:rsid w:val="00F10EC9"/>
    <w:rsid w:val="00F1122B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59E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5E87"/>
    <w:rsid w:val="00F1641D"/>
    <w:rsid w:val="00F168A7"/>
    <w:rsid w:val="00F16DAC"/>
    <w:rsid w:val="00F16ECC"/>
    <w:rsid w:val="00F1702B"/>
    <w:rsid w:val="00F1721F"/>
    <w:rsid w:val="00F174BD"/>
    <w:rsid w:val="00F175E6"/>
    <w:rsid w:val="00F17FF5"/>
    <w:rsid w:val="00F2011A"/>
    <w:rsid w:val="00F201F0"/>
    <w:rsid w:val="00F205D3"/>
    <w:rsid w:val="00F20C95"/>
    <w:rsid w:val="00F20E43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4B1"/>
    <w:rsid w:val="00F23606"/>
    <w:rsid w:val="00F2366D"/>
    <w:rsid w:val="00F236A4"/>
    <w:rsid w:val="00F2372D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27CD5"/>
    <w:rsid w:val="00F305D1"/>
    <w:rsid w:val="00F30962"/>
    <w:rsid w:val="00F30D31"/>
    <w:rsid w:val="00F31428"/>
    <w:rsid w:val="00F3198E"/>
    <w:rsid w:val="00F31D82"/>
    <w:rsid w:val="00F31EE4"/>
    <w:rsid w:val="00F32195"/>
    <w:rsid w:val="00F324B7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6B56"/>
    <w:rsid w:val="00F3730E"/>
    <w:rsid w:val="00F3794F"/>
    <w:rsid w:val="00F37BE2"/>
    <w:rsid w:val="00F402B6"/>
    <w:rsid w:val="00F40B51"/>
    <w:rsid w:val="00F40D4F"/>
    <w:rsid w:val="00F40DA0"/>
    <w:rsid w:val="00F40EF4"/>
    <w:rsid w:val="00F41128"/>
    <w:rsid w:val="00F41317"/>
    <w:rsid w:val="00F41401"/>
    <w:rsid w:val="00F41532"/>
    <w:rsid w:val="00F415E4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DDD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570"/>
    <w:rsid w:val="00F458AF"/>
    <w:rsid w:val="00F458F5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5A"/>
    <w:rsid w:val="00F5178A"/>
    <w:rsid w:val="00F51842"/>
    <w:rsid w:val="00F51CFE"/>
    <w:rsid w:val="00F520A0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642"/>
    <w:rsid w:val="00F558C4"/>
    <w:rsid w:val="00F55B3A"/>
    <w:rsid w:val="00F55B4A"/>
    <w:rsid w:val="00F55C74"/>
    <w:rsid w:val="00F5602E"/>
    <w:rsid w:val="00F56078"/>
    <w:rsid w:val="00F5623A"/>
    <w:rsid w:val="00F56436"/>
    <w:rsid w:val="00F566FB"/>
    <w:rsid w:val="00F56959"/>
    <w:rsid w:val="00F56C78"/>
    <w:rsid w:val="00F56FC6"/>
    <w:rsid w:val="00F57BAC"/>
    <w:rsid w:val="00F603D2"/>
    <w:rsid w:val="00F6058D"/>
    <w:rsid w:val="00F607AF"/>
    <w:rsid w:val="00F60977"/>
    <w:rsid w:val="00F6108B"/>
    <w:rsid w:val="00F6136A"/>
    <w:rsid w:val="00F6155A"/>
    <w:rsid w:val="00F618AD"/>
    <w:rsid w:val="00F61A28"/>
    <w:rsid w:val="00F61ABF"/>
    <w:rsid w:val="00F61B39"/>
    <w:rsid w:val="00F61BDB"/>
    <w:rsid w:val="00F61F2A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EFE"/>
    <w:rsid w:val="00F65040"/>
    <w:rsid w:val="00F650BF"/>
    <w:rsid w:val="00F6588B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4DF"/>
    <w:rsid w:val="00F73515"/>
    <w:rsid w:val="00F73988"/>
    <w:rsid w:val="00F739E8"/>
    <w:rsid w:val="00F73F2D"/>
    <w:rsid w:val="00F74356"/>
    <w:rsid w:val="00F74477"/>
    <w:rsid w:val="00F744FD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357"/>
    <w:rsid w:val="00F803F1"/>
    <w:rsid w:val="00F80428"/>
    <w:rsid w:val="00F80462"/>
    <w:rsid w:val="00F807D6"/>
    <w:rsid w:val="00F80817"/>
    <w:rsid w:val="00F80C12"/>
    <w:rsid w:val="00F80F23"/>
    <w:rsid w:val="00F80F2E"/>
    <w:rsid w:val="00F80F50"/>
    <w:rsid w:val="00F8100E"/>
    <w:rsid w:val="00F81141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7C9"/>
    <w:rsid w:val="00F83B03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D5B"/>
    <w:rsid w:val="00F86E23"/>
    <w:rsid w:val="00F86FD7"/>
    <w:rsid w:val="00F87352"/>
    <w:rsid w:val="00F8760D"/>
    <w:rsid w:val="00F8762F"/>
    <w:rsid w:val="00F87D03"/>
    <w:rsid w:val="00F87F38"/>
    <w:rsid w:val="00F90692"/>
    <w:rsid w:val="00F909C2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26C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3077"/>
    <w:rsid w:val="00FA32A1"/>
    <w:rsid w:val="00FA32EC"/>
    <w:rsid w:val="00FA392A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502B"/>
    <w:rsid w:val="00FA532E"/>
    <w:rsid w:val="00FA5335"/>
    <w:rsid w:val="00FA558B"/>
    <w:rsid w:val="00FA59E7"/>
    <w:rsid w:val="00FA5DF4"/>
    <w:rsid w:val="00FA65F3"/>
    <w:rsid w:val="00FA68DC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55"/>
    <w:rsid w:val="00FB2060"/>
    <w:rsid w:val="00FB21C1"/>
    <w:rsid w:val="00FB232E"/>
    <w:rsid w:val="00FB284E"/>
    <w:rsid w:val="00FB2B5E"/>
    <w:rsid w:val="00FB2D75"/>
    <w:rsid w:val="00FB3420"/>
    <w:rsid w:val="00FB3575"/>
    <w:rsid w:val="00FB398F"/>
    <w:rsid w:val="00FB3BE8"/>
    <w:rsid w:val="00FB3C27"/>
    <w:rsid w:val="00FB3F2F"/>
    <w:rsid w:val="00FB4546"/>
    <w:rsid w:val="00FB46BF"/>
    <w:rsid w:val="00FB4940"/>
    <w:rsid w:val="00FB49B1"/>
    <w:rsid w:val="00FB4A35"/>
    <w:rsid w:val="00FB4CA9"/>
    <w:rsid w:val="00FB4FB8"/>
    <w:rsid w:val="00FB5002"/>
    <w:rsid w:val="00FB50B3"/>
    <w:rsid w:val="00FB5C74"/>
    <w:rsid w:val="00FB5DF7"/>
    <w:rsid w:val="00FB5F2F"/>
    <w:rsid w:val="00FB6BFC"/>
    <w:rsid w:val="00FB6FB9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4874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4C2"/>
    <w:rsid w:val="00FD27DD"/>
    <w:rsid w:val="00FD2854"/>
    <w:rsid w:val="00FD2B5B"/>
    <w:rsid w:val="00FD36C7"/>
    <w:rsid w:val="00FD3AC1"/>
    <w:rsid w:val="00FD404A"/>
    <w:rsid w:val="00FD4145"/>
    <w:rsid w:val="00FD45B4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4E6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3B8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70B8"/>
    <w:rsid w:val="00FE70F5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980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87"/>
    <w:rsid w:val="00FF5D50"/>
    <w:rsid w:val="00FF5E85"/>
    <w:rsid w:val="00FF5F05"/>
    <w:rsid w:val="00FF5FAE"/>
    <w:rsid w:val="00FF6868"/>
    <w:rsid w:val="00FF69F9"/>
    <w:rsid w:val="00FF6D42"/>
    <w:rsid w:val="00FF7159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CDBD692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BD263-4657-4F70-B0F6-3D898FF7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85</TotalTime>
  <Pages>33</Pages>
  <Words>6629</Words>
  <Characters>30230</Characters>
  <Application>Microsoft Office Word</Application>
  <DocSecurity>0</DocSecurity>
  <Lines>4318</Lines>
  <Paragraphs>2168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Ukrit, Techanusorn</cp:lastModifiedBy>
  <cp:revision>14</cp:revision>
  <cp:lastPrinted>2019-08-09T06:53:00Z</cp:lastPrinted>
  <dcterms:created xsi:type="dcterms:W3CDTF">2019-08-07T11:43:00Z</dcterms:created>
  <dcterms:modified xsi:type="dcterms:W3CDTF">2019-08-09T08:35:00Z</dcterms:modified>
</cp:coreProperties>
</file>