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938" w:rsidRPr="006C33E7"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p>
    <w:p w:rsidR="004E4938" w:rsidRPr="001F4514"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7F59FC" w:rsidRDefault="007F59FC"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7F59FC" w:rsidRDefault="007F59FC"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7F59FC" w:rsidRDefault="007F59FC"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FD711F" w:rsidRPr="00413B5C"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_GoBack"/>
      <w:bookmarkEnd w:id="0"/>
      <w:r w:rsidRPr="00413B5C">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413B5C">
            <w:rPr>
              <w:rFonts w:ascii="Times New Roman" w:hAnsi="Times New Roman" w:cs="Times New Roman"/>
              <w:b/>
              <w:bCs/>
              <w:sz w:val="38"/>
              <w:szCs w:val="38"/>
            </w:rPr>
            <w:t>Thailand</w:t>
          </w:r>
        </w:smartTag>
      </w:smartTag>
      <w:r w:rsidRPr="00413B5C">
        <w:rPr>
          <w:rFonts w:ascii="Times New Roman" w:hAnsi="Times New Roman" w:cs="Times New Roman"/>
          <w:b/>
          <w:bCs/>
          <w:sz w:val="38"/>
          <w:szCs w:val="38"/>
        </w:rPr>
        <w:t xml:space="preserve">) Public Company Limited   </w:t>
      </w:r>
    </w:p>
    <w:p w:rsidR="00CB5E6F" w:rsidRPr="00413B5C"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and its Subsidiar</w:t>
      </w:r>
      <w:r w:rsidR="00CA2EF8">
        <w:rPr>
          <w:rFonts w:ascii="Times New Roman" w:hAnsi="Times New Roman" w:cs="Times New Roman"/>
          <w:b/>
          <w:bCs/>
          <w:sz w:val="38"/>
          <w:szCs w:val="38"/>
        </w:rPr>
        <w:t>y</w:t>
      </w:r>
    </w:p>
    <w:p w:rsidR="004E4938" w:rsidRPr="00413B5C"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A6270" w:rsidRPr="004D1714" w:rsidRDefault="005A6F4E"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1714">
        <w:rPr>
          <w:rFonts w:ascii="Times New Roman" w:hAnsi="Times New Roman" w:cs="Times New Roman"/>
          <w:spacing w:val="-3"/>
          <w:sz w:val="36"/>
          <w:szCs w:val="36"/>
        </w:rPr>
        <w:t>Condensed</w:t>
      </w:r>
      <w:r w:rsidRPr="004D1714">
        <w:rPr>
          <w:rFonts w:ascii="Times New Roman" w:hAnsi="Times New Roman" w:cs="Times New Roman"/>
          <w:spacing w:val="-3"/>
          <w:sz w:val="36"/>
          <w:szCs w:val="36"/>
          <w:cs/>
        </w:rPr>
        <w:t xml:space="preserve"> </w:t>
      </w:r>
      <w:r w:rsidR="000238BD">
        <w:rPr>
          <w:rFonts w:ascii="Times New Roman" w:hAnsi="Times New Roman" w:cs="Times New Roman"/>
          <w:spacing w:val="-3"/>
          <w:sz w:val="36"/>
          <w:szCs w:val="36"/>
        </w:rPr>
        <w:t>i</w:t>
      </w:r>
      <w:r w:rsidR="005A6270" w:rsidRPr="004D1714">
        <w:rPr>
          <w:rFonts w:ascii="Times New Roman" w:hAnsi="Times New Roman" w:cs="Times New Roman"/>
          <w:spacing w:val="-3"/>
          <w:sz w:val="36"/>
          <w:szCs w:val="36"/>
        </w:rPr>
        <w:t>nterim</w:t>
      </w:r>
      <w:r w:rsidR="005A6270" w:rsidRPr="004D1714">
        <w:rPr>
          <w:rFonts w:ascii="Times New Roman" w:hAnsi="Times New Roman" w:cs="Times New Roman"/>
          <w:sz w:val="36"/>
          <w:szCs w:val="36"/>
        </w:rPr>
        <w:t xml:space="preserve"> financial statements</w:t>
      </w:r>
    </w:p>
    <w:p w:rsidR="005A6270" w:rsidRPr="004D1714"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for the three-month and six-month periods ended</w:t>
      </w:r>
    </w:p>
    <w:p w:rsidR="005A6270" w:rsidRPr="004D1714"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36"/>
        </w:rPr>
      </w:pPr>
      <w:r w:rsidRPr="004D1714">
        <w:rPr>
          <w:rFonts w:ascii="Times New Roman" w:hAnsi="Times New Roman" w:cs="Times New Roman"/>
          <w:spacing w:val="-3"/>
          <w:sz w:val="36"/>
          <w:szCs w:val="36"/>
        </w:rPr>
        <w:t>30 June 2019</w:t>
      </w:r>
    </w:p>
    <w:p w:rsidR="005A6270" w:rsidRPr="004D1714"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and </w:t>
      </w:r>
    </w:p>
    <w:p w:rsidR="005A6270" w:rsidRDefault="005A6270"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Independent auditor’s </w:t>
      </w:r>
      <w:r w:rsidR="005A6F4E" w:rsidRPr="004D1714">
        <w:rPr>
          <w:rFonts w:ascii="Times New Roman" w:hAnsi="Times New Roman" w:cs="Times New Roman"/>
          <w:spacing w:val="-3"/>
          <w:sz w:val="36"/>
          <w:szCs w:val="36"/>
        </w:rPr>
        <w:t>review report</w:t>
      </w:r>
    </w:p>
    <w:p w:rsidR="000E04ED" w:rsidRPr="00413B5C" w:rsidRDefault="000E04ED" w:rsidP="000E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p>
    <w:p w:rsidR="00FD711F" w:rsidRPr="00413B5C" w:rsidRDefault="00FD711F" w:rsidP="0088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2"/>
          <w:szCs w:val="32"/>
        </w:rPr>
        <w:sectPr w:rsidR="00FD711F" w:rsidRPr="00413B5C" w:rsidSect="00747300">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0"/>
          <w:cols w:space="720"/>
          <w:titlePg/>
        </w:sectPr>
      </w:pPr>
    </w:p>
    <w:p w:rsidR="009B6DFE" w:rsidRPr="00413B5C" w:rsidRDefault="00E5415C" w:rsidP="009B6DFE">
      <w:pPr>
        <w:ind w:right="-450"/>
        <w:rPr>
          <w:rFonts w:ascii="Times New Roman" w:hAnsi="Times New Roman" w:cs="Times New Roman"/>
          <w:b/>
          <w:bCs/>
          <w:sz w:val="28"/>
          <w:szCs w:val="28"/>
        </w:rPr>
      </w:pPr>
      <w:r>
        <w:rPr>
          <w:rFonts w:ascii="Times New Roman" w:hAnsi="Times New Roman" w:cs="Times New Roman"/>
          <w:b/>
          <w:bCs/>
          <w:sz w:val="28"/>
          <w:szCs w:val="28"/>
        </w:rPr>
        <w:lastRenderedPageBreak/>
        <w:t>Independent a</w:t>
      </w:r>
      <w:r w:rsidR="009B6DFE" w:rsidRPr="00413B5C">
        <w:rPr>
          <w:rFonts w:ascii="Times New Roman" w:hAnsi="Times New Roman" w:cs="Times New Roman"/>
          <w:b/>
          <w:bCs/>
          <w:sz w:val="28"/>
          <w:szCs w:val="28"/>
        </w:rPr>
        <w:t>udito</w:t>
      </w:r>
      <w:r>
        <w:rPr>
          <w:rFonts w:ascii="Times New Roman" w:hAnsi="Times New Roman" w:cs="Times New Roman"/>
          <w:b/>
          <w:bCs/>
          <w:sz w:val="28"/>
          <w:szCs w:val="28"/>
        </w:rPr>
        <w:t>r’s r</w:t>
      </w:r>
      <w:r w:rsidR="00893303">
        <w:rPr>
          <w:rFonts w:ascii="Times New Roman" w:hAnsi="Times New Roman" w:cs="Times New Roman"/>
          <w:b/>
          <w:bCs/>
          <w:sz w:val="28"/>
          <w:szCs w:val="28"/>
        </w:rPr>
        <w:t>eport on review of interim financial i</w:t>
      </w:r>
      <w:r w:rsidR="009B6DFE" w:rsidRPr="00413B5C">
        <w:rPr>
          <w:rFonts w:ascii="Times New Roman" w:hAnsi="Times New Roman" w:cs="Times New Roman"/>
          <w:b/>
          <w:bCs/>
          <w:sz w:val="28"/>
          <w:szCs w:val="28"/>
        </w:rPr>
        <w:t>nformation</w:t>
      </w:r>
    </w:p>
    <w:p w:rsidR="0059192E" w:rsidRPr="005A6F4E" w:rsidRDefault="0059192E" w:rsidP="009B6DFE">
      <w:pPr>
        <w:jc w:val="both"/>
        <w:rPr>
          <w:rFonts w:ascii="Times New Roman" w:hAnsi="Times New Roman" w:cs="Times New Roman"/>
          <w:b/>
          <w:bCs/>
          <w:sz w:val="22"/>
          <w:szCs w:val="22"/>
          <w:lang w:val="en-GB"/>
        </w:rPr>
      </w:pPr>
    </w:p>
    <w:p w:rsidR="0059192E" w:rsidRPr="00413B5C" w:rsidRDefault="0059192E" w:rsidP="009B6DFE">
      <w:pPr>
        <w:jc w:val="both"/>
        <w:rPr>
          <w:rFonts w:ascii="Times New Roman" w:hAnsi="Times New Roman" w:cs="Times New Roman"/>
          <w:b/>
          <w:bCs/>
          <w:sz w:val="22"/>
          <w:szCs w:val="22"/>
        </w:rPr>
      </w:pPr>
    </w:p>
    <w:p w:rsidR="009B6DFE" w:rsidRPr="00413B5C" w:rsidRDefault="009B6DFE" w:rsidP="009B6DFE">
      <w:pPr>
        <w:jc w:val="both"/>
        <w:rPr>
          <w:rFonts w:ascii="Times New Roman" w:hAnsi="Times New Roman" w:cs="Times New Roman"/>
          <w:b/>
          <w:bCs/>
          <w:sz w:val="22"/>
          <w:szCs w:val="22"/>
        </w:rPr>
      </w:pPr>
      <w:r w:rsidRPr="00413B5C">
        <w:rPr>
          <w:rFonts w:ascii="Times New Roman" w:hAnsi="Times New Roman" w:cs="Times New Roman"/>
          <w:b/>
          <w:bCs/>
          <w:sz w:val="22"/>
          <w:szCs w:val="22"/>
        </w:rPr>
        <w:t>To the Board of Directors of Tropical Canning (Thailand) Public Company Limited</w:t>
      </w:r>
    </w:p>
    <w:p w:rsidR="009B6DFE" w:rsidRPr="00413B5C" w:rsidRDefault="009B6DFE" w:rsidP="009B6DFE">
      <w:pPr>
        <w:jc w:val="both"/>
        <w:rPr>
          <w:rFonts w:ascii="Times New Roman" w:hAnsi="Times New Roman" w:cs="Times New Roman"/>
          <w:i/>
          <w:sz w:val="22"/>
          <w:szCs w:val="22"/>
        </w:rPr>
      </w:pPr>
    </w:p>
    <w:p w:rsidR="009B6DFE" w:rsidRPr="00413B5C" w:rsidRDefault="009B6DFE" w:rsidP="009B6DFE">
      <w:pPr>
        <w:jc w:val="both"/>
        <w:rPr>
          <w:rFonts w:ascii="Times New Roman" w:hAnsi="Times New Roman" w:cs="Times New Roman"/>
          <w:i/>
          <w:sz w:val="22"/>
          <w:szCs w:val="22"/>
        </w:rPr>
      </w:pPr>
    </w:p>
    <w:p w:rsidR="001E7723" w:rsidRPr="006E2051" w:rsidRDefault="009B6DFE" w:rsidP="001E7723">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w:t>
      </w:r>
      <w:r w:rsidR="008A0E6F" w:rsidRPr="001E7723">
        <w:rPr>
          <w:rFonts w:ascii="Times New Roman" w:hAnsi="Times New Roman" w:cs="Times New Roman"/>
          <w:sz w:val="22"/>
          <w:szCs w:val="22"/>
        </w:rPr>
        <w:t xml:space="preserve">of </w:t>
      </w:r>
      <w:r w:rsidRPr="001E7723">
        <w:rPr>
          <w:rFonts w:ascii="Times New Roman" w:hAnsi="Times New Roman" w:cs="Times New Roman"/>
          <w:sz w:val="22"/>
          <w:szCs w:val="22"/>
        </w:rPr>
        <w:t>Tropical Canning (Thailand) Public Company Limited and its subsidiar</w:t>
      </w:r>
      <w:r w:rsidR="00D14933" w:rsidRPr="001E7723">
        <w:rPr>
          <w:rFonts w:ascii="Times New Roman" w:hAnsi="Times New Roman" w:cs="Times New Roman"/>
          <w:sz w:val="22"/>
          <w:szCs w:val="22"/>
        </w:rPr>
        <w:t>y</w:t>
      </w:r>
      <w:r w:rsidRPr="001E7723">
        <w:rPr>
          <w:rFonts w:ascii="Times New Roman" w:hAnsi="Times New Roman" w:cs="Times New Roman"/>
          <w:sz w:val="22"/>
          <w:szCs w:val="22"/>
        </w:rPr>
        <w:t xml:space="preserve">, and of Tropical Canning (Thailand) Public Company Limited, </w:t>
      </w:r>
      <w:r w:rsidR="001E7723" w:rsidRPr="001E7723">
        <w:rPr>
          <w:rFonts w:ascii="Times New Roman" w:hAnsi="Times New Roman"/>
          <w:sz w:val="22"/>
          <w:szCs w:val="22"/>
        </w:rPr>
        <w:t xml:space="preserve">respectively, as at </w:t>
      </w:r>
      <w:r w:rsidR="001E7723" w:rsidRPr="001E7723">
        <w:rPr>
          <w:rFonts w:ascii="Times New Roman" w:hAnsi="Times New Roman" w:cstheme="minorBidi"/>
          <w:sz w:val="22"/>
          <w:szCs w:val="22"/>
        </w:rPr>
        <w:t>30 June</w:t>
      </w:r>
      <w:r w:rsidR="001E7723" w:rsidRPr="001E7723">
        <w:rPr>
          <w:rFonts w:ascii="Times New Roman" w:hAnsi="Times New Roman"/>
          <w:sz w:val="22"/>
          <w:szCs w:val="22"/>
        </w:rPr>
        <w:t xml:space="preserve"> 2019; the consolidated and separate statements of comprehensive income for three-month and six-month periods ended 30 June 2019, the consolidated and separate statements of changes in equity and cash flows for the six-month period ended 30 June 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9B6DFE" w:rsidRPr="001E7723" w:rsidRDefault="009B6DFE" w:rsidP="001E7723">
      <w:pPr>
        <w:jc w:val="both"/>
        <w:rPr>
          <w:szCs w:val="22"/>
        </w:rPr>
      </w:pPr>
    </w:p>
    <w:p w:rsidR="009B6DFE" w:rsidRPr="00413B5C" w:rsidRDefault="009B6DFE" w:rsidP="009B6DFE">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rsidR="009B6DFE" w:rsidRPr="00413B5C" w:rsidRDefault="009B6DFE" w:rsidP="009B6DFE">
      <w:pPr>
        <w:jc w:val="both"/>
        <w:rPr>
          <w:rFonts w:ascii="Times New Roman" w:hAnsi="Times New Roman" w:cs="Times New Roman"/>
          <w:sz w:val="22"/>
          <w:szCs w:val="22"/>
        </w:rPr>
      </w:pPr>
    </w:p>
    <w:p w:rsidR="009B6DFE" w:rsidRPr="00413B5C" w:rsidRDefault="009B6DFE" w:rsidP="009B6DFE">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893303">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B6DFE" w:rsidRPr="00413B5C" w:rsidRDefault="009B6DFE" w:rsidP="009B6DFE">
      <w:pPr>
        <w:jc w:val="both"/>
        <w:rPr>
          <w:rFonts w:ascii="Times New Roman" w:hAnsi="Times New Roman" w:cs="Times New Roman"/>
          <w:sz w:val="22"/>
          <w:szCs w:val="22"/>
        </w:rPr>
      </w:pPr>
    </w:p>
    <w:p w:rsidR="009B6DFE" w:rsidRPr="00413B5C" w:rsidRDefault="009B6DFE" w:rsidP="009B6DFE">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rsidR="009B6DFE" w:rsidRPr="00413B5C" w:rsidRDefault="009B6DFE" w:rsidP="009B6DFE">
      <w:pPr>
        <w:jc w:val="both"/>
        <w:rPr>
          <w:rFonts w:ascii="Times New Roman" w:hAnsi="Times New Roman" w:cs="Times New Roman"/>
          <w:sz w:val="22"/>
          <w:szCs w:val="22"/>
        </w:rPr>
      </w:pPr>
    </w:p>
    <w:p w:rsidR="00D3780B" w:rsidRPr="00413B5C" w:rsidRDefault="00CF7CB4" w:rsidP="00D3780B">
      <w:pPr>
        <w:jc w:val="both"/>
        <w:rPr>
          <w:rFonts w:ascii="Times New Roman" w:hAnsi="Times New Roman" w:cs="Times New Roman"/>
          <w:sz w:val="22"/>
          <w:szCs w:val="22"/>
        </w:rPr>
      </w:pPr>
      <w:r w:rsidRPr="00413B5C">
        <w:rPr>
          <w:rFonts w:ascii="Times New Roman" w:hAnsi="Times New Roman" w:cs="Times New Roman"/>
          <w:sz w:val="22"/>
          <w:szCs w:val="22"/>
        </w:rPr>
        <w:t xml:space="preserve">Based on my review, nothing has come to my attention that causes me to believe that the </w:t>
      </w:r>
      <w:proofErr w:type="gramStart"/>
      <w:r w:rsidRPr="00413B5C">
        <w:rPr>
          <w:rFonts w:ascii="Times New Roman" w:hAnsi="Times New Roman" w:cs="Times New Roman"/>
          <w:sz w:val="22"/>
          <w:szCs w:val="22"/>
        </w:rPr>
        <w:t>accompanying</w:t>
      </w:r>
      <w:r w:rsidR="000238BD">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w:t>
      </w:r>
      <w:proofErr w:type="gramEnd"/>
      <w:r w:rsidRPr="00413B5C">
        <w:rPr>
          <w:rFonts w:ascii="Times New Roman" w:hAnsi="Times New Roman" w:cs="Times New Roman"/>
          <w:sz w:val="22"/>
          <w:szCs w:val="22"/>
        </w:rPr>
        <w:t xml:space="preserve">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Accounting Standard 34, “Interim Financial Reporting”.</w:t>
      </w:r>
    </w:p>
    <w:p w:rsidR="007B0E4E" w:rsidRPr="00413B5C" w:rsidRDefault="007B0E4E" w:rsidP="00852BB6">
      <w:pPr>
        <w:pStyle w:val="RNormal"/>
        <w:rPr>
          <w:szCs w:val="22"/>
          <w:lang w:bidi="th-TH"/>
        </w:rPr>
      </w:pPr>
    </w:p>
    <w:p w:rsidR="00852BB6" w:rsidRPr="00413B5C" w:rsidRDefault="00852BB6" w:rsidP="00852BB6">
      <w:pPr>
        <w:pStyle w:val="RNormal"/>
        <w:rPr>
          <w:i/>
          <w:iCs/>
          <w:color w:val="000000"/>
          <w:szCs w:val="22"/>
        </w:rPr>
      </w:pPr>
    </w:p>
    <w:p w:rsidR="00CF7CB4" w:rsidRPr="00413B5C" w:rsidRDefault="00CF7CB4" w:rsidP="00852BB6">
      <w:pPr>
        <w:pStyle w:val="RNormal"/>
        <w:rPr>
          <w:szCs w:val="22"/>
        </w:rPr>
      </w:pPr>
    </w:p>
    <w:p w:rsidR="00CF7CB4" w:rsidRPr="00413B5C" w:rsidRDefault="00CF7CB4" w:rsidP="00852BB6">
      <w:pPr>
        <w:pStyle w:val="RNormal"/>
        <w:rPr>
          <w:szCs w:val="22"/>
        </w:rPr>
      </w:pPr>
    </w:p>
    <w:p w:rsidR="000B3681" w:rsidRPr="00413B5C" w:rsidRDefault="000B3681" w:rsidP="00852BB6">
      <w:pPr>
        <w:pStyle w:val="RNormal"/>
        <w:rPr>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001F1880"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rsidR="00156BF3"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sidR="001F1880">
        <w:rPr>
          <w:rFonts w:ascii="Times New Roman" w:hAnsi="Times New Roman" w:cs="Times New Roman"/>
          <w:sz w:val="22"/>
          <w:szCs w:val="22"/>
        </w:rPr>
        <w:t>tion No. 3684</w:t>
      </w:r>
    </w:p>
    <w:p w:rsidR="002742DB" w:rsidRPr="00413B5C" w:rsidRDefault="002742DB"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156BF3" w:rsidRPr="00413B5C"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 xml:space="preserve">KPMG </w:t>
      </w:r>
      <w:proofErr w:type="spellStart"/>
      <w:r w:rsidRPr="00413B5C">
        <w:rPr>
          <w:rFonts w:ascii="Times New Roman" w:hAnsi="Times New Roman" w:cs="Times New Roman"/>
          <w:sz w:val="22"/>
          <w:szCs w:val="22"/>
        </w:rPr>
        <w:t>Phoomchai</w:t>
      </w:r>
      <w:proofErr w:type="spellEnd"/>
      <w:r w:rsidRPr="00413B5C">
        <w:rPr>
          <w:rFonts w:ascii="Times New Roman" w:hAnsi="Times New Roman" w:cs="Times New Roman"/>
          <w:sz w:val="22"/>
          <w:szCs w:val="22"/>
        </w:rPr>
        <w:t xml:space="preserve"> Audit Ltd.</w:t>
      </w:r>
    </w:p>
    <w:p w:rsidR="00156BF3" w:rsidRDefault="00156BF3"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rsidR="00E32F91" w:rsidRPr="00413B5C" w:rsidRDefault="000F2160" w:rsidP="00156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1</w:t>
      </w:r>
      <w:r w:rsidR="004D1714">
        <w:rPr>
          <w:rFonts w:ascii="Times New Roman" w:hAnsi="Times New Roman"/>
          <w:sz w:val="22"/>
          <w:szCs w:val="28"/>
        </w:rPr>
        <w:t>3</w:t>
      </w:r>
      <w:r>
        <w:rPr>
          <w:rFonts w:ascii="Times New Roman" w:hAnsi="Times New Roman"/>
          <w:sz w:val="22"/>
          <w:szCs w:val="28"/>
        </w:rPr>
        <w:t xml:space="preserve"> August </w:t>
      </w:r>
      <w:r w:rsidR="005A6270">
        <w:rPr>
          <w:rFonts w:ascii="Times New Roman" w:hAnsi="Times New Roman" w:cs="Times New Roman"/>
          <w:sz w:val="22"/>
          <w:szCs w:val="22"/>
        </w:rPr>
        <w:t>2019</w:t>
      </w:r>
    </w:p>
    <w:p w:rsidR="00C446CC" w:rsidRPr="007F59FC" w:rsidRDefault="00C446CC" w:rsidP="008954BB">
      <w:pPr>
        <w:spacing w:line="240" w:lineRule="auto"/>
        <w:ind w:left="900"/>
        <w:jc w:val="both"/>
        <w:rPr>
          <w:rFonts w:ascii="Times New Roman" w:hAnsi="Times New Roman" w:cs="Times New Roman"/>
          <w:sz w:val="22"/>
          <w:szCs w:val="22"/>
        </w:rPr>
      </w:pPr>
    </w:p>
    <w:sectPr w:rsidR="00C446CC" w:rsidRPr="007F59FC" w:rsidSect="00D05F14">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8A3" w:rsidRDefault="008C08A3">
      <w:r>
        <w:separator/>
      </w:r>
    </w:p>
  </w:endnote>
  <w:endnote w:type="continuationSeparator" w:id="0">
    <w:p w:rsidR="008C08A3" w:rsidRDefault="008C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Default="00502C80"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502C80" w:rsidRDefault="00502C80"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Pr="00711D0B" w:rsidRDefault="00502C80">
    <w:pPr>
      <w:pStyle w:val="Footer"/>
      <w:jc w:val="center"/>
      <w:rPr>
        <w:rFonts w:ascii="Times New Roman" w:hAnsi="Times New Roman" w:cs="Times New Roman"/>
        <w:sz w:val="22"/>
        <w:szCs w:val="22"/>
      </w:rPr>
    </w:pPr>
    <w:r w:rsidRPr="00711D0B">
      <w:rPr>
        <w:rFonts w:ascii="Times New Roman" w:hAnsi="Times New Roman" w:cs="Times New Roman"/>
        <w:sz w:val="22"/>
        <w:szCs w:val="22"/>
      </w:rPr>
      <w:fldChar w:fldCharType="begin"/>
    </w:r>
    <w:r w:rsidRPr="00711D0B">
      <w:rPr>
        <w:rFonts w:ascii="Times New Roman" w:hAnsi="Times New Roman" w:cs="Times New Roman"/>
        <w:sz w:val="22"/>
        <w:szCs w:val="22"/>
      </w:rPr>
      <w:instrText xml:space="preserve"> PAGE   \* MERGEFORMAT </w:instrText>
    </w:r>
    <w:r w:rsidRPr="00711D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711D0B">
      <w:rPr>
        <w:rFonts w:ascii="Times New Roman" w:hAnsi="Times New Roman" w:cs="Times New Roman"/>
        <w:sz w:val="22"/>
        <w:szCs w:val="22"/>
      </w:rPr>
      <w:fldChar w:fldCharType="end"/>
    </w:r>
  </w:p>
  <w:p w:rsidR="00502C80" w:rsidRPr="004E4938" w:rsidRDefault="00502C80" w:rsidP="004E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Pr="00CE599B" w:rsidRDefault="00502C80"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502C80" w:rsidRPr="005D05F8" w:rsidRDefault="00502C80" w:rsidP="004D171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Pr="002742DB" w:rsidRDefault="00502C8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sz w:val="22"/>
        <w:szCs w:val="22"/>
        <w:lang w:val="en-GB"/>
      </w:rPr>
    </w:pPr>
    <w:r w:rsidRPr="002742DB">
      <w:rPr>
        <w:rStyle w:val="PageNumber"/>
        <w:rFonts w:ascii="Times New Roman" w:hAnsi="Times New Roman" w:cs="Times New Roman"/>
        <w:i/>
        <w:iCs/>
        <w:sz w:val="22"/>
        <w:szCs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8A3" w:rsidRDefault="008C08A3">
      <w:r>
        <w:separator/>
      </w:r>
    </w:p>
  </w:footnote>
  <w:footnote w:type="continuationSeparator" w:id="0">
    <w:p w:rsidR="008C08A3" w:rsidRDefault="008C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Default="00502C80">
    <w:pPr>
      <w:pStyle w:val="Header"/>
    </w:pPr>
    <w:r>
      <w:rPr>
        <w:rFonts w:ascii="Times New Roman" w:hAnsi="Times New Roman"/>
        <w:noProof/>
        <w:sz w:val="22"/>
        <w:szCs w:val="22"/>
      </w:rPr>
      <mc:AlternateContent>
        <mc:Choice Requires="wps">
          <w:drawing>
            <wp:anchor distT="0" distB="0" distL="114300" distR="114300" simplePos="0" relativeHeight="251657728" behindDoc="1" locked="0" layoutInCell="1" allowOverlap="1">
              <wp:simplePos x="0" y="0"/>
              <wp:positionH relativeFrom="page">
                <wp:align>center</wp:align>
              </wp:positionH>
              <wp:positionV relativeFrom="page">
                <wp:align>center</wp:align>
              </wp:positionV>
              <wp:extent cx="4543425" cy="1724025"/>
              <wp:effectExtent l="0" t="1371600" r="0" b="1371600"/>
              <wp:wrapNone/>
              <wp:docPr id="1" name="WordArt 4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502C80" w:rsidRDefault="00502C80" w:rsidP="00DF3D95">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3uw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3VN7sGUCAAC6BAAADgAAAAAAAAAAAAAAAAAuAgAAZHJzL2Uy&#10;b0RvYy54bWxQSwECLQAUAAYACAAAACEAcXo6cNsAAAAFAQAADwAAAAAAAAAAAAAAAAC/BAAAZHJz&#10;L2Rvd25yZXYueG1sUEsFBgAAAAAEAAQA8wAAAMcFAAAAAA==&#10;" filled="f" stroked="f">
              <o:lock v:ext="edit" shapetype="t"/>
              <v:textbox style="mso-fit-shape-to-text:t">
                <w:txbxContent>
                  <w:p w:rsidR="00502C80" w:rsidRDefault="00502C80" w:rsidP="00DF3D95">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Pr="00317668"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502C80" w:rsidRPr="00317668" w:rsidRDefault="00502C80" w:rsidP="003D571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502C80" w:rsidRPr="00317668"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502C80" w:rsidRDefault="00502C80"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2013 (Unaudited)</w:t>
    </w: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502C80" w:rsidRPr="004E4938" w:rsidRDefault="00502C80"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Default="007F59F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rsidR="007F59FC" w:rsidRPr="007F59FC" w:rsidRDefault="007F59FC" w:rsidP="007F59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76C65C30"/>
    <w:multiLevelType w:val="hybridMultilevel"/>
    <w:tmpl w:val="0974FF74"/>
    <w:lvl w:ilvl="0" w:tplc="0262C0FA">
      <w:start w:val="1"/>
      <w:numFmt w:val="bullet"/>
      <w:pStyle w:val="BodyTextbullet"/>
      <w:lvlText w:val=""/>
      <w:lvlJc w:val="left"/>
      <w:pPr>
        <w:tabs>
          <w:tab w:val="num" w:pos="1170"/>
        </w:tabs>
        <w:ind w:left="1170" w:hanging="360"/>
      </w:pPr>
      <w:rPr>
        <w:rFonts w:ascii="Symbol" w:hAnsi="Symbol" w:hint="default"/>
        <w:color w:val="auto"/>
        <w:sz w:val="22"/>
      </w:rPr>
    </w:lvl>
    <w:lvl w:ilvl="1" w:tplc="DCCABA82">
      <w:start w:val="1"/>
      <w:numFmt w:val="bullet"/>
      <w:lvlText w:val="o"/>
      <w:lvlJc w:val="left"/>
      <w:pPr>
        <w:tabs>
          <w:tab w:val="num" w:pos="2160"/>
        </w:tabs>
        <w:ind w:left="2160" w:hanging="360"/>
      </w:pPr>
      <w:rPr>
        <w:rFonts w:ascii="Courier New" w:hAnsi="Courier New" w:hint="default"/>
      </w:rPr>
    </w:lvl>
    <w:lvl w:ilvl="2" w:tplc="8774CDB6" w:tentative="1">
      <w:start w:val="1"/>
      <w:numFmt w:val="bullet"/>
      <w:lvlText w:val=""/>
      <w:lvlJc w:val="left"/>
      <w:pPr>
        <w:tabs>
          <w:tab w:val="num" w:pos="2880"/>
        </w:tabs>
        <w:ind w:left="2880" w:hanging="360"/>
      </w:pPr>
      <w:rPr>
        <w:rFonts w:ascii="Wingdings" w:hAnsi="Wingdings" w:hint="default"/>
      </w:rPr>
    </w:lvl>
    <w:lvl w:ilvl="3" w:tplc="66A07218" w:tentative="1">
      <w:start w:val="1"/>
      <w:numFmt w:val="bullet"/>
      <w:lvlText w:val=""/>
      <w:lvlJc w:val="left"/>
      <w:pPr>
        <w:tabs>
          <w:tab w:val="num" w:pos="3600"/>
        </w:tabs>
        <w:ind w:left="3600" w:hanging="360"/>
      </w:pPr>
      <w:rPr>
        <w:rFonts w:ascii="Symbol" w:hAnsi="Symbol" w:hint="default"/>
      </w:rPr>
    </w:lvl>
    <w:lvl w:ilvl="4" w:tplc="90E4E0C6" w:tentative="1">
      <w:start w:val="1"/>
      <w:numFmt w:val="bullet"/>
      <w:lvlText w:val="o"/>
      <w:lvlJc w:val="left"/>
      <w:pPr>
        <w:tabs>
          <w:tab w:val="num" w:pos="4320"/>
        </w:tabs>
        <w:ind w:left="4320" w:hanging="360"/>
      </w:pPr>
      <w:rPr>
        <w:rFonts w:ascii="Courier New" w:hAnsi="Courier New" w:hint="default"/>
      </w:rPr>
    </w:lvl>
    <w:lvl w:ilvl="5" w:tplc="ACC451DC" w:tentative="1">
      <w:start w:val="1"/>
      <w:numFmt w:val="bullet"/>
      <w:lvlText w:val=""/>
      <w:lvlJc w:val="left"/>
      <w:pPr>
        <w:tabs>
          <w:tab w:val="num" w:pos="5040"/>
        </w:tabs>
        <w:ind w:left="5040" w:hanging="360"/>
      </w:pPr>
      <w:rPr>
        <w:rFonts w:ascii="Wingdings" w:hAnsi="Wingdings" w:hint="default"/>
      </w:rPr>
    </w:lvl>
    <w:lvl w:ilvl="6" w:tplc="B6DCB29C" w:tentative="1">
      <w:start w:val="1"/>
      <w:numFmt w:val="bullet"/>
      <w:lvlText w:val=""/>
      <w:lvlJc w:val="left"/>
      <w:pPr>
        <w:tabs>
          <w:tab w:val="num" w:pos="5760"/>
        </w:tabs>
        <w:ind w:left="5760" w:hanging="360"/>
      </w:pPr>
      <w:rPr>
        <w:rFonts w:ascii="Symbol" w:hAnsi="Symbol" w:hint="default"/>
      </w:rPr>
    </w:lvl>
    <w:lvl w:ilvl="7" w:tplc="B0AE89EE" w:tentative="1">
      <w:start w:val="1"/>
      <w:numFmt w:val="bullet"/>
      <w:lvlText w:val="o"/>
      <w:lvlJc w:val="left"/>
      <w:pPr>
        <w:tabs>
          <w:tab w:val="num" w:pos="6480"/>
        </w:tabs>
        <w:ind w:left="6480" w:hanging="360"/>
      </w:pPr>
      <w:rPr>
        <w:rFonts w:ascii="Courier New" w:hAnsi="Courier New" w:hint="default"/>
      </w:rPr>
    </w:lvl>
    <w:lvl w:ilvl="8" w:tplc="06CAD9D0"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0"/>
  </w:num>
  <w:num w:numId="14">
    <w:abstractNumId w:val="14"/>
  </w:num>
  <w:num w:numId="15">
    <w:abstractNumId w:val="17"/>
  </w:num>
  <w:num w:numId="16">
    <w:abstractNumId w:val="25"/>
  </w:num>
  <w:num w:numId="17">
    <w:abstractNumId w:val="24"/>
  </w:num>
  <w:num w:numId="18">
    <w:abstractNumId w:val="10"/>
  </w:num>
  <w:num w:numId="19">
    <w:abstractNumId w:val="18"/>
  </w:num>
  <w:num w:numId="20">
    <w:abstractNumId w:val="15"/>
  </w:num>
  <w:num w:numId="21">
    <w:abstractNumId w:val="19"/>
  </w:num>
  <w:num w:numId="22">
    <w:abstractNumId w:val="12"/>
  </w:num>
  <w:num w:numId="23">
    <w:abstractNumId w:val="22"/>
  </w:num>
  <w:num w:numId="24">
    <w:abstractNumId w:val="21"/>
  </w:num>
  <w:num w:numId="25">
    <w:abstractNumId w:val="11"/>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47FC7"/>
    <w:rsid w:val="00001591"/>
    <w:rsid w:val="000016EE"/>
    <w:rsid w:val="000018E2"/>
    <w:rsid w:val="00002EBB"/>
    <w:rsid w:val="00004D5B"/>
    <w:rsid w:val="0000540C"/>
    <w:rsid w:val="000066B2"/>
    <w:rsid w:val="00007C83"/>
    <w:rsid w:val="000117FB"/>
    <w:rsid w:val="00011D98"/>
    <w:rsid w:val="00012252"/>
    <w:rsid w:val="00012EC7"/>
    <w:rsid w:val="0001302D"/>
    <w:rsid w:val="00013032"/>
    <w:rsid w:val="00013760"/>
    <w:rsid w:val="00013E6D"/>
    <w:rsid w:val="00014C19"/>
    <w:rsid w:val="00014D70"/>
    <w:rsid w:val="00015349"/>
    <w:rsid w:val="00015ADC"/>
    <w:rsid w:val="00015B0A"/>
    <w:rsid w:val="00015C42"/>
    <w:rsid w:val="00016237"/>
    <w:rsid w:val="00016325"/>
    <w:rsid w:val="00016402"/>
    <w:rsid w:val="00016D43"/>
    <w:rsid w:val="000203AD"/>
    <w:rsid w:val="00020905"/>
    <w:rsid w:val="00020AFA"/>
    <w:rsid w:val="00021709"/>
    <w:rsid w:val="00021AD2"/>
    <w:rsid w:val="00022A8E"/>
    <w:rsid w:val="00022D35"/>
    <w:rsid w:val="000233A4"/>
    <w:rsid w:val="000238BD"/>
    <w:rsid w:val="000239A4"/>
    <w:rsid w:val="0002436F"/>
    <w:rsid w:val="00026DA4"/>
    <w:rsid w:val="00027A93"/>
    <w:rsid w:val="0003022D"/>
    <w:rsid w:val="000309E5"/>
    <w:rsid w:val="00030C0F"/>
    <w:rsid w:val="00030DE8"/>
    <w:rsid w:val="00030E24"/>
    <w:rsid w:val="000314B2"/>
    <w:rsid w:val="00031CF5"/>
    <w:rsid w:val="00032B9E"/>
    <w:rsid w:val="000341E9"/>
    <w:rsid w:val="000343CD"/>
    <w:rsid w:val="000345C9"/>
    <w:rsid w:val="00035071"/>
    <w:rsid w:val="0003575C"/>
    <w:rsid w:val="00035DE2"/>
    <w:rsid w:val="000364C3"/>
    <w:rsid w:val="00036B49"/>
    <w:rsid w:val="00037296"/>
    <w:rsid w:val="00037AA7"/>
    <w:rsid w:val="000408C1"/>
    <w:rsid w:val="00040D8A"/>
    <w:rsid w:val="000430B4"/>
    <w:rsid w:val="000430C5"/>
    <w:rsid w:val="000439E6"/>
    <w:rsid w:val="00043D61"/>
    <w:rsid w:val="000448FA"/>
    <w:rsid w:val="00044F89"/>
    <w:rsid w:val="00045167"/>
    <w:rsid w:val="0004560D"/>
    <w:rsid w:val="00046AED"/>
    <w:rsid w:val="00047AED"/>
    <w:rsid w:val="00051F0D"/>
    <w:rsid w:val="0005209F"/>
    <w:rsid w:val="00052207"/>
    <w:rsid w:val="000523AD"/>
    <w:rsid w:val="00053392"/>
    <w:rsid w:val="0005431F"/>
    <w:rsid w:val="00054A12"/>
    <w:rsid w:val="00054ED8"/>
    <w:rsid w:val="00055415"/>
    <w:rsid w:val="00055E21"/>
    <w:rsid w:val="000564D2"/>
    <w:rsid w:val="000604BE"/>
    <w:rsid w:val="0006101F"/>
    <w:rsid w:val="0006246D"/>
    <w:rsid w:val="00062527"/>
    <w:rsid w:val="00063411"/>
    <w:rsid w:val="00063741"/>
    <w:rsid w:val="00063A99"/>
    <w:rsid w:val="00063C1C"/>
    <w:rsid w:val="00063ECC"/>
    <w:rsid w:val="00064CA1"/>
    <w:rsid w:val="00065DC5"/>
    <w:rsid w:val="00065E3B"/>
    <w:rsid w:val="00066017"/>
    <w:rsid w:val="00066A01"/>
    <w:rsid w:val="00066F04"/>
    <w:rsid w:val="0007031F"/>
    <w:rsid w:val="000705E6"/>
    <w:rsid w:val="00071040"/>
    <w:rsid w:val="00071930"/>
    <w:rsid w:val="000723B5"/>
    <w:rsid w:val="000729D9"/>
    <w:rsid w:val="00072A46"/>
    <w:rsid w:val="00072D44"/>
    <w:rsid w:val="0007337D"/>
    <w:rsid w:val="00074400"/>
    <w:rsid w:val="00074698"/>
    <w:rsid w:val="000753AD"/>
    <w:rsid w:val="00075438"/>
    <w:rsid w:val="00075589"/>
    <w:rsid w:val="000757F7"/>
    <w:rsid w:val="00076427"/>
    <w:rsid w:val="00076FAA"/>
    <w:rsid w:val="00077645"/>
    <w:rsid w:val="00077A60"/>
    <w:rsid w:val="00077CDA"/>
    <w:rsid w:val="00080A28"/>
    <w:rsid w:val="00080EF2"/>
    <w:rsid w:val="0008147C"/>
    <w:rsid w:val="000818DD"/>
    <w:rsid w:val="000827D0"/>
    <w:rsid w:val="00082FA0"/>
    <w:rsid w:val="000845FE"/>
    <w:rsid w:val="0008470B"/>
    <w:rsid w:val="00085155"/>
    <w:rsid w:val="000860ED"/>
    <w:rsid w:val="0008659D"/>
    <w:rsid w:val="00086ED2"/>
    <w:rsid w:val="00090228"/>
    <w:rsid w:val="0009096F"/>
    <w:rsid w:val="00090AAE"/>
    <w:rsid w:val="00090D59"/>
    <w:rsid w:val="00092D0E"/>
    <w:rsid w:val="00093A38"/>
    <w:rsid w:val="00094133"/>
    <w:rsid w:val="000943E1"/>
    <w:rsid w:val="00094913"/>
    <w:rsid w:val="00094B52"/>
    <w:rsid w:val="00094B58"/>
    <w:rsid w:val="000956C1"/>
    <w:rsid w:val="0009597C"/>
    <w:rsid w:val="00095F8B"/>
    <w:rsid w:val="0009618F"/>
    <w:rsid w:val="000966DB"/>
    <w:rsid w:val="00096957"/>
    <w:rsid w:val="00096F40"/>
    <w:rsid w:val="000973C6"/>
    <w:rsid w:val="00097F0B"/>
    <w:rsid w:val="000A0072"/>
    <w:rsid w:val="000A041F"/>
    <w:rsid w:val="000A0943"/>
    <w:rsid w:val="000A21E3"/>
    <w:rsid w:val="000A2B0D"/>
    <w:rsid w:val="000A3400"/>
    <w:rsid w:val="000A3A5A"/>
    <w:rsid w:val="000A51BB"/>
    <w:rsid w:val="000A54F8"/>
    <w:rsid w:val="000A5911"/>
    <w:rsid w:val="000A5B55"/>
    <w:rsid w:val="000A7822"/>
    <w:rsid w:val="000A7D02"/>
    <w:rsid w:val="000B0494"/>
    <w:rsid w:val="000B0F88"/>
    <w:rsid w:val="000B186B"/>
    <w:rsid w:val="000B3183"/>
    <w:rsid w:val="000B3681"/>
    <w:rsid w:val="000B3AFB"/>
    <w:rsid w:val="000B43A4"/>
    <w:rsid w:val="000B4F72"/>
    <w:rsid w:val="000B515B"/>
    <w:rsid w:val="000B5B85"/>
    <w:rsid w:val="000B6118"/>
    <w:rsid w:val="000B6D58"/>
    <w:rsid w:val="000C1056"/>
    <w:rsid w:val="000C1D7E"/>
    <w:rsid w:val="000C2FF3"/>
    <w:rsid w:val="000C3368"/>
    <w:rsid w:val="000C3682"/>
    <w:rsid w:val="000C36A9"/>
    <w:rsid w:val="000C38A8"/>
    <w:rsid w:val="000C4656"/>
    <w:rsid w:val="000C59B8"/>
    <w:rsid w:val="000C5A4C"/>
    <w:rsid w:val="000C734C"/>
    <w:rsid w:val="000C7BEE"/>
    <w:rsid w:val="000D0569"/>
    <w:rsid w:val="000D0B4F"/>
    <w:rsid w:val="000D0C31"/>
    <w:rsid w:val="000D1A56"/>
    <w:rsid w:val="000D22C3"/>
    <w:rsid w:val="000D383F"/>
    <w:rsid w:val="000D3C0A"/>
    <w:rsid w:val="000D4317"/>
    <w:rsid w:val="000D4629"/>
    <w:rsid w:val="000D4FBE"/>
    <w:rsid w:val="000D5897"/>
    <w:rsid w:val="000D6181"/>
    <w:rsid w:val="000D64A5"/>
    <w:rsid w:val="000D66A5"/>
    <w:rsid w:val="000D74D8"/>
    <w:rsid w:val="000E04ED"/>
    <w:rsid w:val="000E0B80"/>
    <w:rsid w:val="000E0FC2"/>
    <w:rsid w:val="000E1DD8"/>
    <w:rsid w:val="000E2B86"/>
    <w:rsid w:val="000E3CF5"/>
    <w:rsid w:val="000E5F11"/>
    <w:rsid w:val="000E65EB"/>
    <w:rsid w:val="000E66B4"/>
    <w:rsid w:val="000E6728"/>
    <w:rsid w:val="000E754C"/>
    <w:rsid w:val="000F08E2"/>
    <w:rsid w:val="000F1090"/>
    <w:rsid w:val="000F10E1"/>
    <w:rsid w:val="000F1761"/>
    <w:rsid w:val="000F2160"/>
    <w:rsid w:val="000F23C8"/>
    <w:rsid w:val="000F344F"/>
    <w:rsid w:val="000F3ED3"/>
    <w:rsid w:val="000F42CE"/>
    <w:rsid w:val="000F4B67"/>
    <w:rsid w:val="000F55CF"/>
    <w:rsid w:val="000F55F0"/>
    <w:rsid w:val="000F5691"/>
    <w:rsid w:val="000F68F6"/>
    <w:rsid w:val="00101A5B"/>
    <w:rsid w:val="00102032"/>
    <w:rsid w:val="00102895"/>
    <w:rsid w:val="00105187"/>
    <w:rsid w:val="0010541D"/>
    <w:rsid w:val="001060BD"/>
    <w:rsid w:val="001060C2"/>
    <w:rsid w:val="00106625"/>
    <w:rsid w:val="00106BE2"/>
    <w:rsid w:val="00106F51"/>
    <w:rsid w:val="00106F60"/>
    <w:rsid w:val="00107475"/>
    <w:rsid w:val="001079E3"/>
    <w:rsid w:val="00110D7F"/>
    <w:rsid w:val="00111102"/>
    <w:rsid w:val="00111934"/>
    <w:rsid w:val="00112ED7"/>
    <w:rsid w:val="0011322F"/>
    <w:rsid w:val="00113965"/>
    <w:rsid w:val="00113EE5"/>
    <w:rsid w:val="00114CA6"/>
    <w:rsid w:val="00114EA5"/>
    <w:rsid w:val="00116480"/>
    <w:rsid w:val="00116B01"/>
    <w:rsid w:val="00116B89"/>
    <w:rsid w:val="00116FD8"/>
    <w:rsid w:val="00117AC9"/>
    <w:rsid w:val="00117CA7"/>
    <w:rsid w:val="00120746"/>
    <w:rsid w:val="00121102"/>
    <w:rsid w:val="00121EBB"/>
    <w:rsid w:val="001227D2"/>
    <w:rsid w:val="00123AA4"/>
    <w:rsid w:val="001245E9"/>
    <w:rsid w:val="0012526A"/>
    <w:rsid w:val="00126DEF"/>
    <w:rsid w:val="00127F25"/>
    <w:rsid w:val="00130A83"/>
    <w:rsid w:val="00130DF1"/>
    <w:rsid w:val="001311B9"/>
    <w:rsid w:val="00131578"/>
    <w:rsid w:val="00131897"/>
    <w:rsid w:val="00131906"/>
    <w:rsid w:val="00131A2B"/>
    <w:rsid w:val="001322B6"/>
    <w:rsid w:val="001328A6"/>
    <w:rsid w:val="00132BCC"/>
    <w:rsid w:val="00132CCB"/>
    <w:rsid w:val="001339BE"/>
    <w:rsid w:val="00133D4E"/>
    <w:rsid w:val="001341CF"/>
    <w:rsid w:val="00134A3E"/>
    <w:rsid w:val="00136AEB"/>
    <w:rsid w:val="00137971"/>
    <w:rsid w:val="00137AD7"/>
    <w:rsid w:val="0014051C"/>
    <w:rsid w:val="00141311"/>
    <w:rsid w:val="00141F80"/>
    <w:rsid w:val="001430A7"/>
    <w:rsid w:val="00143318"/>
    <w:rsid w:val="001451E8"/>
    <w:rsid w:val="00145F90"/>
    <w:rsid w:val="0014603A"/>
    <w:rsid w:val="0014635C"/>
    <w:rsid w:val="00147210"/>
    <w:rsid w:val="00147FC7"/>
    <w:rsid w:val="00150939"/>
    <w:rsid w:val="00150E4D"/>
    <w:rsid w:val="00151068"/>
    <w:rsid w:val="001517F2"/>
    <w:rsid w:val="00151838"/>
    <w:rsid w:val="0015281F"/>
    <w:rsid w:val="00152C2D"/>
    <w:rsid w:val="001530F4"/>
    <w:rsid w:val="001533F3"/>
    <w:rsid w:val="00153CC7"/>
    <w:rsid w:val="00155886"/>
    <w:rsid w:val="00156318"/>
    <w:rsid w:val="001567AC"/>
    <w:rsid w:val="00156B5D"/>
    <w:rsid w:val="00156BF3"/>
    <w:rsid w:val="00156CCE"/>
    <w:rsid w:val="00157150"/>
    <w:rsid w:val="00160346"/>
    <w:rsid w:val="00160656"/>
    <w:rsid w:val="00160850"/>
    <w:rsid w:val="00161765"/>
    <w:rsid w:val="00162BC5"/>
    <w:rsid w:val="001630B8"/>
    <w:rsid w:val="0016457E"/>
    <w:rsid w:val="0016462B"/>
    <w:rsid w:val="00165B91"/>
    <w:rsid w:val="00165D4B"/>
    <w:rsid w:val="00165F1F"/>
    <w:rsid w:val="001669A8"/>
    <w:rsid w:val="00166EE2"/>
    <w:rsid w:val="00167A66"/>
    <w:rsid w:val="001702F4"/>
    <w:rsid w:val="00170723"/>
    <w:rsid w:val="00170FD1"/>
    <w:rsid w:val="0017153E"/>
    <w:rsid w:val="00172276"/>
    <w:rsid w:val="001722AD"/>
    <w:rsid w:val="001723B9"/>
    <w:rsid w:val="001725A8"/>
    <w:rsid w:val="00174200"/>
    <w:rsid w:val="00175084"/>
    <w:rsid w:val="0017579D"/>
    <w:rsid w:val="001764CF"/>
    <w:rsid w:val="00176A20"/>
    <w:rsid w:val="00176A72"/>
    <w:rsid w:val="00176EC8"/>
    <w:rsid w:val="001774AE"/>
    <w:rsid w:val="00177E9E"/>
    <w:rsid w:val="00177F30"/>
    <w:rsid w:val="0018032B"/>
    <w:rsid w:val="001805FA"/>
    <w:rsid w:val="00180E3C"/>
    <w:rsid w:val="001811C8"/>
    <w:rsid w:val="00184E4D"/>
    <w:rsid w:val="0018507A"/>
    <w:rsid w:val="00185718"/>
    <w:rsid w:val="00185DF5"/>
    <w:rsid w:val="00186166"/>
    <w:rsid w:val="001862B7"/>
    <w:rsid w:val="00186A07"/>
    <w:rsid w:val="00187D6E"/>
    <w:rsid w:val="001905BB"/>
    <w:rsid w:val="001909CC"/>
    <w:rsid w:val="001918A4"/>
    <w:rsid w:val="00192F3B"/>
    <w:rsid w:val="001933A4"/>
    <w:rsid w:val="001933C6"/>
    <w:rsid w:val="001941DB"/>
    <w:rsid w:val="001949F9"/>
    <w:rsid w:val="00195BBB"/>
    <w:rsid w:val="001A04DE"/>
    <w:rsid w:val="001A0BBC"/>
    <w:rsid w:val="001A1205"/>
    <w:rsid w:val="001A144B"/>
    <w:rsid w:val="001A18A8"/>
    <w:rsid w:val="001A1A94"/>
    <w:rsid w:val="001A1E32"/>
    <w:rsid w:val="001A25C3"/>
    <w:rsid w:val="001A2E5D"/>
    <w:rsid w:val="001A3DE7"/>
    <w:rsid w:val="001A40EF"/>
    <w:rsid w:val="001A5099"/>
    <w:rsid w:val="001A52F8"/>
    <w:rsid w:val="001A5691"/>
    <w:rsid w:val="001A6433"/>
    <w:rsid w:val="001B07A9"/>
    <w:rsid w:val="001B0A11"/>
    <w:rsid w:val="001B0FE0"/>
    <w:rsid w:val="001B1897"/>
    <w:rsid w:val="001B1A20"/>
    <w:rsid w:val="001B1A85"/>
    <w:rsid w:val="001B24A1"/>
    <w:rsid w:val="001B27F1"/>
    <w:rsid w:val="001B3134"/>
    <w:rsid w:val="001B3A29"/>
    <w:rsid w:val="001B498D"/>
    <w:rsid w:val="001B4C28"/>
    <w:rsid w:val="001B4C81"/>
    <w:rsid w:val="001B4E2F"/>
    <w:rsid w:val="001B6411"/>
    <w:rsid w:val="001B660E"/>
    <w:rsid w:val="001B684E"/>
    <w:rsid w:val="001B7A9C"/>
    <w:rsid w:val="001C00ED"/>
    <w:rsid w:val="001C0194"/>
    <w:rsid w:val="001C05FB"/>
    <w:rsid w:val="001C16F1"/>
    <w:rsid w:val="001C178E"/>
    <w:rsid w:val="001C1EEC"/>
    <w:rsid w:val="001C2711"/>
    <w:rsid w:val="001C29B6"/>
    <w:rsid w:val="001C3530"/>
    <w:rsid w:val="001C3FA0"/>
    <w:rsid w:val="001C43C0"/>
    <w:rsid w:val="001C5171"/>
    <w:rsid w:val="001C5360"/>
    <w:rsid w:val="001C54CF"/>
    <w:rsid w:val="001C71C1"/>
    <w:rsid w:val="001C7B32"/>
    <w:rsid w:val="001C7CFF"/>
    <w:rsid w:val="001C7D87"/>
    <w:rsid w:val="001D066C"/>
    <w:rsid w:val="001D0AA6"/>
    <w:rsid w:val="001D0FA6"/>
    <w:rsid w:val="001D10CB"/>
    <w:rsid w:val="001D19ED"/>
    <w:rsid w:val="001D1C80"/>
    <w:rsid w:val="001D3F7D"/>
    <w:rsid w:val="001D5002"/>
    <w:rsid w:val="001D5437"/>
    <w:rsid w:val="001D5A75"/>
    <w:rsid w:val="001D6CA9"/>
    <w:rsid w:val="001D6FD4"/>
    <w:rsid w:val="001D7358"/>
    <w:rsid w:val="001D76CF"/>
    <w:rsid w:val="001E0072"/>
    <w:rsid w:val="001E0757"/>
    <w:rsid w:val="001E11A7"/>
    <w:rsid w:val="001E15A0"/>
    <w:rsid w:val="001E1932"/>
    <w:rsid w:val="001E21C7"/>
    <w:rsid w:val="001E25E7"/>
    <w:rsid w:val="001E2EA8"/>
    <w:rsid w:val="001E3227"/>
    <w:rsid w:val="001E33EA"/>
    <w:rsid w:val="001E3B39"/>
    <w:rsid w:val="001E4777"/>
    <w:rsid w:val="001E4D6B"/>
    <w:rsid w:val="001E4E81"/>
    <w:rsid w:val="001E5A4F"/>
    <w:rsid w:val="001E5FD8"/>
    <w:rsid w:val="001E62DF"/>
    <w:rsid w:val="001E668E"/>
    <w:rsid w:val="001E70AD"/>
    <w:rsid w:val="001E71AD"/>
    <w:rsid w:val="001E7723"/>
    <w:rsid w:val="001E7DCD"/>
    <w:rsid w:val="001F0A84"/>
    <w:rsid w:val="001F0AB4"/>
    <w:rsid w:val="001F1880"/>
    <w:rsid w:val="001F21DD"/>
    <w:rsid w:val="001F21DE"/>
    <w:rsid w:val="001F271B"/>
    <w:rsid w:val="001F305D"/>
    <w:rsid w:val="001F38EE"/>
    <w:rsid w:val="001F3CCF"/>
    <w:rsid w:val="001F4514"/>
    <w:rsid w:val="001F463B"/>
    <w:rsid w:val="001F4774"/>
    <w:rsid w:val="001F4963"/>
    <w:rsid w:val="001F54EA"/>
    <w:rsid w:val="001F6198"/>
    <w:rsid w:val="001F627C"/>
    <w:rsid w:val="001F6CC7"/>
    <w:rsid w:val="001F7056"/>
    <w:rsid w:val="001F72AC"/>
    <w:rsid w:val="001F7AD1"/>
    <w:rsid w:val="00200CE8"/>
    <w:rsid w:val="0020240E"/>
    <w:rsid w:val="002027A9"/>
    <w:rsid w:val="002028AD"/>
    <w:rsid w:val="002037CF"/>
    <w:rsid w:val="00203CC8"/>
    <w:rsid w:val="00203F72"/>
    <w:rsid w:val="00203F91"/>
    <w:rsid w:val="00206824"/>
    <w:rsid w:val="00206B1C"/>
    <w:rsid w:val="002078FF"/>
    <w:rsid w:val="00207BA5"/>
    <w:rsid w:val="002103A3"/>
    <w:rsid w:val="00210CC2"/>
    <w:rsid w:val="0021102D"/>
    <w:rsid w:val="0021234A"/>
    <w:rsid w:val="0021258C"/>
    <w:rsid w:val="00212B25"/>
    <w:rsid w:val="00212CA2"/>
    <w:rsid w:val="0021520B"/>
    <w:rsid w:val="002157F6"/>
    <w:rsid w:val="00215C2B"/>
    <w:rsid w:val="00215D45"/>
    <w:rsid w:val="002161D5"/>
    <w:rsid w:val="0021621C"/>
    <w:rsid w:val="002165C5"/>
    <w:rsid w:val="0021695E"/>
    <w:rsid w:val="00216A9D"/>
    <w:rsid w:val="00217F73"/>
    <w:rsid w:val="00220038"/>
    <w:rsid w:val="00220BF3"/>
    <w:rsid w:val="002219DC"/>
    <w:rsid w:val="00221A3C"/>
    <w:rsid w:val="00221DD3"/>
    <w:rsid w:val="00222243"/>
    <w:rsid w:val="00223E70"/>
    <w:rsid w:val="00224594"/>
    <w:rsid w:val="00224BC6"/>
    <w:rsid w:val="0022690F"/>
    <w:rsid w:val="00227DBA"/>
    <w:rsid w:val="0023004D"/>
    <w:rsid w:val="00230479"/>
    <w:rsid w:val="0023074C"/>
    <w:rsid w:val="0023084D"/>
    <w:rsid w:val="00231213"/>
    <w:rsid w:val="0023186C"/>
    <w:rsid w:val="002329EA"/>
    <w:rsid w:val="00232AEF"/>
    <w:rsid w:val="002337A1"/>
    <w:rsid w:val="002338DF"/>
    <w:rsid w:val="002341C2"/>
    <w:rsid w:val="00234BAE"/>
    <w:rsid w:val="00234C0C"/>
    <w:rsid w:val="0023520D"/>
    <w:rsid w:val="00235EF7"/>
    <w:rsid w:val="002361AF"/>
    <w:rsid w:val="0023626B"/>
    <w:rsid w:val="002364EE"/>
    <w:rsid w:val="00236971"/>
    <w:rsid w:val="00237523"/>
    <w:rsid w:val="0023790F"/>
    <w:rsid w:val="00237A0D"/>
    <w:rsid w:val="00237C42"/>
    <w:rsid w:val="00237F43"/>
    <w:rsid w:val="0024045D"/>
    <w:rsid w:val="00240A57"/>
    <w:rsid w:val="002410D4"/>
    <w:rsid w:val="002424A0"/>
    <w:rsid w:val="00242697"/>
    <w:rsid w:val="00242E81"/>
    <w:rsid w:val="002440BA"/>
    <w:rsid w:val="002441D0"/>
    <w:rsid w:val="00245B3D"/>
    <w:rsid w:val="00245D19"/>
    <w:rsid w:val="00245FB2"/>
    <w:rsid w:val="00246812"/>
    <w:rsid w:val="00246A82"/>
    <w:rsid w:val="0024755C"/>
    <w:rsid w:val="00247AA1"/>
    <w:rsid w:val="00247FD9"/>
    <w:rsid w:val="00250D6E"/>
    <w:rsid w:val="00251519"/>
    <w:rsid w:val="00253A0E"/>
    <w:rsid w:val="002544C7"/>
    <w:rsid w:val="00255102"/>
    <w:rsid w:val="00256BD5"/>
    <w:rsid w:val="00256C46"/>
    <w:rsid w:val="00256EDD"/>
    <w:rsid w:val="0025757E"/>
    <w:rsid w:val="00257C85"/>
    <w:rsid w:val="00257CC0"/>
    <w:rsid w:val="00260578"/>
    <w:rsid w:val="0026069D"/>
    <w:rsid w:val="0026070C"/>
    <w:rsid w:val="002611EC"/>
    <w:rsid w:val="00261204"/>
    <w:rsid w:val="0026126B"/>
    <w:rsid w:val="002617CD"/>
    <w:rsid w:val="00261BF8"/>
    <w:rsid w:val="00261CAC"/>
    <w:rsid w:val="00261E79"/>
    <w:rsid w:val="002620F3"/>
    <w:rsid w:val="002624C4"/>
    <w:rsid w:val="00262B57"/>
    <w:rsid w:val="00262B63"/>
    <w:rsid w:val="0026334D"/>
    <w:rsid w:val="00263D17"/>
    <w:rsid w:val="002649EA"/>
    <w:rsid w:val="002659E7"/>
    <w:rsid w:val="00265CB1"/>
    <w:rsid w:val="0026693E"/>
    <w:rsid w:val="00267454"/>
    <w:rsid w:val="0027028D"/>
    <w:rsid w:val="00270458"/>
    <w:rsid w:val="00270A93"/>
    <w:rsid w:val="00270E6C"/>
    <w:rsid w:val="0027104D"/>
    <w:rsid w:val="00271226"/>
    <w:rsid w:val="00271566"/>
    <w:rsid w:val="00271653"/>
    <w:rsid w:val="00271F44"/>
    <w:rsid w:val="00272241"/>
    <w:rsid w:val="002726BC"/>
    <w:rsid w:val="002729C1"/>
    <w:rsid w:val="00272BE6"/>
    <w:rsid w:val="00273197"/>
    <w:rsid w:val="002737EB"/>
    <w:rsid w:val="002742DB"/>
    <w:rsid w:val="002768B8"/>
    <w:rsid w:val="00277C05"/>
    <w:rsid w:val="002804BC"/>
    <w:rsid w:val="00280D89"/>
    <w:rsid w:val="002813D2"/>
    <w:rsid w:val="0028174B"/>
    <w:rsid w:val="00281A6A"/>
    <w:rsid w:val="00281B2F"/>
    <w:rsid w:val="00281FD5"/>
    <w:rsid w:val="00282E92"/>
    <w:rsid w:val="00285BD8"/>
    <w:rsid w:val="002862C1"/>
    <w:rsid w:val="00286719"/>
    <w:rsid w:val="00287408"/>
    <w:rsid w:val="0028791E"/>
    <w:rsid w:val="002900C2"/>
    <w:rsid w:val="002902C4"/>
    <w:rsid w:val="002909DE"/>
    <w:rsid w:val="00290B88"/>
    <w:rsid w:val="0029102C"/>
    <w:rsid w:val="00291AA5"/>
    <w:rsid w:val="002922B7"/>
    <w:rsid w:val="00292581"/>
    <w:rsid w:val="00292AF3"/>
    <w:rsid w:val="0029307E"/>
    <w:rsid w:val="00293346"/>
    <w:rsid w:val="002933D2"/>
    <w:rsid w:val="00293404"/>
    <w:rsid w:val="002934DB"/>
    <w:rsid w:val="0029363A"/>
    <w:rsid w:val="00293895"/>
    <w:rsid w:val="002949C5"/>
    <w:rsid w:val="00294FD2"/>
    <w:rsid w:val="002951FE"/>
    <w:rsid w:val="002953A7"/>
    <w:rsid w:val="0029565B"/>
    <w:rsid w:val="002962E2"/>
    <w:rsid w:val="002963CD"/>
    <w:rsid w:val="002964C5"/>
    <w:rsid w:val="00296565"/>
    <w:rsid w:val="002965F7"/>
    <w:rsid w:val="002971DD"/>
    <w:rsid w:val="002973F1"/>
    <w:rsid w:val="002979F2"/>
    <w:rsid w:val="002A1A7C"/>
    <w:rsid w:val="002A24AC"/>
    <w:rsid w:val="002A35B7"/>
    <w:rsid w:val="002A36FF"/>
    <w:rsid w:val="002A4345"/>
    <w:rsid w:val="002A4ADA"/>
    <w:rsid w:val="002A58C9"/>
    <w:rsid w:val="002A6354"/>
    <w:rsid w:val="002A667B"/>
    <w:rsid w:val="002A7147"/>
    <w:rsid w:val="002A7B9C"/>
    <w:rsid w:val="002B0F83"/>
    <w:rsid w:val="002B11BF"/>
    <w:rsid w:val="002B1356"/>
    <w:rsid w:val="002B1709"/>
    <w:rsid w:val="002B1F3F"/>
    <w:rsid w:val="002B3281"/>
    <w:rsid w:val="002B3656"/>
    <w:rsid w:val="002B3CDE"/>
    <w:rsid w:val="002B3DD7"/>
    <w:rsid w:val="002B42FD"/>
    <w:rsid w:val="002B4443"/>
    <w:rsid w:val="002B4694"/>
    <w:rsid w:val="002B4BD1"/>
    <w:rsid w:val="002B54E6"/>
    <w:rsid w:val="002B5AD5"/>
    <w:rsid w:val="002B5EA3"/>
    <w:rsid w:val="002B6514"/>
    <w:rsid w:val="002B6C75"/>
    <w:rsid w:val="002B7911"/>
    <w:rsid w:val="002B7BC5"/>
    <w:rsid w:val="002C0B8D"/>
    <w:rsid w:val="002C19FC"/>
    <w:rsid w:val="002C2519"/>
    <w:rsid w:val="002C3EE9"/>
    <w:rsid w:val="002C4128"/>
    <w:rsid w:val="002C518B"/>
    <w:rsid w:val="002C5CA7"/>
    <w:rsid w:val="002C5F67"/>
    <w:rsid w:val="002C6048"/>
    <w:rsid w:val="002C6555"/>
    <w:rsid w:val="002C6703"/>
    <w:rsid w:val="002C7295"/>
    <w:rsid w:val="002C73BC"/>
    <w:rsid w:val="002C7947"/>
    <w:rsid w:val="002C7C9D"/>
    <w:rsid w:val="002D3327"/>
    <w:rsid w:val="002D45C8"/>
    <w:rsid w:val="002D45FE"/>
    <w:rsid w:val="002D5AF4"/>
    <w:rsid w:val="002D5DAE"/>
    <w:rsid w:val="002D6796"/>
    <w:rsid w:val="002D7B69"/>
    <w:rsid w:val="002E042C"/>
    <w:rsid w:val="002E07E8"/>
    <w:rsid w:val="002E0F16"/>
    <w:rsid w:val="002E1BFB"/>
    <w:rsid w:val="002E2D02"/>
    <w:rsid w:val="002E3294"/>
    <w:rsid w:val="002E3398"/>
    <w:rsid w:val="002E3622"/>
    <w:rsid w:val="002E382A"/>
    <w:rsid w:val="002E4218"/>
    <w:rsid w:val="002E4A4D"/>
    <w:rsid w:val="002E5007"/>
    <w:rsid w:val="002E5D2D"/>
    <w:rsid w:val="002F0016"/>
    <w:rsid w:val="002F083F"/>
    <w:rsid w:val="002F11D6"/>
    <w:rsid w:val="002F1277"/>
    <w:rsid w:val="002F1BCB"/>
    <w:rsid w:val="002F2FF2"/>
    <w:rsid w:val="002F3414"/>
    <w:rsid w:val="002F34E3"/>
    <w:rsid w:val="002F3851"/>
    <w:rsid w:val="002F3996"/>
    <w:rsid w:val="002F3A4E"/>
    <w:rsid w:val="002F466C"/>
    <w:rsid w:val="002F4D75"/>
    <w:rsid w:val="002F55B2"/>
    <w:rsid w:val="002F5D9E"/>
    <w:rsid w:val="002F6137"/>
    <w:rsid w:val="002F68BB"/>
    <w:rsid w:val="002F7077"/>
    <w:rsid w:val="002F7144"/>
    <w:rsid w:val="00300542"/>
    <w:rsid w:val="00300DBB"/>
    <w:rsid w:val="0030142D"/>
    <w:rsid w:val="003018C1"/>
    <w:rsid w:val="00301999"/>
    <w:rsid w:val="00301F36"/>
    <w:rsid w:val="00302170"/>
    <w:rsid w:val="00302682"/>
    <w:rsid w:val="00302D06"/>
    <w:rsid w:val="00302FF4"/>
    <w:rsid w:val="00303754"/>
    <w:rsid w:val="00303CE2"/>
    <w:rsid w:val="00304026"/>
    <w:rsid w:val="00305C3B"/>
    <w:rsid w:val="00307D9D"/>
    <w:rsid w:val="00310196"/>
    <w:rsid w:val="00310719"/>
    <w:rsid w:val="00310D8D"/>
    <w:rsid w:val="00311172"/>
    <w:rsid w:val="00311F6D"/>
    <w:rsid w:val="003124EB"/>
    <w:rsid w:val="0031383F"/>
    <w:rsid w:val="00314CA6"/>
    <w:rsid w:val="00314CF0"/>
    <w:rsid w:val="003159A6"/>
    <w:rsid w:val="00316119"/>
    <w:rsid w:val="0031648E"/>
    <w:rsid w:val="003175D1"/>
    <w:rsid w:val="00317668"/>
    <w:rsid w:val="00320DAF"/>
    <w:rsid w:val="00321457"/>
    <w:rsid w:val="0032186A"/>
    <w:rsid w:val="00322C78"/>
    <w:rsid w:val="00323371"/>
    <w:rsid w:val="00323C06"/>
    <w:rsid w:val="0032407F"/>
    <w:rsid w:val="0032450E"/>
    <w:rsid w:val="003246F6"/>
    <w:rsid w:val="00324881"/>
    <w:rsid w:val="00325045"/>
    <w:rsid w:val="00325587"/>
    <w:rsid w:val="00325EB4"/>
    <w:rsid w:val="003269F0"/>
    <w:rsid w:val="00326C76"/>
    <w:rsid w:val="00331161"/>
    <w:rsid w:val="003323A9"/>
    <w:rsid w:val="00332BDC"/>
    <w:rsid w:val="00333189"/>
    <w:rsid w:val="003333D4"/>
    <w:rsid w:val="00333677"/>
    <w:rsid w:val="00333A6C"/>
    <w:rsid w:val="003352A9"/>
    <w:rsid w:val="00335900"/>
    <w:rsid w:val="00336518"/>
    <w:rsid w:val="003368BC"/>
    <w:rsid w:val="00336BBE"/>
    <w:rsid w:val="0033749E"/>
    <w:rsid w:val="003375BA"/>
    <w:rsid w:val="003379FE"/>
    <w:rsid w:val="0034000B"/>
    <w:rsid w:val="003401B4"/>
    <w:rsid w:val="003401BA"/>
    <w:rsid w:val="0034035A"/>
    <w:rsid w:val="003404DC"/>
    <w:rsid w:val="00341101"/>
    <w:rsid w:val="00342331"/>
    <w:rsid w:val="003427A4"/>
    <w:rsid w:val="00342D36"/>
    <w:rsid w:val="003430E8"/>
    <w:rsid w:val="00344B9C"/>
    <w:rsid w:val="00345218"/>
    <w:rsid w:val="0034546F"/>
    <w:rsid w:val="003457AF"/>
    <w:rsid w:val="003457FB"/>
    <w:rsid w:val="00346D8A"/>
    <w:rsid w:val="00346DFF"/>
    <w:rsid w:val="00347D14"/>
    <w:rsid w:val="00350BA6"/>
    <w:rsid w:val="003518C1"/>
    <w:rsid w:val="003518D6"/>
    <w:rsid w:val="003526D7"/>
    <w:rsid w:val="0035286C"/>
    <w:rsid w:val="00354C6E"/>
    <w:rsid w:val="0035514C"/>
    <w:rsid w:val="00355A4B"/>
    <w:rsid w:val="0035655D"/>
    <w:rsid w:val="00356E66"/>
    <w:rsid w:val="00357667"/>
    <w:rsid w:val="00357AAF"/>
    <w:rsid w:val="00357C32"/>
    <w:rsid w:val="003616E5"/>
    <w:rsid w:val="00362466"/>
    <w:rsid w:val="00362FA1"/>
    <w:rsid w:val="003633B1"/>
    <w:rsid w:val="0036340F"/>
    <w:rsid w:val="003636E5"/>
    <w:rsid w:val="003638D0"/>
    <w:rsid w:val="00363C32"/>
    <w:rsid w:val="003644BC"/>
    <w:rsid w:val="00364C6C"/>
    <w:rsid w:val="00364FD2"/>
    <w:rsid w:val="0036649F"/>
    <w:rsid w:val="003665EE"/>
    <w:rsid w:val="0036743F"/>
    <w:rsid w:val="00367E4C"/>
    <w:rsid w:val="00367EA7"/>
    <w:rsid w:val="003700D1"/>
    <w:rsid w:val="003716B2"/>
    <w:rsid w:val="00371759"/>
    <w:rsid w:val="003718B6"/>
    <w:rsid w:val="00371C27"/>
    <w:rsid w:val="00371EA4"/>
    <w:rsid w:val="0037204E"/>
    <w:rsid w:val="003725F1"/>
    <w:rsid w:val="00373591"/>
    <w:rsid w:val="0037430C"/>
    <w:rsid w:val="00374726"/>
    <w:rsid w:val="00374D20"/>
    <w:rsid w:val="003756CA"/>
    <w:rsid w:val="003756CE"/>
    <w:rsid w:val="003762F8"/>
    <w:rsid w:val="00376969"/>
    <w:rsid w:val="00376F6B"/>
    <w:rsid w:val="00376F92"/>
    <w:rsid w:val="0037757A"/>
    <w:rsid w:val="0038016D"/>
    <w:rsid w:val="003817CA"/>
    <w:rsid w:val="00381904"/>
    <w:rsid w:val="003841E1"/>
    <w:rsid w:val="00384572"/>
    <w:rsid w:val="00384ECF"/>
    <w:rsid w:val="003851A8"/>
    <w:rsid w:val="00386059"/>
    <w:rsid w:val="00387B37"/>
    <w:rsid w:val="00387D0B"/>
    <w:rsid w:val="00390474"/>
    <w:rsid w:val="00391AB4"/>
    <w:rsid w:val="00391D87"/>
    <w:rsid w:val="00392210"/>
    <w:rsid w:val="00392EFA"/>
    <w:rsid w:val="00393571"/>
    <w:rsid w:val="003938E2"/>
    <w:rsid w:val="0039471C"/>
    <w:rsid w:val="00394D1F"/>
    <w:rsid w:val="00395730"/>
    <w:rsid w:val="00395DF9"/>
    <w:rsid w:val="003960E1"/>
    <w:rsid w:val="003961BD"/>
    <w:rsid w:val="003964AD"/>
    <w:rsid w:val="0039698A"/>
    <w:rsid w:val="00396C91"/>
    <w:rsid w:val="00397B87"/>
    <w:rsid w:val="003A0E9E"/>
    <w:rsid w:val="003A0EC4"/>
    <w:rsid w:val="003A10DC"/>
    <w:rsid w:val="003A16A3"/>
    <w:rsid w:val="003A2103"/>
    <w:rsid w:val="003A3071"/>
    <w:rsid w:val="003A367E"/>
    <w:rsid w:val="003A3ADE"/>
    <w:rsid w:val="003A441D"/>
    <w:rsid w:val="003A501E"/>
    <w:rsid w:val="003A53B6"/>
    <w:rsid w:val="003A545E"/>
    <w:rsid w:val="003A5ED2"/>
    <w:rsid w:val="003A642F"/>
    <w:rsid w:val="003A6901"/>
    <w:rsid w:val="003A6E81"/>
    <w:rsid w:val="003A6F0E"/>
    <w:rsid w:val="003A7FFB"/>
    <w:rsid w:val="003B0361"/>
    <w:rsid w:val="003B052F"/>
    <w:rsid w:val="003B083D"/>
    <w:rsid w:val="003B12ED"/>
    <w:rsid w:val="003B2455"/>
    <w:rsid w:val="003B2C7C"/>
    <w:rsid w:val="003B2C7D"/>
    <w:rsid w:val="003B34FC"/>
    <w:rsid w:val="003B3502"/>
    <w:rsid w:val="003B36C4"/>
    <w:rsid w:val="003B5193"/>
    <w:rsid w:val="003B6459"/>
    <w:rsid w:val="003B6D94"/>
    <w:rsid w:val="003B6DDE"/>
    <w:rsid w:val="003B7895"/>
    <w:rsid w:val="003B791C"/>
    <w:rsid w:val="003B7CFD"/>
    <w:rsid w:val="003C0FAF"/>
    <w:rsid w:val="003C1C25"/>
    <w:rsid w:val="003C2633"/>
    <w:rsid w:val="003C48A2"/>
    <w:rsid w:val="003C5DA3"/>
    <w:rsid w:val="003C7872"/>
    <w:rsid w:val="003C7B1C"/>
    <w:rsid w:val="003C7D9F"/>
    <w:rsid w:val="003D1E05"/>
    <w:rsid w:val="003D1F0D"/>
    <w:rsid w:val="003D213C"/>
    <w:rsid w:val="003D3793"/>
    <w:rsid w:val="003D4A38"/>
    <w:rsid w:val="003D4FE7"/>
    <w:rsid w:val="003D571B"/>
    <w:rsid w:val="003D5D66"/>
    <w:rsid w:val="003D6351"/>
    <w:rsid w:val="003D72E0"/>
    <w:rsid w:val="003D743B"/>
    <w:rsid w:val="003D76EE"/>
    <w:rsid w:val="003D7D31"/>
    <w:rsid w:val="003E0006"/>
    <w:rsid w:val="003E016D"/>
    <w:rsid w:val="003E042E"/>
    <w:rsid w:val="003E06B7"/>
    <w:rsid w:val="003E0C47"/>
    <w:rsid w:val="003E114B"/>
    <w:rsid w:val="003E226E"/>
    <w:rsid w:val="003E3889"/>
    <w:rsid w:val="003E4352"/>
    <w:rsid w:val="003E4825"/>
    <w:rsid w:val="003E4C46"/>
    <w:rsid w:val="003E5ABA"/>
    <w:rsid w:val="003E687B"/>
    <w:rsid w:val="003F0159"/>
    <w:rsid w:val="003F06C0"/>
    <w:rsid w:val="003F0D16"/>
    <w:rsid w:val="003F0E1D"/>
    <w:rsid w:val="003F238B"/>
    <w:rsid w:val="003F301C"/>
    <w:rsid w:val="003F3961"/>
    <w:rsid w:val="003F3F25"/>
    <w:rsid w:val="003F4196"/>
    <w:rsid w:val="003F4989"/>
    <w:rsid w:val="003F4A53"/>
    <w:rsid w:val="003F50E0"/>
    <w:rsid w:val="003F52EC"/>
    <w:rsid w:val="003F5565"/>
    <w:rsid w:val="003F718F"/>
    <w:rsid w:val="003F724C"/>
    <w:rsid w:val="003F759C"/>
    <w:rsid w:val="00400B15"/>
    <w:rsid w:val="0040113B"/>
    <w:rsid w:val="0040134C"/>
    <w:rsid w:val="004014C1"/>
    <w:rsid w:val="00401514"/>
    <w:rsid w:val="00401AE1"/>
    <w:rsid w:val="00401BC5"/>
    <w:rsid w:val="00401EDC"/>
    <w:rsid w:val="00402708"/>
    <w:rsid w:val="0040297C"/>
    <w:rsid w:val="00402E96"/>
    <w:rsid w:val="00403BEE"/>
    <w:rsid w:val="00404858"/>
    <w:rsid w:val="00404BF5"/>
    <w:rsid w:val="00404E40"/>
    <w:rsid w:val="00405129"/>
    <w:rsid w:val="00405FF0"/>
    <w:rsid w:val="004064EE"/>
    <w:rsid w:val="004067B1"/>
    <w:rsid w:val="00407E8A"/>
    <w:rsid w:val="0041038A"/>
    <w:rsid w:val="0041084F"/>
    <w:rsid w:val="00412567"/>
    <w:rsid w:val="00412C6F"/>
    <w:rsid w:val="00413922"/>
    <w:rsid w:val="00413988"/>
    <w:rsid w:val="00413B5C"/>
    <w:rsid w:val="00413CDD"/>
    <w:rsid w:val="00415012"/>
    <w:rsid w:val="00415E18"/>
    <w:rsid w:val="00416099"/>
    <w:rsid w:val="00417090"/>
    <w:rsid w:val="00417E20"/>
    <w:rsid w:val="00420240"/>
    <w:rsid w:val="004205C7"/>
    <w:rsid w:val="00420695"/>
    <w:rsid w:val="00420E59"/>
    <w:rsid w:val="004218DA"/>
    <w:rsid w:val="004218F1"/>
    <w:rsid w:val="0042195B"/>
    <w:rsid w:val="00423C21"/>
    <w:rsid w:val="00425162"/>
    <w:rsid w:val="00425C5F"/>
    <w:rsid w:val="0042624A"/>
    <w:rsid w:val="004301B6"/>
    <w:rsid w:val="0043106D"/>
    <w:rsid w:val="00431540"/>
    <w:rsid w:val="00432512"/>
    <w:rsid w:val="0043332C"/>
    <w:rsid w:val="0043354B"/>
    <w:rsid w:val="00433713"/>
    <w:rsid w:val="00435A77"/>
    <w:rsid w:val="00435BB8"/>
    <w:rsid w:val="00436557"/>
    <w:rsid w:val="00436B0F"/>
    <w:rsid w:val="00437E22"/>
    <w:rsid w:val="00442043"/>
    <w:rsid w:val="004427B2"/>
    <w:rsid w:val="00442D11"/>
    <w:rsid w:val="00444548"/>
    <w:rsid w:val="00444607"/>
    <w:rsid w:val="00444D15"/>
    <w:rsid w:val="00444DD4"/>
    <w:rsid w:val="00445679"/>
    <w:rsid w:val="00446E5A"/>
    <w:rsid w:val="0044744C"/>
    <w:rsid w:val="00447D8E"/>
    <w:rsid w:val="00450E5E"/>
    <w:rsid w:val="00451298"/>
    <w:rsid w:val="00452F73"/>
    <w:rsid w:val="00453577"/>
    <w:rsid w:val="004536F8"/>
    <w:rsid w:val="0045484E"/>
    <w:rsid w:val="004548E9"/>
    <w:rsid w:val="00455D79"/>
    <w:rsid w:val="004571C3"/>
    <w:rsid w:val="00457790"/>
    <w:rsid w:val="00457B47"/>
    <w:rsid w:val="00457DB9"/>
    <w:rsid w:val="004600C6"/>
    <w:rsid w:val="004601F2"/>
    <w:rsid w:val="0046137F"/>
    <w:rsid w:val="00461BA3"/>
    <w:rsid w:val="00461EFA"/>
    <w:rsid w:val="0046227D"/>
    <w:rsid w:val="004625FF"/>
    <w:rsid w:val="004634F0"/>
    <w:rsid w:val="00464C51"/>
    <w:rsid w:val="00464EB7"/>
    <w:rsid w:val="0046518C"/>
    <w:rsid w:val="004653E8"/>
    <w:rsid w:val="00465477"/>
    <w:rsid w:val="00465AEC"/>
    <w:rsid w:val="00465B87"/>
    <w:rsid w:val="00466139"/>
    <w:rsid w:val="004663A8"/>
    <w:rsid w:val="004669D4"/>
    <w:rsid w:val="0046751F"/>
    <w:rsid w:val="004701D5"/>
    <w:rsid w:val="004710D4"/>
    <w:rsid w:val="004719D9"/>
    <w:rsid w:val="00471C10"/>
    <w:rsid w:val="00472CBF"/>
    <w:rsid w:val="00473297"/>
    <w:rsid w:val="0047394A"/>
    <w:rsid w:val="00473E3D"/>
    <w:rsid w:val="00475CA6"/>
    <w:rsid w:val="004769C1"/>
    <w:rsid w:val="00477374"/>
    <w:rsid w:val="004775EE"/>
    <w:rsid w:val="00477AD6"/>
    <w:rsid w:val="0048068D"/>
    <w:rsid w:val="00480FD2"/>
    <w:rsid w:val="00482095"/>
    <w:rsid w:val="00482313"/>
    <w:rsid w:val="0048236F"/>
    <w:rsid w:val="0048315E"/>
    <w:rsid w:val="004838AF"/>
    <w:rsid w:val="00483FBD"/>
    <w:rsid w:val="004843B7"/>
    <w:rsid w:val="00486556"/>
    <w:rsid w:val="00486717"/>
    <w:rsid w:val="004875CA"/>
    <w:rsid w:val="00490007"/>
    <w:rsid w:val="00490020"/>
    <w:rsid w:val="0049022F"/>
    <w:rsid w:val="004902D1"/>
    <w:rsid w:val="004908F8"/>
    <w:rsid w:val="00491445"/>
    <w:rsid w:val="0049478C"/>
    <w:rsid w:val="00494DB9"/>
    <w:rsid w:val="004951A3"/>
    <w:rsid w:val="00495CE1"/>
    <w:rsid w:val="00496376"/>
    <w:rsid w:val="00497723"/>
    <w:rsid w:val="004A0166"/>
    <w:rsid w:val="004A0BBD"/>
    <w:rsid w:val="004A1816"/>
    <w:rsid w:val="004A22B7"/>
    <w:rsid w:val="004A23B8"/>
    <w:rsid w:val="004A2C57"/>
    <w:rsid w:val="004A372F"/>
    <w:rsid w:val="004A3BAB"/>
    <w:rsid w:val="004A3CD6"/>
    <w:rsid w:val="004A3D7B"/>
    <w:rsid w:val="004A692B"/>
    <w:rsid w:val="004A6FE8"/>
    <w:rsid w:val="004B00B6"/>
    <w:rsid w:val="004B075A"/>
    <w:rsid w:val="004B083E"/>
    <w:rsid w:val="004B2F84"/>
    <w:rsid w:val="004B40EF"/>
    <w:rsid w:val="004B47C9"/>
    <w:rsid w:val="004B4999"/>
    <w:rsid w:val="004B49AF"/>
    <w:rsid w:val="004B4A67"/>
    <w:rsid w:val="004B4F4D"/>
    <w:rsid w:val="004B6316"/>
    <w:rsid w:val="004B6526"/>
    <w:rsid w:val="004B6657"/>
    <w:rsid w:val="004B70FA"/>
    <w:rsid w:val="004B7302"/>
    <w:rsid w:val="004B7BD4"/>
    <w:rsid w:val="004B7E53"/>
    <w:rsid w:val="004B7F10"/>
    <w:rsid w:val="004C0BDF"/>
    <w:rsid w:val="004C1668"/>
    <w:rsid w:val="004C241E"/>
    <w:rsid w:val="004C2F63"/>
    <w:rsid w:val="004C333B"/>
    <w:rsid w:val="004C37DA"/>
    <w:rsid w:val="004C3AC4"/>
    <w:rsid w:val="004C4BA6"/>
    <w:rsid w:val="004C4CEE"/>
    <w:rsid w:val="004C5132"/>
    <w:rsid w:val="004C5B08"/>
    <w:rsid w:val="004C5C66"/>
    <w:rsid w:val="004C6C8F"/>
    <w:rsid w:val="004C7C9D"/>
    <w:rsid w:val="004D1714"/>
    <w:rsid w:val="004D1C05"/>
    <w:rsid w:val="004D1D4D"/>
    <w:rsid w:val="004D1FB4"/>
    <w:rsid w:val="004D3BBC"/>
    <w:rsid w:val="004D508A"/>
    <w:rsid w:val="004D56DC"/>
    <w:rsid w:val="004D68CB"/>
    <w:rsid w:val="004D70D6"/>
    <w:rsid w:val="004E0715"/>
    <w:rsid w:val="004E14AD"/>
    <w:rsid w:val="004E1658"/>
    <w:rsid w:val="004E1716"/>
    <w:rsid w:val="004E2070"/>
    <w:rsid w:val="004E2351"/>
    <w:rsid w:val="004E2400"/>
    <w:rsid w:val="004E3C53"/>
    <w:rsid w:val="004E4938"/>
    <w:rsid w:val="004E4A96"/>
    <w:rsid w:val="004E5302"/>
    <w:rsid w:val="004E610C"/>
    <w:rsid w:val="004E6839"/>
    <w:rsid w:val="004E737D"/>
    <w:rsid w:val="004F0593"/>
    <w:rsid w:val="004F09EE"/>
    <w:rsid w:val="004F0C1C"/>
    <w:rsid w:val="004F0CF6"/>
    <w:rsid w:val="004F1111"/>
    <w:rsid w:val="004F1A28"/>
    <w:rsid w:val="004F221B"/>
    <w:rsid w:val="004F2D18"/>
    <w:rsid w:val="004F3010"/>
    <w:rsid w:val="004F4D53"/>
    <w:rsid w:val="004F5526"/>
    <w:rsid w:val="004F5852"/>
    <w:rsid w:val="004F5A3E"/>
    <w:rsid w:val="004F5D34"/>
    <w:rsid w:val="004F7E4E"/>
    <w:rsid w:val="00500AA8"/>
    <w:rsid w:val="00500C01"/>
    <w:rsid w:val="00500D19"/>
    <w:rsid w:val="00500F54"/>
    <w:rsid w:val="00501012"/>
    <w:rsid w:val="005019FE"/>
    <w:rsid w:val="00501BCF"/>
    <w:rsid w:val="00502152"/>
    <w:rsid w:val="00502240"/>
    <w:rsid w:val="005027B5"/>
    <w:rsid w:val="00502B1E"/>
    <w:rsid w:val="00502C80"/>
    <w:rsid w:val="00502F1B"/>
    <w:rsid w:val="005039EF"/>
    <w:rsid w:val="005041BC"/>
    <w:rsid w:val="00504599"/>
    <w:rsid w:val="00504932"/>
    <w:rsid w:val="005055B1"/>
    <w:rsid w:val="00505E1C"/>
    <w:rsid w:val="00506BED"/>
    <w:rsid w:val="00507AAA"/>
    <w:rsid w:val="00507DA1"/>
    <w:rsid w:val="00507EB9"/>
    <w:rsid w:val="00510AFA"/>
    <w:rsid w:val="00511077"/>
    <w:rsid w:val="00511A6C"/>
    <w:rsid w:val="00511C5D"/>
    <w:rsid w:val="0051200B"/>
    <w:rsid w:val="005124EC"/>
    <w:rsid w:val="0051269F"/>
    <w:rsid w:val="00512D3D"/>
    <w:rsid w:val="00512EE5"/>
    <w:rsid w:val="00513020"/>
    <w:rsid w:val="00513600"/>
    <w:rsid w:val="00515B87"/>
    <w:rsid w:val="00515FD3"/>
    <w:rsid w:val="0051662C"/>
    <w:rsid w:val="00517353"/>
    <w:rsid w:val="0052011F"/>
    <w:rsid w:val="005203D1"/>
    <w:rsid w:val="005206E1"/>
    <w:rsid w:val="00522DDF"/>
    <w:rsid w:val="005243EE"/>
    <w:rsid w:val="005247F5"/>
    <w:rsid w:val="0052486A"/>
    <w:rsid w:val="005248D0"/>
    <w:rsid w:val="0052526E"/>
    <w:rsid w:val="005253C4"/>
    <w:rsid w:val="00525984"/>
    <w:rsid w:val="00525BA5"/>
    <w:rsid w:val="00525F72"/>
    <w:rsid w:val="00526179"/>
    <w:rsid w:val="00526ECF"/>
    <w:rsid w:val="00527206"/>
    <w:rsid w:val="00527EB6"/>
    <w:rsid w:val="00527F45"/>
    <w:rsid w:val="00530003"/>
    <w:rsid w:val="005305E8"/>
    <w:rsid w:val="00530BFF"/>
    <w:rsid w:val="0053212A"/>
    <w:rsid w:val="00532339"/>
    <w:rsid w:val="0053295A"/>
    <w:rsid w:val="005339C1"/>
    <w:rsid w:val="00533EF5"/>
    <w:rsid w:val="00534058"/>
    <w:rsid w:val="005341D8"/>
    <w:rsid w:val="00534640"/>
    <w:rsid w:val="00534FF1"/>
    <w:rsid w:val="00537500"/>
    <w:rsid w:val="00537726"/>
    <w:rsid w:val="00537E85"/>
    <w:rsid w:val="005404D6"/>
    <w:rsid w:val="00540A3D"/>
    <w:rsid w:val="00540DAB"/>
    <w:rsid w:val="00541127"/>
    <w:rsid w:val="0054138A"/>
    <w:rsid w:val="005417C0"/>
    <w:rsid w:val="00542317"/>
    <w:rsid w:val="005425D7"/>
    <w:rsid w:val="00542DD1"/>
    <w:rsid w:val="005432DD"/>
    <w:rsid w:val="00543765"/>
    <w:rsid w:val="00543A6B"/>
    <w:rsid w:val="00545B44"/>
    <w:rsid w:val="00546387"/>
    <w:rsid w:val="005464B1"/>
    <w:rsid w:val="00546E9E"/>
    <w:rsid w:val="00546FD0"/>
    <w:rsid w:val="00550527"/>
    <w:rsid w:val="00551EC4"/>
    <w:rsid w:val="00552172"/>
    <w:rsid w:val="005524F2"/>
    <w:rsid w:val="00552527"/>
    <w:rsid w:val="00553A97"/>
    <w:rsid w:val="00553F60"/>
    <w:rsid w:val="00554033"/>
    <w:rsid w:val="005544ED"/>
    <w:rsid w:val="00554CD6"/>
    <w:rsid w:val="00555716"/>
    <w:rsid w:val="005562E7"/>
    <w:rsid w:val="005562F0"/>
    <w:rsid w:val="005579E4"/>
    <w:rsid w:val="005602AF"/>
    <w:rsid w:val="0056076D"/>
    <w:rsid w:val="005615FF"/>
    <w:rsid w:val="00561E34"/>
    <w:rsid w:val="00562614"/>
    <w:rsid w:val="00562A58"/>
    <w:rsid w:val="00562ACC"/>
    <w:rsid w:val="00562D06"/>
    <w:rsid w:val="00562DCF"/>
    <w:rsid w:val="0056372A"/>
    <w:rsid w:val="00564FD1"/>
    <w:rsid w:val="00565541"/>
    <w:rsid w:val="005656DD"/>
    <w:rsid w:val="0056571A"/>
    <w:rsid w:val="00565C7B"/>
    <w:rsid w:val="005661EC"/>
    <w:rsid w:val="005662DB"/>
    <w:rsid w:val="005663F9"/>
    <w:rsid w:val="005664D5"/>
    <w:rsid w:val="00566570"/>
    <w:rsid w:val="005665B8"/>
    <w:rsid w:val="00566732"/>
    <w:rsid w:val="0056753A"/>
    <w:rsid w:val="00567835"/>
    <w:rsid w:val="00567DCD"/>
    <w:rsid w:val="00570B66"/>
    <w:rsid w:val="00571424"/>
    <w:rsid w:val="0057169F"/>
    <w:rsid w:val="00571B48"/>
    <w:rsid w:val="0057200D"/>
    <w:rsid w:val="00572197"/>
    <w:rsid w:val="00574069"/>
    <w:rsid w:val="0057437E"/>
    <w:rsid w:val="005747A0"/>
    <w:rsid w:val="005747D8"/>
    <w:rsid w:val="005749BB"/>
    <w:rsid w:val="005756F0"/>
    <w:rsid w:val="005761C9"/>
    <w:rsid w:val="00576C37"/>
    <w:rsid w:val="00577D6E"/>
    <w:rsid w:val="00580AC2"/>
    <w:rsid w:val="00581531"/>
    <w:rsid w:val="00582506"/>
    <w:rsid w:val="005834A3"/>
    <w:rsid w:val="005836EB"/>
    <w:rsid w:val="00583D20"/>
    <w:rsid w:val="0058433D"/>
    <w:rsid w:val="00585116"/>
    <w:rsid w:val="005851C7"/>
    <w:rsid w:val="00585498"/>
    <w:rsid w:val="00586E85"/>
    <w:rsid w:val="005874D3"/>
    <w:rsid w:val="00587A3E"/>
    <w:rsid w:val="005901D3"/>
    <w:rsid w:val="00590541"/>
    <w:rsid w:val="00590B27"/>
    <w:rsid w:val="005917FE"/>
    <w:rsid w:val="0059192E"/>
    <w:rsid w:val="00591D13"/>
    <w:rsid w:val="00592101"/>
    <w:rsid w:val="00593DF7"/>
    <w:rsid w:val="00594343"/>
    <w:rsid w:val="005944EC"/>
    <w:rsid w:val="00595532"/>
    <w:rsid w:val="00595C11"/>
    <w:rsid w:val="00595C6D"/>
    <w:rsid w:val="00595F6B"/>
    <w:rsid w:val="00596542"/>
    <w:rsid w:val="005965E6"/>
    <w:rsid w:val="00597125"/>
    <w:rsid w:val="0059760A"/>
    <w:rsid w:val="005A0740"/>
    <w:rsid w:val="005A10A4"/>
    <w:rsid w:val="005A171C"/>
    <w:rsid w:val="005A1CEF"/>
    <w:rsid w:val="005A2882"/>
    <w:rsid w:val="005A2A89"/>
    <w:rsid w:val="005A3C16"/>
    <w:rsid w:val="005A3E1D"/>
    <w:rsid w:val="005A488F"/>
    <w:rsid w:val="005A4FD8"/>
    <w:rsid w:val="005A5065"/>
    <w:rsid w:val="005A5254"/>
    <w:rsid w:val="005A554D"/>
    <w:rsid w:val="005A6270"/>
    <w:rsid w:val="005A6F4E"/>
    <w:rsid w:val="005A6F95"/>
    <w:rsid w:val="005A7FEA"/>
    <w:rsid w:val="005B0A9C"/>
    <w:rsid w:val="005B151F"/>
    <w:rsid w:val="005B1606"/>
    <w:rsid w:val="005B1666"/>
    <w:rsid w:val="005B1934"/>
    <w:rsid w:val="005B1F1C"/>
    <w:rsid w:val="005B2E87"/>
    <w:rsid w:val="005B3AC0"/>
    <w:rsid w:val="005B4255"/>
    <w:rsid w:val="005B472E"/>
    <w:rsid w:val="005B4B55"/>
    <w:rsid w:val="005B5325"/>
    <w:rsid w:val="005B7B55"/>
    <w:rsid w:val="005C0558"/>
    <w:rsid w:val="005C063C"/>
    <w:rsid w:val="005C06C8"/>
    <w:rsid w:val="005C15D2"/>
    <w:rsid w:val="005C1B51"/>
    <w:rsid w:val="005C2B3D"/>
    <w:rsid w:val="005C2ED7"/>
    <w:rsid w:val="005C2FCB"/>
    <w:rsid w:val="005C310C"/>
    <w:rsid w:val="005C3D9C"/>
    <w:rsid w:val="005C3FDF"/>
    <w:rsid w:val="005C4DA8"/>
    <w:rsid w:val="005C5214"/>
    <w:rsid w:val="005C586F"/>
    <w:rsid w:val="005C59C4"/>
    <w:rsid w:val="005C5A3E"/>
    <w:rsid w:val="005C6A36"/>
    <w:rsid w:val="005C6E28"/>
    <w:rsid w:val="005C7506"/>
    <w:rsid w:val="005C759E"/>
    <w:rsid w:val="005D05F8"/>
    <w:rsid w:val="005D0749"/>
    <w:rsid w:val="005D0E88"/>
    <w:rsid w:val="005D1619"/>
    <w:rsid w:val="005D1F81"/>
    <w:rsid w:val="005D2682"/>
    <w:rsid w:val="005D27A2"/>
    <w:rsid w:val="005D2DB2"/>
    <w:rsid w:val="005D31F7"/>
    <w:rsid w:val="005D4436"/>
    <w:rsid w:val="005D582A"/>
    <w:rsid w:val="005D5FA4"/>
    <w:rsid w:val="005D6718"/>
    <w:rsid w:val="005D6D01"/>
    <w:rsid w:val="005D6E83"/>
    <w:rsid w:val="005D71B4"/>
    <w:rsid w:val="005D72B1"/>
    <w:rsid w:val="005D7676"/>
    <w:rsid w:val="005E2043"/>
    <w:rsid w:val="005E215E"/>
    <w:rsid w:val="005E2D58"/>
    <w:rsid w:val="005E3379"/>
    <w:rsid w:val="005E3496"/>
    <w:rsid w:val="005E42FD"/>
    <w:rsid w:val="005E4514"/>
    <w:rsid w:val="005E470E"/>
    <w:rsid w:val="005E4936"/>
    <w:rsid w:val="005E5F59"/>
    <w:rsid w:val="005E620A"/>
    <w:rsid w:val="005E63C4"/>
    <w:rsid w:val="005E64FD"/>
    <w:rsid w:val="005E6BDE"/>
    <w:rsid w:val="005E6FE6"/>
    <w:rsid w:val="005E739F"/>
    <w:rsid w:val="005E73DA"/>
    <w:rsid w:val="005E7CB1"/>
    <w:rsid w:val="005E7EDF"/>
    <w:rsid w:val="005F0555"/>
    <w:rsid w:val="005F0A1F"/>
    <w:rsid w:val="005F101B"/>
    <w:rsid w:val="005F261E"/>
    <w:rsid w:val="005F3DFF"/>
    <w:rsid w:val="005F544B"/>
    <w:rsid w:val="005F56FF"/>
    <w:rsid w:val="005F5816"/>
    <w:rsid w:val="005F5D7C"/>
    <w:rsid w:val="005F5E62"/>
    <w:rsid w:val="005F6683"/>
    <w:rsid w:val="005F7AA0"/>
    <w:rsid w:val="00600A54"/>
    <w:rsid w:val="00600B6B"/>
    <w:rsid w:val="00600C64"/>
    <w:rsid w:val="00600E13"/>
    <w:rsid w:val="00601A4D"/>
    <w:rsid w:val="00602F90"/>
    <w:rsid w:val="00603414"/>
    <w:rsid w:val="00603BAC"/>
    <w:rsid w:val="00605559"/>
    <w:rsid w:val="0060594D"/>
    <w:rsid w:val="00606868"/>
    <w:rsid w:val="00606EE1"/>
    <w:rsid w:val="006078D7"/>
    <w:rsid w:val="00607E3A"/>
    <w:rsid w:val="006100F1"/>
    <w:rsid w:val="00610E70"/>
    <w:rsid w:val="00611205"/>
    <w:rsid w:val="006115A0"/>
    <w:rsid w:val="006118AC"/>
    <w:rsid w:val="006151EC"/>
    <w:rsid w:val="00615A1C"/>
    <w:rsid w:val="00615BE0"/>
    <w:rsid w:val="00615E13"/>
    <w:rsid w:val="0061651E"/>
    <w:rsid w:val="00617556"/>
    <w:rsid w:val="006179E3"/>
    <w:rsid w:val="0062171C"/>
    <w:rsid w:val="006229B8"/>
    <w:rsid w:val="00622D68"/>
    <w:rsid w:val="00623AF8"/>
    <w:rsid w:val="00623CE2"/>
    <w:rsid w:val="006248CB"/>
    <w:rsid w:val="00625495"/>
    <w:rsid w:val="00625BB6"/>
    <w:rsid w:val="006260D9"/>
    <w:rsid w:val="0062651F"/>
    <w:rsid w:val="006269E7"/>
    <w:rsid w:val="00626DB3"/>
    <w:rsid w:val="00627366"/>
    <w:rsid w:val="0062768C"/>
    <w:rsid w:val="0063155D"/>
    <w:rsid w:val="00632415"/>
    <w:rsid w:val="006333ED"/>
    <w:rsid w:val="006339A9"/>
    <w:rsid w:val="00633F6C"/>
    <w:rsid w:val="00633FB5"/>
    <w:rsid w:val="0063419D"/>
    <w:rsid w:val="00634D2E"/>
    <w:rsid w:val="00634FBB"/>
    <w:rsid w:val="006364A7"/>
    <w:rsid w:val="0063727B"/>
    <w:rsid w:val="006403F8"/>
    <w:rsid w:val="00640676"/>
    <w:rsid w:val="00640CA5"/>
    <w:rsid w:val="00640FFE"/>
    <w:rsid w:val="00642470"/>
    <w:rsid w:val="00642E42"/>
    <w:rsid w:val="00643835"/>
    <w:rsid w:val="00643CC3"/>
    <w:rsid w:val="00645341"/>
    <w:rsid w:val="006456D8"/>
    <w:rsid w:val="0064578F"/>
    <w:rsid w:val="00645F88"/>
    <w:rsid w:val="006461BA"/>
    <w:rsid w:val="0064663B"/>
    <w:rsid w:val="00646DA7"/>
    <w:rsid w:val="00646DCF"/>
    <w:rsid w:val="006479B3"/>
    <w:rsid w:val="00650485"/>
    <w:rsid w:val="006505A5"/>
    <w:rsid w:val="006505E6"/>
    <w:rsid w:val="0065132C"/>
    <w:rsid w:val="00651759"/>
    <w:rsid w:val="0065233E"/>
    <w:rsid w:val="006533EE"/>
    <w:rsid w:val="00653E5E"/>
    <w:rsid w:val="00654975"/>
    <w:rsid w:val="00655AA2"/>
    <w:rsid w:val="00655AAA"/>
    <w:rsid w:val="006577AA"/>
    <w:rsid w:val="00657A50"/>
    <w:rsid w:val="00657FF7"/>
    <w:rsid w:val="00660640"/>
    <w:rsid w:val="0066068B"/>
    <w:rsid w:val="00660994"/>
    <w:rsid w:val="00660B36"/>
    <w:rsid w:val="006618A7"/>
    <w:rsid w:val="0066192B"/>
    <w:rsid w:val="00663A2A"/>
    <w:rsid w:val="00663BDC"/>
    <w:rsid w:val="00665072"/>
    <w:rsid w:val="0066529C"/>
    <w:rsid w:val="00665F1B"/>
    <w:rsid w:val="0066762C"/>
    <w:rsid w:val="006701DD"/>
    <w:rsid w:val="00670308"/>
    <w:rsid w:val="00670C0B"/>
    <w:rsid w:val="0067174C"/>
    <w:rsid w:val="0067269C"/>
    <w:rsid w:val="0067296F"/>
    <w:rsid w:val="00672B11"/>
    <w:rsid w:val="00674183"/>
    <w:rsid w:val="006743FA"/>
    <w:rsid w:val="00674458"/>
    <w:rsid w:val="006746CC"/>
    <w:rsid w:val="00675430"/>
    <w:rsid w:val="0067546B"/>
    <w:rsid w:val="00675AEB"/>
    <w:rsid w:val="00675EC6"/>
    <w:rsid w:val="00676139"/>
    <w:rsid w:val="00676430"/>
    <w:rsid w:val="0067692D"/>
    <w:rsid w:val="00677304"/>
    <w:rsid w:val="0068072E"/>
    <w:rsid w:val="0068115F"/>
    <w:rsid w:val="00681B71"/>
    <w:rsid w:val="00682004"/>
    <w:rsid w:val="0068352A"/>
    <w:rsid w:val="00683609"/>
    <w:rsid w:val="00684088"/>
    <w:rsid w:val="00684680"/>
    <w:rsid w:val="00685042"/>
    <w:rsid w:val="006850F3"/>
    <w:rsid w:val="006856B8"/>
    <w:rsid w:val="006856EB"/>
    <w:rsid w:val="0068575B"/>
    <w:rsid w:val="00686D30"/>
    <w:rsid w:val="00686E57"/>
    <w:rsid w:val="00687236"/>
    <w:rsid w:val="006876BA"/>
    <w:rsid w:val="00687C59"/>
    <w:rsid w:val="00687F7E"/>
    <w:rsid w:val="006906FB"/>
    <w:rsid w:val="00690766"/>
    <w:rsid w:val="00690D65"/>
    <w:rsid w:val="00691A8D"/>
    <w:rsid w:val="00691AF1"/>
    <w:rsid w:val="00692276"/>
    <w:rsid w:val="006929CF"/>
    <w:rsid w:val="00692CFC"/>
    <w:rsid w:val="0069311A"/>
    <w:rsid w:val="006937AE"/>
    <w:rsid w:val="00693C41"/>
    <w:rsid w:val="00694439"/>
    <w:rsid w:val="0069498B"/>
    <w:rsid w:val="006950EB"/>
    <w:rsid w:val="006961EA"/>
    <w:rsid w:val="00696DF8"/>
    <w:rsid w:val="00696EFD"/>
    <w:rsid w:val="00697636"/>
    <w:rsid w:val="00697A63"/>
    <w:rsid w:val="00697D02"/>
    <w:rsid w:val="006A005C"/>
    <w:rsid w:val="006A03A7"/>
    <w:rsid w:val="006A07B7"/>
    <w:rsid w:val="006A0A7E"/>
    <w:rsid w:val="006A17E4"/>
    <w:rsid w:val="006A19B7"/>
    <w:rsid w:val="006A1AA6"/>
    <w:rsid w:val="006A1EB0"/>
    <w:rsid w:val="006A20F7"/>
    <w:rsid w:val="006A31B9"/>
    <w:rsid w:val="006A33CC"/>
    <w:rsid w:val="006A42B8"/>
    <w:rsid w:val="006A47E5"/>
    <w:rsid w:val="006A6B5A"/>
    <w:rsid w:val="006A6B82"/>
    <w:rsid w:val="006A6C42"/>
    <w:rsid w:val="006A6DF8"/>
    <w:rsid w:val="006A7104"/>
    <w:rsid w:val="006B1010"/>
    <w:rsid w:val="006B1A33"/>
    <w:rsid w:val="006B1C98"/>
    <w:rsid w:val="006B1D57"/>
    <w:rsid w:val="006B1DAF"/>
    <w:rsid w:val="006B2896"/>
    <w:rsid w:val="006B3359"/>
    <w:rsid w:val="006B35BC"/>
    <w:rsid w:val="006B365B"/>
    <w:rsid w:val="006B3671"/>
    <w:rsid w:val="006B419E"/>
    <w:rsid w:val="006B4523"/>
    <w:rsid w:val="006B4CD6"/>
    <w:rsid w:val="006B5817"/>
    <w:rsid w:val="006B587C"/>
    <w:rsid w:val="006B786D"/>
    <w:rsid w:val="006B78BA"/>
    <w:rsid w:val="006B7FE5"/>
    <w:rsid w:val="006C107B"/>
    <w:rsid w:val="006C12C4"/>
    <w:rsid w:val="006C21E5"/>
    <w:rsid w:val="006C264F"/>
    <w:rsid w:val="006C31C0"/>
    <w:rsid w:val="006C3316"/>
    <w:rsid w:val="006C33E7"/>
    <w:rsid w:val="006C3634"/>
    <w:rsid w:val="006C39B4"/>
    <w:rsid w:val="006C4181"/>
    <w:rsid w:val="006C42EB"/>
    <w:rsid w:val="006C4ABF"/>
    <w:rsid w:val="006C4ED7"/>
    <w:rsid w:val="006C55C0"/>
    <w:rsid w:val="006C57AB"/>
    <w:rsid w:val="006C57E9"/>
    <w:rsid w:val="006C60FA"/>
    <w:rsid w:val="006C62D0"/>
    <w:rsid w:val="006C6C19"/>
    <w:rsid w:val="006C6FD1"/>
    <w:rsid w:val="006D0450"/>
    <w:rsid w:val="006D0800"/>
    <w:rsid w:val="006D32C0"/>
    <w:rsid w:val="006D338D"/>
    <w:rsid w:val="006D3A00"/>
    <w:rsid w:val="006D4655"/>
    <w:rsid w:val="006D47BB"/>
    <w:rsid w:val="006D6378"/>
    <w:rsid w:val="006D6589"/>
    <w:rsid w:val="006D6741"/>
    <w:rsid w:val="006D69C6"/>
    <w:rsid w:val="006D6B00"/>
    <w:rsid w:val="006D6C49"/>
    <w:rsid w:val="006D6CCD"/>
    <w:rsid w:val="006D6CDE"/>
    <w:rsid w:val="006D7AA7"/>
    <w:rsid w:val="006E033E"/>
    <w:rsid w:val="006E0B59"/>
    <w:rsid w:val="006E10C6"/>
    <w:rsid w:val="006E1FD3"/>
    <w:rsid w:val="006E22C1"/>
    <w:rsid w:val="006E27BF"/>
    <w:rsid w:val="006E2EE9"/>
    <w:rsid w:val="006E34B8"/>
    <w:rsid w:val="006E394D"/>
    <w:rsid w:val="006E449C"/>
    <w:rsid w:val="006E4A63"/>
    <w:rsid w:val="006E4C6E"/>
    <w:rsid w:val="006E54B5"/>
    <w:rsid w:val="006E5754"/>
    <w:rsid w:val="006E5E60"/>
    <w:rsid w:val="006E6014"/>
    <w:rsid w:val="006E76DB"/>
    <w:rsid w:val="006E7AA5"/>
    <w:rsid w:val="006E7AAE"/>
    <w:rsid w:val="006F0EA2"/>
    <w:rsid w:val="006F3327"/>
    <w:rsid w:val="006F37A8"/>
    <w:rsid w:val="006F4FE2"/>
    <w:rsid w:val="006F5D03"/>
    <w:rsid w:val="006F62EE"/>
    <w:rsid w:val="006F676E"/>
    <w:rsid w:val="006F7029"/>
    <w:rsid w:val="006F71A3"/>
    <w:rsid w:val="006F769D"/>
    <w:rsid w:val="00700189"/>
    <w:rsid w:val="0070018C"/>
    <w:rsid w:val="00700A85"/>
    <w:rsid w:val="007010D1"/>
    <w:rsid w:val="00702D61"/>
    <w:rsid w:val="0070401C"/>
    <w:rsid w:val="0070443A"/>
    <w:rsid w:val="00704458"/>
    <w:rsid w:val="00704A37"/>
    <w:rsid w:val="00704AAA"/>
    <w:rsid w:val="007060EE"/>
    <w:rsid w:val="0070623C"/>
    <w:rsid w:val="00706419"/>
    <w:rsid w:val="00706525"/>
    <w:rsid w:val="00706940"/>
    <w:rsid w:val="00706AFD"/>
    <w:rsid w:val="00707916"/>
    <w:rsid w:val="00710063"/>
    <w:rsid w:val="00710AC2"/>
    <w:rsid w:val="00710B75"/>
    <w:rsid w:val="00710C9E"/>
    <w:rsid w:val="00710E83"/>
    <w:rsid w:val="0071106F"/>
    <w:rsid w:val="00711D0B"/>
    <w:rsid w:val="007128A5"/>
    <w:rsid w:val="00712A25"/>
    <w:rsid w:val="00713476"/>
    <w:rsid w:val="00713499"/>
    <w:rsid w:val="0071352D"/>
    <w:rsid w:val="007138E6"/>
    <w:rsid w:val="00715045"/>
    <w:rsid w:val="0071637A"/>
    <w:rsid w:val="00716431"/>
    <w:rsid w:val="007166C4"/>
    <w:rsid w:val="00716EA0"/>
    <w:rsid w:val="00717DC5"/>
    <w:rsid w:val="00717EEA"/>
    <w:rsid w:val="007203D5"/>
    <w:rsid w:val="0072049F"/>
    <w:rsid w:val="0072233B"/>
    <w:rsid w:val="00722602"/>
    <w:rsid w:val="0072298E"/>
    <w:rsid w:val="00722A8D"/>
    <w:rsid w:val="00723935"/>
    <w:rsid w:val="007243CA"/>
    <w:rsid w:val="0072482B"/>
    <w:rsid w:val="00724CDA"/>
    <w:rsid w:val="0072546F"/>
    <w:rsid w:val="00725E7B"/>
    <w:rsid w:val="007261A8"/>
    <w:rsid w:val="0072785C"/>
    <w:rsid w:val="007301FD"/>
    <w:rsid w:val="007305EA"/>
    <w:rsid w:val="00731109"/>
    <w:rsid w:val="0073224C"/>
    <w:rsid w:val="0073259D"/>
    <w:rsid w:val="007340C9"/>
    <w:rsid w:val="0073441C"/>
    <w:rsid w:val="00734E3B"/>
    <w:rsid w:val="007363D0"/>
    <w:rsid w:val="007370BD"/>
    <w:rsid w:val="007371CC"/>
    <w:rsid w:val="0073746A"/>
    <w:rsid w:val="0073762B"/>
    <w:rsid w:val="0073780F"/>
    <w:rsid w:val="00740064"/>
    <w:rsid w:val="007401E5"/>
    <w:rsid w:val="00740489"/>
    <w:rsid w:val="00740DAB"/>
    <w:rsid w:val="00741000"/>
    <w:rsid w:val="00741332"/>
    <w:rsid w:val="0074193E"/>
    <w:rsid w:val="00741B8A"/>
    <w:rsid w:val="007426C0"/>
    <w:rsid w:val="00742FCF"/>
    <w:rsid w:val="0074305F"/>
    <w:rsid w:val="00743C3B"/>
    <w:rsid w:val="00744250"/>
    <w:rsid w:val="00745EFC"/>
    <w:rsid w:val="007462C2"/>
    <w:rsid w:val="007463B8"/>
    <w:rsid w:val="00746E90"/>
    <w:rsid w:val="00747300"/>
    <w:rsid w:val="00747586"/>
    <w:rsid w:val="007506E1"/>
    <w:rsid w:val="0075083A"/>
    <w:rsid w:val="00751387"/>
    <w:rsid w:val="00751389"/>
    <w:rsid w:val="00751E98"/>
    <w:rsid w:val="007521FD"/>
    <w:rsid w:val="00752651"/>
    <w:rsid w:val="00753076"/>
    <w:rsid w:val="00753CBB"/>
    <w:rsid w:val="00754603"/>
    <w:rsid w:val="00754663"/>
    <w:rsid w:val="00755EFA"/>
    <w:rsid w:val="00756785"/>
    <w:rsid w:val="00756BEF"/>
    <w:rsid w:val="00756C79"/>
    <w:rsid w:val="007574CF"/>
    <w:rsid w:val="00760518"/>
    <w:rsid w:val="007617C7"/>
    <w:rsid w:val="00761A53"/>
    <w:rsid w:val="00762368"/>
    <w:rsid w:val="007626CB"/>
    <w:rsid w:val="00762845"/>
    <w:rsid w:val="00762855"/>
    <w:rsid w:val="00762BF5"/>
    <w:rsid w:val="00763518"/>
    <w:rsid w:val="007636D9"/>
    <w:rsid w:val="00763A85"/>
    <w:rsid w:val="00763D25"/>
    <w:rsid w:val="00764441"/>
    <w:rsid w:val="00764C7D"/>
    <w:rsid w:val="00766A52"/>
    <w:rsid w:val="00767D3A"/>
    <w:rsid w:val="00767E1C"/>
    <w:rsid w:val="007700ED"/>
    <w:rsid w:val="00770269"/>
    <w:rsid w:val="00771A0B"/>
    <w:rsid w:val="007721DC"/>
    <w:rsid w:val="00772AAC"/>
    <w:rsid w:val="00774158"/>
    <w:rsid w:val="00775127"/>
    <w:rsid w:val="007757F4"/>
    <w:rsid w:val="00776336"/>
    <w:rsid w:val="00781E09"/>
    <w:rsid w:val="0078204F"/>
    <w:rsid w:val="00782544"/>
    <w:rsid w:val="0078356F"/>
    <w:rsid w:val="00783696"/>
    <w:rsid w:val="00784046"/>
    <w:rsid w:val="007857FA"/>
    <w:rsid w:val="007864F3"/>
    <w:rsid w:val="007865E6"/>
    <w:rsid w:val="00786B99"/>
    <w:rsid w:val="007901A6"/>
    <w:rsid w:val="00790421"/>
    <w:rsid w:val="00790891"/>
    <w:rsid w:val="007911F4"/>
    <w:rsid w:val="00792104"/>
    <w:rsid w:val="0079251E"/>
    <w:rsid w:val="00792622"/>
    <w:rsid w:val="007929D4"/>
    <w:rsid w:val="007930AF"/>
    <w:rsid w:val="007946D7"/>
    <w:rsid w:val="00795446"/>
    <w:rsid w:val="00795603"/>
    <w:rsid w:val="00795D58"/>
    <w:rsid w:val="0079604E"/>
    <w:rsid w:val="00796D9C"/>
    <w:rsid w:val="00797545"/>
    <w:rsid w:val="0079774B"/>
    <w:rsid w:val="0079774F"/>
    <w:rsid w:val="007A0077"/>
    <w:rsid w:val="007A0A26"/>
    <w:rsid w:val="007A2548"/>
    <w:rsid w:val="007A288A"/>
    <w:rsid w:val="007A416A"/>
    <w:rsid w:val="007A43F2"/>
    <w:rsid w:val="007A4462"/>
    <w:rsid w:val="007A4A96"/>
    <w:rsid w:val="007A4ABD"/>
    <w:rsid w:val="007A4FF7"/>
    <w:rsid w:val="007A5091"/>
    <w:rsid w:val="007A554E"/>
    <w:rsid w:val="007A65B7"/>
    <w:rsid w:val="007A67A4"/>
    <w:rsid w:val="007A6A59"/>
    <w:rsid w:val="007A6BCB"/>
    <w:rsid w:val="007A75DE"/>
    <w:rsid w:val="007B0E4E"/>
    <w:rsid w:val="007B282A"/>
    <w:rsid w:val="007B2F29"/>
    <w:rsid w:val="007B6CCC"/>
    <w:rsid w:val="007B7571"/>
    <w:rsid w:val="007B7972"/>
    <w:rsid w:val="007B79D8"/>
    <w:rsid w:val="007C0794"/>
    <w:rsid w:val="007C0796"/>
    <w:rsid w:val="007C0ACE"/>
    <w:rsid w:val="007C1879"/>
    <w:rsid w:val="007C1B8E"/>
    <w:rsid w:val="007C266B"/>
    <w:rsid w:val="007C29C1"/>
    <w:rsid w:val="007C3A3C"/>
    <w:rsid w:val="007C3D7E"/>
    <w:rsid w:val="007C44FD"/>
    <w:rsid w:val="007C651D"/>
    <w:rsid w:val="007C7357"/>
    <w:rsid w:val="007C7818"/>
    <w:rsid w:val="007C7B81"/>
    <w:rsid w:val="007C7F61"/>
    <w:rsid w:val="007D01BA"/>
    <w:rsid w:val="007D0CAD"/>
    <w:rsid w:val="007D0DAA"/>
    <w:rsid w:val="007D1A09"/>
    <w:rsid w:val="007D1EC9"/>
    <w:rsid w:val="007D2279"/>
    <w:rsid w:val="007D2F5A"/>
    <w:rsid w:val="007D35AE"/>
    <w:rsid w:val="007D3743"/>
    <w:rsid w:val="007D3FC4"/>
    <w:rsid w:val="007D41F9"/>
    <w:rsid w:val="007D4244"/>
    <w:rsid w:val="007D49F4"/>
    <w:rsid w:val="007D5075"/>
    <w:rsid w:val="007D560C"/>
    <w:rsid w:val="007D560D"/>
    <w:rsid w:val="007D5721"/>
    <w:rsid w:val="007D5AC9"/>
    <w:rsid w:val="007D63BC"/>
    <w:rsid w:val="007D63CF"/>
    <w:rsid w:val="007D6447"/>
    <w:rsid w:val="007D708A"/>
    <w:rsid w:val="007D7405"/>
    <w:rsid w:val="007D7521"/>
    <w:rsid w:val="007D7F8C"/>
    <w:rsid w:val="007E0FD5"/>
    <w:rsid w:val="007E19FD"/>
    <w:rsid w:val="007E1EF4"/>
    <w:rsid w:val="007E2278"/>
    <w:rsid w:val="007E3656"/>
    <w:rsid w:val="007E3AA6"/>
    <w:rsid w:val="007E4152"/>
    <w:rsid w:val="007E45D2"/>
    <w:rsid w:val="007E4A1A"/>
    <w:rsid w:val="007E4F7A"/>
    <w:rsid w:val="007E5F65"/>
    <w:rsid w:val="007E6817"/>
    <w:rsid w:val="007E6907"/>
    <w:rsid w:val="007E755E"/>
    <w:rsid w:val="007E75D7"/>
    <w:rsid w:val="007F051F"/>
    <w:rsid w:val="007F0CBD"/>
    <w:rsid w:val="007F1680"/>
    <w:rsid w:val="007F172B"/>
    <w:rsid w:val="007F28FB"/>
    <w:rsid w:val="007F2F74"/>
    <w:rsid w:val="007F3520"/>
    <w:rsid w:val="007F3697"/>
    <w:rsid w:val="007F479F"/>
    <w:rsid w:val="007F4D10"/>
    <w:rsid w:val="007F5417"/>
    <w:rsid w:val="007F59FC"/>
    <w:rsid w:val="007F5E8C"/>
    <w:rsid w:val="0080009C"/>
    <w:rsid w:val="00800AB9"/>
    <w:rsid w:val="00801164"/>
    <w:rsid w:val="00801249"/>
    <w:rsid w:val="00801280"/>
    <w:rsid w:val="00801A58"/>
    <w:rsid w:val="00801EED"/>
    <w:rsid w:val="00802F73"/>
    <w:rsid w:val="00803317"/>
    <w:rsid w:val="00803369"/>
    <w:rsid w:val="00803BC2"/>
    <w:rsid w:val="00803E0A"/>
    <w:rsid w:val="008042E1"/>
    <w:rsid w:val="008068DD"/>
    <w:rsid w:val="0080695E"/>
    <w:rsid w:val="008069BC"/>
    <w:rsid w:val="00806E26"/>
    <w:rsid w:val="0080752B"/>
    <w:rsid w:val="008075A2"/>
    <w:rsid w:val="00810D36"/>
    <w:rsid w:val="00811323"/>
    <w:rsid w:val="008116B9"/>
    <w:rsid w:val="008130DD"/>
    <w:rsid w:val="008139BE"/>
    <w:rsid w:val="00815619"/>
    <w:rsid w:val="00816438"/>
    <w:rsid w:val="0081672B"/>
    <w:rsid w:val="00817035"/>
    <w:rsid w:val="00817D8B"/>
    <w:rsid w:val="008209D6"/>
    <w:rsid w:val="0082102E"/>
    <w:rsid w:val="00821493"/>
    <w:rsid w:val="0082237B"/>
    <w:rsid w:val="00822EE8"/>
    <w:rsid w:val="00823368"/>
    <w:rsid w:val="00823F82"/>
    <w:rsid w:val="00824007"/>
    <w:rsid w:val="00824377"/>
    <w:rsid w:val="0082524E"/>
    <w:rsid w:val="00825820"/>
    <w:rsid w:val="00825A3D"/>
    <w:rsid w:val="00826938"/>
    <w:rsid w:val="008279D5"/>
    <w:rsid w:val="00827CFB"/>
    <w:rsid w:val="00830852"/>
    <w:rsid w:val="00830A92"/>
    <w:rsid w:val="00830B79"/>
    <w:rsid w:val="00830EB0"/>
    <w:rsid w:val="008314B0"/>
    <w:rsid w:val="00831B65"/>
    <w:rsid w:val="00832811"/>
    <w:rsid w:val="00832AB7"/>
    <w:rsid w:val="00832BF8"/>
    <w:rsid w:val="00833328"/>
    <w:rsid w:val="00833E5E"/>
    <w:rsid w:val="0083476E"/>
    <w:rsid w:val="0083493D"/>
    <w:rsid w:val="008349ED"/>
    <w:rsid w:val="008351F3"/>
    <w:rsid w:val="008356D6"/>
    <w:rsid w:val="0083571B"/>
    <w:rsid w:val="00835F83"/>
    <w:rsid w:val="00836716"/>
    <w:rsid w:val="0083701F"/>
    <w:rsid w:val="008375CA"/>
    <w:rsid w:val="00837639"/>
    <w:rsid w:val="00840200"/>
    <w:rsid w:val="008402C6"/>
    <w:rsid w:val="00841089"/>
    <w:rsid w:val="0084173A"/>
    <w:rsid w:val="00842968"/>
    <w:rsid w:val="00843CFF"/>
    <w:rsid w:val="00843FC2"/>
    <w:rsid w:val="008444ED"/>
    <w:rsid w:val="00844594"/>
    <w:rsid w:val="00844F2B"/>
    <w:rsid w:val="00844FD5"/>
    <w:rsid w:val="008453F8"/>
    <w:rsid w:val="0084551C"/>
    <w:rsid w:val="00846003"/>
    <w:rsid w:val="00846105"/>
    <w:rsid w:val="00846571"/>
    <w:rsid w:val="00846B49"/>
    <w:rsid w:val="00846E09"/>
    <w:rsid w:val="00847633"/>
    <w:rsid w:val="00850229"/>
    <w:rsid w:val="00850631"/>
    <w:rsid w:val="0085075C"/>
    <w:rsid w:val="00850B02"/>
    <w:rsid w:val="00850FC7"/>
    <w:rsid w:val="00852651"/>
    <w:rsid w:val="008529AE"/>
    <w:rsid w:val="00852BB6"/>
    <w:rsid w:val="00852CAF"/>
    <w:rsid w:val="00853BDD"/>
    <w:rsid w:val="00853E53"/>
    <w:rsid w:val="008542EC"/>
    <w:rsid w:val="008551AC"/>
    <w:rsid w:val="008554DD"/>
    <w:rsid w:val="0085553E"/>
    <w:rsid w:val="00855585"/>
    <w:rsid w:val="008557A9"/>
    <w:rsid w:val="00855B90"/>
    <w:rsid w:val="008564B5"/>
    <w:rsid w:val="0085659E"/>
    <w:rsid w:val="00856722"/>
    <w:rsid w:val="00856C86"/>
    <w:rsid w:val="00857562"/>
    <w:rsid w:val="0086019C"/>
    <w:rsid w:val="00860486"/>
    <w:rsid w:val="00860574"/>
    <w:rsid w:val="00860AA3"/>
    <w:rsid w:val="008623D6"/>
    <w:rsid w:val="008629A0"/>
    <w:rsid w:val="00863F4B"/>
    <w:rsid w:val="00864E42"/>
    <w:rsid w:val="00865283"/>
    <w:rsid w:val="008653BB"/>
    <w:rsid w:val="00865444"/>
    <w:rsid w:val="00865716"/>
    <w:rsid w:val="00865A73"/>
    <w:rsid w:val="00866930"/>
    <w:rsid w:val="0086753C"/>
    <w:rsid w:val="00871B95"/>
    <w:rsid w:val="008726CC"/>
    <w:rsid w:val="008729FE"/>
    <w:rsid w:val="008731A6"/>
    <w:rsid w:val="008750AE"/>
    <w:rsid w:val="0087653B"/>
    <w:rsid w:val="00877E2A"/>
    <w:rsid w:val="008809AA"/>
    <w:rsid w:val="00880DE4"/>
    <w:rsid w:val="008816B1"/>
    <w:rsid w:val="00883560"/>
    <w:rsid w:val="00883BE1"/>
    <w:rsid w:val="00883E55"/>
    <w:rsid w:val="008840A2"/>
    <w:rsid w:val="008841B4"/>
    <w:rsid w:val="008848E6"/>
    <w:rsid w:val="00884C64"/>
    <w:rsid w:val="00884F3B"/>
    <w:rsid w:val="0088589F"/>
    <w:rsid w:val="00886936"/>
    <w:rsid w:val="00886AAB"/>
    <w:rsid w:val="00887223"/>
    <w:rsid w:val="00890048"/>
    <w:rsid w:val="0089016A"/>
    <w:rsid w:val="008901B0"/>
    <w:rsid w:val="00890BAA"/>
    <w:rsid w:val="00891729"/>
    <w:rsid w:val="00891D47"/>
    <w:rsid w:val="00891D68"/>
    <w:rsid w:val="00893303"/>
    <w:rsid w:val="0089346B"/>
    <w:rsid w:val="008935B5"/>
    <w:rsid w:val="0089418D"/>
    <w:rsid w:val="008946DB"/>
    <w:rsid w:val="00894AB5"/>
    <w:rsid w:val="008954BB"/>
    <w:rsid w:val="00895632"/>
    <w:rsid w:val="008956A4"/>
    <w:rsid w:val="008956C1"/>
    <w:rsid w:val="00897119"/>
    <w:rsid w:val="00897AC3"/>
    <w:rsid w:val="008A028C"/>
    <w:rsid w:val="008A0E6F"/>
    <w:rsid w:val="008A1322"/>
    <w:rsid w:val="008A1F13"/>
    <w:rsid w:val="008A281D"/>
    <w:rsid w:val="008A2999"/>
    <w:rsid w:val="008A2ADA"/>
    <w:rsid w:val="008A3906"/>
    <w:rsid w:val="008A4259"/>
    <w:rsid w:val="008A4440"/>
    <w:rsid w:val="008A45C3"/>
    <w:rsid w:val="008A46FC"/>
    <w:rsid w:val="008A4A84"/>
    <w:rsid w:val="008A569A"/>
    <w:rsid w:val="008A6768"/>
    <w:rsid w:val="008A6AD3"/>
    <w:rsid w:val="008A74B6"/>
    <w:rsid w:val="008A77E8"/>
    <w:rsid w:val="008B002C"/>
    <w:rsid w:val="008B13D0"/>
    <w:rsid w:val="008B3FC6"/>
    <w:rsid w:val="008B4EAD"/>
    <w:rsid w:val="008B5223"/>
    <w:rsid w:val="008B5445"/>
    <w:rsid w:val="008B5D02"/>
    <w:rsid w:val="008B6D90"/>
    <w:rsid w:val="008B6DA0"/>
    <w:rsid w:val="008B6E26"/>
    <w:rsid w:val="008C08A3"/>
    <w:rsid w:val="008C0EC2"/>
    <w:rsid w:val="008C1B57"/>
    <w:rsid w:val="008C2D9D"/>
    <w:rsid w:val="008C36CC"/>
    <w:rsid w:val="008C3786"/>
    <w:rsid w:val="008C37C0"/>
    <w:rsid w:val="008C3DAE"/>
    <w:rsid w:val="008C4917"/>
    <w:rsid w:val="008C557F"/>
    <w:rsid w:val="008C5615"/>
    <w:rsid w:val="008C5729"/>
    <w:rsid w:val="008C6871"/>
    <w:rsid w:val="008C6890"/>
    <w:rsid w:val="008C69E4"/>
    <w:rsid w:val="008C6AF2"/>
    <w:rsid w:val="008D052C"/>
    <w:rsid w:val="008D0D4A"/>
    <w:rsid w:val="008D1693"/>
    <w:rsid w:val="008D16F4"/>
    <w:rsid w:val="008D31B8"/>
    <w:rsid w:val="008D34DE"/>
    <w:rsid w:val="008D3AF6"/>
    <w:rsid w:val="008D3BD3"/>
    <w:rsid w:val="008D43A9"/>
    <w:rsid w:val="008D5514"/>
    <w:rsid w:val="008D7665"/>
    <w:rsid w:val="008D7C50"/>
    <w:rsid w:val="008E18DC"/>
    <w:rsid w:val="008E27BA"/>
    <w:rsid w:val="008E289D"/>
    <w:rsid w:val="008E3A78"/>
    <w:rsid w:val="008E3E0D"/>
    <w:rsid w:val="008E49C1"/>
    <w:rsid w:val="008E5F7D"/>
    <w:rsid w:val="008E6643"/>
    <w:rsid w:val="008E677D"/>
    <w:rsid w:val="008E67BC"/>
    <w:rsid w:val="008E6BEE"/>
    <w:rsid w:val="008E7260"/>
    <w:rsid w:val="008E7941"/>
    <w:rsid w:val="008E7F48"/>
    <w:rsid w:val="008F097D"/>
    <w:rsid w:val="008F1060"/>
    <w:rsid w:val="008F185B"/>
    <w:rsid w:val="008F239A"/>
    <w:rsid w:val="008F33FD"/>
    <w:rsid w:val="008F42A2"/>
    <w:rsid w:val="008F4434"/>
    <w:rsid w:val="008F484D"/>
    <w:rsid w:val="008F566F"/>
    <w:rsid w:val="008F6429"/>
    <w:rsid w:val="008F6739"/>
    <w:rsid w:val="008F6BD9"/>
    <w:rsid w:val="008F6CD3"/>
    <w:rsid w:val="008F76B6"/>
    <w:rsid w:val="008F7CAA"/>
    <w:rsid w:val="00900336"/>
    <w:rsid w:val="00900543"/>
    <w:rsid w:val="0090095A"/>
    <w:rsid w:val="00901045"/>
    <w:rsid w:val="009018EA"/>
    <w:rsid w:val="00901E53"/>
    <w:rsid w:val="00901F12"/>
    <w:rsid w:val="0090259A"/>
    <w:rsid w:val="00903A33"/>
    <w:rsid w:val="00903C95"/>
    <w:rsid w:val="00904846"/>
    <w:rsid w:val="00905110"/>
    <w:rsid w:val="00905234"/>
    <w:rsid w:val="009066C4"/>
    <w:rsid w:val="00907288"/>
    <w:rsid w:val="00907F9A"/>
    <w:rsid w:val="00910A85"/>
    <w:rsid w:val="00910ACD"/>
    <w:rsid w:val="00910AE7"/>
    <w:rsid w:val="00910B67"/>
    <w:rsid w:val="00912B8B"/>
    <w:rsid w:val="00913110"/>
    <w:rsid w:val="0091381B"/>
    <w:rsid w:val="00913982"/>
    <w:rsid w:val="00913AA6"/>
    <w:rsid w:val="009140A6"/>
    <w:rsid w:val="0091438C"/>
    <w:rsid w:val="009145EC"/>
    <w:rsid w:val="0091501A"/>
    <w:rsid w:val="00915FDC"/>
    <w:rsid w:val="00916BBD"/>
    <w:rsid w:val="00916EC0"/>
    <w:rsid w:val="009173D2"/>
    <w:rsid w:val="00917C68"/>
    <w:rsid w:val="0092121B"/>
    <w:rsid w:val="00921BB5"/>
    <w:rsid w:val="00923668"/>
    <w:rsid w:val="009243FB"/>
    <w:rsid w:val="00925143"/>
    <w:rsid w:val="009253A4"/>
    <w:rsid w:val="009254CD"/>
    <w:rsid w:val="00925BF1"/>
    <w:rsid w:val="009264FB"/>
    <w:rsid w:val="00926AB3"/>
    <w:rsid w:val="00927174"/>
    <w:rsid w:val="0093005F"/>
    <w:rsid w:val="00931446"/>
    <w:rsid w:val="009328B4"/>
    <w:rsid w:val="009328B7"/>
    <w:rsid w:val="009330CE"/>
    <w:rsid w:val="00933E34"/>
    <w:rsid w:val="0093539F"/>
    <w:rsid w:val="0093640C"/>
    <w:rsid w:val="00937556"/>
    <w:rsid w:val="009376AE"/>
    <w:rsid w:val="00940FDD"/>
    <w:rsid w:val="0094159D"/>
    <w:rsid w:val="009419CC"/>
    <w:rsid w:val="00942543"/>
    <w:rsid w:val="0094267D"/>
    <w:rsid w:val="00943012"/>
    <w:rsid w:val="00944102"/>
    <w:rsid w:val="00944358"/>
    <w:rsid w:val="00945ECC"/>
    <w:rsid w:val="009465CB"/>
    <w:rsid w:val="009472E2"/>
    <w:rsid w:val="00950562"/>
    <w:rsid w:val="009505E1"/>
    <w:rsid w:val="00950D7D"/>
    <w:rsid w:val="00953614"/>
    <w:rsid w:val="0095364F"/>
    <w:rsid w:val="00953D12"/>
    <w:rsid w:val="00954625"/>
    <w:rsid w:val="00954EB1"/>
    <w:rsid w:val="00955277"/>
    <w:rsid w:val="0095569A"/>
    <w:rsid w:val="00955A65"/>
    <w:rsid w:val="00955EE7"/>
    <w:rsid w:val="00956859"/>
    <w:rsid w:val="00956A2D"/>
    <w:rsid w:val="00956A80"/>
    <w:rsid w:val="00957B70"/>
    <w:rsid w:val="009607A4"/>
    <w:rsid w:val="00962240"/>
    <w:rsid w:val="00962881"/>
    <w:rsid w:val="00962B2B"/>
    <w:rsid w:val="0096321D"/>
    <w:rsid w:val="009632BB"/>
    <w:rsid w:val="00963321"/>
    <w:rsid w:val="0096419E"/>
    <w:rsid w:val="0096440C"/>
    <w:rsid w:val="00964A54"/>
    <w:rsid w:val="009654AE"/>
    <w:rsid w:val="00965944"/>
    <w:rsid w:val="00965A41"/>
    <w:rsid w:val="00965D70"/>
    <w:rsid w:val="00966377"/>
    <w:rsid w:val="009663DA"/>
    <w:rsid w:val="00966629"/>
    <w:rsid w:val="0096701F"/>
    <w:rsid w:val="0096795A"/>
    <w:rsid w:val="009711F4"/>
    <w:rsid w:val="009718FE"/>
    <w:rsid w:val="00971C48"/>
    <w:rsid w:val="009721D9"/>
    <w:rsid w:val="0097285F"/>
    <w:rsid w:val="00972931"/>
    <w:rsid w:val="00972AC2"/>
    <w:rsid w:val="00972FAC"/>
    <w:rsid w:val="0097371E"/>
    <w:rsid w:val="009748D1"/>
    <w:rsid w:val="00974CA6"/>
    <w:rsid w:val="00975F35"/>
    <w:rsid w:val="009760AD"/>
    <w:rsid w:val="0097624F"/>
    <w:rsid w:val="00976548"/>
    <w:rsid w:val="00976B2A"/>
    <w:rsid w:val="00977EF3"/>
    <w:rsid w:val="0098093B"/>
    <w:rsid w:val="00980AC6"/>
    <w:rsid w:val="00980EFE"/>
    <w:rsid w:val="00981B92"/>
    <w:rsid w:val="00982610"/>
    <w:rsid w:val="0098272F"/>
    <w:rsid w:val="00983306"/>
    <w:rsid w:val="0098509D"/>
    <w:rsid w:val="009852D4"/>
    <w:rsid w:val="009855A6"/>
    <w:rsid w:val="00985727"/>
    <w:rsid w:val="00985A31"/>
    <w:rsid w:val="00985EAD"/>
    <w:rsid w:val="00986112"/>
    <w:rsid w:val="009861ED"/>
    <w:rsid w:val="009862E9"/>
    <w:rsid w:val="00986326"/>
    <w:rsid w:val="00986D54"/>
    <w:rsid w:val="009907FE"/>
    <w:rsid w:val="00990C79"/>
    <w:rsid w:val="009911D0"/>
    <w:rsid w:val="00992530"/>
    <w:rsid w:val="00992ED5"/>
    <w:rsid w:val="00992FC7"/>
    <w:rsid w:val="009931AB"/>
    <w:rsid w:val="00993EE0"/>
    <w:rsid w:val="00994063"/>
    <w:rsid w:val="0099406A"/>
    <w:rsid w:val="00994181"/>
    <w:rsid w:val="00994843"/>
    <w:rsid w:val="009952FB"/>
    <w:rsid w:val="00995B23"/>
    <w:rsid w:val="00995BC0"/>
    <w:rsid w:val="0099600D"/>
    <w:rsid w:val="00996178"/>
    <w:rsid w:val="00996C79"/>
    <w:rsid w:val="009A086E"/>
    <w:rsid w:val="009A13AA"/>
    <w:rsid w:val="009A1B3C"/>
    <w:rsid w:val="009A1D86"/>
    <w:rsid w:val="009A1E5E"/>
    <w:rsid w:val="009A2E89"/>
    <w:rsid w:val="009A3F90"/>
    <w:rsid w:val="009A6400"/>
    <w:rsid w:val="009A6867"/>
    <w:rsid w:val="009A6C92"/>
    <w:rsid w:val="009B0D5A"/>
    <w:rsid w:val="009B12D7"/>
    <w:rsid w:val="009B1A0E"/>
    <w:rsid w:val="009B1B32"/>
    <w:rsid w:val="009B1D0B"/>
    <w:rsid w:val="009B47E4"/>
    <w:rsid w:val="009B48D8"/>
    <w:rsid w:val="009B4CBD"/>
    <w:rsid w:val="009B5464"/>
    <w:rsid w:val="009B5EA1"/>
    <w:rsid w:val="009B6DFE"/>
    <w:rsid w:val="009B7018"/>
    <w:rsid w:val="009B7B1B"/>
    <w:rsid w:val="009C0884"/>
    <w:rsid w:val="009C0E61"/>
    <w:rsid w:val="009C1150"/>
    <w:rsid w:val="009C1B8B"/>
    <w:rsid w:val="009C20E8"/>
    <w:rsid w:val="009C259C"/>
    <w:rsid w:val="009C2808"/>
    <w:rsid w:val="009C2D35"/>
    <w:rsid w:val="009C3027"/>
    <w:rsid w:val="009C344B"/>
    <w:rsid w:val="009C5719"/>
    <w:rsid w:val="009C5733"/>
    <w:rsid w:val="009C5993"/>
    <w:rsid w:val="009C62D4"/>
    <w:rsid w:val="009C64A5"/>
    <w:rsid w:val="009C77EF"/>
    <w:rsid w:val="009D040E"/>
    <w:rsid w:val="009D1605"/>
    <w:rsid w:val="009D1B2D"/>
    <w:rsid w:val="009D1BDE"/>
    <w:rsid w:val="009D20DA"/>
    <w:rsid w:val="009D2500"/>
    <w:rsid w:val="009D2748"/>
    <w:rsid w:val="009D2F81"/>
    <w:rsid w:val="009D3347"/>
    <w:rsid w:val="009D3823"/>
    <w:rsid w:val="009D3C7A"/>
    <w:rsid w:val="009D3C82"/>
    <w:rsid w:val="009D5CB5"/>
    <w:rsid w:val="009D6616"/>
    <w:rsid w:val="009D67D3"/>
    <w:rsid w:val="009D6951"/>
    <w:rsid w:val="009D7A7C"/>
    <w:rsid w:val="009D7E0B"/>
    <w:rsid w:val="009E00EE"/>
    <w:rsid w:val="009E047B"/>
    <w:rsid w:val="009E0A22"/>
    <w:rsid w:val="009E0D38"/>
    <w:rsid w:val="009E122E"/>
    <w:rsid w:val="009E12C7"/>
    <w:rsid w:val="009E20F0"/>
    <w:rsid w:val="009E31AE"/>
    <w:rsid w:val="009E3247"/>
    <w:rsid w:val="009E3503"/>
    <w:rsid w:val="009E3F43"/>
    <w:rsid w:val="009E45EB"/>
    <w:rsid w:val="009E49A1"/>
    <w:rsid w:val="009E4F89"/>
    <w:rsid w:val="009E56C4"/>
    <w:rsid w:val="009E603E"/>
    <w:rsid w:val="009E66FB"/>
    <w:rsid w:val="009E7613"/>
    <w:rsid w:val="009F0027"/>
    <w:rsid w:val="009F06C4"/>
    <w:rsid w:val="009F0A4C"/>
    <w:rsid w:val="009F0FF4"/>
    <w:rsid w:val="009F1754"/>
    <w:rsid w:val="009F2455"/>
    <w:rsid w:val="009F28B7"/>
    <w:rsid w:val="009F2E45"/>
    <w:rsid w:val="009F315C"/>
    <w:rsid w:val="009F382F"/>
    <w:rsid w:val="009F3AFC"/>
    <w:rsid w:val="009F4190"/>
    <w:rsid w:val="009F43FB"/>
    <w:rsid w:val="009F4CA2"/>
    <w:rsid w:val="009F556D"/>
    <w:rsid w:val="009F6A27"/>
    <w:rsid w:val="009F730B"/>
    <w:rsid w:val="009F7C37"/>
    <w:rsid w:val="00A00115"/>
    <w:rsid w:val="00A00FA3"/>
    <w:rsid w:val="00A0151C"/>
    <w:rsid w:val="00A0154B"/>
    <w:rsid w:val="00A01CBA"/>
    <w:rsid w:val="00A02094"/>
    <w:rsid w:val="00A02662"/>
    <w:rsid w:val="00A033E2"/>
    <w:rsid w:val="00A045C2"/>
    <w:rsid w:val="00A04963"/>
    <w:rsid w:val="00A05039"/>
    <w:rsid w:val="00A0504C"/>
    <w:rsid w:val="00A053B3"/>
    <w:rsid w:val="00A05D81"/>
    <w:rsid w:val="00A06463"/>
    <w:rsid w:val="00A07068"/>
    <w:rsid w:val="00A07D92"/>
    <w:rsid w:val="00A10003"/>
    <w:rsid w:val="00A116DC"/>
    <w:rsid w:val="00A117E2"/>
    <w:rsid w:val="00A12657"/>
    <w:rsid w:val="00A12672"/>
    <w:rsid w:val="00A127B3"/>
    <w:rsid w:val="00A1299E"/>
    <w:rsid w:val="00A13127"/>
    <w:rsid w:val="00A15C77"/>
    <w:rsid w:val="00A161BE"/>
    <w:rsid w:val="00A171DB"/>
    <w:rsid w:val="00A171EA"/>
    <w:rsid w:val="00A176E1"/>
    <w:rsid w:val="00A17B64"/>
    <w:rsid w:val="00A17F35"/>
    <w:rsid w:val="00A20060"/>
    <w:rsid w:val="00A203E1"/>
    <w:rsid w:val="00A211D9"/>
    <w:rsid w:val="00A21B50"/>
    <w:rsid w:val="00A23B88"/>
    <w:rsid w:val="00A23ED5"/>
    <w:rsid w:val="00A24A8F"/>
    <w:rsid w:val="00A25077"/>
    <w:rsid w:val="00A250E2"/>
    <w:rsid w:val="00A26EB7"/>
    <w:rsid w:val="00A26F11"/>
    <w:rsid w:val="00A3107D"/>
    <w:rsid w:val="00A3173E"/>
    <w:rsid w:val="00A31E51"/>
    <w:rsid w:val="00A31F30"/>
    <w:rsid w:val="00A320C1"/>
    <w:rsid w:val="00A334D9"/>
    <w:rsid w:val="00A35061"/>
    <w:rsid w:val="00A357E9"/>
    <w:rsid w:val="00A36DC1"/>
    <w:rsid w:val="00A379E8"/>
    <w:rsid w:val="00A37AD0"/>
    <w:rsid w:val="00A37F85"/>
    <w:rsid w:val="00A40513"/>
    <w:rsid w:val="00A407B8"/>
    <w:rsid w:val="00A40B37"/>
    <w:rsid w:val="00A40B89"/>
    <w:rsid w:val="00A40D2E"/>
    <w:rsid w:val="00A414BD"/>
    <w:rsid w:val="00A41960"/>
    <w:rsid w:val="00A41BC3"/>
    <w:rsid w:val="00A42002"/>
    <w:rsid w:val="00A42C8F"/>
    <w:rsid w:val="00A43DCD"/>
    <w:rsid w:val="00A45080"/>
    <w:rsid w:val="00A4544B"/>
    <w:rsid w:val="00A45835"/>
    <w:rsid w:val="00A45EE5"/>
    <w:rsid w:val="00A46578"/>
    <w:rsid w:val="00A46ECE"/>
    <w:rsid w:val="00A473A3"/>
    <w:rsid w:val="00A47633"/>
    <w:rsid w:val="00A478A9"/>
    <w:rsid w:val="00A47C14"/>
    <w:rsid w:val="00A505CB"/>
    <w:rsid w:val="00A5064A"/>
    <w:rsid w:val="00A52D00"/>
    <w:rsid w:val="00A5323D"/>
    <w:rsid w:val="00A53A18"/>
    <w:rsid w:val="00A53E31"/>
    <w:rsid w:val="00A542FA"/>
    <w:rsid w:val="00A54A40"/>
    <w:rsid w:val="00A55C1D"/>
    <w:rsid w:val="00A570CC"/>
    <w:rsid w:val="00A576F7"/>
    <w:rsid w:val="00A57AC9"/>
    <w:rsid w:val="00A6082F"/>
    <w:rsid w:val="00A618BC"/>
    <w:rsid w:val="00A64C63"/>
    <w:rsid w:val="00A6541B"/>
    <w:rsid w:val="00A664CF"/>
    <w:rsid w:val="00A66E1E"/>
    <w:rsid w:val="00A66F9D"/>
    <w:rsid w:val="00A67BDD"/>
    <w:rsid w:val="00A70BCF"/>
    <w:rsid w:val="00A70D17"/>
    <w:rsid w:val="00A7179C"/>
    <w:rsid w:val="00A72DBB"/>
    <w:rsid w:val="00A73B01"/>
    <w:rsid w:val="00A74620"/>
    <w:rsid w:val="00A74B86"/>
    <w:rsid w:val="00A74F90"/>
    <w:rsid w:val="00A751B2"/>
    <w:rsid w:val="00A75F9F"/>
    <w:rsid w:val="00A761BD"/>
    <w:rsid w:val="00A76C91"/>
    <w:rsid w:val="00A77891"/>
    <w:rsid w:val="00A77B13"/>
    <w:rsid w:val="00A80DE1"/>
    <w:rsid w:val="00A814B5"/>
    <w:rsid w:val="00A818CC"/>
    <w:rsid w:val="00A8255B"/>
    <w:rsid w:val="00A826ED"/>
    <w:rsid w:val="00A82A0D"/>
    <w:rsid w:val="00A83294"/>
    <w:rsid w:val="00A83414"/>
    <w:rsid w:val="00A83560"/>
    <w:rsid w:val="00A844C9"/>
    <w:rsid w:val="00A84906"/>
    <w:rsid w:val="00A84A9A"/>
    <w:rsid w:val="00A84C42"/>
    <w:rsid w:val="00A85CA2"/>
    <w:rsid w:val="00A85CF5"/>
    <w:rsid w:val="00A8664F"/>
    <w:rsid w:val="00A866D4"/>
    <w:rsid w:val="00A86DEF"/>
    <w:rsid w:val="00A86F86"/>
    <w:rsid w:val="00A873C5"/>
    <w:rsid w:val="00A87887"/>
    <w:rsid w:val="00A879C5"/>
    <w:rsid w:val="00A87E9E"/>
    <w:rsid w:val="00A87FE9"/>
    <w:rsid w:val="00A9022B"/>
    <w:rsid w:val="00A905FD"/>
    <w:rsid w:val="00A90A33"/>
    <w:rsid w:val="00A91069"/>
    <w:rsid w:val="00A91F14"/>
    <w:rsid w:val="00A92438"/>
    <w:rsid w:val="00A92668"/>
    <w:rsid w:val="00A92836"/>
    <w:rsid w:val="00A9290C"/>
    <w:rsid w:val="00A92B87"/>
    <w:rsid w:val="00A930DB"/>
    <w:rsid w:val="00A949A3"/>
    <w:rsid w:val="00A95012"/>
    <w:rsid w:val="00A95892"/>
    <w:rsid w:val="00A9787E"/>
    <w:rsid w:val="00AA048A"/>
    <w:rsid w:val="00AA081F"/>
    <w:rsid w:val="00AA090E"/>
    <w:rsid w:val="00AA1413"/>
    <w:rsid w:val="00AA1933"/>
    <w:rsid w:val="00AA1F3A"/>
    <w:rsid w:val="00AA2622"/>
    <w:rsid w:val="00AA30ED"/>
    <w:rsid w:val="00AA4376"/>
    <w:rsid w:val="00AA4E80"/>
    <w:rsid w:val="00AA5CCC"/>
    <w:rsid w:val="00AA6392"/>
    <w:rsid w:val="00AA66BB"/>
    <w:rsid w:val="00AA6F78"/>
    <w:rsid w:val="00AA75EA"/>
    <w:rsid w:val="00AA763B"/>
    <w:rsid w:val="00AB080E"/>
    <w:rsid w:val="00AB1ED0"/>
    <w:rsid w:val="00AB255A"/>
    <w:rsid w:val="00AB317F"/>
    <w:rsid w:val="00AB37AA"/>
    <w:rsid w:val="00AB4296"/>
    <w:rsid w:val="00AB42A2"/>
    <w:rsid w:val="00AB446E"/>
    <w:rsid w:val="00AB5097"/>
    <w:rsid w:val="00AB5A3C"/>
    <w:rsid w:val="00AB68A3"/>
    <w:rsid w:val="00AB7999"/>
    <w:rsid w:val="00AB7E43"/>
    <w:rsid w:val="00AC002A"/>
    <w:rsid w:val="00AC05A9"/>
    <w:rsid w:val="00AC160E"/>
    <w:rsid w:val="00AC1B8B"/>
    <w:rsid w:val="00AC1C19"/>
    <w:rsid w:val="00AC2596"/>
    <w:rsid w:val="00AC26FC"/>
    <w:rsid w:val="00AC3A48"/>
    <w:rsid w:val="00AC4787"/>
    <w:rsid w:val="00AC495C"/>
    <w:rsid w:val="00AC4F07"/>
    <w:rsid w:val="00AC5061"/>
    <w:rsid w:val="00AC50C8"/>
    <w:rsid w:val="00AC547F"/>
    <w:rsid w:val="00AC555B"/>
    <w:rsid w:val="00AC5C35"/>
    <w:rsid w:val="00AC5C4D"/>
    <w:rsid w:val="00AC5F9B"/>
    <w:rsid w:val="00AC632A"/>
    <w:rsid w:val="00AC6A30"/>
    <w:rsid w:val="00AC7E35"/>
    <w:rsid w:val="00AD0BFF"/>
    <w:rsid w:val="00AD147B"/>
    <w:rsid w:val="00AD186C"/>
    <w:rsid w:val="00AD204E"/>
    <w:rsid w:val="00AD21BE"/>
    <w:rsid w:val="00AD2B25"/>
    <w:rsid w:val="00AD3214"/>
    <w:rsid w:val="00AD4408"/>
    <w:rsid w:val="00AD5222"/>
    <w:rsid w:val="00AD5926"/>
    <w:rsid w:val="00AD5A83"/>
    <w:rsid w:val="00AD5ACD"/>
    <w:rsid w:val="00AD5DCE"/>
    <w:rsid w:val="00AD7DAC"/>
    <w:rsid w:val="00AE0C23"/>
    <w:rsid w:val="00AE20B9"/>
    <w:rsid w:val="00AE3E5E"/>
    <w:rsid w:val="00AE4A43"/>
    <w:rsid w:val="00AE5B70"/>
    <w:rsid w:val="00AE63B8"/>
    <w:rsid w:val="00AE66E9"/>
    <w:rsid w:val="00AE66EE"/>
    <w:rsid w:val="00AE6D47"/>
    <w:rsid w:val="00AE7A8E"/>
    <w:rsid w:val="00AF02FB"/>
    <w:rsid w:val="00AF0737"/>
    <w:rsid w:val="00AF0C69"/>
    <w:rsid w:val="00AF0DB1"/>
    <w:rsid w:val="00AF12A9"/>
    <w:rsid w:val="00AF1718"/>
    <w:rsid w:val="00AF1E8A"/>
    <w:rsid w:val="00AF1FB7"/>
    <w:rsid w:val="00AF2282"/>
    <w:rsid w:val="00AF32F0"/>
    <w:rsid w:val="00AF3E72"/>
    <w:rsid w:val="00AF3E7E"/>
    <w:rsid w:val="00AF3F30"/>
    <w:rsid w:val="00AF45DA"/>
    <w:rsid w:val="00AF574B"/>
    <w:rsid w:val="00AF6095"/>
    <w:rsid w:val="00AF652F"/>
    <w:rsid w:val="00AF727A"/>
    <w:rsid w:val="00AF7BA9"/>
    <w:rsid w:val="00B002C2"/>
    <w:rsid w:val="00B00850"/>
    <w:rsid w:val="00B01115"/>
    <w:rsid w:val="00B016EF"/>
    <w:rsid w:val="00B03157"/>
    <w:rsid w:val="00B032BD"/>
    <w:rsid w:val="00B03315"/>
    <w:rsid w:val="00B0394B"/>
    <w:rsid w:val="00B03D66"/>
    <w:rsid w:val="00B03FFB"/>
    <w:rsid w:val="00B04299"/>
    <w:rsid w:val="00B04899"/>
    <w:rsid w:val="00B04D56"/>
    <w:rsid w:val="00B0680A"/>
    <w:rsid w:val="00B06925"/>
    <w:rsid w:val="00B077F6"/>
    <w:rsid w:val="00B078B3"/>
    <w:rsid w:val="00B10913"/>
    <w:rsid w:val="00B10B28"/>
    <w:rsid w:val="00B120DA"/>
    <w:rsid w:val="00B12101"/>
    <w:rsid w:val="00B12A82"/>
    <w:rsid w:val="00B133BC"/>
    <w:rsid w:val="00B13832"/>
    <w:rsid w:val="00B13BA0"/>
    <w:rsid w:val="00B13D15"/>
    <w:rsid w:val="00B1559E"/>
    <w:rsid w:val="00B155F4"/>
    <w:rsid w:val="00B15723"/>
    <w:rsid w:val="00B15B1B"/>
    <w:rsid w:val="00B15B6A"/>
    <w:rsid w:val="00B16DDD"/>
    <w:rsid w:val="00B17DEA"/>
    <w:rsid w:val="00B17DFE"/>
    <w:rsid w:val="00B20BD5"/>
    <w:rsid w:val="00B20FF7"/>
    <w:rsid w:val="00B2165D"/>
    <w:rsid w:val="00B216AC"/>
    <w:rsid w:val="00B22055"/>
    <w:rsid w:val="00B22CD2"/>
    <w:rsid w:val="00B22E27"/>
    <w:rsid w:val="00B231CC"/>
    <w:rsid w:val="00B23411"/>
    <w:rsid w:val="00B23C26"/>
    <w:rsid w:val="00B23D88"/>
    <w:rsid w:val="00B25805"/>
    <w:rsid w:val="00B26CF2"/>
    <w:rsid w:val="00B276FE"/>
    <w:rsid w:val="00B27B02"/>
    <w:rsid w:val="00B27DF8"/>
    <w:rsid w:val="00B308F0"/>
    <w:rsid w:val="00B30F7D"/>
    <w:rsid w:val="00B31033"/>
    <w:rsid w:val="00B31134"/>
    <w:rsid w:val="00B327CC"/>
    <w:rsid w:val="00B32DA0"/>
    <w:rsid w:val="00B32FE0"/>
    <w:rsid w:val="00B331E8"/>
    <w:rsid w:val="00B33543"/>
    <w:rsid w:val="00B33989"/>
    <w:rsid w:val="00B34133"/>
    <w:rsid w:val="00B3449B"/>
    <w:rsid w:val="00B3528C"/>
    <w:rsid w:val="00B353A5"/>
    <w:rsid w:val="00B365D2"/>
    <w:rsid w:val="00B36B1E"/>
    <w:rsid w:val="00B36FA2"/>
    <w:rsid w:val="00B37772"/>
    <w:rsid w:val="00B4058D"/>
    <w:rsid w:val="00B40747"/>
    <w:rsid w:val="00B41D94"/>
    <w:rsid w:val="00B425E7"/>
    <w:rsid w:val="00B4263D"/>
    <w:rsid w:val="00B43398"/>
    <w:rsid w:val="00B43EEA"/>
    <w:rsid w:val="00B441E9"/>
    <w:rsid w:val="00B44941"/>
    <w:rsid w:val="00B462F3"/>
    <w:rsid w:val="00B463DF"/>
    <w:rsid w:val="00B46F8D"/>
    <w:rsid w:val="00B470DD"/>
    <w:rsid w:val="00B474E7"/>
    <w:rsid w:val="00B47F6C"/>
    <w:rsid w:val="00B50073"/>
    <w:rsid w:val="00B5168B"/>
    <w:rsid w:val="00B52665"/>
    <w:rsid w:val="00B531C7"/>
    <w:rsid w:val="00B538AE"/>
    <w:rsid w:val="00B54A2F"/>
    <w:rsid w:val="00B54F78"/>
    <w:rsid w:val="00B5649B"/>
    <w:rsid w:val="00B56B91"/>
    <w:rsid w:val="00B56F1A"/>
    <w:rsid w:val="00B57349"/>
    <w:rsid w:val="00B575CE"/>
    <w:rsid w:val="00B6030B"/>
    <w:rsid w:val="00B61F56"/>
    <w:rsid w:val="00B63523"/>
    <w:rsid w:val="00B641FE"/>
    <w:rsid w:val="00B64283"/>
    <w:rsid w:val="00B64FA4"/>
    <w:rsid w:val="00B6559C"/>
    <w:rsid w:val="00B662CB"/>
    <w:rsid w:val="00B662EF"/>
    <w:rsid w:val="00B66992"/>
    <w:rsid w:val="00B66C9A"/>
    <w:rsid w:val="00B67319"/>
    <w:rsid w:val="00B67756"/>
    <w:rsid w:val="00B70934"/>
    <w:rsid w:val="00B70C3F"/>
    <w:rsid w:val="00B71559"/>
    <w:rsid w:val="00B715E1"/>
    <w:rsid w:val="00B71628"/>
    <w:rsid w:val="00B71DA7"/>
    <w:rsid w:val="00B7200E"/>
    <w:rsid w:val="00B7347F"/>
    <w:rsid w:val="00B73DCD"/>
    <w:rsid w:val="00B73F5E"/>
    <w:rsid w:val="00B740FC"/>
    <w:rsid w:val="00B747C8"/>
    <w:rsid w:val="00B74E77"/>
    <w:rsid w:val="00B752C5"/>
    <w:rsid w:val="00B7553E"/>
    <w:rsid w:val="00B7564F"/>
    <w:rsid w:val="00B75DD7"/>
    <w:rsid w:val="00B766F9"/>
    <w:rsid w:val="00B774B2"/>
    <w:rsid w:val="00B805E4"/>
    <w:rsid w:val="00B81144"/>
    <w:rsid w:val="00B81169"/>
    <w:rsid w:val="00B811E1"/>
    <w:rsid w:val="00B8191B"/>
    <w:rsid w:val="00B81E9E"/>
    <w:rsid w:val="00B82152"/>
    <w:rsid w:val="00B821C9"/>
    <w:rsid w:val="00B8292B"/>
    <w:rsid w:val="00B8347B"/>
    <w:rsid w:val="00B83633"/>
    <w:rsid w:val="00B83711"/>
    <w:rsid w:val="00B86992"/>
    <w:rsid w:val="00B86FB9"/>
    <w:rsid w:val="00B877E0"/>
    <w:rsid w:val="00B87A9C"/>
    <w:rsid w:val="00B9092A"/>
    <w:rsid w:val="00B90B91"/>
    <w:rsid w:val="00B90D54"/>
    <w:rsid w:val="00B91049"/>
    <w:rsid w:val="00B911C2"/>
    <w:rsid w:val="00B9193D"/>
    <w:rsid w:val="00B91B0A"/>
    <w:rsid w:val="00B91E55"/>
    <w:rsid w:val="00B931F4"/>
    <w:rsid w:val="00B93296"/>
    <w:rsid w:val="00B932A7"/>
    <w:rsid w:val="00B93C70"/>
    <w:rsid w:val="00B94516"/>
    <w:rsid w:val="00B94E17"/>
    <w:rsid w:val="00B953BC"/>
    <w:rsid w:val="00B95435"/>
    <w:rsid w:val="00B9549A"/>
    <w:rsid w:val="00B95A70"/>
    <w:rsid w:val="00B96589"/>
    <w:rsid w:val="00B97DA4"/>
    <w:rsid w:val="00BA0C66"/>
    <w:rsid w:val="00BA1DEB"/>
    <w:rsid w:val="00BA2C97"/>
    <w:rsid w:val="00BA2D44"/>
    <w:rsid w:val="00BA2F2E"/>
    <w:rsid w:val="00BA3C41"/>
    <w:rsid w:val="00BA40AE"/>
    <w:rsid w:val="00BA40E9"/>
    <w:rsid w:val="00BA413D"/>
    <w:rsid w:val="00BA4436"/>
    <w:rsid w:val="00BA4D61"/>
    <w:rsid w:val="00BA4E67"/>
    <w:rsid w:val="00BA652F"/>
    <w:rsid w:val="00BA687F"/>
    <w:rsid w:val="00BA7293"/>
    <w:rsid w:val="00BA7ABE"/>
    <w:rsid w:val="00BA7C9F"/>
    <w:rsid w:val="00BB03ED"/>
    <w:rsid w:val="00BB09B4"/>
    <w:rsid w:val="00BB1258"/>
    <w:rsid w:val="00BB157A"/>
    <w:rsid w:val="00BB19D3"/>
    <w:rsid w:val="00BB2A77"/>
    <w:rsid w:val="00BB371A"/>
    <w:rsid w:val="00BB4149"/>
    <w:rsid w:val="00BB441F"/>
    <w:rsid w:val="00BB4D63"/>
    <w:rsid w:val="00BB50FE"/>
    <w:rsid w:val="00BB55A3"/>
    <w:rsid w:val="00BB5CED"/>
    <w:rsid w:val="00BB66C7"/>
    <w:rsid w:val="00BB6A11"/>
    <w:rsid w:val="00BB711F"/>
    <w:rsid w:val="00BB76CE"/>
    <w:rsid w:val="00BB7D4F"/>
    <w:rsid w:val="00BB7DB6"/>
    <w:rsid w:val="00BC060A"/>
    <w:rsid w:val="00BC0785"/>
    <w:rsid w:val="00BC170B"/>
    <w:rsid w:val="00BC1A2E"/>
    <w:rsid w:val="00BC1DDE"/>
    <w:rsid w:val="00BC1E09"/>
    <w:rsid w:val="00BC2D0A"/>
    <w:rsid w:val="00BC2D71"/>
    <w:rsid w:val="00BC3758"/>
    <w:rsid w:val="00BC46A8"/>
    <w:rsid w:val="00BC489F"/>
    <w:rsid w:val="00BC48CD"/>
    <w:rsid w:val="00BC5893"/>
    <w:rsid w:val="00BC5BC1"/>
    <w:rsid w:val="00BC6CE9"/>
    <w:rsid w:val="00BC7B67"/>
    <w:rsid w:val="00BD02ED"/>
    <w:rsid w:val="00BD15BA"/>
    <w:rsid w:val="00BD19B6"/>
    <w:rsid w:val="00BD2C63"/>
    <w:rsid w:val="00BD3D18"/>
    <w:rsid w:val="00BD421B"/>
    <w:rsid w:val="00BD4494"/>
    <w:rsid w:val="00BD49A6"/>
    <w:rsid w:val="00BD4D75"/>
    <w:rsid w:val="00BD5A19"/>
    <w:rsid w:val="00BD6024"/>
    <w:rsid w:val="00BD6FF3"/>
    <w:rsid w:val="00BD772C"/>
    <w:rsid w:val="00BD77D1"/>
    <w:rsid w:val="00BE0562"/>
    <w:rsid w:val="00BE08A7"/>
    <w:rsid w:val="00BE0D1A"/>
    <w:rsid w:val="00BE0D41"/>
    <w:rsid w:val="00BE0EC3"/>
    <w:rsid w:val="00BE17D1"/>
    <w:rsid w:val="00BE1838"/>
    <w:rsid w:val="00BE4E53"/>
    <w:rsid w:val="00BE54C4"/>
    <w:rsid w:val="00BE577E"/>
    <w:rsid w:val="00BE5FAF"/>
    <w:rsid w:val="00BE6D56"/>
    <w:rsid w:val="00BE7A81"/>
    <w:rsid w:val="00BE7E22"/>
    <w:rsid w:val="00BF08F0"/>
    <w:rsid w:val="00BF0A51"/>
    <w:rsid w:val="00BF0A5D"/>
    <w:rsid w:val="00BF130C"/>
    <w:rsid w:val="00BF1500"/>
    <w:rsid w:val="00BF1905"/>
    <w:rsid w:val="00BF1DD7"/>
    <w:rsid w:val="00BF263C"/>
    <w:rsid w:val="00BF2A74"/>
    <w:rsid w:val="00BF3045"/>
    <w:rsid w:val="00BF3412"/>
    <w:rsid w:val="00BF45A5"/>
    <w:rsid w:val="00BF4C22"/>
    <w:rsid w:val="00BF5F74"/>
    <w:rsid w:val="00BF5F8D"/>
    <w:rsid w:val="00BF63FC"/>
    <w:rsid w:val="00BF652B"/>
    <w:rsid w:val="00BF66A9"/>
    <w:rsid w:val="00BF6CD2"/>
    <w:rsid w:val="00BF73D9"/>
    <w:rsid w:val="00BF75CA"/>
    <w:rsid w:val="00BF7CF8"/>
    <w:rsid w:val="00C010D0"/>
    <w:rsid w:val="00C023E6"/>
    <w:rsid w:val="00C02F33"/>
    <w:rsid w:val="00C0338C"/>
    <w:rsid w:val="00C0404F"/>
    <w:rsid w:val="00C045FD"/>
    <w:rsid w:val="00C04C2A"/>
    <w:rsid w:val="00C04E15"/>
    <w:rsid w:val="00C0503E"/>
    <w:rsid w:val="00C054E1"/>
    <w:rsid w:val="00C07E76"/>
    <w:rsid w:val="00C107F0"/>
    <w:rsid w:val="00C10901"/>
    <w:rsid w:val="00C11001"/>
    <w:rsid w:val="00C111EC"/>
    <w:rsid w:val="00C11982"/>
    <w:rsid w:val="00C120A0"/>
    <w:rsid w:val="00C12923"/>
    <w:rsid w:val="00C135D6"/>
    <w:rsid w:val="00C15684"/>
    <w:rsid w:val="00C162B2"/>
    <w:rsid w:val="00C167BC"/>
    <w:rsid w:val="00C2012B"/>
    <w:rsid w:val="00C20310"/>
    <w:rsid w:val="00C207FE"/>
    <w:rsid w:val="00C2106D"/>
    <w:rsid w:val="00C21F9F"/>
    <w:rsid w:val="00C2201C"/>
    <w:rsid w:val="00C22A97"/>
    <w:rsid w:val="00C22BAF"/>
    <w:rsid w:val="00C23264"/>
    <w:rsid w:val="00C24244"/>
    <w:rsid w:val="00C24DE0"/>
    <w:rsid w:val="00C253CE"/>
    <w:rsid w:val="00C2741F"/>
    <w:rsid w:val="00C27DC8"/>
    <w:rsid w:val="00C31986"/>
    <w:rsid w:val="00C326C9"/>
    <w:rsid w:val="00C32ED3"/>
    <w:rsid w:val="00C330B3"/>
    <w:rsid w:val="00C33533"/>
    <w:rsid w:val="00C33A30"/>
    <w:rsid w:val="00C358E6"/>
    <w:rsid w:val="00C35B48"/>
    <w:rsid w:val="00C35F16"/>
    <w:rsid w:val="00C362A8"/>
    <w:rsid w:val="00C3704C"/>
    <w:rsid w:val="00C40FB3"/>
    <w:rsid w:val="00C40FDE"/>
    <w:rsid w:val="00C42318"/>
    <w:rsid w:val="00C42624"/>
    <w:rsid w:val="00C426B0"/>
    <w:rsid w:val="00C42E48"/>
    <w:rsid w:val="00C43113"/>
    <w:rsid w:val="00C43560"/>
    <w:rsid w:val="00C4391C"/>
    <w:rsid w:val="00C446CC"/>
    <w:rsid w:val="00C461CE"/>
    <w:rsid w:val="00C478C8"/>
    <w:rsid w:val="00C503E9"/>
    <w:rsid w:val="00C5073E"/>
    <w:rsid w:val="00C50CF5"/>
    <w:rsid w:val="00C51322"/>
    <w:rsid w:val="00C513D3"/>
    <w:rsid w:val="00C5176C"/>
    <w:rsid w:val="00C519D7"/>
    <w:rsid w:val="00C5299D"/>
    <w:rsid w:val="00C54B4D"/>
    <w:rsid w:val="00C57123"/>
    <w:rsid w:val="00C60AAB"/>
    <w:rsid w:val="00C615C9"/>
    <w:rsid w:val="00C61890"/>
    <w:rsid w:val="00C620CE"/>
    <w:rsid w:val="00C62194"/>
    <w:rsid w:val="00C62779"/>
    <w:rsid w:val="00C62EE2"/>
    <w:rsid w:val="00C63A07"/>
    <w:rsid w:val="00C63DAF"/>
    <w:rsid w:val="00C63F33"/>
    <w:rsid w:val="00C6410D"/>
    <w:rsid w:val="00C643F8"/>
    <w:rsid w:val="00C64A8D"/>
    <w:rsid w:val="00C6555D"/>
    <w:rsid w:val="00C66568"/>
    <w:rsid w:val="00C7092B"/>
    <w:rsid w:val="00C71737"/>
    <w:rsid w:val="00C71979"/>
    <w:rsid w:val="00C72E1E"/>
    <w:rsid w:val="00C72E5B"/>
    <w:rsid w:val="00C748ED"/>
    <w:rsid w:val="00C74A31"/>
    <w:rsid w:val="00C7523B"/>
    <w:rsid w:val="00C759BB"/>
    <w:rsid w:val="00C75ACC"/>
    <w:rsid w:val="00C75CA1"/>
    <w:rsid w:val="00C75F21"/>
    <w:rsid w:val="00C761AA"/>
    <w:rsid w:val="00C772A8"/>
    <w:rsid w:val="00C80996"/>
    <w:rsid w:val="00C8116D"/>
    <w:rsid w:val="00C81A07"/>
    <w:rsid w:val="00C81C36"/>
    <w:rsid w:val="00C833A8"/>
    <w:rsid w:val="00C846E5"/>
    <w:rsid w:val="00C86E62"/>
    <w:rsid w:val="00C86F11"/>
    <w:rsid w:val="00C87459"/>
    <w:rsid w:val="00C8776D"/>
    <w:rsid w:val="00C877E6"/>
    <w:rsid w:val="00C878B1"/>
    <w:rsid w:val="00C879AF"/>
    <w:rsid w:val="00C87B59"/>
    <w:rsid w:val="00C90807"/>
    <w:rsid w:val="00C90F6B"/>
    <w:rsid w:val="00C919BA"/>
    <w:rsid w:val="00C9286F"/>
    <w:rsid w:val="00C928D9"/>
    <w:rsid w:val="00C92980"/>
    <w:rsid w:val="00C9312A"/>
    <w:rsid w:val="00C93803"/>
    <w:rsid w:val="00C93A2B"/>
    <w:rsid w:val="00C95195"/>
    <w:rsid w:val="00C95A61"/>
    <w:rsid w:val="00C96247"/>
    <w:rsid w:val="00C9702D"/>
    <w:rsid w:val="00CA0999"/>
    <w:rsid w:val="00CA15A4"/>
    <w:rsid w:val="00CA16DB"/>
    <w:rsid w:val="00CA1730"/>
    <w:rsid w:val="00CA1F8A"/>
    <w:rsid w:val="00CA2E32"/>
    <w:rsid w:val="00CA2EF8"/>
    <w:rsid w:val="00CA2F54"/>
    <w:rsid w:val="00CA45E6"/>
    <w:rsid w:val="00CA4B76"/>
    <w:rsid w:val="00CA5AA3"/>
    <w:rsid w:val="00CA6171"/>
    <w:rsid w:val="00CA682F"/>
    <w:rsid w:val="00CA6CEB"/>
    <w:rsid w:val="00CB04E3"/>
    <w:rsid w:val="00CB05A4"/>
    <w:rsid w:val="00CB0AD6"/>
    <w:rsid w:val="00CB11D9"/>
    <w:rsid w:val="00CB12A4"/>
    <w:rsid w:val="00CB24B0"/>
    <w:rsid w:val="00CB2C56"/>
    <w:rsid w:val="00CB36BD"/>
    <w:rsid w:val="00CB3930"/>
    <w:rsid w:val="00CB4C3A"/>
    <w:rsid w:val="00CB4CFE"/>
    <w:rsid w:val="00CB55D0"/>
    <w:rsid w:val="00CB5E6F"/>
    <w:rsid w:val="00CB6005"/>
    <w:rsid w:val="00CB7AC9"/>
    <w:rsid w:val="00CB7EC3"/>
    <w:rsid w:val="00CC0B3E"/>
    <w:rsid w:val="00CC160F"/>
    <w:rsid w:val="00CC1E31"/>
    <w:rsid w:val="00CC3576"/>
    <w:rsid w:val="00CC381E"/>
    <w:rsid w:val="00CC3970"/>
    <w:rsid w:val="00CC3E42"/>
    <w:rsid w:val="00CC45AB"/>
    <w:rsid w:val="00CC499C"/>
    <w:rsid w:val="00CC4A1C"/>
    <w:rsid w:val="00CC4AF2"/>
    <w:rsid w:val="00CC4B60"/>
    <w:rsid w:val="00CC4CDC"/>
    <w:rsid w:val="00CC5164"/>
    <w:rsid w:val="00CC520A"/>
    <w:rsid w:val="00CC5AF7"/>
    <w:rsid w:val="00CC60AE"/>
    <w:rsid w:val="00CC6118"/>
    <w:rsid w:val="00CC621E"/>
    <w:rsid w:val="00CD074B"/>
    <w:rsid w:val="00CD0BD2"/>
    <w:rsid w:val="00CD1A19"/>
    <w:rsid w:val="00CD1B7B"/>
    <w:rsid w:val="00CD21BF"/>
    <w:rsid w:val="00CD2AA0"/>
    <w:rsid w:val="00CD3258"/>
    <w:rsid w:val="00CD32BD"/>
    <w:rsid w:val="00CD3BF4"/>
    <w:rsid w:val="00CD49A8"/>
    <w:rsid w:val="00CD4BBE"/>
    <w:rsid w:val="00CD552A"/>
    <w:rsid w:val="00CD6272"/>
    <w:rsid w:val="00CD6F8B"/>
    <w:rsid w:val="00CD7654"/>
    <w:rsid w:val="00CD7C73"/>
    <w:rsid w:val="00CE04AB"/>
    <w:rsid w:val="00CE117A"/>
    <w:rsid w:val="00CE165C"/>
    <w:rsid w:val="00CE24B6"/>
    <w:rsid w:val="00CE2623"/>
    <w:rsid w:val="00CE2DF1"/>
    <w:rsid w:val="00CE416C"/>
    <w:rsid w:val="00CE46CF"/>
    <w:rsid w:val="00CE513B"/>
    <w:rsid w:val="00CE52AD"/>
    <w:rsid w:val="00CE53CB"/>
    <w:rsid w:val="00CE55E5"/>
    <w:rsid w:val="00CE599B"/>
    <w:rsid w:val="00CE5F7C"/>
    <w:rsid w:val="00CE6B0B"/>
    <w:rsid w:val="00CE6B19"/>
    <w:rsid w:val="00CE6DAB"/>
    <w:rsid w:val="00CE780B"/>
    <w:rsid w:val="00CE7F90"/>
    <w:rsid w:val="00CF070A"/>
    <w:rsid w:val="00CF072A"/>
    <w:rsid w:val="00CF0B4E"/>
    <w:rsid w:val="00CF1DAF"/>
    <w:rsid w:val="00CF209B"/>
    <w:rsid w:val="00CF2EEF"/>
    <w:rsid w:val="00CF36EF"/>
    <w:rsid w:val="00CF3C52"/>
    <w:rsid w:val="00CF3EF7"/>
    <w:rsid w:val="00CF4798"/>
    <w:rsid w:val="00CF523B"/>
    <w:rsid w:val="00CF5519"/>
    <w:rsid w:val="00CF6F91"/>
    <w:rsid w:val="00CF7623"/>
    <w:rsid w:val="00CF7CB4"/>
    <w:rsid w:val="00D003D2"/>
    <w:rsid w:val="00D013E2"/>
    <w:rsid w:val="00D01800"/>
    <w:rsid w:val="00D018D2"/>
    <w:rsid w:val="00D01A87"/>
    <w:rsid w:val="00D026AE"/>
    <w:rsid w:val="00D02C4A"/>
    <w:rsid w:val="00D03293"/>
    <w:rsid w:val="00D03B36"/>
    <w:rsid w:val="00D050F8"/>
    <w:rsid w:val="00D05724"/>
    <w:rsid w:val="00D05F14"/>
    <w:rsid w:val="00D063E4"/>
    <w:rsid w:val="00D06514"/>
    <w:rsid w:val="00D0723E"/>
    <w:rsid w:val="00D100F0"/>
    <w:rsid w:val="00D1048A"/>
    <w:rsid w:val="00D109D2"/>
    <w:rsid w:val="00D10D0F"/>
    <w:rsid w:val="00D10DEE"/>
    <w:rsid w:val="00D11E9F"/>
    <w:rsid w:val="00D1375B"/>
    <w:rsid w:val="00D14933"/>
    <w:rsid w:val="00D14DD0"/>
    <w:rsid w:val="00D15D61"/>
    <w:rsid w:val="00D16733"/>
    <w:rsid w:val="00D16DFD"/>
    <w:rsid w:val="00D2009C"/>
    <w:rsid w:val="00D205FD"/>
    <w:rsid w:val="00D21F12"/>
    <w:rsid w:val="00D220CF"/>
    <w:rsid w:val="00D23488"/>
    <w:rsid w:val="00D239B0"/>
    <w:rsid w:val="00D23BF3"/>
    <w:rsid w:val="00D23D31"/>
    <w:rsid w:val="00D24239"/>
    <w:rsid w:val="00D26AD9"/>
    <w:rsid w:val="00D26CE4"/>
    <w:rsid w:val="00D26F1B"/>
    <w:rsid w:val="00D2706D"/>
    <w:rsid w:val="00D2729D"/>
    <w:rsid w:val="00D27B5B"/>
    <w:rsid w:val="00D302BD"/>
    <w:rsid w:val="00D31247"/>
    <w:rsid w:val="00D31D88"/>
    <w:rsid w:val="00D32334"/>
    <w:rsid w:val="00D33878"/>
    <w:rsid w:val="00D35A17"/>
    <w:rsid w:val="00D35AF3"/>
    <w:rsid w:val="00D36828"/>
    <w:rsid w:val="00D36EC1"/>
    <w:rsid w:val="00D37351"/>
    <w:rsid w:val="00D3780B"/>
    <w:rsid w:val="00D419EA"/>
    <w:rsid w:val="00D4202A"/>
    <w:rsid w:val="00D43714"/>
    <w:rsid w:val="00D43FCB"/>
    <w:rsid w:val="00D44692"/>
    <w:rsid w:val="00D4494F"/>
    <w:rsid w:val="00D45272"/>
    <w:rsid w:val="00D45B73"/>
    <w:rsid w:val="00D4664D"/>
    <w:rsid w:val="00D46A36"/>
    <w:rsid w:val="00D46B27"/>
    <w:rsid w:val="00D46C71"/>
    <w:rsid w:val="00D4781B"/>
    <w:rsid w:val="00D50009"/>
    <w:rsid w:val="00D50B8F"/>
    <w:rsid w:val="00D520CD"/>
    <w:rsid w:val="00D5251D"/>
    <w:rsid w:val="00D52FCF"/>
    <w:rsid w:val="00D53156"/>
    <w:rsid w:val="00D5389F"/>
    <w:rsid w:val="00D55317"/>
    <w:rsid w:val="00D55AD7"/>
    <w:rsid w:val="00D56E6F"/>
    <w:rsid w:val="00D57590"/>
    <w:rsid w:val="00D60186"/>
    <w:rsid w:val="00D6056D"/>
    <w:rsid w:val="00D60F9A"/>
    <w:rsid w:val="00D61626"/>
    <w:rsid w:val="00D61C9E"/>
    <w:rsid w:val="00D62083"/>
    <w:rsid w:val="00D62843"/>
    <w:rsid w:val="00D62C76"/>
    <w:rsid w:val="00D635C9"/>
    <w:rsid w:val="00D642AB"/>
    <w:rsid w:val="00D642E9"/>
    <w:rsid w:val="00D64837"/>
    <w:rsid w:val="00D64A4F"/>
    <w:rsid w:val="00D6550D"/>
    <w:rsid w:val="00D6618A"/>
    <w:rsid w:val="00D66F43"/>
    <w:rsid w:val="00D67499"/>
    <w:rsid w:val="00D7017E"/>
    <w:rsid w:val="00D71244"/>
    <w:rsid w:val="00D713AD"/>
    <w:rsid w:val="00D71535"/>
    <w:rsid w:val="00D721A9"/>
    <w:rsid w:val="00D725F0"/>
    <w:rsid w:val="00D72A4A"/>
    <w:rsid w:val="00D73B8D"/>
    <w:rsid w:val="00D75737"/>
    <w:rsid w:val="00D75A59"/>
    <w:rsid w:val="00D75AC2"/>
    <w:rsid w:val="00D75CED"/>
    <w:rsid w:val="00D76A32"/>
    <w:rsid w:val="00D76E5C"/>
    <w:rsid w:val="00D7708C"/>
    <w:rsid w:val="00D77A1B"/>
    <w:rsid w:val="00D77BEF"/>
    <w:rsid w:val="00D8006B"/>
    <w:rsid w:val="00D801AE"/>
    <w:rsid w:val="00D805C9"/>
    <w:rsid w:val="00D806ED"/>
    <w:rsid w:val="00D8074C"/>
    <w:rsid w:val="00D81F4D"/>
    <w:rsid w:val="00D82D90"/>
    <w:rsid w:val="00D83115"/>
    <w:rsid w:val="00D83F64"/>
    <w:rsid w:val="00D8471E"/>
    <w:rsid w:val="00D84AD1"/>
    <w:rsid w:val="00D84C4A"/>
    <w:rsid w:val="00D84EEC"/>
    <w:rsid w:val="00D850FB"/>
    <w:rsid w:val="00D85961"/>
    <w:rsid w:val="00D86D3A"/>
    <w:rsid w:val="00D9212D"/>
    <w:rsid w:val="00D924C3"/>
    <w:rsid w:val="00D92528"/>
    <w:rsid w:val="00D9328E"/>
    <w:rsid w:val="00D9388B"/>
    <w:rsid w:val="00D93F35"/>
    <w:rsid w:val="00D945EC"/>
    <w:rsid w:val="00D94CB6"/>
    <w:rsid w:val="00D9560B"/>
    <w:rsid w:val="00D957E6"/>
    <w:rsid w:val="00D958A5"/>
    <w:rsid w:val="00D97674"/>
    <w:rsid w:val="00D97A00"/>
    <w:rsid w:val="00D97D37"/>
    <w:rsid w:val="00DA0977"/>
    <w:rsid w:val="00DA190B"/>
    <w:rsid w:val="00DA1A91"/>
    <w:rsid w:val="00DA1BC0"/>
    <w:rsid w:val="00DA2106"/>
    <w:rsid w:val="00DA23F7"/>
    <w:rsid w:val="00DA369D"/>
    <w:rsid w:val="00DA3DF3"/>
    <w:rsid w:val="00DA4946"/>
    <w:rsid w:val="00DA4E97"/>
    <w:rsid w:val="00DA504D"/>
    <w:rsid w:val="00DA52EB"/>
    <w:rsid w:val="00DA537A"/>
    <w:rsid w:val="00DA551C"/>
    <w:rsid w:val="00DA5DB3"/>
    <w:rsid w:val="00DA5F69"/>
    <w:rsid w:val="00DA6431"/>
    <w:rsid w:val="00DA7085"/>
    <w:rsid w:val="00DA7355"/>
    <w:rsid w:val="00DA736B"/>
    <w:rsid w:val="00DB09DC"/>
    <w:rsid w:val="00DB0C72"/>
    <w:rsid w:val="00DB0D5A"/>
    <w:rsid w:val="00DB10C7"/>
    <w:rsid w:val="00DB17D7"/>
    <w:rsid w:val="00DB1968"/>
    <w:rsid w:val="00DB20B9"/>
    <w:rsid w:val="00DB26DB"/>
    <w:rsid w:val="00DB2A4A"/>
    <w:rsid w:val="00DB3275"/>
    <w:rsid w:val="00DB35F7"/>
    <w:rsid w:val="00DB3EBE"/>
    <w:rsid w:val="00DB48B4"/>
    <w:rsid w:val="00DB48DA"/>
    <w:rsid w:val="00DB610F"/>
    <w:rsid w:val="00DB741B"/>
    <w:rsid w:val="00DB7636"/>
    <w:rsid w:val="00DB7650"/>
    <w:rsid w:val="00DB77A9"/>
    <w:rsid w:val="00DB7CB3"/>
    <w:rsid w:val="00DC0681"/>
    <w:rsid w:val="00DC0CF3"/>
    <w:rsid w:val="00DC236D"/>
    <w:rsid w:val="00DC3364"/>
    <w:rsid w:val="00DC3493"/>
    <w:rsid w:val="00DC434C"/>
    <w:rsid w:val="00DC4CEF"/>
    <w:rsid w:val="00DC4E2B"/>
    <w:rsid w:val="00DC5612"/>
    <w:rsid w:val="00DC6BA6"/>
    <w:rsid w:val="00DC711D"/>
    <w:rsid w:val="00DD088A"/>
    <w:rsid w:val="00DD0B82"/>
    <w:rsid w:val="00DD0D35"/>
    <w:rsid w:val="00DD1E4A"/>
    <w:rsid w:val="00DD2A77"/>
    <w:rsid w:val="00DD34B8"/>
    <w:rsid w:val="00DD3D0C"/>
    <w:rsid w:val="00DD4B50"/>
    <w:rsid w:val="00DD4BFE"/>
    <w:rsid w:val="00DD5135"/>
    <w:rsid w:val="00DD63F6"/>
    <w:rsid w:val="00DD7232"/>
    <w:rsid w:val="00DD7F81"/>
    <w:rsid w:val="00DE1262"/>
    <w:rsid w:val="00DE1F6F"/>
    <w:rsid w:val="00DE271E"/>
    <w:rsid w:val="00DE349D"/>
    <w:rsid w:val="00DE3AC3"/>
    <w:rsid w:val="00DE3DFE"/>
    <w:rsid w:val="00DE41C3"/>
    <w:rsid w:val="00DE4336"/>
    <w:rsid w:val="00DE5AD6"/>
    <w:rsid w:val="00DE5ADD"/>
    <w:rsid w:val="00DE5B8F"/>
    <w:rsid w:val="00DE5C4D"/>
    <w:rsid w:val="00DE5F17"/>
    <w:rsid w:val="00DE620F"/>
    <w:rsid w:val="00DE7683"/>
    <w:rsid w:val="00DF04DF"/>
    <w:rsid w:val="00DF07F4"/>
    <w:rsid w:val="00DF0A83"/>
    <w:rsid w:val="00DF0D18"/>
    <w:rsid w:val="00DF204D"/>
    <w:rsid w:val="00DF21E7"/>
    <w:rsid w:val="00DF2369"/>
    <w:rsid w:val="00DF2BA5"/>
    <w:rsid w:val="00DF39A5"/>
    <w:rsid w:val="00DF3B4F"/>
    <w:rsid w:val="00DF3D95"/>
    <w:rsid w:val="00DF4315"/>
    <w:rsid w:val="00DF43E7"/>
    <w:rsid w:val="00DF486F"/>
    <w:rsid w:val="00DF4BB2"/>
    <w:rsid w:val="00DF4D54"/>
    <w:rsid w:val="00DF5197"/>
    <w:rsid w:val="00DF5838"/>
    <w:rsid w:val="00DF5B7E"/>
    <w:rsid w:val="00DF6C5C"/>
    <w:rsid w:val="00DF6EB2"/>
    <w:rsid w:val="00DF7149"/>
    <w:rsid w:val="00DF7ABD"/>
    <w:rsid w:val="00DF7CCE"/>
    <w:rsid w:val="00E0010D"/>
    <w:rsid w:val="00E00685"/>
    <w:rsid w:val="00E007E5"/>
    <w:rsid w:val="00E01554"/>
    <w:rsid w:val="00E018A5"/>
    <w:rsid w:val="00E01AE8"/>
    <w:rsid w:val="00E02F43"/>
    <w:rsid w:val="00E0353C"/>
    <w:rsid w:val="00E0418B"/>
    <w:rsid w:val="00E05524"/>
    <w:rsid w:val="00E05B47"/>
    <w:rsid w:val="00E065E4"/>
    <w:rsid w:val="00E07EE5"/>
    <w:rsid w:val="00E10324"/>
    <w:rsid w:val="00E105CB"/>
    <w:rsid w:val="00E12024"/>
    <w:rsid w:val="00E12460"/>
    <w:rsid w:val="00E12B4E"/>
    <w:rsid w:val="00E13913"/>
    <w:rsid w:val="00E1471C"/>
    <w:rsid w:val="00E14B55"/>
    <w:rsid w:val="00E15851"/>
    <w:rsid w:val="00E1624B"/>
    <w:rsid w:val="00E16255"/>
    <w:rsid w:val="00E163B2"/>
    <w:rsid w:val="00E167CF"/>
    <w:rsid w:val="00E168BB"/>
    <w:rsid w:val="00E16B34"/>
    <w:rsid w:val="00E176D4"/>
    <w:rsid w:val="00E205CD"/>
    <w:rsid w:val="00E22B06"/>
    <w:rsid w:val="00E23D50"/>
    <w:rsid w:val="00E2430A"/>
    <w:rsid w:val="00E25A0C"/>
    <w:rsid w:val="00E2685C"/>
    <w:rsid w:val="00E27A2D"/>
    <w:rsid w:val="00E303EC"/>
    <w:rsid w:val="00E30BBA"/>
    <w:rsid w:val="00E31262"/>
    <w:rsid w:val="00E31430"/>
    <w:rsid w:val="00E315AB"/>
    <w:rsid w:val="00E31B69"/>
    <w:rsid w:val="00E31D30"/>
    <w:rsid w:val="00E32163"/>
    <w:rsid w:val="00E32854"/>
    <w:rsid w:val="00E32F91"/>
    <w:rsid w:val="00E349D4"/>
    <w:rsid w:val="00E35748"/>
    <w:rsid w:val="00E379AB"/>
    <w:rsid w:val="00E37B37"/>
    <w:rsid w:val="00E40BB1"/>
    <w:rsid w:val="00E4115E"/>
    <w:rsid w:val="00E4180A"/>
    <w:rsid w:val="00E41950"/>
    <w:rsid w:val="00E41B90"/>
    <w:rsid w:val="00E438EE"/>
    <w:rsid w:val="00E441B8"/>
    <w:rsid w:val="00E45BF2"/>
    <w:rsid w:val="00E45C15"/>
    <w:rsid w:val="00E461D7"/>
    <w:rsid w:val="00E46A14"/>
    <w:rsid w:val="00E51696"/>
    <w:rsid w:val="00E51FD1"/>
    <w:rsid w:val="00E533B4"/>
    <w:rsid w:val="00E5415C"/>
    <w:rsid w:val="00E546C0"/>
    <w:rsid w:val="00E54F69"/>
    <w:rsid w:val="00E54FFF"/>
    <w:rsid w:val="00E554E5"/>
    <w:rsid w:val="00E55B26"/>
    <w:rsid w:val="00E55E8B"/>
    <w:rsid w:val="00E56A30"/>
    <w:rsid w:val="00E60318"/>
    <w:rsid w:val="00E60742"/>
    <w:rsid w:val="00E613BC"/>
    <w:rsid w:val="00E614BF"/>
    <w:rsid w:val="00E61535"/>
    <w:rsid w:val="00E61CC4"/>
    <w:rsid w:val="00E62C4B"/>
    <w:rsid w:val="00E633D6"/>
    <w:rsid w:val="00E63BC4"/>
    <w:rsid w:val="00E64A71"/>
    <w:rsid w:val="00E64ACE"/>
    <w:rsid w:val="00E64B9C"/>
    <w:rsid w:val="00E64CCA"/>
    <w:rsid w:val="00E64FCF"/>
    <w:rsid w:val="00E654E6"/>
    <w:rsid w:val="00E65B3A"/>
    <w:rsid w:val="00E67819"/>
    <w:rsid w:val="00E70326"/>
    <w:rsid w:val="00E7070D"/>
    <w:rsid w:val="00E70C30"/>
    <w:rsid w:val="00E71152"/>
    <w:rsid w:val="00E721CB"/>
    <w:rsid w:val="00E72F8B"/>
    <w:rsid w:val="00E73614"/>
    <w:rsid w:val="00E73C34"/>
    <w:rsid w:val="00E74F02"/>
    <w:rsid w:val="00E75327"/>
    <w:rsid w:val="00E76724"/>
    <w:rsid w:val="00E767E1"/>
    <w:rsid w:val="00E76BB6"/>
    <w:rsid w:val="00E77B13"/>
    <w:rsid w:val="00E801EA"/>
    <w:rsid w:val="00E81155"/>
    <w:rsid w:val="00E8116E"/>
    <w:rsid w:val="00E82DAB"/>
    <w:rsid w:val="00E83087"/>
    <w:rsid w:val="00E830EC"/>
    <w:rsid w:val="00E83263"/>
    <w:rsid w:val="00E83814"/>
    <w:rsid w:val="00E8387E"/>
    <w:rsid w:val="00E84807"/>
    <w:rsid w:val="00E84BCD"/>
    <w:rsid w:val="00E87113"/>
    <w:rsid w:val="00E87415"/>
    <w:rsid w:val="00E878C0"/>
    <w:rsid w:val="00E90478"/>
    <w:rsid w:val="00E90B66"/>
    <w:rsid w:val="00E90D03"/>
    <w:rsid w:val="00E90DCD"/>
    <w:rsid w:val="00E92DB1"/>
    <w:rsid w:val="00E92E88"/>
    <w:rsid w:val="00E92EB2"/>
    <w:rsid w:val="00E93322"/>
    <w:rsid w:val="00E944F0"/>
    <w:rsid w:val="00E9465C"/>
    <w:rsid w:val="00E947BA"/>
    <w:rsid w:val="00E947F1"/>
    <w:rsid w:val="00E94916"/>
    <w:rsid w:val="00E94EAC"/>
    <w:rsid w:val="00E959AD"/>
    <w:rsid w:val="00E95C6E"/>
    <w:rsid w:val="00E968AC"/>
    <w:rsid w:val="00E96B8C"/>
    <w:rsid w:val="00E97582"/>
    <w:rsid w:val="00E97A96"/>
    <w:rsid w:val="00EA0037"/>
    <w:rsid w:val="00EA0E37"/>
    <w:rsid w:val="00EA1486"/>
    <w:rsid w:val="00EA19A3"/>
    <w:rsid w:val="00EA232A"/>
    <w:rsid w:val="00EA2E15"/>
    <w:rsid w:val="00EA2EF3"/>
    <w:rsid w:val="00EA2F94"/>
    <w:rsid w:val="00EA3218"/>
    <w:rsid w:val="00EA3239"/>
    <w:rsid w:val="00EA4360"/>
    <w:rsid w:val="00EA43A1"/>
    <w:rsid w:val="00EA4576"/>
    <w:rsid w:val="00EA4872"/>
    <w:rsid w:val="00EA49E4"/>
    <w:rsid w:val="00EA5B57"/>
    <w:rsid w:val="00EA5CB8"/>
    <w:rsid w:val="00EA6BBD"/>
    <w:rsid w:val="00EA6BDA"/>
    <w:rsid w:val="00EA71F0"/>
    <w:rsid w:val="00EA7E3A"/>
    <w:rsid w:val="00EB11A1"/>
    <w:rsid w:val="00EB155B"/>
    <w:rsid w:val="00EB2E83"/>
    <w:rsid w:val="00EB318E"/>
    <w:rsid w:val="00EB38BB"/>
    <w:rsid w:val="00EB52EB"/>
    <w:rsid w:val="00EB5354"/>
    <w:rsid w:val="00EB5949"/>
    <w:rsid w:val="00EB5C80"/>
    <w:rsid w:val="00EB626D"/>
    <w:rsid w:val="00EB7243"/>
    <w:rsid w:val="00EB75F1"/>
    <w:rsid w:val="00EB78ED"/>
    <w:rsid w:val="00EB7FBF"/>
    <w:rsid w:val="00EC005B"/>
    <w:rsid w:val="00EC0868"/>
    <w:rsid w:val="00EC0C73"/>
    <w:rsid w:val="00EC1195"/>
    <w:rsid w:val="00EC26A4"/>
    <w:rsid w:val="00EC2CBD"/>
    <w:rsid w:val="00EC4AB1"/>
    <w:rsid w:val="00EC51AB"/>
    <w:rsid w:val="00EC5DD6"/>
    <w:rsid w:val="00EC6598"/>
    <w:rsid w:val="00EC6A70"/>
    <w:rsid w:val="00ED0637"/>
    <w:rsid w:val="00ED2A62"/>
    <w:rsid w:val="00ED2C47"/>
    <w:rsid w:val="00ED3E9D"/>
    <w:rsid w:val="00ED483D"/>
    <w:rsid w:val="00ED56BE"/>
    <w:rsid w:val="00ED60BC"/>
    <w:rsid w:val="00ED66CC"/>
    <w:rsid w:val="00ED6A88"/>
    <w:rsid w:val="00ED7E1C"/>
    <w:rsid w:val="00EE000F"/>
    <w:rsid w:val="00EE067E"/>
    <w:rsid w:val="00EE0AA7"/>
    <w:rsid w:val="00EE12E5"/>
    <w:rsid w:val="00EE175D"/>
    <w:rsid w:val="00EE1C08"/>
    <w:rsid w:val="00EE1E08"/>
    <w:rsid w:val="00EE1E1F"/>
    <w:rsid w:val="00EE2014"/>
    <w:rsid w:val="00EE2441"/>
    <w:rsid w:val="00EE2525"/>
    <w:rsid w:val="00EE5FF3"/>
    <w:rsid w:val="00EE6898"/>
    <w:rsid w:val="00EE705A"/>
    <w:rsid w:val="00EE760F"/>
    <w:rsid w:val="00EE7E6E"/>
    <w:rsid w:val="00EF098E"/>
    <w:rsid w:val="00EF09E2"/>
    <w:rsid w:val="00EF2DB1"/>
    <w:rsid w:val="00EF2F1E"/>
    <w:rsid w:val="00EF3326"/>
    <w:rsid w:val="00EF361F"/>
    <w:rsid w:val="00EF4501"/>
    <w:rsid w:val="00EF45E0"/>
    <w:rsid w:val="00EF4B96"/>
    <w:rsid w:val="00EF4BBD"/>
    <w:rsid w:val="00EF4BFB"/>
    <w:rsid w:val="00EF50E3"/>
    <w:rsid w:val="00EF665E"/>
    <w:rsid w:val="00EF669A"/>
    <w:rsid w:val="00EF67ED"/>
    <w:rsid w:val="00EF6EF5"/>
    <w:rsid w:val="00EF7D6A"/>
    <w:rsid w:val="00F002C1"/>
    <w:rsid w:val="00F00656"/>
    <w:rsid w:val="00F01832"/>
    <w:rsid w:val="00F01877"/>
    <w:rsid w:val="00F02877"/>
    <w:rsid w:val="00F031A1"/>
    <w:rsid w:val="00F03C1A"/>
    <w:rsid w:val="00F04301"/>
    <w:rsid w:val="00F04993"/>
    <w:rsid w:val="00F049FA"/>
    <w:rsid w:val="00F05135"/>
    <w:rsid w:val="00F05199"/>
    <w:rsid w:val="00F05281"/>
    <w:rsid w:val="00F05621"/>
    <w:rsid w:val="00F06A65"/>
    <w:rsid w:val="00F06C41"/>
    <w:rsid w:val="00F06D55"/>
    <w:rsid w:val="00F070CE"/>
    <w:rsid w:val="00F072C7"/>
    <w:rsid w:val="00F078F3"/>
    <w:rsid w:val="00F079D9"/>
    <w:rsid w:val="00F07DD0"/>
    <w:rsid w:val="00F10B14"/>
    <w:rsid w:val="00F11461"/>
    <w:rsid w:val="00F11D6F"/>
    <w:rsid w:val="00F12502"/>
    <w:rsid w:val="00F1278D"/>
    <w:rsid w:val="00F1589E"/>
    <w:rsid w:val="00F15936"/>
    <w:rsid w:val="00F1649C"/>
    <w:rsid w:val="00F17256"/>
    <w:rsid w:val="00F17421"/>
    <w:rsid w:val="00F179BC"/>
    <w:rsid w:val="00F17E30"/>
    <w:rsid w:val="00F17E4F"/>
    <w:rsid w:val="00F20D4F"/>
    <w:rsid w:val="00F217F7"/>
    <w:rsid w:val="00F218F7"/>
    <w:rsid w:val="00F22919"/>
    <w:rsid w:val="00F22DF9"/>
    <w:rsid w:val="00F24AAE"/>
    <w:rsid w:val="00F24C10"/>
    <w:rsid w:val="00F24F06"/>
    <w:rsid w:val="00F25D05"/>
    <w:rsid w:val="00F26981"/>
    <w:rsid w:val="00F30700"/>
    <w:rsid w:val="00F3074E"/>
    <w:rsid w:val="00F30A18"/>
    <w:rsid w:val="00F3150E"/>
    <w:rsid w:val="00F31788"/>
    <w:rsid w:val="00F32276"/>
    <w:rsid w:val="00F32508"/>
    <w:rsid w:val="00F3298C"/>
    <w:rsid w:val="00F32EA8"/>
    <w:rsid w:val="00F33100"/>
    <w:rsid w:val="00F335DE"/>
    <w:rsid w:val="00F33A73"/>
    <w:rsid w:val="00F33F28"/>
    <w:rsid w:val="00F34221"/>
    <w:rsid w:val="00F342F0"/>
    <w:rsid w:val="00F343FE"/>
    <w:rsid w:val="00F345C6"/>
    <w:rsid w:val="00F348E0"/>
    <w:rsid w:val="00F34952"/>
    <w:rsid w:val="00F34E55"/>
    <w:rsid w:val="00F37A8D"/>
    <w:rsid w:val="00F37B28"/>
    <w:rsid w:val="00F4056F"/>
    <w:rsid w:val="00F4161C"/>
    <w:rsid w:val="00F41BBE"/>
    <w:rsid w:val="00F41BE9"/>
    <w:rsid w:val="00F4214C"/>
    <w:rsid w:val="00F42230"/>
    <w:rsid w:val="00F42D27"/>
    <w:rsid w:val="00F435CA"/>
    <w:rsid w:val="00F435FE"/>
    <w:rsid w:val="00F44420"/>
    <w:rsid w:val="00F44A1F"/>
    <w:rsid w:val="00F44EEC"/>
    <w:rsid w:val="00F45A7F"/>
    <w:rsid w:val="00F46425"/>
    <w:rsid w:val="00F466BD"/>
    <w:rsid w:val="00F477E5"/>
    <w:rsid w:val="00F50170"/>
    <w:rsid w:val="00F51916"/>
    <w:rsid w:val="00F51C73"/>
    <w:rsid w:val="00F51D17"/>
    <w:rsid w:val="00F545EF"/>
    <w:rsid w:val="00F54744"/>
    <w:rsid w:val="00F549DC"/>
    <w:rsid w:val="00F554B6"/>
    <w:rsid w:val="00F558D4"/>
    <w:rsid w:val="00F55B92"/>
    <w:rsid w:val="00F574C2"/>
    <w:rsid w:val="00F57719"/>
    <w:rsid w:val="00F57EB8"/>
    <w:rsid w:val="00F57F8D"/>
    <w:rsid w:val="00F60104"/>
    <w:rsid w:val="00F602A3"/>
    <w:rsid w:val="00F6036E"/>
    <w:rsid w:val="00F60741"/>
    <w:rsid w:val="00F6239F"/>
    <w:rsid w:val="00F627F0"/>
    <w:rsid w:val="00F62D68"/>
    <w:rsid w:val="00F63545"/>
    <w:rsid w:val="00F64C4B"/>
    <w:rsid w:val="00F651BB"/>
    <w:rsid w:val="00F65273"/>
    <w:rsid w:val="00F6629D"/>
    <w:rsid w:val="00F66F61"/>
    <w:rsid w:val="00F67392"/>
    <w:rsid w:val="00F70EB1"/>
    <w:rsid w:val="00F71E3C"/>
    <w:rsid w:val="00F72042"/>
    <w:rsid w:val="00F72896"/>
    <w:rsid w:val="00F738C9"/>
    <w:rsid w:val="00F73B54"/>
    <w:rsid w:val="00F76185"/>
    <w:rsid w:val="00F778A5"/>
    <w:rsid w:val="00F77E2F"/>
    <w:rsid w:val="00F77F7D"/>
    <w:rsid w:val="00F80747"/>
    <w:rsid w:val="00F80C05"/>
    <w:rsid w:val="00F80EF0"/>
    <w:rsid w:val="00F81103"/>
    <w:rsid w:val="00F82021"/>
    <w:rsid w:val="00F82EFF"/>
    <w:rsid w:val="00F843FF"/>
    <w:rsid w:val="00F857EE"/>
    <w:rsid w:val="00F862D4"/>
    <w:rsid w:val="00F86430"/>
    <w:rsid w:val="00F8665F"/>
    <w:rsid w:val="00F86BD0"/>
    <w:rsid w:val="00F86E05"/>
    <w:rsid w:val="00F87420"/>
    <w:rsid w:val="00F876E9"/>
    <w:rsid w:val="00F87CBA"/>
    <w:rsid w:val="00F87D3A"/>
    <w:rsid w:val="00F9132C"/>
    <w:rsid w:val="00F91D21"/>
    <w:rsid w:val="00F91EEE"/>
    <w:rsid w:val="00F9277A"/>
    <w:rsid w:val="00F931A8"/>
    <w:rsid w:val="00F9337B"/>
    <w:rsid w:val="00F94DB4"/>
    <w:rsid w:val="00F94EFB"/>
    <w:rsid w:val="00F95289"/>
    <w:rsid w:val="00F96D7F"/>
    <w:rsid w:val="00FA0041"/>
    <w:rsid w:val="00FA0778"/>
    <w:rsid w:val="00FA0F40"/>
    <w:rsid w:val="00FA1099"/>
    <w:rsid w:val="00FA10EC"/>
    <w:rsid w:val="00FA1270"/>
    <w:rsid w:val="00FA13B0"/>
    <w:rsid w:val="00FA144D"/>
    <w:rsid w:val="00FA1A06"/>
    <w:rsid w:val="00FA1C40"/>
    <w:rsid w:val="00FA2622"/>
    <w:rsid w:val="00FA2A89"/>
    <w:rsid w:val="00FA2C3C"/>
    <w:rsid w:val="00FA3276"/>
    <w:rsid w:val="00FA3967"/>
    <w:rsid w:val="00FA3D58"/>
    <w:rsid w:val="00FA51E2"/>
    <w:rsid w:val="00FA5691"/>
    <w:rsid w:val="00FA5E66"/>
    <w:rsid w:val="00FA604C"/>
    <w:rsid w:val="00FA6060"/>
    <w:rsid w:val="00FA63B8"/>
    <w:rsid w:val="00FA7C44"/>
    <w:rsid w:val="00FB0670"/>
    <w:rsid w:val="00FB067F"/>
    <w:rsid w:val="00FB23EB"/>
    <w:rsid w:val="00FB3237"/>
    <w:rsid w:val="00FB32ED"/>
    <w:rsid w:val="00FB3766"/>
    <w:rsid w:val="00FB3A3F"/>
    <w:rsid w:val="00FB5450"/>
    <w:rsid w:val="00FB54A2"/>
    <w:rsid w:val="00FB5C35"/>
    <w:rsid w:val="00FB5F03"/>
    <w:rsid w:val="00FB5FDC"/>
    <w:rsid w:val="00FB6074"/>
    <w:rsid w:val="00FB6320"/>
    <w:rsid w:val="00FB66A2"/>
    <w:rsid w:val="00FB69AD"/>
    <w:rsid w:val="00FB6BBD"/>
    <w:rsid w:val="00FB73EC"/>
    <w:rsid w:val="00FB778F"/>
    <w:rsid w:val="00FB7892"/>
    <w:rsid w:val="00FB78A6"/>
    <w:rsid w:val="00FB7E2A"/>
    <w:rsid w:val="00FC0AAD"/>
    <w:rsid w:val="00FC127C"/>
    <w:rsid w:val="00FC13F3"/>
    <w:rsid w:val="00FC1F58"/>
    <w:rsid w:val="00FC247D"/>
    <w:rsid w:val="00FC29F2"/>
    <w:rsid w:val="00FC2DFA"/>
    <w:rsid w:val="00FC3E8B"/>
    <w:rsid w:val="00FC4DA1"/>
    <w:rsid w:val="00FC5028"/>
    <w:rsid w:val="00FC5C92"/>
    <w:rsid w:val="00FC65C8"/>
    <w:rsid w:val="00FC6710"/>
    <w:rsid w:val="00FC6C8D"/>
    <w:rsid w:val="00FC6E15"/>
    <w:rsid w:val="00FC7B8C"/>
    <w:rsid w:val="00FC7FE2"/>
    <w:rsid w:val="00FD0223"/>
    <w:rsid w:val="00FD1BB6"/>
    <w:rsid w:val="00FD2037"/>
    <w:rsid w:val="00FD2B08"/>
    <w:rsid w:val="00FD413C"/>
    <w:rsid w:val="00FD56ED"/>
    <w:rsid w:val="00FD5737"/>
    <w:rsid w:val="00FD68C3"/>
    <w:rsid w:val="00FD711F"/>
    <w:rsid w:val="00FD7449"/>
    <w:rsid w:val="00FE0485"/>
    <w:rsid w:val="00FE09E3"/>
    <w:rsid w:val="00FE26D2"/>
    <w:rsid w:val="00FE361B"/>
    <w:rsid w:val="00FE429F"/>
    <w:rsid w:val="00FE4512"/>
    <w:rsid w:val="00FE4B0D"/>
    <w:rsid w:val="00FE67BF"/>
    <w:rsid w:val="00FE7783"/>
    <w:rsid w:val="00FE7F4F"/>
    <w:rsid w:val="00FF0146"/>
    <w:rsid w:val="00FF0751"/>
    <w:rsid w:val="00FF2883"/>
    <w:rsid w:val="00FF3A12"/>
    <w:rsid w:val="00FF3DB5"/>
    <w:rsid w:val="00FF4A04"/>
    <w:rsid w:val="00FF5E42"/>
    <w:rsid w:val="00FF61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53C16427"/>
  <w15:docId w15:val="{758CB5FF-17C6-45A7-8949-C44F2ED9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A825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825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8255B"/>
    <w:pPr>
      <w:tabs>
        <w:tab w:val="center" w:pos="4536"/>
        <w:tab w:val="right" w:pos="9072"/>
      </w:tabs>
    </w:pPr>
  </w:style>
  <w:style w:type="character" w:customStyle="1" w:styleId="AAAddress">
    <w:name w:val="AA Address"/>
    <w:rsid w:val="00A825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825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8255B"/>
    <w:pPr>
      <w:tabs>
        <w:tab w:val="center" w:pos="4536"/>
        <w:tab w:val="right" w:pos="9072"/>
      </w:tabs>
    </w:pPr>
  </w:style>
  <w:style w:type="paragraph" w:styleId="Caption">
    <w:name w:val="caption"/>
    <w:basedOn w:val="Normal"/>
    <w:next w:val="Normal"/>
    <w:qFormat/>
    <w:rsid w:val="00A8255B"/>
    <w:rPr>
      <w:rFonts w:cs="Times New Roman"/>
      <w:b/>
      <w:bCs/>
    </w:rPr>
  </w:style>
  <w:style w:type="paragraph" w:styleId="ListBullet">
    <w:name w:val="List Bullet"/>
    <w:basedOn w:val="Normal"/>
    <w:rsid w:val="00A8255B"/>
    <w:pPr>
      <w:numPr>
        <w:numId w:val="3"/>
      </w:numPr>
      <w:tabs>
        <w:tab w:val="clear" w:pos="360"/>
        <w:tab w:val="left" w:pos="284"/>
      </w:tabs>
      <w:ind w:left="284" w:hanging="284"/>
    </w:pPr>
  </w:style>
  <w:style w:type="paragraph" w:styleId="ListBullet2">
    <w:name w:val="List Bullet 2"/>
    <w:basedOn w:val="Normal"/>
    <w:uiPriority w:val="99"/>
    <w:rsid w:val="00A8255B"/>
    <w:pPr>
      <w:numPr>
        <w:numId w:val="4"/>
      </w:numPr>
      <w:tabs>
        <w:tab w:val="clear" w:pos="643"/>
        <w:tab w:val="left" w:pos="567"/>
      </w:tabs>
      <w:ind w:left="851" w:hanging="284"/>
    </w:pPr>
  </w:style>
  <w:style w:type="paragraph" w:styleId="ListBullet3">
    <w:name w:val="List Bullet 3"/>
    <w:basedOn w:val="Normal"/>
    <w:rsid w:val="00A8255B"/>
    <w:pPr>
      <w:numPr>
        <w:numId w:val="1"/>
      </w:numPr>
      <w:tabs>
        <w:tab w:val="clear" w:pos="926"/>
        <w:tab w:val="left" w:pos="851"/>
      </w:tabs>
      <w:ind w:left="1135" w:hanging="284"/>
    </w:pPr>
  </w:style>
  <w:style w:type="paragraph" w:styleId="ListBullet4">
    <w:name w:val="List Bullet 4"/>
    <w:basedOn w:val="Normal"/>
    <w:rsid w:val="00A8255B"/>
    <w:pPr>
      <w:numPr>
        <w:numId w:val="2"/>
      </w:numPr>
      <w:tabs>
        <w:tab w:val="clear" w:pos="1209"/>
        <w:tab w:val="left" w:pos="1134"/>
      </w:tabs>
      <w:ind w:left="1418" w:hanging="284"/>
    </w:pPr>
  </w:style>
  <w:style w:type="paragraph" w:styleId="ListNumber">
    <w:name w:val="List Number"/>
    <w:basedOn w:val="Normal"/>
    <w:rsid w:val="00A8255B"/>
    <w:pPr>
      <w:numPr>
        <w:numId w:val="5"/>
      </w:numPr>
      <w:tabs>
        <w:tab w:val="clear" w:pos="360"/>
        <w:tab w:val="left" w:pos="284"/>
      </w:tabs>
      <w:ind w:left="284" w:hanging="284"/>
    </w:pPr>
  </w:style>
  <w:style w:type="paragraph" w:styleId="ListNumber2">
    <w:name w:val="List Number 2"/>
    <w:basedOn w:val="Normal"/>
    <w:rsid w:val="00A8255B"/>
    <w:pPr>
      <w:numPr>
        <w:numId w:val="6"/>
      </w:numPr>
      <w:tabs>
        <w:tab w:val="clear" w:pos="643"/>
        <w:tab w:val="left" w:pos="567"/>
      </w:tabs>
      <w:ind w:left="851" w:hanging="284"/>
    </w:pPr>
  </w:style>
  <w:style w:type="paragraph" w:styleId="ListNumber3">
    <w:name w:val="List Number 3"/>
    <w:basedOn w:val="Normal"/>
    <w:rsid w:val="00A8255B"/>
    <w:pPr>
      <w:numPr>
        <w:numId w:val="7"/>
      </w:numPr>
      <w:tabs>
        <w:tab w:val="clear" w:pos="926"/>
        <w:tab w:val="left" w:pos="851"/>
      </w:tabs>
      <w:ind w:left="1135" w:hanging="284"/>
    </w:pPr>
  </w:style>
  <w:style w:type="paragraph" w:styleId="NormalIndent">
    <w:name w:val="Normal Indent"/>
    <w:basedOn w:val="Normal"/>
    <w:rsid w:val="00A8255B"/>
    <w:pPr>
      <w:ind w:left="284"/>
    </w:pPr>
  </w:style>
  <w:style w:type="paragraph" w:customStyle="1" w:styleId="AAFrameAddress">
    <w:name w:val="AA Frame Address"/>
    <w:basedOn w:val="Heading1"/>
    <w:rsid w:val="00A825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8255B"/>
    <w:pPr>
      <w:numPr>
        <w:numId w:val="8"/>
      </w:numPr>
      <w:tabs>
        <w:tab w:val="clear" w:pos="1492"/>
        <w:tab w:val="left" w:pos="1418"/>
      </w:tabs>
      <w:ind w:left="1418" w:hanging="284"/>
    </w:pPr>
  </w:style>
  <w:style w:type="paragraph" w:styleId="ListNumber4">
    <w:name w:val="List Number 4"/>
    <w:basedOn w:val="Normal"/>
    <w:rsid w:val="00A8255B"/>
    <w:pPr>
      <w:numPr>
        <w:numId w:val="9"/>
      </w:numPr>
      <w:tabs>
        <w:tab w:val="clear" w:pos="1209"/>
        <w:tab w:val="left" w:pos="1418"/>
      </w:tabs>
    </w:pPr>
  </w:style>
  <w:style w:type="paragraph" w:styleId="TableofAuthorities">
    <w:name w:val="table of authorities"/>
    <w:basedOn w:val="Normal"/>
    <w:next w:val="Normal"/>
    <w:semiHidden/>
    <w:rsid w:val="00A8255B"/>
    <w:pPr>
      <w:ind w:left="284" w:hanging="284"/>
    </w:pPr>
  </w:style>
  <w:style w:type="paragraph" w:styleId="Index1">
    <w:name w:val="index 1"/>
    <w:basedOn w:val="Normal"/>
    <w:next w:val="Normal"/>
    <w:autoRedefine/>
    <w:semiHidden/>
    <w:rsid w:val="00A8255B"/>
    <w:pPr>
      <w:ind w:left="284" w:hanging="284"/>
    </w:pPr>
  </w:style>
  <w:style w:type="paragraph" w:styleId="Index2">
    <w:name w:val="index 2"/>
    <w:basedOn w:val="Normal"/>
    <w:next w:val="Normal"/>
    <w:autoRedefine/>
    <w:semiHidden/>
    <w:rsid w:val="00A8255B"/>
    <w:pPr>
      <w:ind w:left="568" w:hanging="284"/>
    </w:pPr>
  </w:style>
  <w:style w:type="paragraph" w:styleId="Index3">
    <w:name w:val="index 3"/>
    <w:basedOn w:val="Normal"/>
    <w:next w:val="Normal"/>
    <w:autoRedefine/>
    <w:semiHidden/>
    <w:rsid w:val="00A8255B"/>
    <w:pPr>
      <w:ind w:left="851" w:hanging="284"/>
    </w:pPr>
  </w:style>
  <w:style w:type="paragraph" w:styleId="Index4">
    <w:name w:val="index 4"/>
    <w:basedOn w:val="Normal"/>
    <w:next w:val="Normal"/>
    <w:semiHidden/>
    <w:rsid w:val="00A8255B"/>
    <w:pPr>
      <w:ind w:left="1135" w:hanging="284"/>
    </w:pPr>
  </w:style>
  <w:style w:type="paragraph" w:styleId="Index6">
    <w:name w:val="index 6"/>
    <w:basedOn w:val="Normal"/>
    <w:next w:val="Normal"/>
    <w:semiHidden/>
    <w:rsid w:val="00A8255B"/>
    <w:pPr>
      <w:ind w:left="1702" w:hanging="284"/>
    </w:pPr>
  </w:style>
  <w:style w:type="paragraph" w:styleId="Index5">
    <w:name w:val="index 5"/>
    <w:basedOn w:val="Normal"/>
    <w:next w:val="Normal"/>
    <w:semiHidden/>
    <w:rsid w:val="00A8255B"/>
    <w:pPr>
      <w:ind w:left="1418" w:hanging="284"/>
    </w:pPr>
  </w:style>
  <w:style w:type="paragraph" w:styleId="Index7">
    <w:name w:val="index 7"/>
    <w:basedOn w:val="Normal"/>
    <w:next w:val="Normal"/>
    <w:semiHidden/>
    <w:rsid w:val="00A8255B"/>
    <w:pPr>
      <w:ind w:left="1985" w:hanging="284"/>
    </w:pPr>
  </w:style>
  <w:style w:type="paragraph" w:styleId="Index8">
    <w:name w:val="index 8"/>
    <w:basedOn w:val="Normal"/>
    <w:next w:val="Normal"/>
    <w:semiHidden/>
    <w:rsid w:val="00A8255B"/>
    <w:pPr>
      <w:ind w:left="2269" w:hanging="284"/>
    </w:pPr>
  </w:style>
  <w:style w:type="paragraph" w:styleId="Index9">
    <w:name w:val="index 9"/>
    <w:basedOn w:val="Normal"/>
    <w:next w:val="Normal"/>
    <w:semiHidden/>
    <w:rsid w:val="00A8255B"/>
    <w:pPr>
      <w:ind w:left="2552" w:hanging="284"/>
    </w:pPr>
  </w:style>
  <w:style w:type="paragraph" w:styleId="TOC2">
    <w:name w:val="toc 2"/>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8255B"/>
    <w:pPr>
      <w:ind w:left="851"/>
    </w:pPr>
  </w:style>
  <w:style w:type="paragraph" w:styleId="TOC5">
    <w:name w:val="toc 5"/>
    <w:basedOn w:val="Normal"/>
    <w:next w:val="Normal"/>
    <w:semiHidden/>
    <w:rsid w:val="00A8255B"/>
    <w:pPr>
      <w:ind w:left="1134"/>
    </w:pPr>
  </w:style>
  <w:style w:type="paragraph" w:styleId="TOC6">
    <w:name w:val="toc 6"/>
    <w:basedOn w:val="Normal"/>
    <w:next w:val="Normal"/>
    <w:semiHidden/>
    <w:rsid w:val="00A8255B"/>
    <w:pPr>
      <w:ind w:left="1418"/>
    </w:pPr>
  </w:style>
  <w:style w:type="paragraph" w:styleId="TOC7">
    <w:name w:val="toc 7"/>
    <w:basedOn w:val="Normal"/>
    <w:next w:val="Normal"/>
    <w:semiHidden/>
    <w:rsid w:val="00A8255B"/>
    <w:pPr>
      <w:ind w:left="1701"/>
    </w:pPr>
  </w:style>
  <w:style w:type="paragraph" w:styleId="TOC8">
    <w:name w:val="toc 8"/>
    <w:basedOn w:val="Normal"/>
    <w:next w:val="Normal"/>
    <w:semiHidden/>
    <w:rsid w:val="00A8255B"/>
    <w:pPr>
      <w:ind w:left="1985"/>
    </w:pPr>
  </w:style>
  <w:style w:type="paragraph" w:styleId="TOC9">
    <w:name w:val="toc 9"/>
    <w:basedOn w:val="Normal"/>
    <w:next w:val="Normal"/>
    <w:semiHidden/>
    <w:rsid w:val="00A8255B"/>
    <w:pPr>
      <w:ind w:left="2268"/>
    </w:pPr>
  </w:style>
  <w:style w:type="paragraph" w:styleId="TableofFigures">
    <w:name w:val="table of figures"/>
    <w:basedOn w:val="Normal"/>
    <w:next w:val="Normal"/>
    <w:semiHidden/>
    <w:rsid w:val="00A8255B"/>
    <w:pPr>
      <w:ind w:left="567" w:hanging="567"/>
    </w:pPr>
  </w:style>
  <w:style w:type="paragraph" w:styleId="ListBullet5">
    <w:name w:val="List Bullet 5"/>
    <w:basedOn w:val="Normal"/>
    <w:rsid w:val="00A8255B"/>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A8255B"/>
    <w:pPr>
      <w:spacing w:after="120"/>
    </w:pPr>
  </w:style>
  <w:style w:type="paragraph" w:styleId="BodyTextFirstIndent">
    <w:name w:val="Body Text First Indent"/>
    <w:basedOn w:val="BodyText"/>
    <w:rsid w:val="00A8255B"/>
    <w:pPr>
      <w:ind w:firstLine="284"/>
    </w:pPr>
  </w:style>
  <w:style w:type="paragraph" w:styleId="BodyTextIndent">
    <w:name w:val="Body Text Indent"/>
    <w:basedOn w:val="Normal"/>
    <w:rsid w:val="00A8255B"/>
    <w:pPr>
      <w:spacing w:after="120"/>
      <w:ind w:left="283"/>
    </w:pPr>
  </w:style>
  <w:style w:type="paragraph" w:styleId="BodyTextFirstIndent2">
    <w:name w:val="Body Text First Indent 2"/>
    <w:basedOn w:val="BodyTextIndent"/>
    <w:rsid w:val="00A8255B"/>
    <w:pPr>
      <w:ind w:left="284" w:firstLine="284"/>
    </w:pPr>
  </w:style>
  <w:style w:type="character" w:styleId="Strong">
    <w:name w:val="Strong"/>
    <w:qFormat/>
    <w:rsid w:val="00A8255B"/>
    <w:rPr>
      <w:rFonts w:cs="Times New Roman"/>
      <w:b/>
      <w:bCs/>
    </w:rPr>
  </w:style>
  <w:style w:type="paragraph" w:customStyle="1" w:styleId="AA1stlevelbullet">
    <w:name w:val="AA 1st level bullet"/>
    <w:basedOn w:val="Normal"/>
    <w:rsid w:val="00A825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8255B"/>
    <w:pPr>
      <w:framePr w:w="4253" w:h="1418" w:hRule="exact" w:hSpace="142" w:vSpace="142" w:wrap="around" w:vAnchor="page" w:hAnchor="page" w:x="7457" w:y="568"/>
    </w:pPr>
  </w:style>
  <w:style w:type="character" w:customStyle="1" w:styleId="AACopyright">
    <w:name w:val="AA Copyright"/>
    <w:rsid w:val="00A8255B"/>
    <w:rPr>
      <w:rFonts w:ascii="Arial" w:hAnsi="Arial"/>
      <w:sz w:val="13"/>
      <w:szCs w:val="13"/>
    </w:rPr>
  </w:style>
  <w:style w:type="paragraph" w:customStyle="1" w:styleId="AA2ndlevelbullet">
    <w:name w:val="AA 2nd level bullet"/>
    <w:basedOn w:val="AA1stlevelbullet"/>
    <w:rsid w:val="00A825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825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825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8255B"/>
    <w:pPr>
      <w:framePr w:h="1054" w:wrap="around" w:y="5920"/>
    </w:pPr>
  </w:style>
  <w:style w:type="paragraph" w:customStyle="1" w:styleId="ReportHeading3">
    <w:name w:val="ReportHeading3"/>
    <w:basedOn w:val="ReportHeading2"/>
    <w:rsid w:val="00A8255B"/>
    <w:pPr>
      <w:framePr w:h="443" w:wrap="around" w:y="8223"/>
    </w:pPr>
  </w:style>
  <w:style w:type="paragraph" w:customStyle="1" w:styleId="E">
    <w:name w:val="Å§ª×èÍ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825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8255B"/>
    <w:pPr>
      <w:framePr w:w="7308" w:h="1134" w:hSpace="180" w:vSpace="180" w:wrap="notBeside" w:vAnchor="text" w:hAnchor="margin" w:x="1" w:y="7"/>
      <w:spacing w:after="240"/>
    </w:pPr>
  </w:style>
  <w:style w:type="paragraph" w:customStyle="1" w:styleId="PictureLeft">
    <w:name w:val="PictureLeft"/>
    <w:basedOn w:val="Normal"/>
    <w:rsid w:val="00A8255B"/>
    <w:pPr>
      <w:framePr w:w="2603" w:h="1134" w:hSpace="142" w:wrap="around" w:vAnchor="text" w:hAnchor="page" w:x="1526" w:y="6"/>
      <w:spacing w:before="240"/>
    </w:pPr>
  </w:style>
  <w:style w:type="paragraph" w:customStyle="1" w:styleId="PicturteLeftFullLength">
    <w:name w:val="PicturteLeftFullLength"/>
    <w:basedOn w:val="PictureLeft"/>
    <w:rsid w:val="00A8255B"/>
    <w:pPr>
      <w:framePr w:w="10142" w:hSpace="180" w:vSpace="180" w:wrap="around" w:y="7"/>
    </w:pPr>
  </w:style>
  <w:style w:type="paragraph" w:customStyle="1" w:styleId="AAheadingwocontents">
    <w:name w:val="AA heading wo contents"/>
    <w:basedOn w:val="Normal"/>
    <w:rsid w:val="00A8255B"/>
    <w:pPr>
      <w:spacing w:line="280" w:lineRule="atLeast"/>
    </w:pPr>
    <w:rPr>
      <w:rFonts w:ascii="Times New Roman" w:hAnsi="Times New Roman"/>
      <w:b/>
      <w:bCs/>
      <w:sz w:val="22"/>
      <w:szCs w:val="22"/>
    </w:rPr>
  </w:style>
  <w:style w:type="paragraph" w:customStyle="1" w:styleId="StandaardOpinion">
    <w:name w:val="StandaardOpinion"/>
    <w:basedOn w:val="Normal"/>
    <w:rsid w:val="00A8255B"/>
    <w:pPr>
      <w:spacing w:line="280" w:lineRule="atLeast"/>
    </w:pPr>
    <w:rPr>
      <w:rFonts w:ascii="Times New Roman" w:hAnsi="Times New Roman"/>
      <w:sz w:val="22"/>
      <w:szCs w:val="22"/>
    </w:rPr>
  </w:style>
  <w:style w:type="paragraph" w:styleId="BodyText3">
    <w:name w:val="Body Text 3"/>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A8255B"/>
    <w:pPr>
      <w:ind w:right="-133"/>
    </w:pPr>
    <w:rPr>
      <w:rFonts w:cs="Times New Roman"/>
      <w:sz w:val="20"/>
      <w:szCs w:val="20"/>
    </w:rPr>
  </w:style>
  <w:style w:type="character" w:styleId="PageNumber">
    <w:name w:val="page number"/>
    <w:basedOn w:val="DefaultParagraphFont"/>
    <w:rsid w:val="00A8255B"/>
  </w:style>
  <w:style w:type="paragraph" w:customStyle="1" w:styleId="E0">
    <w:name w:val="ª×èÍºÃÔÉÑ·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6Char">
    <w:name w:val="Heading 6 Char"/>
    <w:link w:val="Heading6"/>
    <w:uiPriority w:val="99"/>
    <w:rsid w:val="00F67392"/>
    <w:rPr>
      <w:rFonts w:ascii="Arial" w:hAnsi="Arial" w:cs="Times New Roman"/>
      <w:b/>
      <w:bCs/>
    </w:rPr>
  </w:style>
  <w:style w:type="character" w:customStyle="1" w:styleId="Heading1Char">
    <w:name w:val="Heading 1 Char"/>
    <w:link w:val="Heading1"/>
    <w:uiPriority w:val="99"/>
    <w:rsid w:val="00E83087"/>
    <w:rPr>
      <w:rFonts w:ascii="Arial" w:hAnsi="Arial" w:cs="Times New Roman"/>
      <w:b/>
      <w:bCs/>
      <w:sz w:val="18"/>
      <w:szCs w:val="18"/>
      <w:u w:val="single"/>
      <w:shd w:val="solid" w:color="FFFFFF" w:fill="FFFFFF"/>
    </w:rPr>
  </w:style>
  <w:style w:type="paragraph" w:styleId="ListParagraph">
    <w:name w:val="List Paragraph"/>
    <w:basedOn w:val="Normal"/>
    <w:uiPriority w:val="34"/>
    <w:qFormat/>
    <w:rsid w:val="002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FooterChar">
    <w:name w:val="Footer Char"/>
    <w:link w:val="Footer"/>
    <w:uiPriority w:val="99"/>
    <w:rsid w:val="00711D0B"/>
    <w:rPr>
      <w:rFonts w:ascii="Arial" w:hAnsi="Arial"/>
      <w:sz w:val="18"/>
      <w:szCs w:val="18"/>
    </w:rPr>
  </w:style>
  <w:style w:type="paragraph" w:customStyle="1" w:styleId="numbernegative">
    <w:name w:val="number negative"/>
    <w:basedOn w:val="Normal"/>
    <w:rsid w:val="00F6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paragraph" w:customStyle="1" w:styleId="normalAngsanaNew">
    <w:name w:val="normal + Angsana New"/>
    <w:aliases w:val="15 pt,Left,Before:  0 pt,Line spacing:  At least..."/>
    <w:basedOn w:val="Normal"/>
    <w:rsid w:val="00D0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PMingLiU" w:hAnsi="Times New Roman" w:cs="Times New Roman"/>
      <w:sz w:val="22"/>
      <w:szCs w:val="20"/>
      <w:lang w:val="en-GB" w:bidi="ar-SA"/>
    </w:rPr>
  </w:style>
  <w:style w:type="character" w:customStyle="1" w:styleId="HeaderChar">
    <w:name w:val="Header Char"/>
    <w:link w:val="Header"/>
    <w:rsid w:val="0029307E"/>
    <w:rPr>
      <w:rFonts w:ascii="Arial" w:hAnsi="Arial"/>
      <w:sz w:val="18"/>
      <w:szCs w:val="18"/>
    </w:rPr>
  </w:style>
  <w:style w:type="paragraph" w:customStyle="1" w:styleId="headingitalicnospaceafter">
    <w:name w:val="heading italic no space after"/>
    <w:aliases w:val="hin"/>
    <w:basedOn w:val="Normal"/>
    <w:rsid w:val="00F5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statementheadingshorter">
    <w:name w:val="acct statement heading shorter"/>
    <w:aliases w:val="as-"/>
    <w:basedOn w:val="Normal"/>
    <w:rsid w:val="00F501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Default">
    <w:name w:val="Default"/>
    <w:rsid w:val="0077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77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headingnosp">
    <w:name w:val="block heading no sp"/>
    <w:aliases w:val="bhn,block heading no space after"/>
    <w:basedOn w:val="Normal"/>
    <w:rsid w:val="00546E9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ascii="Times New Roman" w:hAnsi="Times New Roman" w:cs="Times New Roman"/>
      <w:b/>
      <w:sz w:val="22"/>
      <w:szCs w:val="20"/>
      <w:lang w:val="en-GB" w:bidi="ar-SA"/>
    </w:rPr>
  </w:style>
  <w:style w:type="paragraph" w:styleId="NormalWeb">
    <w:name w:val="Normal (Web)"/>
    <w:basedOn w:val="Normal"/>
    <w:uiPriority w:val="99"/>
    <w:semiHidden/>
    <w:unhideWhenUsed/>
    <w:rsid w:val="00DF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tmainheading">
    <w:name w:val="acct main heading"/>
    <w:aliases w:val="am"/>
    <w:basedOn w:val="Normal"/>
    <w:rsid w:val="005E63C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8469">
      <w:bodyDiv w:val="1"/>
      <w:marLeft w:val="0"/>
      <w:marRight w:val="0"/>
      <w:marTop w:val="0"/>
      <w:marBottom w:val="0"/>
      <w:divBdr>
        <w:top w:val="none" w:sz="0" w:space="0" w:color="auto"/>
        <w:left w:val="none" w:sz="0" w:space="0" w:color="auto"/>
        <w:bottom w:val="none" w:sz="0" w:space="0" w:color="auto"/>
        <w:right w:val="none" w:sz="0" w:space="0" w:color="auto"/>
      </w:divBdr>
    </w:div>
    <w:div w:id="100345473">
      <w:bodyDiv w:val="1"/>
      <w:marLeft w:val="0"/>
      <w:marRight w:val="0"/>
      <w:marTop w:val="0"/>
      <w:marBottom w:val="0"/>
      <w:divBdr>
        <w:top w:val="none" w:sz="0" w:space="0" w:color="auto"/>
        <w:left w:val="none" w:sz="0" w:space="0" w:color="auto"/>
        <w:bottom w:val="none" w:sz="0" w:space="0" w:color="auto"/>
        <w:right w:val="none" w:sz="0" w:space="0" w:color="auto"/>
      </w:divBdr>
    </w:div>
    <w:div w:id="11464463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54621720">
      <w:bodyDiv w:val="1"/>
      <w:marLeft w:val="0"/>
      <w:marRight w:val="0"/>
      <w:marTop w:val="0"/>
      <w:marBottom w:val="0"/>
      <w:divBdr>
        <w:top w:val="none" w:sz="0" w:space="0" w:color="auto"/>
        <w:left w:val="none" w:sz="0" w:space="0" w:color="auto"/>
        <w:bottom w:val="none" w:sz="0" w:space="0" w:color="auto"/>
        <w:right w:val="none" w:sz="0" w:space="0" w:color="auto"/>
      </w:divBdr>
    </w:div>
    <w:div w:id="363799060">
      <w:bodyDiv w:val="1"/>
      <w:marLeft w:val="0"/>
      <w:marRight w:val="0"/>
      <w:marTop w:val="0"/>
      <w:marBottom w:val="0"/>
      <w:divBdr>
        <w:top w:val="none" w:sz="0" w:space="0" w:color="auto"/>
        <w:left w:val="none" w:sz="0" w:space="0" w:color="auto"/>
        <w:bottom w:val="none" w:sz="0" w:space="0" w:color="auto"/>
        <w:right w:val="none" w:sz="0" w:space="0" w:color="auto"/>
      </w:divBdr>
    </w:div>
    <w:div w:id="38098030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158594">
      <w:bodyDiv w:val="1"/>
      <w:marLeft w:val="0"/>
      <w:marRight w:val="0"/>
      <w:marTop w:val="0"/>
      <w:marBottom w:val="0"/>
      <w:divBdr>
        <w:top w:val="none" w:sz="0" w:space="0" w:color="auto"/>
        <w:left w:val="none" w:sz="0" w:space="0" w:color="auto"/>
        <w:bottom w:val="none" w:sz="0" w:space="0" w:color="auto"/>
        <w:right w:val="none" w:sz="0" w:space="0" w:color="auto"/>
      </w:divBdr>
    </w:div>
    <w:div w:id="70575974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1001396777">
      <w:bodyDiv w:val="1"/>
      <w:marLeft w:val="0"/>
      <w:marRight w:val="0"/>
      <w:marTop w:val="0"/>
      <w:marBottom w:val="0"/>
      <w:divBdr>
        <w:top w:val="none" w:sz="0" w:space="0" w:color="auto"/>
        <w:left w:val="none" w:sz="0" w:space="0" w:color="auto"/>
        <w:bottom w:val="none" w:sz="0" w:space="0" w:color="auto"/>
        <w:right w:val="none" w:sz="0" w:space="0" w:color="auto"/>
      </w:divBdr>
    </w:div>
    <w:div w:id="112299080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66059137">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81908980">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5597456">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820B5-B8A4-445E-B20E-E0389C02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2</Pages>
  <Words>329</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2019-08-09T09:49:00Z</cp:lastPrinted>
  <dcterms:created xsi:type="dcterms:W3CDTF">2019-08-09T16:07:00Z</dcterms:created>
  <dcterms:modified xsi:type="dcterms:W3CDTF">2019-08-09T16:13:00Z</dcterms:modified>
</cp:coreProperties>
</file>