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604" w:rsidRPr="003D3672" w:rsidRDefault="002D2604" w:rsidP="002D260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2D2604" w:rsidRPr="00402995" w:rsidRDefault="002D2604" w:rsidP="002D260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2D2604" w:rsidRPr="003D3672" w:rsidRDefault="002D2604" w:rsidP="002D2604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3D3672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D2604" w:rsidRPr="00A860AF" w:rsidRDefault="002D2604" w:rsidP="002D2604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  <w:lang w:val="en-US"/>
        </w:rPr>
        <w:t>2562</w:t>
      </w:r>
    </w:p>
    <w:p w:rsidR="002D2604" w:rsidRPr="00264D6D" w:rsidRDefault="002D2604" w:rsidP="002D260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2D2604" w:rsidRPr="00435850" w:rsidRDefault="002D2604" w:rsidP="002D2604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2D2604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2D2604" w:rsidRPr="003D3672" w:rsidRDefault="002D2604" w:rsidP="002D2604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bookmarkStart w:id="0" w:name="_GoBack"/>
      <w:bookmarkEnd w:id="0"/>
      <w:r w:rsidRPr="003D3672">
        <w:rPr>
          <w:rFonts w:ascii="Angsana New" w:hAnsi="Angsana New" w:hint="cs"/>
          <w:b/>
          <w:bCs/>
          <w:sz w:val="32"/>
          <w:szCs w:val="32"/>
          <w:cs/>
        </w:rPr>
        <w:t>ทางการเงินระหว่างกาล</w:t>
      </w:r>
      <w:r w:rsidRPr="003D367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2D2604" w:rsidRPr="00402995" w:rsidRDefault="002D2604" w:rsidP="002D2604">
      <w:pPr>
        <w:spacing w:line="380" w:lineRule="exact"/>
        <w:rPr>
          <w:rFonts w:ascii="Angsana New" w:hAnsi="Angsana New"/>
          <w:sz w:val="32"/>
          <w:szCs w:val="32"/>
        </w:rPr>
      </w:pPr>
    </w:p>
    <w:p w:rsidR="002D2604" w:rsidRPr="00402995" w:rsidRDefault="002D2604" w:rsidP="002D2604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ผู้ถือหุ้น</w:t>
      </w:r>
      <w:r w:rsidRPr="003D3672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2D2604" w:rsidRPr="003D3672" w:rsidRDefault="002D2604" w:rsidP="002D2604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2D2604" w:rsidRPr="00402995" w:rsidRDefault="002D2604" w:rsidP="002D2604">
      <w:pPr>
        <w:spacing w:line="380" w:lineRule="exact"/>
        <w:rPr>
          <w:rFonts w:ascii="Angsana New" w:hAnsi="Angsana New"/>
          <w:sz w:val="32"/>
          <w:szCs w:val="32"/>
        </w:rPr>
      </w:pPr>
    </w:p>
    <w:p w:rsidR="002D2604" w:rsidRPr="003D3672" w:rsidRDefault="002D2604" w:rsidP="002D260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3D3672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เดียวกันและหมายเหตุประกอบงบการเงินรวมแบบย่อของ</w:t>
      </w:r>
      <w:r w:rsidRPr="003D3672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งบแสดง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การเปลี่ยนแปลงส่วนของผู้ถือหุ้นและงบกระแสเงินสดสำหรับงวดหกเดือนสิ้นสุดวันเดียวกันและหมายเหตุ</w:t>
      </w:r>
      <w:r w:rsidRPr="00F62EB2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ประกอบงบการเงินแบบย่อ</w:t>
      </w:r>
      <w:r w:rsidRPr="00F62EB2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 w:rsidRPr="00F62EB2">
        <w:rPr>
          <w:rFonts w:ascii="Angsana New" w:hAnsi="Angsana New"/>
          <w:spacing w:val="-2"/>
          <w:sz w:val="32"/>
          <w:szCs w:val="32"/>
        </w:rPr>
        <w:t xml:space="preserve"> </w:t>
      </w:r>
      <w:r w:rsidRPr="00F62EB2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F62EB2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2EB2">
        <w:rPr>
          <w:rFonts w:ascii="Angsana New" w:hAnsi="Angsana New"/>
          <w:spacing w:val="-2"/>
          <w:sz w:val="32"/>
          <w:szCs w:val="32"/>
        </w:rPr>
        <w:t>34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2D2604" w:rsidRDefault="002D2604" w:rsidP="002D2604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2D2604" w:rsidRPr="00B423B2" w:rsidRDefault="002D2604" w:rsidP="002D2604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D3672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2D2604" w:rsidRDefault="002D2604" w:rsidP="002D260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2D2604" w:rsidRDefault="002D2604" w:rsidP="002D2604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D2604" w:rsidRPr="003D3672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2D2604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3D3672">
        <w:rPr>
          <w:rFonts w:ascii="Angsana New" w:hAnsi="Angsana New" w:hint="cs"/>
          <w:sz w:val="32"/>
          <w:szCs w:val="32"/>
          <w:cs/>
        </w:rPr>
        <w:t>ข้อมูลทาง</w:t>
      </w:r>
      <w:r w:rsidRPr="003D3672">
        <w:rPr>
          <w:rFonts w:ascii="Angsana New" w:hAnsi="Angsana New"/>
          <w:sz w:val="32"/>
          <w:szCs w:val="32"/>
          <w:cs/>
        </w:rPr>
        <w:t>การเงิน</w:t>
      </w:r>
      <w:r w:rsidRPr="003D367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D3672">
        <w:rPr>
          <w:rFonts w:ascii="Angsana New" w:hAnsi="Angsana New"/>
          <w:sz w:val="32"/>
          <w:szCs w:val="32"/>
          <w:cs/>
        </w:rPr>
        <w:t>ดังกล่าวไม่</w:t>
      </w:r>
      <w:r w:rsidRPr="003D3672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D3672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2D2604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D2604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D2604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D2604" w:rsidRDefault="002D2604" w:rsidP="002D260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D2604" w:rsidRPr="0052259A" w:rsidRDefault="002D2604" w:rsidP="002D2604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proofErr w:type="spellStart"/>
      <w:r w:rsidRPr="003D3672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3D3672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2D2604" w:rsidRDefault="002D2604" w:rsidP="002D2604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2D2604" w:rsidRPr="00402995" w:rsidRDefault="002D2604" w:rsidP="002D2604">
      <w:pPr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จำกัด</w:t>
      </w:r>
    </w:p>
    <w:p w:rsidR="002D2604" w:rsidRDefault="002D2604" w:rsidP="002D2604">
      <w:pPr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2D2604" w:rsidRPr="00435850" w:rsidRDefault="002D2604" w:rsidP="002D2604">
      <w:pPr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13</w:t>
      </w:r>
      <w:r w:rsidRPr="003D3672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2562</w:t>
      </w:r>
    </w:p>
    <w:p w:rsidR="00A10C20" w:rsidRPr="002D2604" w:rsidRDefault="00A10C20" w:rsidP="002D2604"/>
    <w:sectPr w:rsidR="00A10C20" w:rsidRPr="002D2604" w:rsidSect="002D2604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34" w:right="851" w:bottom="1134" w:left="1814" w:header="2268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5F4" w:rsidRDefault="00B045F4">
      <w:r>
        <w:separator/>
      </w:r>
    </w:p>
  </w:endnote>
  <w:endnote w:type="continuationSeparator" w:id="0">
    <w:p w:rsidR="00B045F4" w:rsidRDefault="00B0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04" w:rsidRDefault="002D2604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2604" w:rsidRDefault="002D2604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04" w:rsidRDefault="002D2604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04" w:rsidRDefault="002D2604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Pr="006342B8" w:rsidRDefault="00B045F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B045F4" w:rsidRDefault="00B045F4"/>
  <w:p w:rsidR="00B045F4" w:rsidRDefault="00B045F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Default="00B045F4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5F4" w:rsidRDefault="00B045F4">
      <w:r>
        <w:separator/>
      </w:r>
    </w:p>
  </w:footnote>
  <w:footnote w:type="continuationSeparator" w:id="0">
    <w:p w:rsidR="00B045F4" w:rsidRDefault="00B04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04" w:rsidRDefault="002D2604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D2604" w:rsidRDefault="002D26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04" w:rsidRDefault="002D2604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045F4" w:rsidRDefault="00B045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Pr="0020624A" w:rsidRDefault="00B045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B045F4" w:rsidRDefault="00B045F4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045F4" w:rsidRPr="00126CCB" w:rsidRDefault="002D2604" w:rsidP="003C0AC6">
        <w:pPr>
          <w:pStyle w:val="Header"/>
          <w:spacing w:line="2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F4" w:rsidRPr="002D2604" w:rsidRDefault="00B045F4" w:rsidP="002D26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5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0F97"/>
    <w:rsid w:val="00001038"/>
    <w:rsid w:val="00001207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26F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479"/>
    <w:rsid w:val="000358BC"/>
    <w:rsid w:val="00035A6E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627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1AB"/>
    <w:rsid w:val="00060EC1"/>
    <w:rsid w:val="00062847"/>
    <w:rsid w:val="00062DA9"/>
    <w:rsid w:val="00063F91"/>
    <w:rsid w:val="000640E5"/>
    <w:rsid w:val="000648E3"/>
    <w:rsid w:val="00064BE6"/>
    <w:rsid w:val="0006521C"/>
    <w:rsid w:val="00066173"/>
    <w:rsid w:val="000666B2"/>
    <w:rsid w:val="00066DA3"/>
    <w:rsid w:val="00067A69"/>
    <w:rsid w:val="000701BF"/>
    <w:rsid w:val="00070399"/>
    <w:rsid w:val="00070461"/>
    <w:rsid w:val="000704CD"/>
    <w:rsid w:val="0007067A"/>
    <w:rsid w:val="000709A2"/>
    <w:rsid w:val="00071484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3DE"/>
    <w:rsid w:val="0008221C"/>
    <w:rsid w:val="000828A2"/>
    <w:rsid w:val="000828C8"/>
    <w:rsid w:val="00083221"/>
    <w:rsid w:val="00084B0E"/>
    <w:rsid w:val="00084C6C"/>
    <w:rsid w:val="0008513D"/>
    <w:rsid w:val="00085E2C"/>
    <w:rsid w:val="00086397"/>
    <w:rsid w:val="0008685F"/>
    <w:rsid w:val="00086F8F"/>
    <w:rsid w:val="00087E26"/>
    <w:rsid w:val="00090294"/>
    <w:rsid w:val="00090AB8"/>
    <w:rsid w:val="00090E5C"/>
    <w:rsid w:val="00091DA5"/>
    <w:rsid w:val="0009232C"/>
    <w:rsid w:val="00092354"/>
    <w:rsid w:val="00092655"/>
    <w:rsid w:val="00092E0B"/>
    <w:rsid w:val="0009335F"/>
    <w:rsid w:val="00093F84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4A5"/>
    <w:rsid w:val="000C36A9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65F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7D6"/>
    <w:rsid w:val="00126B67"/>
    <w:rsid w:val="00126CCB"/>
    <w:rsid w:val="0012710E"/>
    <w:rsid w:val="001273A0"/>
    <w:rsid w:val="00130531"/>
    <w:rsid w:val="00130CC2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C8F"/>
    <w:rsid w:val="00144D6C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3D29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578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E56"/>
    <w:rsid w:val="001D1EF5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0C50"/>
    <w:rsid w:val="002014BE"/>
    <w:rsid w:val="00201F43"/>
    <w:rsid w:val="0020240D"/>
    <w:rsid w:val="0020251F"/>
    <w:rsid w:val="00202554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78B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6B6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0DE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3AD0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DE9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9731C"/>
    <w:rsid w:val="002A0029"/>
    <w:rsid w:val="002A074F"/>
    <w:rsid w:val="002A1897"/>
    <w:rsid w:val="002A1A06"/>
    <w:rsid w:val="002A1CD3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E7F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7A5"/>
    <w:rsid w:val="002C1197"/>
    <w:rsid w:val="002C163B"/>
    <w:rsid w:val="002C1A0B"/>
    <w:rsid w:val="002C21B7"/>
    <w:rsid w:val="002C2D03"/>
    <w:rsid w:val="002C3375"/>
    <w:rsid w:val="002C3B0A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27D"/>
    <w:rsid w:val="002D13C9"/>
    <w:rsid w:val="002D1A53"/>
    <w:rsid w:val="002D21D7"/>
    <w:rsid w:val="002D2204"/>
    <w:rsid w:val="002D2604"/>
    <w:rsid w:val="002D3342"/>
    <w:rsid w:val="002D48F0"/>
    <w:rsid w:val="002D5A3E"/>
    <w:rsid w:val="002D5B72"/>
    <w:rsid w:val="002D5CD8"/>
    <w:rsid w:val="002D5FFD"/>
    <w:rsid w:val="002D6339"/>
    <w:rsid w:val="002D6346"/>
    <w:rsid w:val="002D6C96"/>
    <w:rsid w:val="002D7071"/>
    <w:rsid w:val="002E0AD3"/>
    <w:rsid w:val="002E11F6"/>
    <w:rsid w:val="002E16B1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28C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9D7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7AA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5DA"/>
    <w:rsid w:val="00325777"/>
    <w:rsid w:val="00325EA1"/>
    <w:rsid w:val="00326364"/>
    <w:rsid w:val="00326D0C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0E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496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951"/>
    <w:rsid w:val="003B4B86"/>
    <w:rsid w:val="003B4BBE"/>
    <w:rsid w:val="003B6AD3"/>
    <w:rsid w:val="003B6DF5"/>
    <w:rsid w:val="003B6F88"/>
    <w:rsid w:val="003B787B"/>
    <w:rsid w:val="003B7BBF"/>
    <w:rsid w:val="003C0AC6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06D"/>
    <w:rsid w:val="003C41F7"/>
    <w:rsid w:val="003C5234"/>
    <w:rsid w:val="003C6252"/>
    <w:rsid w:val="003C6467"/>
    <w:rsid w:val="003D1493"/>
    <w:rsid w:val="003D20A3"/>
    <w:rsid w:val="003D2455"/>
    <w:rsid w:val="003D282A"/>
    <w:rsid w:val="003D3672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813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3F6E5F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211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DD7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C20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128"/>
    <w:rsid w:val="0047543B"/>
    <w:rsid w:val="00475AD0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764"/>
    <w:rsid w:val="004B0C25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0ED9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1B7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160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673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DC7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81C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0BE"/>
    <w:rsid w:val="0056689A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3AD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B1B"/>
    <w:rsid w:val="005C5567"/>
    <w:rsid w:val="005C5E1B"/>
    <w:rsid w:val="005C6367"/>
    <w:rsid w:val="005C713C"/>
    <w:rsid w:val="005C77C8"/>
    <w:rsid w:val="005C7EA4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1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77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07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1FF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07B"/>
    <w:rsid w:val="0067621E"/>
    <w:rsid w:val="00677AF2"/>
    <w:rsid w:val="006804CC"/>
    <w:rsid w:val="0068071F"/>
    <w:rsid w:val="00680A87"/>
    <w:rsid w:val="006812B2"/>
    <w:rsid w:val="0068145D"/>
    <w:rsid w:val="00681AB2"/>
    <w:rsid w:val="00681F1E"/>
    <w:rsid w:val="006824E5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5726"/>
    <w:rsid w:val="006A6617"/>
    <w:rsid w:val="006A6BA0"/>
    <w:rsid w:val="006A6D16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4A62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10D8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5C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039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0C67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0AD"/>
    <w:rsid w:val="007A73B1"/>
    <w:rsid w:val="007A7879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4CE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56A4"/>
    <w:rsid w:val="008160B4"/>
    <w:rsid w:val="0081646D"/>
    <w:rsid w:val="00816809"/>
    <w:rsid w:val="0081698E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C7D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2A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4C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594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11"/>
    <w:rsid w:val="00894948"/>
    <w:rsid w:val="00894EEB"/>
    <w:rsid w:val="00895125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2B13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13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191D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E79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58F6"/>
    <w:rsid w:val="00916423"/>
    <w:rsid w:val="00916AC3"/>
    <w:rsid w:val="00916D58"/>
    <w:rsid w:val="0091790D"/>
    <w:rsid w:val="00917FFE"/>
    <w:rsid w:val="00920002"/>
    <w:rsid w:val="009205C5"/>
    <w:rsid w:val="0092258E"/>
    <w:rsid w:val="00922831"/>
    <w:rsid w:val="00922954"/>
    <w:rsid w:val="009248E4"/>
    <w:rsid w:val="00924928"/>
    <w:rsid w:val="00925D86"/>
    <w:rsid w:val="009265B3"/>
    <w:rsid w:val="009269D2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1D53"/>
    <w:rsid w:val="00942E3E"/>
    <w:rsid w:val="00943021"/>
    <w:rsid w:val="009440DD"/>
    <w:rsid w:val="009456DF"/>
    <w:rsid w:val="0094745D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714"/>
    <w:rsid w:val="00977AFC"/>
    <w:rsid w:val="009809B3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16C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323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5C"/>
    <w:rsid w:val="009B1E86"/>
    <w:rsid w:val="009B2054"/>
    <w:rsid w:val="009B2E9B"/>
    <w:rsid w:val="009B3B1E"/>
    <w:rsid w:val="009B4827"/>
    <w:rsid w:val="009B49F0"/>
    <w:rsid w:val="009B4AA3"/>
    <w:rsid w:val="009B639E"/>
    <w:rsid w:val="009B6F77"/>
    <w:rsid w:val="009B7AA3"/>
    <w:rsid w:val="009C02AD"/>
    <w:rsid w:val="009C0E23"/>
    <w:rsid w:val="009C113E"/>
    <w:rsid w:val="009C1147"/>
    <w:rsid w:val="009C1C66"/>
    <w:rsid w:val="009C4056"/>
    <w:rsid w:val="009C4277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D7D54"/>
    <w:rsid w:val="009E04A6"/>
    <w:rsid w:val="009E0A1A"/>
    <w:rsid w:val="009E0A38"/>
    <w:rsid w:val="009E3327"/>
    <w:rsid w:val="009E421A"/>
    <w:rsid w:val="009E480D"/>
    <w:rsid w:val="009E5096"/>
    <w:rsid w:val="009E561E"/>
    <w:rsid w:val="009E5CA0"/>
    <w:rsid w:val="009E5F6B"/>
    <w:rsid w:val="009E6ED1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4E55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E52"/>
    <w:rsid w:val="00A20A31"/>
    <w:rsid w:val="00A20C83"/>
    <w:rsid w:val="00A210A6"/>
    <w:rsid w:val="00A21357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1CD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6B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5F9C"/>
    <w:rsid w:val="00A6632B"/>
    <w:rsid w:val="00A669A9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543"/>
    <w:rsid w:val="00A959B3"/>
    <w:rsid w:val="00A95E97"/>
    <w:rsid w:val="00A96EA1"/>
    <w:rsid w:val="00A97317"/>
    <w:rsid w:val="00AA1087"/>
    <w:rsid w:val="00AA1634"/>
    <w:rsid w:val="00AA19C3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3A0"/>
    <w:rsid w:val="00AA7C89"/>
    <w:rsid w:val="00AA7E47"/>
    <w:rsid w:val="00AA7F21"/>
    <w:rsid w:val="00AB02A9"/>
    <w:rsid w:val="00AB0D15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5DD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267F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5F4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5AF"/>
    <w:rsid w:val="00B459D8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28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0FD5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B7F04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21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DA2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690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6F1A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3D66"/>
    <w:rsid w:val="00C2408C"/>
    <w:rsid w:val="00C254C2"/>
    <w:rsid w:val="00C25C24"/>
    <w:rsid w:val="00C25F01"/>
    <w:rsid w:val="00C25F96"/>
    <w:rsid w:val="00C26527"/>
    <w:rsid w:val="00C26D1A"/>
    <w:rsid w:val="00C306B8"/>
    <w:rsid w:val="00C30973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3774D"/>
    <w:rsid w:val="00C40860"/>
    <w:rsid w:val="00C40CCC"/>
    <w:rsid w:val="00C41253"/>
    <w:rsid w:val="00C41ABA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3D9D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569"/>
    <w:rsid w:val="00CA19EF"/>
    <w:rsid w:val="00CA239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C6B"/>
    <w:rsid w:val="00CB4D1F"/>
    <w:rsid w:val="00CB5403"/>
    <w:rsid w:val="00CB694E"/>
    <w:rsid w:val="00CB71F8"/>
    <w:rsid w:val="00CB742E"/>
    <w:rsid w:val="00CB78E7"/>
    <w:rsid w:val="00CB7E75"/>
    <w:rsid w:val="00CC0382"/>
    <w:rsid w:val="00CC09B5"/>
    <w:rsid w:val="00CC145F"/>
    <w:rsid w:val="00CC14CA"/>
    <w:rsid w:val="00CC1560"/>
    <w:rsid w:val="00CC2118"/>
    <w:rsid w:val="00CC2484"/>
    <w:rsid w:val="00CC3140"/>
    <w:rsid w:val="00CC34F7"/>
    <w:rsid w:val="00CC3714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6E6"/>
    <w:rsid w:val="00D03BE2"/>
    <w:rsid w:val="00D03FC0"/>
    <w:rsid w:val="00D04843"/>
    <w:rsid w:val="00D04A31"/>
    <w:rsid w:val="00D06652"/>
    <w:rsid w:val="00D0679B"/>
    <w:rsid w:val="00D06833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328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4C3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43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7E7"/>
    <w:rsid w:val="00D4149E"/>
    <w:rsid w:val="00D414ED"/>
    <w:rsid w:val="00D415AD"/>
    <w:rsid w:val="00D42254"/>
    <w:rsid w:val="00D42303"/>
    <w:rsid w:val="00D425B9"/>
    <w:rsid w:val="00D42CC5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1D3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0888"/>
    <w:rsid w:val="00D617B1"/>
    <w:rsid w:val="00D61FFC"/>
    <w:rsid w:val="00D62E88"/>
    <w:rsid w:val="00D651AA"/>
    <w:rsid w:val="00D652BD"/>
    <w:rsid w:val="00D6563F"/>
    <w:rsid w:val="00D6591F"/>
    <w:rsid w:val="00D65AC5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37D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0C5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793"/>
    <w:rsid w:val="00DA5D84"/>
    <w:rsid w:val="00DA69A2"/>
    <w:rsid w:val="00DA6B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180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151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024"/>
    <w:rsid w:val="00E154E6"/>
    <w:rsid w:val="00E16260"/>
    <w:rsid w:val="00E166BE"/>
    <w:rsid w:val="00E205CF"/>
    <w:rsid w:val="00E211EF"/>
    <w:rsid w:val="00E215A2"/>
    <w:rsid w:val="00E21FC2"/>
    <w:rsid w:val="00E227FE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1DD4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2787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73F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4F41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693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DEE"/>
    <w:rsid w:val="00ED0F67"/>
    <w:rsid w:val="00ED17A8"/>
    <w:rsid w:val="00ED1E6F"/>
    <w:rsid w:val="00ED2945"/>
    <w:rsid w:val="00ED354D"/>
    <w:rsid w:val="00ED4676"/>
    <w:rsid w:val="00ED4CC4"/>
    <w:rsid w:val="00ED5603"/>
    <w:rsid w:val="00ED5C6C"/>
    <w:rsid w:val="00ED6C64"/>
    <w:rsid w:val="00ED7312"/>
    <w:rsid w:val="00ED77E9"/>
    <w:rsid w:val="00ED7D78"/>
    <w:rsid w:val="00EE0408"/>
    <w:rsid w:val="00EE15BA"/>
    <w:rsid w:val="00EE172E"/>
    <w:rsid w:val="00EE1D74"/>
    <w:rsid w:val="00EE2205"/>
    <w:rsid w:val="00EE2524"/>
    <w:rsid w:val="00EE31E6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09FB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CE6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B24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258"/>
    <w:rsid w:val="00F23D37"/>
    <w:rsid w:val="00F2452A"/>
    <w:rsid w:val="00F2478E"/>
    <w:rsid w:val="00F2490D"/>
    <w:rsid w:val="00F24C14"/>
    <w:rsid w:val="00F24C99"/>
    <w:rsid w:val="00F24D04"/>
    <w:rsid w:val="00F2557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3A2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0BB7"/>
    <w:rsid w:val="00F413D3"/>
    <w:rsid w:val="00F42046"/>
    <w:rsid w:val="00F42AFA"/>
    <w:rsid w:val="00F42B31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2EB2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77FF1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2432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9F0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113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2B3C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29CA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3D7C0-1D0E-4880-A07A-F5EC65D2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2399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842</cp:revision>
  <cp:lastPrinted>2019-08-02T06:58:00Z</cp:lastPrinted>
  <dcterms:created xsi:type="dcterms:W3CDTF">2018-04-25T16:33:00Z</dcterms:created>
  <dcterms:modified xsi:type="dcterms:W3CDTF">2019-08-09T18:23:00Z</dcterms:modified>
</cp:coreProperties>
</file>