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3D367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3D367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130CC2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96236" w:rsidRPr="0000512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52C5A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3D3672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3D36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3D3672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3D367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3D367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3D36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3D3672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3D3672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3D3672">
        <w:rPr>
          <w:rFonts w:ascii="Angsana New" w:hAnsi="Angsana New"/>
        </w:rPr>
        <w:tab/>
      </w:r>
      <w:r w:rsidRPr="003D3672">
        <w:rPr>
          <w:rFonts w:ascii="Angsana New" w:hAnsi="Angsana New"/>
          <w:cs/>
        </w:rPr>
        <w:t>ลักษณะธุรกิจ</w:t>
      </w:r>
    </w:p>
    <w:p w:rsidR="002108ED" w:rsidRPr="003D3672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3D3672">
        <w:rPr>
          <w:rFonts w:asciiTheme="majorBidi" w:hAnsiTheme="majorBidi" w:cstheme="majorBidi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3D3672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3D3672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3D3672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3D3672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34 </w:t>
      </w:r>
      <w:r w:rsidRPr="003D3672">
        <w:rPr>
          <w:rFonts w:asciiTheme="majorBidi" w:hAnsiTheme="majorBidi" w:cstheme="majorBidi"/>
          <w:sz w:val="32"/>
          <w:szCs w:val="32"/>
        </w:rPr>
        <w:t>(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  <w:r w:rsidRPr="003D3672">
        <w:rPr>
          <w:rFonts w:asciiTheme="majorBidi" w:hAnsiTheme="majorBidi" w:cstheme="majorBidi"/>
          <w:sz w:val="32"/>
          <w:szCs w:val="32"/>
        </w:rPr>
        <w:t xml:space="preserve">)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</w:p>
    <w:p w:rsidR="00752C5A" w:rsidRPr="003D3672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D3672">
        <w:rPr>
          <w:rFonts w:asciiTheme="majorBidi" w:hAnsiTheme="majorBidi" w:cstheme="majorBidi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3D3672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3D367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 w:hint="cs"/>
          <w:sz w:val="32"/>
          <w:szCs w:val="32"/>
          <w:cs/>
        </w:rPr>
        <w:t xml:space="preserve">ก) </w:t>
      </w:r>
      <w:r w:rsidRPr="003D3672">
        <w:rPr>
          <w:rFonts w:ascii="Angsana New" w:hAnsi="Angsana New"/>
          <w:sz w:val="32"/>
          <w:szCs w:val="32"/>
          <w:cs/>
        </w:rPr>
        <w:tab/>
      </w:r>
      <w:r w:rsidR="00B45AFA" w:rsidRPr="003D3672">
        <w:rPr>
          <w:rFonts w:ascii="Angsana New" w:hAnsi="Angsana New"/>
          <w:sz w:val="32"/>
          <w:szCs w:val="32"/>
          <w:cs/>
        </w:rPr>
        <w:t>ง</w:t>
      </w:r>
      <w:r w:rsidR="00A0041D" w:rsidRPr="003D3672">
        <w:rPr>
          <w:rFonts w:ascii="Angsana New" w:hAnsi="Angsana New" w:hint="cs"/>
          <w:sz w:val="32"/>
          <w:szCs w:val="32"/>
          <w:cs/>
        </w:rPr>
        <w:t>บ</w:t>
      </w:r>
      <w:r w:rsidR="00B45AFA" w:rsidRPr="003D367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D367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D367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05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1016"/>
        <w:gridCol w:w="142"/>
        <w:gridCol w:w="912"/>
      </w:tblGrid>
      <w:tr w:rsidR="005C3729" w:rsidRPr="00520073" w:rsidTr="0067607B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3D3672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67607B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7607B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7607B"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D367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</w:tr>
      <w:tr w:rsidR="005C3729" w:rsidRPr="00520073" w:rsidTr="0067607B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3D3672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3D3672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</w:t>
            </w:r>
            <w:r w:rsidR="000C30B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86CAA" w:rsidRPr="00520073" w:rsidTr="0067607B">
        <w:tc>
          <w:tcPr>
            <w:tcW w:w="2551" w:type="dxa"/>
          </w:tcPr>
          <w:p w:rsidR="00886CAA" w:rsidRPr="003D3672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3D3672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3D3672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67607B">
        <w:tc>
          <w:tcPr>
            <w:tcW w:w="2551" w:type="dxa"/>
          </w:tcPr>
          <w:p w:rsidR="005C3729" w:rsidRPr="003D3672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3D3672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3D3672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746D0F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  <w:sectPr w:rsidR="00746D0F" w:rsidSect="003C0AC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:rsidR="000B3182" w:rsidRPr="00C97507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lastRenderedPageBreak/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3D367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3D3672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3D3672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3C0AC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ค)</w:t>
      </w:r>
      <w:r w:rsidRPr="003D3672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3C0AC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3D3672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ง)</w:t>
      </w:r>
      <w:r w:rsidRPr="003D3672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3D3672">
        <w:rPr>
          <w:rFonts w:ascii="Angsana New" w:hAnsi="Angsana New"/>
          <w:sz w:val="32"/>
          <w:szCs w:val="32"/>
          <w:cs/>
        </w:rPr>
        <w:br/>
      </w:r>
      <w:r w:rsidRPr="003D3672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0B3182" w:rsidRDefault="000B318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367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3D367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3D367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3D3672" w:rsidRDefault="009F6C2F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9F6C2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3D3672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9F6C2F" w:rsidRDefault="009F6C2F" w:rsidP="003C0AC6">
      <w:pPr>
        <w:tabs>
          <w:tab w:val="clear" w:pos="907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3D367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3D3672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3D3672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3D3672">
        <w:rPr>
          <w:rFonts w:ascii="Angsana New" w:hAnsi="Angsana New"/>
          <w:sz w:val="32"/>
          <w:szCs w:val="32"/>
          <w:cs/>
        </w:rPr>
        <w:t>ฉบับปรับปรุง</w:t>
      </w:r>
      <w:r w:rsidRPr="003D3672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3D3672">
        <w:rPr>
          <w:rFonts w:ascii="Angsana New" w:hAnsi="Angsana New" w:hint="cs"/>
          <w:sz w:val="32"/>
          <w:szCs w:val="32"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3D3672">
        <w:rPr>
          <w:rFonts w:asciiTheme="majorBidi" w:hAnsiTheme="majorBidi" w:cstheme="majorBidi" w:hint="cs"/>
          <w:spacing w:val="-4"/>
          <w:sz w:val="32"/>
          <w:szCs w:val="32"/>
        </w:rPr>
        <w:t xml:space="preserve">) 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และฉบับใหม่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D3672">
        <w:rPr>
          <w:rFonts w:ascii="Angsana New" w:hAnsi="Angsana New" w:cstheme="majorBidi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 w:rsidRPr="003D3672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3D3672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3D36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 </w:t>
      </w:r>
      <w:r w:rsidRPr="003D3672">
        <w:rPr>
          <w:rFonts w:ascii="Angsana New" w:hAnsi="Angsana New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97A4D" w:rsidRPr="007F663B" w:rsidRDefault="00997A4D" w:rsidP="003C0AC6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F6C2F" w:rsidRPr="00E14A7F" w:rsidRDefault="009F6C2F" w:rsidP="003C0AC6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65F9C">
        <w:rPr>
          <w:rFonts w:ascii="Angsana New" w:hAnsi="Angsana New"/>
          <w:b/>
          <w:bCs/>
          <w:sz w:val="32"/>
          <w:szCs w:val="32"/>
        </w:rPr>
        <w:t>15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9F6C2F" w:rsidRDefault="009F6C2F" w:rsidP="003C0AC6">
      <w:pPr>
        <w:tabs>
          <w:tab w:val="clear" w:pos="907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3D367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9F6C2F">
        <w:rPr>
          <w:rFonts w:ascii="Angsana New" w:hAnsi="Angsana New"/>
          <w:sz w:val="32"/>
          <w:szCs w:val="32"/>
        </w:rPr>
        <w:t>11</w:t>
      </w:r>
      <w:r w:rsidRPr="003D3672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9F6C2F">
        <w:rPr>
          <w:rFonts w:ascii="Angsana New" w:hAnsi="Angsana New"/>
          <w:sz w:val="32"/>
          <w:szCs w:val="32"/>
        </w:rPr>
        <w:t>18</w:t>
      </w:r>
      <w:r w:rsidRPr="003D3672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9F6C2F">
        <w:rPr>
          <w:rFonts w:ascii="Angsana New" w:hAnsi="Angsana New"/>
          <w:sz w:val="32"/>
          <w:szCs w:val="32"/>
        </w:rPr>
        <w:t xml:space="preserve"> </w:t>
      </w:r>
      <w:r w:rsidR="00D7337D">
        <w:rPr>
          <w:rFonts w:ascii="Angsana New" w:hAnsi="Angsana New"/>
          <w:sz w:val="32"/>
          <w:szCs w:val="32"/>
        </w:rPr>
        <w:t>5</w:t>
      </w:r>
      <w:r w:rsidRPr="009F6C2F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17E52" w:rsidRDefault="00A17E52" w:rsidP="003C0AC6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9F6C2F" w:rsidRPr="00980C71" w:rsidRDefault="009F6C2F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</w:rPr>
        <w:t>.</w:t>
      </w:r>
      <w:r w:rsidR="00980C71" w:rsidRPr="003D3672">
        <w:rPr>
          <w:rFonts w:asciiTheme="majorBidi" w:hAnsiTheme="majorBidi" w:cstheme="majorBidi" w:hint="cs"/>
          <w:sz w:val="32"/>
          <w:szCs w:val="32"/>
        </w:rPr>
        <w:t>4</w:t>
      </w:r>
      <w:r w:rsidRPr="00980C71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 xml:space="preserve"> 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980C71"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9F6C2F" w:rsidRDefault="009F6C2F" w:rsidP="003C0AC6">
      <w:pPr>
        <w:tabs>
          <w:tab w:val="clear" w:pos="907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3D3672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3D3672">
        <w:rPr>
          <w:rFonts w:ascii="Angsana New" w:hAnsi="Angsana New" w:hint="cs"/>
          <w:sz w:val="32"/>
          <w:szCs w:val="32"/>
          <w:cs/>
        </w:rPr>
        <w:t>ฉบับใหม่</w:t>
      </w:r>
      <w:r w:rsidRPr="003D3672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3D3672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="00D7337D">
        <w:rPr>
          <w:rFonts w:asciiTheme="majorBidi" w:hAnsiTheme="majorBidi"/>
          <w:sz w:val="32"/>
          <w:szCs w:val="32"/>
        </w:rPr>
        <w:t>1</w:t>
      </w:r>
      <w:r w:rsidRPr="003D367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3D3672">
        <w:rPr>
          <w:rFonts w:asciiTheme="majorBidi" w:hAnsi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3C0AC6" w:rsidRPr="00B32628" w:rsidRDefault="003C0AC6" w:rsidP="003C0AC6">
      <w:pPr>
        <w:tabs>
          <w:tab w:val="clear" w:pos="907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</w:p>
    <w:p w:rsidR="009F6C2F" w:rsidRPr="00A86E3E" w:rsidRDefault="009F6C2F" w:rsidP="00746D0F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</w:rPr>
        <w:lastRenderedPageBreak/>
        <w:tab/>
      </w:r>
      <w:r w:rsidRPr="00A86E3E">
        <w:rPr>
          <w:rFonts w:asciiTheme="majorBidi" w:hAnsiTheme="majorBidi"/>
          <w:sz w:val="32"/>
          <w:szCs w:val="32"/>
        </w:rPr>
        <w:t xml:space="preserve">  </w:t>
      </w:r>
      <w:r>
        <w:rPr>
          <w:rFonts w:asciiTheme="majorBidi" w:hAnsiTheme="majorBidi"/>
          <w:sz w:val="32"/>
          <w:szCs w:val="32"/>
        </w:rPr>
        <w:t xml:space="preserve">     </w:t>
      </w:r>
      <w:r w:rsidRPr="00A86E3E">
        <w:rPr>
          <w:rFonts w:asciiTheme="majorBidi" w:hAnsiTheme="majorBidi"/>
          <w:sz w:val="32"/>
          <w:szCs w:val="32"/>
        </w:rPr>
        <w:t xml:space="preserve"> </w:t>
      </w:r>
      <w:r w:rsidRPr="003D3672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9F6C2F" w:rsidRPr="0012374E" w:rsidRDefault="009F6C2F" w:rsidP="00746D0F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 w:rsidR="00DD02DA" w:rsidRPr="003D367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="00DD02DA">
        <w:rPr>
          <w:rFonts w:ascii="Angsana New" w:hAnsi="Angsana New"/>
          <w:sz w:val="32"/>
          <w:szCs w:val="32"/>
        </w:rPr>
        <w:t xml:space="preserve">9 </w:t>
      </w:r>
      <w:r w:rsidR="00DD02DA" w:rsidRPr="003D3672">
        <w:rPr>
          <w:rFonts w:ascii="Angsana New" w:hAnsi="Angsana New" w:hint="cs"/>
          <w:sz w:val="32"/>
          <w:szCs w:val="32"/>
          <w:cs/>
        </w:rPr>
        <w:t>เรื่อง เครื่องมือทางการเงิน</w:t>
      </w:r>
      <w:r w:rsidRPr="0012374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โดยสามารถแบ่ง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ได้เป็น </w:t>
      </w:r>
      <w:r w:rsidRPr="0012374E">
        <w:rPr>
          <w:rFonts w:ascii="Angsana New" w:hAnsi="Angsana New"/>
          <w:sz w:val="32"/>
          <w:szCs w:val="32"/>
        </w:rPr>
        <w:t xml:space="preserve">4 </w:t>
      </w:r>
      <w:r w:rsidRPr="003D3672">
        <w:rPr>
          <w:rFonts w:ascii="Angsana New" w:hAnsi="Angsana New"/>
          <w:sz w:val="32"/>
          <w:szCs w:val="32"/>
          <w:cs/>
        </w:rPr>
        <w:t>ส่วน คือ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00FB4">
        <w:rPr>
          <w:rFonts w:ascii="Angsana New" w:hAnsi="Angsana New"/>
          <w:sz w:val="32"/>
          <w:szCs w:val="32"/>
        </w:rPr>
        <w:t> </w:t>
      </w:r>
      <w:r w:rsidRPr="003D3672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00FB4">
        <w:rPr>
          <w:rFonts w:ascii="Angsana New" w:hAnsi="Angsana New"/>
          <w:sz w:val="32"/>
          <w:szCs w:val="32"/>
        </w:rPr>
        <w:t>105 (</w:t>
      </w:r>
      <w:r w:rsidRPr="003D3672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B00FB4">
        <w:rPr>
          <w:rFonts w:ascii="Angsana New" w:hAnsi="Angsana New"/>
          <w:sz w:val="32"/>
          <w:szCs w:val="32"/>
        </w:rPr>
        <w:t xml:space="preserve">2559) </w:t>
      </w:r>
      <w:r w:rsidRPr="003D3672">
        <w:rPr>
          <w:rFonts w:ascii="Angsana New" w:hAnsi="Angsana New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 w:rsidRPr="003D3672">
        <w:rPr>
          <w:rFonts w:asciiTheme="majorBidi" w:hAnsiTheme="majorBidi"/>
          <w:sz w:val="32"/>
          <w:szCs w:val="32"/>
          <w:cs/>
        </w:rPr>
        <w:t xml:space="preserve">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  <w:r w:rsidRPr="00B00FB4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7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3C0AC6" w:rsidRPr="00B00FB4" w:rsidRDefault="003C0AC6" w:rsidP="003C0A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EE0218" w:rsidRDefault="009F6C2F" w:rsidP="00746D0F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</w:rPr>
        <w:tab/>
      </w:r>
      <w:r w:rsidR="00DD02DA" w:rsidRPr="003D3672">
        <w:rPr>
          <w:rFonts w:asciiTheme="majorBidi" w:hAnsiTheme="majorBidi"/>
          <w:sz w:val="32"/>
          <w:szCs w:val="32"/>
        </w:rPr>
        <w:tab/>
      </w:r>
      <w:r w:rsidR="00DD02DA" w:rsidRPr="003D3672">
        <w:rPr>
          <w:rFonts w:asciiTheme="majorBidi" w:hAnsiTheme="majorBidi"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9F6C2F" w:rsidRPr="00AB2C38" w:rsidRDefault="009F6C2F" w:rsidP="00746D0F">
      <w:pPr>
        <w:spacing w:line="36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bookmarkStart w:id="1" w:name="Note3_NewAcc"/>
      <w:r w:rsidRPr="003D3672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AB2C38">
        <w:rPr>
          <w:rFonts w:asciiTheme="majorBidi" w:hAnsiTheme="majorBidi" w:cstheme="majorBidi"/>
          <w:sz w:val="32"/>
          <w:szCs w:val="32"/>
        </w:rPr>
        <w:t xml:space="preserve">17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3D3672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9F6C2F" w:rsidRDefault="009F6C2F" w:rsidP="00746D0F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eastAsia="Calibri" w:hAnsi="Angsana New"/>
          <w:b/>
          <w:bCs/>
          <w:szCs w:val="24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46D0F" w:rsidRDefault="00746D0F" w:rsidP="0074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3D3672" w:rsidRDefault="00AE5696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3D3672" w:rsidRDefault="008839D0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3D36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D3672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3D3672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3D3672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3D3672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="00D7337D">
        <w:rPr>
          <w:rFonts w:asciiTheme="majorBidi" w:hAnsiTheme="majorBidi" w:cstheme="majorBidi"/>
          <w:sz w:val="32"/>
          <w:szCs w:val="32"/>
        </w:rPr>
        <w:t>31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</w:t>
      </w:r>
      <w:r w:rsidR="00DD02DA">
        <w:rPr>
          <w:rFonts w:asciiTheme="majorBidi" w:hAnsiTheme="majorBidi" w:cstheme="majorBidi"/>
          <w:sz w:val="32"/>
          <w:szCs w:val="32"/>
        </w:rPr>
        <w:t>1</w:t>
      </w:r>
    </w:p>
    <w:p w:rsidR="00A17E52" w:rsidRDefault="00A17E52" w:rsidP="0035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Default="00464E9D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3D3672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3D3672">
        <w:rPr>
          <w:rFonts w:asciiTheme="majorBidi" w:hAnsiTheme="majorBidi"/>
          <w:sz w:val="32"/>
          <w:szCs w:val="32"/>
          <w:cs/>
        </w:rPr>
        <w:t>ควบคุม</w:t>
      </w:r>
      <w:r w:rsidRPr="003D3672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3D367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8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119"/>
        <w:gridCol w:w="141"/>
        <w:gridCol w:w="1862"/>
      </w:tblGrid>
      <w:tr w:rsidR="00910EFE" w:rsidRPr="00217EE5" w:rsidTr="003C0AC6">
        <w:tc>
          <w:tcPr>
            <w:tcW w:w="3118" w:type="dxa"/>
            <w:tcBorders>
              <w:bottom w:val="single" w:sz="6" w:space="0" w:color="auto"/>
            </w:tcBorders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1" w:type="dxa"/>
          </w:tcPr>
          <w:p w:rsidR="00910EFE" w:rsidRPr="00217EE5" w:rsidRDefault="00910EFE" w:rsidP="003C0AC6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10EFE" w:rsidRPr="00217EE5" w:rsidTr="003C0AC6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:rsidR="00910EFE" w:rsidRPr="00217EE5" w:rsidRDefault="00910EFE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10EFE" w:rsidRPr="00217EE5" w:rsidTr="003C0AC6">
        <w:tc>
          <w:tcPr>
            <w:tcW w:w="3118" w:type="dxa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โซลาร์ พีพีเอ็ม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3C0AC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เป็นตัวแทนจำหน่ายและให้บริการ</w:t>
            </w:r>
            <w:r w:rsidR="00217EE5" w:rsidRPr="003D3672">
              <w:rPr>
                <w:rFonts w:ascii="Angsana New" w:hAnsi="Angsana New" w:hint="cs"/>
                <w:sz w:val="26"/>
                <w:szCs w:val="26"/>
                <w:cs/>
              </w:rPr>
              <w:t>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:rsidR="00910EFE" w:rsidRPr="00217EE5" w:rsidRDefault="00910EFE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7EE5" w:rsidRPr="00217EE5" w:rsidTr="003C0AC6">
        <w:tc>
          <w:tcPr>
            <w:tcW w:w="3118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Vina </w:t>
            </w:r>
            <w:r w:rsidRPr="00217EE5">
              <w:rPr>
                <w:rFonts w:ascii="Angsana New" w:hAnsi="Angsana New"/>
                <w:sz w:val="26"/>
                <w:szCs w:val="26"/>
              </w:rPr>
              <w:t>Solar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Technology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Co</w:t>
            </w:r>
            <w:r w:rsidRPr="003D36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3D36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Vie</w:t>
            </w:r>
            <w:r w:rsidR="00764218">
              <w:rPr>
                <w:rFonts w:asciiTheme="majorBidi" w:hAnsiTheme="majorBidi" w:cstheme="majorBidi"/>
                <w:sz w:val="26"/>
                <w:szCs w:val="26"/>
              </w:rPr>
              <w:t>t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nam)</w:t>
            </w:r>
          </w:p>
        </w:tc>
        <w:tc>
          <w:tcPr>
            <w:tcW w:w="14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ผู้ถือหุ้นร่วมในบริษัท</w:t>
            </w:r>
            <w:r w:rsidR="00EF20BF"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</w:p>
        </w:tc>
      </w:tr>
      <w:tr w:rsidR="00217EE5" w:rsidRPr="00217EE5" w:rsidTr="003C0AC6">
        <w:tc>
          <w:tcPr>
            <w:tcW w:w="3118" w:type="dxa"/>
          </w:tcPr>
          <w:p w:rsidR="00217EE5" w:rsidRPr="00F9181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 พรพรหม</w:t>
            </w:r>
            <w:r w:rsidRPr="00F918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41" w:type="dxa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Default="00217EE5" w:rsidP="003C0AC6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</w:t>
            </w:r>
          </w:p>
          <w:p w:rsidR="00217EE5" w:rsidRPr="003D3672" w:rsidRDefault="00217EE5" w:rsidP="003C0AC6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เป็นเครือญาติกัน</w:t>
            </w:r>
          </w:p>
        </w:tc>
      </w:tr>
      <w:tr w:rsidR="00217EE5" w:rsidRPr="00217EE5" w:rsidTr="003C0AC6">
        <w:tc>
          <w:tcPr>
            <w:tcW w:w="3118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217EE5" w:rsidRPr="00217EE5" w:rsidTr="003C0AC6">
        <w:tc>
          <w:tcPr>
            <w:tcW w:w="3118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มารดาของกรรมการ</w:t>
            </w:r>
          </w:p>
        </w:tc>
      </w:tr>
    </w:tbl>
    <w:p w:rsidR="00A17E52" w:rsidRDefault="00A17E5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227"/>
        <w:gridCol w:w="3912"/>
      </w:tblGrid>
      <w:tr w:rsidR="00910EFE" w:rsidRPr="0093305F" w:rsidTr="00910EFE">
        <w:tc>
          <w:tcPr>
            <w:tcW w:w="4309" w:type="dxa"/>
            <w:tcBorders>
              <w:bottom w:val="single" w:sz="6" w:space="0" w:color="auto"/>
            </w:tcBorders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:rsidR="00910EFE" w:rsidRPr="0093305F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10EFE" w:rsidRPr="0093305F" w:rsidTr="00910EFE">
        <w:tc>
          <w:tcPr>
            <w:tcW w:w="4309" w:type="dxa"/>
            <w:tcBorders>
              <w:top w:val="single" w:sz="6" w:space="0" w:color="auto"/>
            </w:tcBorders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:rsidR="00910EFE" w:rsidRPr="0093305F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ซื้อทรัพย์สินและค่าเช่าอาคาร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A17E52" w:rsidRDefault="00A17E5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E4151" w:rsidRDefault="00DE4151" w:rsidP="00DE4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  <w:cs/>
        </w:rPr>
        <w:t>หก</w:t>
      </w:r>
      <w:r w:rsidRPr="0043585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67B9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6632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DE4151" w:rsidRPr="00BB7F04" w:rsidTr="00BB7F04">
        <w:tc>
          <w:tcPr>
            <w:tcW w:w="2041" w:type="dxa"/>
          </w:tcPr>
          <w:p w:rsidR="00DE4151" w:rsidRPr="00BB7F04" w:rsidRDefault="00DE4151" w:rsidP="003C0AC6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BB7F04">
            <w:pPr>
              <w:tabs>
                <w:tab w:val="clear" w:pos="2580"/>
                <w:tab w:val="left" w:pos="819"/>
              </w:tabs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</w:tr>
      <w:tr w:rsidR="00DE4151" w:rsidRPr="00BB7F04" w:rsidTr="00BB7F04">
        <w:tc>
          <w:tcPr>
            <w:tcW w:w="2041" w:type="dxa"/>
          </w:tcPr>
          <w:p w:rsidR="00DE4151" w:rsidRPr="00BB7F04" w:rsidRDefault="00DE4151" w:rsidP="003C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 xml:space="preserve">รายได้จากการขายสินค้า 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3,384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9,028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6,072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14,032</w:t>
            </w: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498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254</w:t>
            </w: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1,550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899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2,789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1,672</w:t>
            </w: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1,276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1,007</w:t>
            </w: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115</w:t>
            </w:r>
          </w:p>
        </w:tc>
      </w:tr>
      <w:tr w:rsidR="00BB7F04" w:rsidRPr="00BB7F04" w:rsidTr="00BB7F04">
        <w:tc>
          <w:tcPr>
            <w:tcW w:w="2041" w:type="dxa"/>
          </w:tcPr>
          <w:p w:rsidR="00BB7F04" w:rsidRPr="00BB7F04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BB7F04" w:rsidRDefault="00BB7F04" w:rsidP="00BB7F0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76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BB7F04" w:rsidRDefault="00BB7F04" w:rsidP="00BB7F0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7F04" w:rsidRPr="0056689A" w:rsidTr="00BB7F04">
        <w:tc>
          <w:tcPr>
            <w:tcW w:w="2041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BB7F04" w:rsidRPr="0056689A" w:rsidTr="00BB7F04">
        <w:tc>
          <w:tcPr>
            <w:tcW w:w="2041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7F04" w:rsidRPr="0056689A" w:rsidTr="00BB7F04">
        <w:tc>
          <w:tcPr>
            <w:tcW w:w="2041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BB7F04" w:rsidRPr="0056689A" w:rsidTr="00BB7F04">
        <w:tc>
          <w:tcPr>
            <w:tcW w:w="2041" w:type="dxa"/>
          </w:tcPr>
          <w:p w:rsidR="00BB7F04" w:rsidRPr="0056689A" w:rsidRDefault="00BB7F04" w:rsidP="00BB7F04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</w:tr>
      <w:tr w:rsidR="00BB7F04" w:rsidRPr="0056689A" w:rsidTr="00BB7F04">
        <w:tc>
          <w:tcPr>
            <w:tcW w:w="2041" w:type="dxa"/>
          </w:tcPr>
          <w:p w:rsidR="00BB7F04" w:rsidRPr="0056689A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56689A" w:rsidRDefault="00BB7F04" w:rsidP="00BB7F04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F04" w:rsidRPr="0056689A" w:rsidTr="00BB7F04">
        <w:tc>
          <w:tcPr>
            <w:tcW w:w="2041" w:type="dxa"/>
          </w:tcPr>
          <w:p w:rsidR="00BB7F04" w:rsidRPr="0056689A" w:rsidRDefault="00BB7F04" w:rsidP="00BB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BB7F04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BB7F0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B7F04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B7F04" w:rsidRPr="0056689A" w:rsidRDefault="00BB7F04" w:rsidP="0056689A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47" w:type="dxa"/>
            <w:vAlign w:val="bottom"/>
          </w:tcPr>
          <w:p w:rsidR="002C163B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 w:hint="cs"/>
                <w:sz w:val="22"/>
                <w:szCs w:val="22"/>
              </w:rPr>
              <w:t>19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2C163B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2C163B" w:rsidRPr="00BC6C7C" w:rsidRDefault="002C163B" w:rsidP="002C163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2C163B" w:rsidRPr="0056689A" w:rsidRDefault="002C163B" w:rsidP="002C163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2C163B" w:rsidRPr="0056689A" w:rsidRDefault="002C163B" w:rsidP="002C163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2C163B" w:rsidRPr="0056689A" w:rsidRDefault="002C163B" w:rsidP="002C163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:rsidR="002C163B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285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 w:hint="cs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2C163B" w:rsidRPr="0056689A" w:rsidRDefault="00531160" w:rsidP="00531160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549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528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549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528</w:t>
            </w: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:rsidR="002C163B" w:rsidRPr="0056689A" w:rsidRDefault="002C163B" w:rsidP="002C163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3,867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4,475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7,907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8,957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2,562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2,536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5,075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5,002</w:t>
            </w: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237</w:t>
            </w:r>
          </w:p>
        </w:tc>
      </w:tr>
      <w:tr w:rsidR="002C163B" w:rsidRPr="0056689A" w:rsidTr="00BB7F04">
        <w:tc>
          <w:tcPr>
            <w:tcW w:w="2041" w:type="dxa"/>
          </w:tcPr>
          <w:p w:rsidR="002C163B" w:rsidRPr="0056689A" w:rsidRDefault="002C163B" w:rsidP="002C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4,190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4,617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1D1E56" w:rsidP="001D1E56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8,394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9,241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2,684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2,654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5,319</w:t>
            </w:r>
          </w:p>
        </w:tc>
        <w:tc>
          <w:tcPr>
            <w:tcW w:w="76" w:type="dxa"/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163B" w:rsidRPr="0056689A" w:rsidRDefault="002C163B" w:rsidP="002C163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/>
                <w:sz w:val="22"/>
                <w:szCs w:val="22"/>
              </w:rPr>
              <w:t>5,239</w:t>
            </w:r>
          </w:p>
        </w:tc>
      </w:tr>
    </w:tbl>
    <w:p w:rsidR="00A17E52" w:rsidRDefault="00A17E52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23D48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DE4151">
        <w:rPr>
          <w:rFonts w:asciiTheme="majorBidi" w:hAnsiTheme="majorBidi" w:cstheme="majorBidi"/>
          <w:sz w:val="32"/>
          <w:szCs w:val="32"/>
        </w:rPr>
        <w:t>30</w:t>
      </w:r>
      <w:r w:rsidR="00DE4151"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="00DE4151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E4151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357342">
        <w:rPr>
          <w:rFonts w:asciiTheme="majorBidi" w:hAnsiTheme="majorBidi" w:cstheme="majorBidi"/>
          <w:sz w:val="32"/>
          <w:szCs w:val="32"/>
        </w:rPr>
        <w:t>2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357342">
        <w:rPr>
          <w:rFonts w:asciiTheme="majorBidi" w:hAnsiTheme="majorBidi" w:cstheme="majorBidi"/>
          <w:sz w:val="32"/>
          <w:szCs w:val="32"/>
        </w:rPr>
        <w:t>1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377F02" w:rsidRPr="006A5726" w:rsidTr="00DE4151">
        <w:trPr>
          <w:trHeight w:val="62"/>
        </w:trPr>
        <w:tc>
          <w:tcPr>
            <w:tcW w:w="3057" w:type="dxa"/>
          </w:tcPr>
          <w:p w:rsidR="00377F02" w:rsidRPr="006A5726" w:rsidRDefault="00123D4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:rsidTr="00DE4151">
        <w:trPr>
          <w:trHeight w:val="62"/>
        </w:trPr>
        <w:tc>
          <w:tcPr>
            <w:tcW w:w="3057" w:type="dxa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DE4151" w:rsidRPr="00EB574D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57342" w:rsidRPr="006A5726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E4151" w:rsidRPr="00EB574D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57342" w:rsidRPr="006A5726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3D3672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135D3" w:rsidRPr="006A5726" w:rsidTr="00DE4151">
        <w:trPr>
          <w:trHeight w:val="62"/>
        </w:trPr>
        <w:tc>
          <w:tcPr>
            <w:tcW w:w="3057" w:type="dxa"/>
          </w:tcPr>
          <w:p w:rsidR="00D135D3" w:rsidRPr="003D3672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D135D3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6,187</w:t>
            </w:r>
          </w:p>
        </w:tc>
        <w:tc>
          <w:tcPr>
            <w:tcW w:w="143" w:type="dxa"/>
            <w:gridSpan w:val="2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:rsidR="00D135D3" w:rsidRPr="006A5726" w:rsidRDefault="00D135D3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23,025</w:t>
            </w:r>
          </w:p>
        </w:tc>
      </w:tr>
      <w:tr w:rsidR="00B459D8" w:rsidRPr="006A5726" w:rsidTr="00D840C5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2,781</w:t>
            </w: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459D8">
              <w:rPr>
                <w:rFonts w:asciiTheme="majorBidi" w:hAnsiTheme="majorBidi" w:cstheme="majorBidi"/>
                <w:bCs/>
                <w:sz w:val="24"/>
                <w:szCs w:val="24"/>
              </w:rPr>
              <w:t>6,187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25,806</w:t>
            </w: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9D8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9D8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92,750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69,250</w:t>
            </w: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59,500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21,000</w:t>
            </w: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152,250</w:t>
            </w:r>
          </w:p>
        </w:tc>
        <w:tc>
          <w:tcPr>
            <w:tcW w:w="143" w:type="dxa"/>
            <w:gridSpan w:val="2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90,250</w:t>
            </w: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459D8" w:rsidRPr="006A5726" w:rsidTr="00DE4151">
        <w:trPr>
          <w:trHeight w:val="62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459D8" w:rsidRPr="006A5726" w:rsidTr="00DE4151">
        <w:trPr>
          <w:trHeight w:val="57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12,250</w:t>
            </w: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B459D8" w:rsidRPr="006A5726" w:rsidTr="00DE4151">
        <w:trPr>
          <w:trHeight w:val="57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6,000</w:t>
            </w:r>
          </w:p>
        </w:tc>
      </w:tr>
      <w:tr w:rsidR="00B459D8" w:rsidRPr="006A5726" w:rsidTr="00DE4151">
        <w:trPr>
          <w:trHeight w:val="57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27,250</w:t>
            </w: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18,000</w:t>
            </w:r>
          </w:p>
        </w:tc>
      </w:tr>
      <w:tr w:rsidR="00B459D8" w:rsidRPr="006A5726" w:rsidTr="00DE4151">
        <w:trPr>
          <w:trHeight w:val="57"/>
        </w:trPr>
        <w:tc>
          <w:tcPr>
            <w:tcW w:w="3057" w:type="dxa"/>
          </w:tcPr>
          <w:p w:rsidR="00B459D8" w:rsidRPr="003D3672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459D8" w:rsidRPr="006A5726" w:rsidRDefault="00C3774D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774D">
              <w:rPr>
                <w:rFonts w:asciiTheme="majorBidi" w:hAnsiTheme="majorBidi" w:cstheme="majorBidi"/>
                <w:sz w:val="24"/>
                <w:szCs w:val="24"/>
              </w:rPr>
              <w:t>125,000</w:t>
            </w:r>
          </w:p>
        </w:tc>
        <w:tc>
          <w:tcPr>
            <w:tcW w:w="134" w:type="dxa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459D8" w:rsidRPr="006A5726" w:rsidRDefault="00B459D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72,250</w:t>
            </w:r>
          </w:p>
        </w:tc>
      </w:tr>
      <w:tr w:rsidR="00375496" w:rsidRPr="006A5726" w:rsidTr="00D840C5">
        <w:trPr>
          <w:trHeight w:val="62"/>
        </w:trPr>
        <w:tc>
          <w:tcPr>
            <w:tcW w:w="3057" w:type="dxa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5496" w:rsidRPr="006A5726" w:rsidTr="00D840C5">
        <w:trPr>
          <w:trHeight w:val="62"/>
        </w:trPr>
        <w:tc>
          <w:tcPr>
            <w:tcW w:w="3057" w:type="dxa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496" w:rsidRPr="006A5726" w:rsidTr="00D840C5">
        <w:trPr>
          <w:trHeight w:val="62"/>
        </w:trPr>
        <w:tc>
          <w:tcPr>
            <w:tcW w:w="3057" w:type="dxa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375496" w:rsidRPr="00EB574D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75496" w:rsidRPr="00EB574D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5496" w:rsidRPr="006A5726" w:rsidRDefault="0037549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459D8" w:rsidRPr="006A5726" w:rsidTr="00DE4151">
        <w:tc>
          <w:tcPr>
            <w:tcW w:w="3057" w:type="dxa"/>
          </w:tcPr>
          <w:p w:rsidR="00B459D8" w:rsidRPr="003D3672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3" w:type="dxa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459D8" w:rsidRPr="003D3672" w:rsidRDefault="00B459D8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B459D8" w:rsidRPr="006A5726" w:rsidRDefault="00B459D8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00E" w:rsidRPr="006A5726" w:rsidTr="0034400E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E56" w:rsidRPr="006A5726" w:rsidTr="00531160">
        <w:tc>
          <w:tcPr>
            <w:tcW w:w="3057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โซลาร์ พีพีเอ็ม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</w:p>
        </w:tc>
        <w:tc>
          <w:tcPr>
            <w:tcW w:w="134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1D1E56" w:rsidRPr="006A5726" w:rsidTr="00531160">
        <w:tc>
          <w:tcPr>
            <w:tcW w:w="3057" w:type="dxa"/>
          </w:tcPr>
          <w:p w:rsidR="001D1E56" w:rsidRPr="003D3672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</w:p>
        </w:tc>
        <w:tc>
          <w:tcPr>
            <w:tcW w:w="134" w:type="dxa"/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1E56" w:rsidRPr="006A572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531160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00E" w:rsidRPr="006A5726" w:rsidTr="00DE4151">
        <w:tc>
          <w:tcPr>
            <w:tcW w:w="3057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43" w:type="dxa"/>
            <w:shd w:val="clear" w:color="auto" w:fill="auto"/>
          </w:tcPr>
          <w:p w:rsidR="0034400E" w:rsidRPr="001D1E56" w:rsidRDefault="001D1E56" w:rsidP="001D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034479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47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4400E" w:rsidRPr="006A5726" w:rsidTr="00531160">
        <w:tc>
          <w:tcPr>
            <w:tcW w:w="3057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4400E" w:rsidRPr="00034479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4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531160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034479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47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4400E" w:rsidRPr="006A5726" w:rsidTr="00531160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คุณ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กนกกร แทนไกรศร</w:t>
            </w:r>
          </w:p>
        </w:tc>
        <w:tc>
          <w:tcPr>
            <w:tcW w:w="1243" w:type="dxa"/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38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4400E" w:rsidRPr="006A5726" w:rsidRDefault="00D214C3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152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34400E" w:rsidRPr="006A5726" w:rsidTr="00DE4151">
        <w:tc>
          <w:tcPr>
            <w:tcW w:w="3057" w:type="dxa"/>
          </w:tcPr>
          <w:p w:rsidR="0034400E" w:rsidRPr="003D3672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4400E" w:rsidRPr="006A5726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38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4400E" w:rsidRPr="006A5726" w:rsidRDefault="0034400E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2C0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B86EBD" w:rsidP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รายการเคลื่อนไหวระหว่างงวด</w:t>
      </w:r>
      <w:r w:rsidR="0094745D" w:rsidRPr="003D3672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="0094745D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94745D">
        <w:rPr>
          <w:rFonts w:asciiTheme="majorBidi" w:hAnsiTheme="majorBidi" w:cstheme="majorBidi"/>
          <w:sz w:val="32"/>
          <w:szCs w:val="32"/>
        </w:rPr>
        <w:t>30</w:t>
      </w:r>
      <w:r w:rsidR="0094745D"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94745D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4745D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F90EB5">
        <w:rPr>
          <w:rFonts w:asciiTheme="majorBidi" w:hAnsiTheme="majorBidi" w:cstheme="majorBidi"/>
          <w:sz w:val="32"/>
          <w:szCs w:val="32"/>
        </w:rPr>
        <w:t>2562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74D84">
        <w:rPr>
          <w:rFonts w:asciiTheme="majorBidi" w:hAnsiTheme="majorBidi" w:cstheme="majorBidi"/>
          <w:sz w:val="32"/>
          <w:szCs w:val="32"/>
        </w:rPr>
        <w:t>256</w:t>
      </w:r>
      <w:r w:rsidR="00F90EB5">
        <w:rPr>
          <w:rFonts w:asciiTheme="majorBidi" w:hAnsiTheme="majorBidi" w:cstheme="majorBidi"/>
          <w:sz w:val="32"/>
          <w:szCs w:val="32"/>
        </w:rPr>
        <w:t>1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5C138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3D3672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3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46D0F" w:rsidRPr="00746D0F" w:rsidTr="00AC588C">
        <w:tc>
          <w:tcPr>
            <w:tcW w:w="3034" w:type="dxa"/>
          </w:tcPr>
          <w:p w:rsidR="00F2490D" w:rsidRPr="003D3672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F2490D" w:rsidRPr="003D3672" w:rsidRDefault="00F2490D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F2490D" w:rsidRPr="00746D0F" w:rsidRDefault="00F2490D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0F" w:rsidRPr="00746D0F" w:rsidTr="00AC588C">
        <w:tc>
          <w:tcPr>
            <w:tcW w:w="3034" w:type="dxa"/>
          </w:tcPr>
          <w:p w:rsidR="00753A64" w:rsidRPr="003D3672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753A64" w:rsidRPr="00746D0F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753A64" w:rsidRPr="00746D0F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A64" w:rsidRPr="00746D0F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753A64" w:rsidRPr="003D3672" w:rsidRDefault="00753A64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  <w:tc>
          <w:tcPr>
            <w:tcW w:w="143" w:type="dxa"/>
          </w:tcPr>
          <w:p w:rsidR="00753A64" w:rsidRPr="006C6020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88,250</w:t>
            </w:r>
          </w:p>
        </w:tc>
      </w:tr>
      <w:tr w:rsidR="00D42CC5" w:rsidRPr="00746D0F" w:rsidTr="009E561E">
        <w:tc>
          <w:tcPr>
            <w:tcW w:w="3034" w:type="dxa"/>
          </w:tcPr>
          <w:p w:rsidR="00D42CC5" w:rsidRPr="003D3672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D42CC5" w:rsidRPr="00746D0F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42CC5" w:rsidRPr="00746D0F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D42CC5" w:rsidRPr="00746D0F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42CC5" w:rsidRPr="003D3672" w:rsidRDefault="00D42C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D42CC5" w:rsidRPr="00D65A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48</w:t>
            </w:r>
            <w:r w:rsidRPr="00D65AC5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000</w:t>
            </w:r>
          </w:p>
        </w:tc>
        <w:tc>
          <w:tcPr>
            <w:tcW w:w="143" w:type="dxa"/>
          </w:tcPr>
          <w:p w:rsidR="00D42CC5" w:rsidRPr="006C6020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D42CC5" w:rsidRPr="00D42CC5" w:rsidRDefault="00D42C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30,000</w:t>
            </w:r>
          </w:p>
        </w:tc>
      </w:tr>
      <w:tr w:rsidR="00D65AC5" w:rsidRPr="00746D0F" w:rsidTr="009E561E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65AC5" w:rsidRPr="00D65A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170</w:t>
            </w:r>
            <w:r w:rsidRPr="00D65AC5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250</w:t>
            </w:r>
          </w:p>
        </w:tc>
        <w:tc>
          <w:tcPr>
            <w:tcW w:w="143" w:type="dxa"/>
          </w:tcPr>
          <w:p w:rsidR="00D65AC5" w:rsidRPr="006C6020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65AC5" w:rsidRPr="00D42C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118,250</w:t>
            </w:r>
          </w:p>
        </w:tc>
      </w:tr>
      <w:tr w:rsidR="00D65AC5" w:rsidRPr="00746D0F" w:rsidTr="00AC588C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5AC5" w:rsidRPr="00746D0F" w:rsidTr="009E561E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D65AC5" w:rsidRPr="00D42C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17,696</w:t>
            </w: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D65AC5" w:rsidRPr="00746D0F" w:rsidTr="009E561E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D65AC5" w:rsidRPr="00746D0F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D65AC5" w:rsidRPr="00D42C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12,100</w:t>
            </w: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D65AC5" w:rsidRPr="00746D0F" w:rsidTr="009E561E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D65AC5" w:rsidRPr="00746D0F" w:rsidRDefault="001D1E56" w:rsidP="001D1E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(1,400)</w:t>
            </w: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D65AC5" w:rsidRPr="00D42CC5" w:rsidRDefault="00D65AC5" w:rsidP="003440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CC5">
              <w:rPr>
                <w:rFonts w:ascii="Angsana New" w:hAnsi="Angsana New"/>
                <w:sz w:val="24"/>
                <w:szCs w:val="24"/>
              </w:rPr>
              <w:t>(22,096)</w:t>
            </w: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D65AC5" w:rsidRPr="00746D0F" w:rsidTr="009E561E">
        <w:tc>
          <w:tcPr>
            <w:tcW w:w="3034" w:type="dxa"/>
          </w:tcPr>
          <w:p w:rsidR="00D65AC5" w:rsidRPr="003D3672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D65AC5" w:rsidRPr="00746D0F" w:rsidRDefault="001D1E56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65AC5" w:rsidRPr="00D42CC5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7,700</w:t>
            </w:r>
          </w:p>
        </w:tc>
        <w:tc>
          <w:tcPr>
            <w:tcW w:w="140" w:type="dxa"/>
          </w:tcPr>
          <w:p w:rsidR="00D65AC5" w:rsidRPr="003D3672" w:rsidRDefault="00D65AC5" w:rsidP="0034400E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65AC5" w:rsidRPr="00746D0F" w:rsidRDefault="00D65AC5" w:rsidP="0034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</w:tbl>
    <w:p w:rsidR="0034400E" w:rsidRDefault="0034400E" w:rsidP="0034400E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2B2E7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D367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746D0F" w:rsidRDefault="0096024C" w:rsidP="002B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 และตั้งแต่วันที่</w:t>
      </w:r>
      <w:r w:rsidR="00D65AC5">
        <w:rPr>
          <w:rFonts w:asciiTheme="majorBidi" w:hAnsiTheme="majorBidi" w:cstheme="majorBidi"/>
          <w:sz w:val="32"/>
          <w:szCs w:val="32"/>
        </w:rPr>
        <w:t xml:space="preserve"> 1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D65AC5">
        <w:rPr>
          <w:rFonts w:asciiTheme="majorBidi" w:hAnsiTheme="majorBidi" w:cstheme="majorBidi"/>
          <w:sz w:val="32"/>
          <w:szCs w:val="32"/>
        </w:rPr>
        <w:t xml:space="preserve">2562 </w:t>
      </w:r>
      <w:r w:rsidR="00531160">
        <w:rPr>
          <w:rFonts w:asciiTheme="majorBidi" w:hAnsiTheme="majorBidi" w:cstheme="majorBidi" w:hint="cs"/>
          <w:sz w:val="32"/>
          <w:szCs w:val="32"/>
          <w:cs/>
        </w:rPr>
        <w:t>เป็นต้นไปคิด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>ค่าเช่า</w:t>
      </w:r>
      <w:r w:rsidR="0053116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อัตราเดือนละ </w:t>
      </w:r>
      <w:r w:rsidR="00D65AC5">
        <w:rPr>
          <w:rFonts w:asciiTheme="majorBidi" w:hAnsiTheme="majorBidi" w:cstheme="majorBidi"/>
          <w:sz w:val="32"/>
          <w:szCs w:val="32"/>
        </w:rPr>
        <w:t xml:space="preserve">95,000 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34400E" w:rsidRDefault="0034400E" w:rsidP="003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0358BC" w:rsidRDefault="00A37A35" w:rsidP="006C6020">
      <w:pPr>
        <w:tabs>
          <w:tab w:val="clear" w:pos="227"/>
          <w:tab w:val="left" w:pos="284"/>
        </w:tabs>
        <w:spacing w:line="35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3D3672" w:rsidRDefault="00A37A35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5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71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2"/>
        <w:gridCol w:w="1322"/>
        <w:gridCol w:w="139"/>
        <w:gridCol w:w="1282"/>
        <w:gridCol w:w="136"/>
        <w:gridCol w:w="1282"/>
      </w:tblGrid>
      <w:tr w:rsidR="00B34281" w:rsidRPr="00B34281" w:rsidTr="009E6ED1">
        <w:tc>
          <w:tcPr>
            <w:tcW w:w="2892" w:type="dxa"/>
          </w:tcPr>
          <w:p w:rsidR="00B34281" w:rsidRPr="00B34281" w:rsidRDefault="00A37A35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</w:tcPr>
          <w:p w:rsidR="00B34281" w:rsidRPr="003D3672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9E6ED1">
        <w:tc>
          <w:tcPr>
            <w:tcW w:w="2892" w:type="dxa"/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94745D" w:rsidRPr="00C60E29" w:rsidRDefault="001D1E56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94745D" w:rsidRPr="00B34281" w:rsidRDefault="00AF267F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67F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36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94745D" w:rsidRPr="00C60E29" w:rsidRDefault="001D1E56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22,682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15,16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823F51" w:rsidRDefault="00AF267F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67F">
              <w:rPr>
                <w:rFonts w:asciiTheme="majorBidi" w:hAnsiTheme="majorBidi" w:cstheme="majorBidi"/>
                <w:sz w:val="26"/>
                <w:szCs w:val="26"/>
              </w:rPr>
              <w:t>10,069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7,437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A2D1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94745D" w:rsidRPr="00C60E29" w:rsidRDefault="001D1E56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8,209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16,03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823F51" w:rsidRDefault="00AF267F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67F">
              <w:rPr>
                <w:rFonts w:asciiTheme="majorBidi" w:hAnsiTheme="majorBidi" w:cstheme="majorBidi"/>
                <w:sz w:val="26"/>
                <w:szCs w:val="26"/>
              </w:rPr>
              <w:t>5,411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3,629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4745D" w:rsidRPr="00C60E29" w:rsidRDefault="001D1E56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9,102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shd w:val="clear" w:color="auto" w:fill="auto"/>
          </w:tcPr>
          <w:p w:rsidR="0094745D" w:rsidRPr="0076271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94745D" w:rsidRPr="003C3BCB" w:rsidRDefault="00AF267F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AF267F">
              <w:rPr>
                <w:rFonts w:ascii="Angsana New" w:hAnsi="Angsana New"/>
                <w:bCs/>
                <w:sz w:val="26"/>
                <w:szCs w:val="26"/>
              </w:rPr>
              <w:t>9,102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94745D" w:rsidRPr="0076271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C60E29" w:rsidRDefault="001D1E56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40,409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01B9E">
              <w:rPr>
                <w:rFonts w:ascii="Angsana New" w:hAnsi="Angsana New"/>
                <w:bCs/>
                <w:sz w:val="26"/>
                <w:szCs w:val="26"/>
              </w:rPr>
              <w:t>37,826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823F51" w:rsidRDefault="00AF267F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67F">
              <w:rPr>
                <w:rFonts w:asciiTheme="majorBidi" w:hAnsiTheme="majorBidi" w:cstheme="majorBidi"/>
                <w:sz w:val="26"/>
                <w:szCs w:val="26"/>
              </w:rPr>
              <w:t>24,933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3C3BCB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17,604</w:t>
            </w:r>
          </w:p>
        </w:tc>
      </w:tr>
    </w:tbl>
    <w:p w:rsidR="003D3672" w:rsidRDefault="003D367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43E5F" w:rsidRDefault="00B43E5F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6C6020" w:rsidRPr="003D3672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5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1"/>
        <w:gridCol w:w="1281"/>
        <w:gridCol w:w="141"/>
        <w:gridCol w:w="1306"/>
        <w:gridCol w:w="138"/>
        <w:gridCol w:w="1276"/>
        <w:gridCol w:w="138"/>
        <w:gridCol w:w="1254"/>
      </w:tblGrid>
      <w:tr w:rsidR="00B43E5F" w:rsidRPr="005F32B2" w:rsidTr="009E6ED1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9E6ED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43E5F" w:rsidRPr="005F32B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2" w:right="-108" w:firstLine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4745D" w:rsidRPr="005F32B2" w:rsidRDefault="0094745D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2" w:right="-108" w:firstLine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3D367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Pr="003D3672" w:rsidRDefault="0094745D" w:rsidP="009E6ED1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81" w:type="dxa"/>
            <w:shd w:val="clear" w:color="auto" w:fill="auto"/>
          </w:tcPr>
          <w:p w:rsidR="0094745D" w:rsidRPr="005F32B2" w:rsidRDefault="001D1E56" w:rsidP="009E6ED1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233,223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208,232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5F32B2" w:rsidRDefault="00AA19C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19C3">
              <w:rPr>
                <w:rFonts w:ascii="Angsana New" w:hAnsi="Angsana New"/>
                <w:sz w:val="24"/>
                <w:szCs w:val="24"/>
              </w:rPr>
              <w:t>206,074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94745D" w:rsidRPr="00A15268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200,452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81" w:type="dxa"/>
            <w:shd w:val="clear" w:color="auto" w:fill="auto"/>
          </w:tcPr>
          <w:p w:rsidR="0094745D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83,355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76,426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Default="00E7273F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72,322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72,606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2,319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5F32B2" w:rsidRDefault="00E7273F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1,398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5,104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3D367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5,334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94745D" w:rsidRPr="003D367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11,095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5F32B2" w:rsidRDefault="00E7273F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2,232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3D367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16,630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11,885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4745D" w:rsidRPr="005F32B2" w:rsidRDefault="00E7273F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11,168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11,129</w:t>
            </w:r>
          </w:p>
        </w:tc>
      </w:tr>
      <w:tr w:rsidR="0094745D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5F32B2" w:rsidRDefault="0094745D" w:rsidP="009E6ED1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340,861</w:t>
            </w:r>
          </w:p>
        </w:tc>
        <w:tc>
          <w:tcPr>
            <w:tcW w:w="141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Pr="005F32B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307,853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5F32B2" w:rsidRDefault="00E7273F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291,023</w:t>
            </w:r>
          </w:p>
        </w:tc>
        <w:tc>
          <w:tcPr>
            <w:tcW w:w="138" w:type="dxa"/>
          </w:tcPr>
          <w:p w:rsidR="0094745D" w:rsidRPr="005F32B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94745D" w:rsidRPr="005F32B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291,523</w:t>
            </w:r>
          </w:p>
        </w:tc>
      </w:tr>
      <w:tr w:rsidR="001D1E56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1D1E56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1D1E56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9,585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2,278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D1E56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1D1E56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:rsidR="001D1E56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350,446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310,131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1E56" w:rsidRPr="00E7273F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291,023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291,523</w:t>
            </w:r>
          </w:p>
        </w:tc>
      </w:tr>
      <w:tr w:rsidR="001D1E56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(16,248)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16,582</w:t>
            </w:r>
            <w:r w:rsidRPr="003D367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(10,623)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10,926</w:t>
            </w:r>
            <w:r w:rsidRPr="003D367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D1E56" w:rsidRPr="005F32B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334,198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293,549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280,400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280,597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3D367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81" w:type="dxa"/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81" w:type="dxa"/>
            <w:shd w:val="clear" w:color="auto" w:fill="auto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3,521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1,878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1,851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81" w:type="dxa"/>
            <w:shd w:val="clear" w:color="auto" w:fill="auto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10,430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9,358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1E56" w:rsidRPr="00100244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10,302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1D1E56" w:rsidRPr="00100244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8,546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เงินชดเชยประกันภัยค้างรับ</w:t>
            </w:r>
          </w:p>
        </w:tc>
        <w:tc>
          <w:tcPr>
            <w:tcW w:w="1281" w:type="dxa"/>
            <w:shd w:val="clear" w:color="auto" w:fill="auto"/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</w:tcPr>
          <w:p w:rsidR="001D1E56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:rsidR="001D1E56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1,882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2,221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15,833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1D1E56" w:rsidRPr="002E351B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22,497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12,353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18,760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1D1E56" w:rsidRPr="002E351B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2E351B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480</w:t>
            </w:r>
            <w:r w:rsidRPr="003D367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3D367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3D367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D1E56" w:rsidRPr="002E351B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15,468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22,017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12,353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18,760</w:t>
            </w:r>
          </w:p>
        </w:tc>
      </w:tr>
      <w:tr w:rsidR="001D1E56" w:rsidRPr="009E6ED1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5F32B2" w:rsidRDefault="001D1E56" w:rsidP="001D1E56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349,666</w:t>
            </w:r>
          </w:p>
        </w:tc>
        <w:tc>
          <w:tcPr>
            <w:tcW w:w="141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1D1E56" w:rsidRPr="003D367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315,566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3F">
              <w:rPr>
                <w:rFonts w:ascii="Angsana New" w:hAnsi="Angsana New"/>
                <w:sz w:val="24"/>
                <w:szCs w:val="24"/>
              </w:rPr>
              <w:t>292,753</w:t>
            </w:r>
          </w:p>
        </w:tc>
        <w:tc>
          <w:tcPr>
            <w:tcW w:w="138" w:type="dxa"/>
          </w:tcPr>
          <w:p w:rsidR="001D1E56" w:rsidRPr="005F32B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:rsidR="001D1E56" w:rsidRPr="005F32B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299,357</w:t>
            </w:r>
          </w:p>
        </w:tc>
      </w:tr>
    </w:tbl>
    <w:p w:rsidR="00DE04EA" w:rsidRDefault="00DE04EA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62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E06B1D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015772" w:rsidP="00085E2C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5F32B2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5F32B2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5F32B2" w:rsidRDefault="0094745D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015772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65" w:type="dxa"/>
          </w:tcPr>
          <w:p w:rsidR="0094745D" w:rsidRPr="00015772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10,915</w:t>
            </w:r>
          </w:p>
        </w:tc>
        <w:tc>
          <w:tcPr>
            <w:tcW w:w="138" w:type="dxa"/>
          </w:tcPr>
          <w:p w:rsidR="0094745D" w:rsidRPr="005F32B2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  <w:tc>
          <w:tcPr>
            <w:tcW w:w="134" w:type="dxa"/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015772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ค่าเผื่อเพิ่มขึ้นในระหว่างงวด</w:t>
            </w:r>
          </w:p>
        </w:tc>
        <w:tc>
          <w:tcPr>
            <w:tcW w:w="1250" w:type="dxa"/>
          </w:tcPr>
          <w:p w:rsidR="0094745D" w:rsidRPr="00015772" w:rsidRDefault="004B0764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2,852</w:t>
            </w:r>
          </w:p>
        </w:tc>
        <w:tc>
          <w:tcPr>
            <w:tcW w:w="165" w:type="dxa"/>
          </w:tcPr>
          <w:p w:rsidR="0094745D" w:rsidRPr="00015772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8,554</w:t>
            </w:r>
          </w:p>
        </w:tc>
        <w:tc>
          <w:tcPr>
            <w:tcW w:w="138" w:type="dxa"/>
          </w:tcPr>
          <w:p w:rsidR="0094745D" w:rsidRPr="005F32B2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745D" w:rsidRPr="00015772" w:rsidRDefault="009269D2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9D2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34" w:type="dxa"/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3,258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015772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ค่าเผื่อโอนกลับในระหว่างงวด</w:t>
            </w:r>
          </w:p>
        </w:tc>
        <w:tc>
          <w:tcPr>
            <w:tcW w:w="1250" w:type="dxa"/>
          </w:tcPr>
          <w:p w:rsidR="0094745D" w:rsidRPr="00015772" w:rsidRDefault="004B0764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(2,905)</w:t>
            </w:r>
          </w:p>
        </w:tc>
        <w:tc>
          <w:tcPr>
            <w:tcW w:w="165" w:type="dxa"/>
          </w:tcPr>
          <w:p w:rsidR="0094745D" w:rsidRPr="00015772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(1,219)</w:t>
            </w:r>
          </w:p>
        </w:tc>
        <w:tc>
          <w:tcPr>
            <w:tcW w:w="138" w:type="dxa"/>
          </w:tcPr>
          <w:p w:rsidR="0094745D" w:rsidRPr="005F32B2" w:rsidRDefault="0094745D" w:rsidP="00085E2C">
            <w:pPr>
              <w:spacing w:line="26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745D" w:rsidRPr="00015772" w:rsidRDefault="009269D2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9D2">
              <w:rPr>
                <w:rFonts w:ascii="Angsana New" w:hAnsi="Angsana New"/>
                <w:sz w:val="24"/>
                <w:szCs w:val="24"/>
              </w:rPr>
              <w:t>(407)</w:t>
            </w:r>
          </w:p>
        </w:tc>
        <w:tc>
          <w:tcPr>
            <w:tcW w:w="134" w:type="dxa"/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(1,187)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015772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94745D" w:rsidRPr="00015772" w:rsidRDefault="004B0764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(396)</w:t>
            </w:r>
          </w:p>
        </w:tc>
        <w:tc>
          <w:tcPr>
            <w:tcW w:w="165" w:type="dxa"/>
          </w:tcPr>
          <w:p w:rsidR="0094745D" w:rsidRPr="00015772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38" w:type="dxa"/>
          </w:tcPr>
          <w:p w:rsidR="0094745D" w:rsidRPr="005F32B2" w:rsidRDefault="0094745D" w:rsidP="00085E2C">
            <w:pPr>
              <w:spacing w:line="26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4745D" w:rsidRPr="00015772" w:rsidRDefault="009269D2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9D2">
              <w:rPr>
                <w:rFonts w:ascii="Angsana New" w:hAnsi="Angsana New"/>
                <w:sz w:val="24"/>
                <w:szCs w:val="24"/>
              </w:rPr>
              <w:t>(396)</w:t>
            </w:r>
          </w:p>
        </w:tc>
        <w:tc>
          <w:tcPr>
            <w:tcW w:w="134" w:type="dxa"/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</w:tr>
      <w:tr w:rsidR="0094745D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015772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015772" w:rsidRDefault="004B0764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16,613</w:t>
            </w:r>
          </w:p>
        </w:tc>
        <w:tc>
          <w:tcPr>
            <w:tcW w:w="165" w:type="dxa"/>
          </w:tcPr>
          <w:p w:rsidR="0094745D" w:rsidRPr="00015772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38" w:type="dxa"/>
          </w:tcPr>
          <w:p w:rsidR="0094745D" w:rsidRPr="005F32B2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015772" w:rsidRDefault="009269D2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9D2">
              <w:rPr>
                <w:rFonts w:ascii="Angsana New" w:hAnsi="Angsana New"/>
                <w:sz w:val="24"/>
                <w:szCs w:val="24"/>
              </w:rPr>
              <w:t>10,623</w:t>
            </w:r>
          </w:p>
        </w:tc>
        <w:tc>
          <w:tcPr>
            <w:tcW w:w="134" w:type="dxa"/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015772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</w:tr>
    </w:tbl>
    <w:p w:rsidR="00A45FA9" w:rsidRDefault="00A45FA9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0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D3672" w:rsidRDefault="005A40FD" w:rsidP="00A35172">
      <w:pPr>
        <w:tabs>
          <w:tab w:val="clear" w:pos="227"/>
          <w:tab w:val="clear" w:pos="454"/>
          <w:tab w:val="clear" w:pos="680"/>
          <w:tab w:val="left" w:pos="284"/>
        </w:tabs>
        <w:spacing w:line="35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AD61B4">
        <w:tc>
          <w:tcPr>
            <w:tcW w:w="2891" w:type="dxa"/>
          </w:tcPr>
          <w:p w:rsidR="005A40FD" w:rsidRPr="0043113C" w:rsidRDefault="005A40FD" w:rsidP="00085E2C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3D3672" w:rsidRDefault="005A40FD" w:rsidP="00085E2C">
            <w:pPr>
              <w:tabs>
                <w:tab w:val="left" w:pos="1152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085E2C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34612E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745D" w:rsidRPr="0043113C" w:rsidTr="00901E79">
        <w:tc>
          <w:tcPr>
            <w:tcW w:w="2891" w:type="dxa"/>
          </w:tcPr>
          <w:p w:rsidR="0094745D" w:rsidRPr="0043113C" w:rsidRDefault="0094745D" w:rsidP="00085E2C">
            <w:pPr>
              <w:tabs>
                <w:tab w:val="left" w:pos="540"/>
              </w:tabs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5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4745D" w:rsidRPr="0043113C" w:rsidTr="00AD61B4">
        <w:tc>
          <w:tcPr>
            <w:tcW w:w="2891" w:type="dxa"/>
          </w:tcPr>
          <w:p w:rsidR="0094745D" w:rsidRPr="003D3672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549,388</w:t>
            </w:r>
          </w:p>
        </w:tc>
        <w:tc>
          <w:tcPr>
            <w:tcW w:w="143" w:type="dxa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638,040</w:t>
            </w:r>
          </w:p>
        </w:tc>
        <w:tc>
          <w:tcPr>
            <w:tcW w:w="145" w:type="dxa"/>
          </w:tcPr>
          <w:p w:rsidR="0094745D" w:rsidRPr="003D3672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43113C" w:rsidRDefault="003B4BBE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BBE">
              <w:rPr>
                <w:rFonts w:ascii="Angsana New" w:hAnsi="Angsana New"/>
                <w:sz w:val="26"/>
                <w:szCs w:val="26"/>
              </w:rPr>
              <w:t>542,28</w:t>
            </w:r>
            <w:r w:rsidR="009C427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94745D" w:rsidRPr="0043113C" w:rsidRDefault="0094745D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631,715</w:t>
            </w:r>
          </w:p>
        </w:tc>
      </w:tr>
      <w:tr w:rsidR="0094745D" w:rsidRPr="0043113C" w:rsidTr="00AD61B4">
        <w:tc>
          <w:tcPr>
            <w:tcW w:w="2891" w:type="dxa"/>
          </w:tcPr>
          <w:p w:rsidR="0094745D" w:rsidRPr="0043113C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94745D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46,805</w:t>
            </w:r>
          </w:p>
        </w:tc>
        <w:tc>
          <w:tcPr>
            <w:tcW w:w="143" w:type="dxa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49,434</w:t>
            </w:r>
          </w:p>
        </w:tc>
        <w:tc>
          <w:tcPr>
            <w:tcW w:w="145" w:type="dxa"/>
          </w:tcPr>
          <w:p w:rsidR="0094745D" w:rsidRPr="003D3672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3B4BBE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BBE">
              <w:rPr>
                <w:rFonts w:ascii="Angsana New" w:hAnsi="Angsana New"/>
                <w:sz w:val="26"/>
                <w:szCs w:val="26"/>
              </w:rPr>
              <w:t>46,532</w:t>
            </w:r>
          </w:p>
        </w:tc>
        <w:tc>
          <w:tcPr>
            <w:tcW w:w="142" w:type="dxa"/>
          </w:tcPr>
          <w:p w:rsidR="0094745D" w:rsidRPr="0043113C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47,079</w:t>
            </w:r>
          </w:p>
        </w:tc>
      </w:tr>
      <w:tr w:rsidR="0094745D" w:rsidRPr="0043113C" w:rsidTr="00AD61B4">
        <w:tc>
          <w:tcPr>
            <w:tcW w:w="2891" w:type="dxa"/>
          </w:tcPr>
          <w:p w:rsidR="0094745D" w:rsidRPr="003D3672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94745D" w:rsidRPr="0043113C" w:rsidRDefault="00ED5C6C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38,817</w:t>
            </w:r>
          </w:p>
        </w:tc>
        <w:tc>
          <w:tcPr>
            <w:tcW w:w="143" w:type="dxa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19,645</w:t>
            </w:r>
          </w:p>
        </w:tc>
        <w:tc>
          <w:tcPr>
            <w:tcW w:w="145" w:type="dxa"/>
          </w:tcPr>
          <w:p w:rsidR="0094745D" w:rsidRPr="003D3672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43113C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4745D" w:rsidRPr="0043113C" w:rsidTr="00AD61B4">
        <w:tc>
          <w:tcPr>
            <w:tcW w:w="2891" w:type="dxa"/>
          </w:tcPr>
          <w:p w:rsidR="0094745D" w:rsidRPr="003D3672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94745D" w:rsidRPr="0043113C" w:rsidRDefault="00ED5C6C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13,912</w:t>
            </w:r>
          </w:p>
        </w:tc>
        <w:tc>
          <w:tcPr>
            <w:tcW w:w="143" w:type="dxa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8,122</w:t>
            </w:r>
          </w:p>
        </w:tc>
        <w:tc>
          <w:tcPr>
            <w:tcW w:w="145" w:type="dxa"/>
          </w:tcPr>
          <w:p w:rsidR="0094745D" w:rsidRPr="003D3672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43113C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4745D" w:rsidRPr="0043113C" w:rsidTr="00AD61B4">
        <w:tc>
          <w:tcPr>
            <w:tcW w:w="2891" w:type="dxa"/>
          </w:tcPr>
          <w:p w:rsidR="0094745D" w:rsidRPr="003D3672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94745D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36,456</w:t>
            </w:r>
          </w:p>
        </w:tc>
        <w:tc>
          <w:tcPr>
            <w:tcW w:w="143" w:type="dxa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35,658</w:t>
            </w:r>
          </w:p>
        </w:tc>
        <w:tc>
          <w:tcPr>
            <w:tcW w:w="145" w:type="dxa"/>
          </w:tcPr>
          <w:p w:rsidR="0094745D" w:rsidRPr="003D3672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43113C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43113C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4B0764" w:rsidRPr="0043113C" w:rsidTr="00AD61B4">
        <w:tc>
          <w:tcPr>
            <w:tcW w:w="2891" w:type="dxa"/>
          </w:tcPr>
          <w:p w:rsidR="004B0764" w:rsidRPr="003D3672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งานรับจ้างติดตั้งหลังคาโซลาร์เซลล์</w:t>
            </w:r>
          </w:p>
        </w:tc>
        <w:tc>
          <w:tcPr>
            <w:tcW w:w="1275" w:type="dxa"/>
            <w:shd w:val="clear" w:color="auto" w:fill="auto"/>
          </w:tcPr>
          <w:p w:rsidR="004B0764" w:rsidRPr="00001207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01207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5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001207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01207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B0764" w:rsidRPr="00001207" w:rsidRDefault="004B0764" w:rsidP="00085E2C">
            <w:pPr>
              <w:tabs>
                <w:tab w:val="left" w:pos="0"/>
              </w:tabs>
              <w:spacing w:line="290" w:lineRule="exact"/>
              <w:ind w:left="-57" w:right="1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001207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01207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</w:tr>
      <w:tr w:rsidR="004B0764" w:rsidRPr="0043113C" w:rsidTr="00AD61B4">
        <w:tc>
          <w:tcPr>
            <w:tcW w:w="2891" w:type="dxa"/>
          </w:tcPr>
          <w:p w:rsidR="004B0764" w:rsidRPr="003D3672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43" w:type="dxa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45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001207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01207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B0764" w:rsidRPr="00001207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001207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01207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</w:tr>
      <w:tr w:rsidR="004B0764" w:rsidRPr="0043113C" w:rsidTr="00AD61B4">
        <w:tc>
          <w:tcPr>
            <w:tcW w:w="2891" w:type="dxa"/>
          </w:tcPr>
          <w:p w:rsidR="004B0764" w:rsidRPr="0043113C" w:rsidRDefault="004B0764" w:rsidP="00085E2C">
            <w:pPr>
              <w:spacing w:line="29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687,789</w:t>
            </w:r>
          </w:p>
        </w:tc>
        <w:tc>
          <w:tcPr>
            <w:tcW w:w="143" w:type="dxa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752,711</w:t>
            </w:r>
          </w:p>
        </w:tc>
        <w:tc>
          <w:tcPr>
            <w:tcW w:w="145" w:type="dxa"/>
          </w:tcPr>
          <w:p w:rsidR="004B0764" w:rsidRPr="003D3672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BBE">
              <w:rPr>
                <w:rFonts w:ascii="Angsana New" w:hAnsi="Angsana New"/>
                <w:sz w:val="26"/>
                <w:szCs w:val="26"/>
              </w:rPr>
              <w:t>588,81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678,794</w:t>
            </w:r>
          </w:p>
        </w:tc>
      </w:tr>
      <w:tr w:rsidR="004B0764" w:rsidRPr="0043113C" w:rsidTr="000D39A1">
        <w:tc>
          <w:tcPr>
            <w:tcW w:w="2891" w:type="dxa"/>
          </w:tcPr>
          <w:p w:rsidR="004B0764" w:rsidRPr="0043113C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(22,540)</w:t>
            </w:r>
          </w:p>
        </w:tc>
        <w:tc>
          <w:tcPr>
            <w:tcW w:w="143" w:type="dxa"/>
          </w:tcPr>
          <w:p w:rsidR="004B0764" w:rsidRPr="003D3672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(13,903)</w:t>
            </w:r>
          </w:p>
        </w:tc>
        <w:tc>
          <w:tcPr>
            <w:tcW w:w="145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3D3672" w:rsidRDefault="004B0764" w:rsidP="00085E2C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BBE">
              <w:rPr>
                <w:rFonts w:ascii="Angsana New" w:hAnsi="Angsana New"/>
                <w:sz w:val="26"/>
                <w:szCs w:val="26"/>
              </w:rPr>
              <w:t>(13,87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3B4B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3D3672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(8,090)</w:t>
            </w:r>
          </w:p>
        </w:tc>
      </w:tr>
      <w:tr w:rsidR="004B0764" w:rsidRPr="0043113C" w:rsidTr="000D39A1">
        <w:tc>
          <w:tcPr>
            <w:tcW w:w="2891" w:type="dxa"/>
          </w:tcPr>
          <w:p w:rsidR="004B0764" w:rsidRPr="0043113C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665,249</w:t>
            </w:r>
          </w:p>
        </w:tc>
        <w:tc>
          <w:tcPr>
            <w:tcW w:w="143" w:type="dxa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738,808</w:t>
            </w:r>
          </w:p>
        </w:tc>
        <w:tc>
          <w:tcPr>
            <w:tcW w:w="145" w:type="dxa"/>
          </w:tcPr>
          <w:p w:rsidR="004B0764" w:rsidRPr="003D3672" w:rsidRDefault="004B0764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1207">
              <w:rPr>
                <w:rFonts w:ascii="Angsana New" w:hAnsi="Angsana New"/>
                <w:sz w:val="26"/>
                <w:szCs w:val="26"/>
              </w:rPr>
              <w:t>574,935</w:t>
            </w:r>
          </w:p>
        </w:tc>
        <w:tc>
          <w:tcPr>
            <w:tcW w:w="142" w:type="dxa"/>
          </w:tcPr>
          <w:p w:rsidR="004B0764" w:rsidRPr="0043113C" w:rsidRDefault="004B0764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43113C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670,704</w:t>
            </w:r>
          </w:p>
        </w:tc>
      </w:tr>
    </w:tbl>
    <w:p w:rsidR="005A40FD" w:rsidRDefault="005A40FD" w:rsidP="00085E2C">
      <w:pPr>
        <w:tabs>
          <w:tab w:val="clear" w:pos="227"/>
          <w:tab w:val="clear" w:pos="454"/>
          <w:tab w:val="clear" w:pos="680"/>
          <w:tab w:val="left" w:pos="567"/>
        </w:tabs>
        <w:spacing w:line="18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4052CA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94745D" w:rsidRPr="004052CA" w:rsidRDefault="0094745D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94745D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4745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34612E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F1141" w:rsidRPr="004052CA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65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CF1141" w:rsidRPr="004052CA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F1141" w:rsidRPr="004052CA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  <w:tc>
          <w:tcPr>
            <w:tcW w:w="134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CF1141" w:rsidRPr="004052CA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</w:tr>
      <w:tr w:rsidR="00CF1141" w:rsidRPr="004052CA" w:rsidTr="008B2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3D3672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31A98" w:rsidRPr="003D3672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="008B2B13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0" w:type="dxa"/>
          </w:tcPr>
          <w:p w:rsidR="00CF1141" w:rsidRDefault="0081698E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9,582</w:t>
            </w:r>
          </w:p>
        </w:tc>
        <w:tc>
          <w:tcPr>
            <w:tcW w:w="165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CF1141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5,413</w:t>
            </w:r>
          </w:p>
        </w:tc>
        <w:tc>
          <w:tcPr>
            <w:tcW w:w="138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F1141" w:rsidRPr="00412DC5" w:rsidRDefault="00D15328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left="-108" w:right="57" w:hanging="3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328">
              <w:rPr>
                <w:rFonts w:ascii="Angsana New" w:hAnsi="Angsana New"/>
                <w:sz w:val="26"/>
                <w:szCs w:val="26"/>
              </w:rPr>
              <w:t>6,733</w:t>
            </w:r>
          </w:p>
        </w:tc>
        <w:tc>
          <w:tcPr>
            <w:tcW w:w="134" w:type="dxa"/>
          </w:tcPr>
          <w:p w:rsidR="00CF1141" w:rsidRPr="004052CA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412DC5" w:rsidRDefault="00412DC5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left="-108" w:right="57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2DC5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</w:tr>
      <w:tr w:rsidR="00CF1141" w:rsidRPr="004052CA" w:rsidTr="008B2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831A98" w:rsidRPr="003D3672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</w:tcPr>
          <w:p w:rsidR="00CF1141" w:rsidRPr="004052CA" w:rsidRDefault="0081698E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(945)</w:t>
            </w:r>
          </w:p>
        </w:tc>
        <w:tc>
          <w:tcPr>
            <w:tcW w:w="165" w:type="dxa"/>
          </w:tcPr>
          <w:p w:rsidR="00CF1141" w:rsidRPr="004052CA" w:rsidRDefault="00CF1141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CF1141" w:rsidRPr="004052CA" w:rsidRDefault="00412DC5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(2,705)</w:t>
            </w:r>
          </w:p>
        </w:tc>
        <w:tc>
          <w:tcPr>
            <w:tcW w:w="138" w:type="dxa"/>
          </w:tcPr>
          <w:p w:rsidR="00CF1141" w:rsidRPr="004052CA" w:rsidRDefault="00CF1141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F1141" w:rsidRPr="004052CA" w:rsidRDefault="00D15328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328">
              <w:rPr>
                <w:rFonts w:ascii="Angsana New" w:hAnsi="Angsana New"/>
                <w:sz w:val="26"/>
                <w:szCs w:val="26"/>
              </w:rPr>
              <w:t>(945)</w:t>
            </w:r>
          </w:p>
        </w:tc>
        <w:tc>
          <w:tcPr>
            <w:tcW w:w="134" w:type="dxa"/>
          </w:tcPr>
          <w:p w:rsidR="00CF1141" w:rsidRPr="004052CA" w:rsidRDefault="00CF1141" w:rsidP="00085E2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4052CA" w:rsidRDefault="00412DC5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B1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8B2B13" w:rsidRPr="004052CA" w:rsidRDefault="008B2B13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4052CA" w:rsidRDefault="0081698E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22,540</w:t>
            </w:r>
          </w:p>
        </w:tc>
        <w:tc>
          <w:tcPr>
            <w:tcW w:w="165" w:type="dxa"/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277">
              <w:rPr>
                <w:rFonts w:ascii="Angsana New" w:hAnsi="Angsana New"/>
                <w:sz w:val="26"/>
                <w:szCs w:val="26"/>
              </w:rPr>
              <w:t>13,878</w:t>
            </w:r>
          </w:p>
        </w:tc>
        <w:tc>
          <w:tcPr>
            <w:tcW w:w="134" w:type="dxa"/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4052CA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</w:tbl>
    <w:p w:rsidR="00085E2C" w:rsidRDefault="00085E2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1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85E2C" w:rsidRPr="00C12402" w:rsidRDefault="00085E2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085E2C" w:rsidRPr="00085E2C" w:rsidRDefault="00085E2C" w:rsidP="00085E2C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85E2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85E2C">
        <w:rPr>
          <w:rFonts w:asciiTheme="majorBidi" w:hAnsiTheme="majorBidi"/>
          <w:sz w:val="32"/>
          <w:szCs w:val="32"/>
          <w:lang w:val="en-GB"/>
        </w:rPr>
        <w:t>30</w:t>
      </w:r>
      <w:r w:rsidRPr="00085E2C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085E2C">
        <w:rPr>
          <w:rFonts w:asciiTheme="majorBidi" w:hAnsiTheme="majorBidi" w:cstheme="majorBidi" w:hint="cs"/>
          <w:sz w:val="32"/>
          <w:szCs w:val="32"/>
        </w:rPr>
        <w:t>2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085E2C">
        <w:rPr>
          <w:rFonts w:asciiTheme="majorBidi" w:hAnsiTheme="majorBidi" w:cstheme="majorBidi"/>
          <w:sz w:val="32"/>
          <w:szCs w:val="32"/>
        </w:rPr>
        <w:t>1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บริษัทมีเงินฝากประจำกับธนาคารในประเทศหลายแห่งจำนวน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85E2C">
        <w:rPr>
          <w:rFonts w:asciiTheme="majorBidi" w:hAnsiTheme="majorBidi" w:cstheme="majorBidi"/>
          <w:sz w:val="32"/>
          <w:szCs w:val="32"/>
        </w:rPr>
        <w:t xml:space="preserve">81.49 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1.35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85E2C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85E2C">
        <w:rPr>
          <w:rFonts w:asciiTheme="majorBidi" w:hAnsiTheme="majorBidi" w:cstheme="majorBidi"/>
          <w:sz w:val="32"/>
          <w:szCs w:val="32"/>
        </w:rPr>
        <w:t xml:space="preserve">77.14 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1.05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ต่อปี ซึ่งใช้เป็นหลักประกันวงเงินสินเชื่อ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</w:t>
      </w:r>
      <w:r w:rsidRPr="00085E2C">
        <w:rPr>
          <w:rFonts w:asciiTheme="majorBidi" w:hAnsiTheme="majorBidi" w:cstheme="majorBidi"/>
          <w:sz w:val="32"/>
          <w:szCs w:val="32"/>
          <w:cs/>
        </w:rPr>
        <w:br/>
        <w:t xml:space="preserve">(ดูหมายเหตุ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14)</w:t>
      </w:r>
    </w:p>
    <w:p w:rsidR="00D82471" w:rsidRPr="00005122" w:rsidRDefault="00D82471" w:rsidP="00A35172">
      <w:pPr>
        <w:tabs>
          <w:tab w:val="clear" w:pos="227"/>
          <w:tab w:val="clear" w:pos="454"/>
          <w:tab w:val="clear" w:pos="680"/>
          <w:tab w:val="left" w:pos="0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A35172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EB358F" w:rsidTr="00A35172">
        <w:trPr>
          <w:cantSplit/>
        </w:trPr>
        <w:tc>
          <w:tcPr>
            <w:tcW w:w="2438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513644543"/>
          </w:p>
        </w:tc>
        <w:tc>
          <w:tcPr>
            <w:tcW w:w="76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EB358F" w:rsidTr="003F6E5F">
        <w:trPr>
          <w:cantSplit/>
        </w:trPr>
        <w:tc>
          <w:tcPr>
            <w:tcW w:w="2438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1653F" w:rsidRPr="00EB358F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3D3672" w:rsidRDefault="0071653F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3D367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790C67" w:rsidRPr="00EB358F" w:rsidTr="003F6E5F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790C67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90C6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8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790C67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90C6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790C67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90C6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90C67" w:rsidRPr="00790C67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D3672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>สำหรับงวดหกเดือน</w:t>
            </w:r>
          </w:p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spacing w:val="-4"/>
                <w:sz w:val="20"/>
                <w:szCs w:val="20"/>
              </w:rPr>
              <w:t>30</w:t>
            </w:r>
            <w:r w:rsidRPr="003D3672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790C67" w:rsidRPr="00EB358F" w:rsidTr="003F6E5F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790C67" w:rsidRPr="00EB358F" w:rsidTr="0071653F">
        <w:trPr>
          <w:cantSplit/>
        </w:trPr>
        <w:tc>
          <w:tcPr>
            <w:tcW w:w="2438" w:type="dxa"/>
            <w:vAlign w:val="center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3D367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90C67" w:rsidRPr="00EB358F" w:rsidTr="0071653F">
        <w:trPr>
          <w:cantSplit/>
        </w:trPr>
        <w:tc>
          <w:tcPr>
            <w:tcW w:w="2438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6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90C67" w:rsidRPr="00EB358F" w:rsidTr="0071653F">
        <w:trPr>
          <w:cantSplit/>
        </w:trPr>
        <w:tc>
          <w:tcPr>
            <w:tcW w:w="2438" w:type="dxa"/>
            <w:vAlign w:val="center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D367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3D3672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790C67" w:rsidRPr="00EB358F" w:rsidRDefault="00790C67" w:rsidP="003D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:rsidR="00790C67" w:rsidRPr="00EB358F" w:rsidRDefault="00790C67" w:rsidP="003D367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2"/>
    </w:tbl>
    <w:p w:rsidR="00D06652" w:rsidRDefault="00D06652" w:rsidP="00C7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AC588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3D3672" w:rsidRDefault="00CE21F0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C3714" w:rsidRPr="003D3672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="00CC3714" w:rsidRPr="003D3672">
        <w:rPr>
          <w:rFonts w:asciiTheme="majorBidi" w:hAnsiTheme="majorBidi"/>
          <w:sz w:val="32"/>
          <w:szCs w:val="32"/>
        </w:rPr>
        <w:t xml:space="preserve"> </w:t>
      </w:r>
      <w:r w:rsidR="00CC3714">
        <w:rPr>
          <w:rFonts w:asciiTheme="majorBidi" w:hAnsiTheme="majorBidi"/>
          <w:sz w:val="32"/>
          <w:szCs w:val="32"/>
        </w:rPr>
        <w:t>30</w:t>
      </w:r>
      <w:r w:rsidR="00CC3714" w:rsidRPr="003D3672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Pr="003D3672">
        <w:rPr>
          <w:rFonts w:asciiTheme="majorBidi" w:hAnsi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</w:t>
      </w:r>
      <w:r w:rsidR="00AC588C">
        <w:rPr>
          <w:rFonts w:asciiTheme="majorBidi" w:hAnsiTheme="majorBidi" w:cstheme="majorBidi"/>
          <w:sz w:val="32"/>
          <w:szCs w:val="32"/>
        </w:rPr>
        <w:t>2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3F6DFA" w:rsidTr="00F968F6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2B5093">
        <w:tc>
          <w:tcPr>
            <w:tcW w:w="4479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CE21F0" w:rsidRPr="00834BD7" w:rsidRDefault="00412DC5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718,698</w:t>
            </w:r>
          </w:p>
        </w:tc>
        <w:tc>
          <w:tcPr>
            <w:tcW w:w="142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D3672" w:rsidRDefault="00412DC5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434,236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FC0113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23,044</w:t>
            </w:r>
          </w:p>
        </w:tc>
        <w:tc>
          <w:tcPr>
            <w:tcW w:w="142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8E191D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E191D">
              <w:rPr>
                <w:rFonts w:asciiTheme="majorBidi" w:hAnsiTheme="majorBidi" w:cstheme="majorBidi"/>
                <w:sz w:val="32"/>
                <w:szCs w:val="32"/>
              </w:rPr>
              <w:t>14,4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F33A2E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0F9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000F9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0F9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000F9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(1,791)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34A5">
              <w:rPr>
                <w:rFonts w:asciiTheme="majorBidi" w:hAnsiTheme="majorBidi" w:cstheme="majorBidi"/>
                <w:sz w:val="32"/>
                <w:szCs w:val="32"/>
              </w:rPr>
              <w:t>(1,433)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739,873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91D">
              <w:rPr>
                <w:rFonts w:asciiTheme="majorBidi" w:hAnsiTheme="majorBidi" w:cstheme="majorBidi"/>
                <w:sz w:val="32"/>
                <w:szCs w:val="32"/>
              </w:rPr>
              <w:t>447,21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33A2E" w:rsidRPr="00150E3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234,363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154,472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26,484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01AB">
              <w:rPr>
                <w:rFonts w:asciiTheme="majorBidi" w:hAnsiTheme="majorBidi" w:cstheme="majorBidi"/>
                <w:sz w:val="32"/>
                <w:szCs w:val="32"/>
              </w:rPr>
              <w:t>11,209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(1,437)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01AB">
              <w:rPr>
                <w:rFonts w:asciiTheme="majorBidi" w:hAnsiTheme="majorBidi" w:cstheme="majorBidi"/>
                <w:sz w:val="32"/>
                <w:szCs w:val="32"/>
              </w:rPr>
              <w:t>(1,308)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259,410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58F6">
              <w:rPr>
                <w:rFonts w:asciiTheme="majorBidi" w:hAnsiTheme="majorBidi" w:cstheme="majorBidi"/>
                <w:sz w:val="32"/>
                <w:szCs w:val="32"/>
              </w:rPr>
              <w:t>164,373</w:t>
            </w: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150E3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483,574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279,764</w:t>
            </w: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F33A2E" w:rsidRPr="00150E3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480,037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34A5">
              <w:rPr>
                <w:rFonts w:asciiTheme="majorBidi" w:hAnsiTheme="majorBidi" w:cstheme="majorBidi"/>
                <w:sz w:val="32"/>
                <w:szCs w:val="32"/>
              </w:rPr>
              <w:t>282,842</w:t>
            </w:r>
          </w:p>
        </w:tc>
      </w:tr>
    </w:tbl>
    <w:p w:rsidR="00C73D9D" w:rsidRDefault="00C73D9D" w:rsidP="00C73D9D">
      <w:pPr>
        <w:spacing w:line="160" w:lineRule="exact"/>
        <w:ind w:left="284" w:firstLine="567"/>
        <w:jc w:val="thaiDistribute"/>
        <w:rPr>
          <w:rFonts w:ascii="Browallia New" w:hAnsi="Browallia New" w:cs="Browallia New"/>
          <w:spacing w:val="-4"/>
        </w:rPr>
      </w:pPr>
    </w:p>
    <w:p w:rsidR="00071484" w:rsidRDefault="00071484" w:rsidP="0007148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="Browallia New" w:hAnsi="Browallia New" w:cs="Browallia New"/>
          <w:spacing w:val="-4"/>
          <w:cs/>
        </w:rPr>
        <w:tab/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ที่ดิน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บางส่วน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ที่ดินพร้อมสิ่งปลูกสร้างของบริษัทย่อยแห่งหนึ่ง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เครื่องจักรและอุปกรณ์ของบริษัทย่อยอีกแห่งหนึ่ง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ติดภาระค้ำประกันวงเงิน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เบิกเกินบัญชีและวงเงินสินเชื่อ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กับธนาคารพาณิชย์ในประเทศ (ดูหมายเหตุ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>14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466F80" w:rsidRPr="00466F80" w:rsidRDefault="00466F80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3D3672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035A6E" w:rsidRPr="003D367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เดือนสิ้นสุด</w:t>
      </w:r>
      <w:r w:rsidRPr="003D367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66F80">
        <w:rPr>
          <w:rFonts w:asciiTheme="majorBidi" w:hAnsiTheme="majorBidi" w:cstheme="majorBidi"/>
          <w:sz w:val="32"/>
          <w:szCs w:val="32"/>
        </w:rPr>
        <w:t xml:space="preserve"> 3</w:t>
      </w:r>
      <w:r w:rsidR="00035A6E">
        <w:rPr>
          <w:rFonts w:asciiTheme="majorBidi" w:hAnsiTheme="majorBidi" w:cstheme="majorBidi"/>
          <w:sz w:val="32"/>
          <w:szCs w:val="32"/>
        </w:rPr>
        <w:t>0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="00035A6E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6F80">
        <w:rPr>
          <w:rFonts w:asciiTheme="majorBidi" w:hAnsiTheme="majorBidi" w:cstheme="majorBidi"/>
          <w:sz w:val="32"/>
          <w:szCs w:val="32"/>
        </w:rPr>
        <w:t xml:space="preserve">2562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65B04" w:rsidRPr="003D36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ได้รวมต้นทุนการกู้ยืมเป็นต้นทุนของสินทรัพย์ระหว่างก่อสร้าง จำนวนเงิน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="00FC0113">
        <w:rPr>
          <w:rFonts w:asciiTheme="majorBidi" w:hAnsiTheme="majorBidi" w:cstheme="majorBidi"/>
          <w:sz w:val="32"/>
          <w:szCs w:val="32"/>
        </w:rPr>
        <w:t>0.02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โดยมีอัตราการตั้งขึ้นเป็นราคาทุนของสินทรัพย์ในอัตราร้อยละ </w:t>
      </w:r>
      <w:r w:rsidRPr="00466F80">
        <w:rPr>
          <w:rFonts w:asciiTheme="majorBidi" w:hAnsiTheme="majorBidi" w:cstheme="majorBidi" w:hint="cs"/>
          <w:sz w:val="32"/>
          <w:szCs w:val="32"/>
        </w:rPr>
        <w:t>3.</w:t>
      </w:r>
      <w:r w:rsidRPr="00466F80">
        <w:rPr>
          <w:rFonts w:asciiTheme="majorBidi" w:hAnsiTheme="majorBidi" w:cstheme="majorBidi"/>
          <w:sz w:val="32"/>
          <w:szCs w:val="32"/>
        </w:rPr>
        <w:t>50</w:t>
      </w:r>
      <w:r w:rsidRPr="00466F8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:rsidR="00EA24D1" w:rsidRPr="00BB6FEE" w:rsidRDefault="00085E2C" w:rsidP="00C7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C588C" w:rsidRPr="00BB6FEE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EA24D1" w:rsidRPr="00BB6F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D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24D1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3D3672" w:rsidRDefault="009E6ED1" w:rsidP="009E6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24D1" w:rsidRPr="003D367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F42B31" w:rsidRPr="003D3672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="00F42B31" w:rsidRPr="003D3672">
        <w:rPr>
          <w:rFonts w:asciiTheme="majorBidi" w:hAnsiTheme="majorBidi"/>
          <w:sz w:val="32"/>
          <w:szCs w:val="32"/>
        </w:rPr>
        <w:t xml:space="preserve"> </w:t>
      </w:r>
      <w:r w:rsidR="00F42B31" w:rsidRPr="00F42B31">
        <w:rPr>
          <w:rFonts w:asciiTheme="majorBidi" w:hAnsiTheme="majorBidi"/>
          <w:sz w:val="32"/>
          <w:szCs w:val="32"/>
        </w:rPr>
        <w:t>30</w:t>
      </w:r>
      <w:r w:rsidR="00F42B31" w:rsidRPr="003D3672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EA24D1" w:rsidRPr="00F42B31">
        <w:rPr>
          <w:rFonts w:asciiTheme="majorBidi" w:hAnsiTheme="majorBidi" w:cstheme="majorBidi"/>
          <w:sz w:val="32"/>
          <w:szCs w:val="32"/>
        </w:rPr>
        <w:t>256</w:t>
      </w:r>
      <w:r w:rsidR="00AC588C" w:rsidRPr="00F42B31">
        <w:rPr>
          <w:rFonts w:asciiTheme="majorBidi" w:hAnsiTheme="majorBidi" w:cstheme="majorBidi"/>
          <w:sz w:val="32"/>
          <w:szCs w:val="32"/>
        </w:rPr>
        <w:t>2</w:t>
      </w:r>
      <w:r w:rsidR="00EA24D1" w:rsidRPr="00F42B31">
        <w:rPr>
          <w:rFonts w:asciiTheme="majorBidi" w:hAnsiTheme="majorBidi" w:cstheme="majorBidi"/>
          <w:sz w:val="32"/>
          <w:szCs w:val="32"/>
        </w:rPr>
        <w:t xml:space="preserve"> </w:t>
      </w:r>
      <w:r w:rsidR="00EA24D1" w:rsidRPr="003D367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3D3672"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3D3672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964417" w:rsidP="00466F80">
            <w:pPr>
              <w:tabs>
                <w:tab w:val="clear" w:pos="1644"/>
                <w:tab w:val="left" w:pos="173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42,478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3D3672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EA24D1" w:rsidRPr="002B5093" w:rsidRDefault="009158F6" w:rsidP="00466F8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58F6">
              <w:rPr>
                <w:rFonts w:asciiTheme="majorBidi" w:hAnsiTheme="majorBidi" w:cstheme="majorBidi"/>
                <w:sz w:val="32"/>
                <w:szCs w:val="32"/>
              </w:rPr>
              <w:t>(1,68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158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42B31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42B31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A24D1" w:rsidRPr="002B5093" w:rsidRDefault="009158F6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58F6">
              <w:rPr>
                <w:rFonts w:asciiTheme="majorBidi" w:hAnsiTheme="majorBidi" w:cstheme="majorBidi"/>
                <w:sz w:val="32"/>
                <w:szCs w:val="32"/>
              </w:rPr>
              <w:t>40,795</w:t>
            </w:r>
          </w:p>
        </w:tc>
      </w:tr>
    </w:tbl>
    <w:p w:rsidR="00F33A2E" w:rsidRDefault="00F33A2E" w:rsidP="00085E2C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</w:p>
    <w:p w:rsidR="00F33A2E" w:rsidRDefault="00F33A2E" w:rsidP="00085E2C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F42B31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 w:rsidRPr="003D36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D3672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3F6DFA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742039">
        <w:rPr>
          <w:rFonts w:asciiTheme="majorBidi" w:hAnsiTheme="majorBidi" w:cstheme="majorBidi" w:hint="cs"/>
          <w:color w:val="000000"/>
          <w:sz w:val="32"/>
          <w:szCs w:val="32"/>
          <w:cs/>
        </w:rPr>
        <w:t>มี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สิทธิการใช้ที่ดินตาม</w:t>
      </w:r>
      <w:r w:rsidRPr="00F15A82">
        <w:rPr>
          <w:rFonts w:asciiTheme="majorBidi" w:hAnsiTheme="majorBidi" w:cstheme="majorBidi"/>
          <w:sz w:val="32"/>
          <w:szCs w:val="32"/>
          <w:cs/>
        </w:rPr>
        <w:t>สัญญาเช่าที่ดินกับสำนักงานทรัพย์สินส่วนพระมหากษัตริย์จำนวนสองฉบับเพื่อปลูกสร้างอาคาร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โครงการเดอะศาลายา (คอมมูนิตี้ มอลล์)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Pr="001605A2">
        <w:rPr>
          <w:rFonts w:asciiTheme="majorBidi" w:hAnsiTheme="majorBidi" w:cstheme="majorBidi"/>
          <w:sz w:val="32"/>
          <w:szCs w:val="32"/>
        </w:rPr>
        <w:t xml:space="preserve">25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Pr="001605A2">
        <w:rPr>
          <w:rFonts w:asciiTheme="majorBidi" w:hAnsiTheme="majorBidi" w:cstheme="majorBidi"/>
          <w:sz w:val="32"/>
          <w:szCs w:val="32"/>
        </w:rPr>
        <w:t xml:space="preserve">28 </w:t>
      </w:r>
      <w:r w:rsidRPr="00F15A8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1605A2">
        <w:rPr>
          <w:rFonts w:asciiTheme="majorBidi" w:hAnsiTheme="majorBidi" w:cstheme="majorBidi"/>
          <w:sz w:val="32"/>
          <w:szCs w:val="32"/>
        </w:rPr>
        <w:t xml:space="preserve"> 2582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r w:rsidRPr="001605A2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บริษัทต้องทำการ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ปรับปรุงพื้นที่</w:t>
      </w:r>
      <w:r w:rsidRPr="00F15A82">
        <w:rPr>
          <w:rFonts w:asciiTheme="majorBidi" w:hAnsiTheme="majorBidi" w:cstheme="majorBidi"/>
          <w:sz w:val="32"/>
          <w:szCs w:val="32"/>
          <w:cs/>
        </w:rPr>
        <w:t>ให้คงสภาพดีดังเดิม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เมื่อครบกำหนดส่งคืน</w:t>
      </w:r>
    </w:p>
    <w:p w:rsidR="002B5093" w:rsidRDefault="00742039" w:rsidP="00085E2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และ</w:t>
      </w:r>
      <w:r w:rsidR="002B5093" w:rsidRPr="003D3672">
        <w:rPr>
          <w:rFonts w:ascii="Angsana New" w:hAnsi="Angsana New" w:cstheme="majorBidi" w:hint="cs"/>
          <w:sz w:val="32"/>
          <w:szCs w:val="32"/>
          <w:cs/>
        </w:rPr>
        <w:t>บริษัท</w:t>
      </w:r>
      <w:r w:rsidR="00831A98" w:rsidRPr="003D3672">
        <w:rPr>
          <w:rFonts w:ascii="Angsana New" w:hAnsi="Angsana New" w:cstheme="majorBidi" w:hint="cs"/>
          <w:sz w:val="32"/>
          <w:szCs w:val="32"/>
          <w:cs/>
        </w:rPr>
        <w:t>มี</w:t>
      </w:r>
      <w:r w:rsidR="002B5093" w:rsidRPr="003D3672">
        <w:rPr>
          <w:rFonts w:ascii="Angsana New" w:hAnsi="Angsana New" w:cstheme="majorBidi" w:hint="cs"/>
          <w:sz w:val="32"/>
          <w:szCs w:val="32"/>
          <w:cs/>
        </w:rPr>
        <w:t>สัญญาเช่าที่ดินกับสำนักงานทรัพย์สินส่วนพระมหากษัตริย์จำนวนสองฉบับเพื่อ</w:t>
      </w:r>
      <w:r>
        <w:rPr>
          <w:rFonts w:ascii="Angsana New" w:hAnsi="Angsana New" w:cstheme="majorBidi"/>
          <w:sz w:val="32"/>
          <w:szCs w:val="32"/>
          <w:cs/>
        </w:rPr>
        <w:br/>
      </w:r>
      <w:r w:rsidR="002B5093" w:rsidRPr="003D3672">
        <w:rPr>
          <w:rFonts w:ascii="Angsana New" w:hAnsi="Angsana New" w:cstheme="majorBidi" w:hint="cs"/>
          <w:sz w:val="32"/>
          <w:szCs w:val="32"/>
          <w:cs/>
        </w:rPr>
        <w:t>ปลูกสร้างอาคารพักอาศัยพร้อมที่จอดรถสำหรับเจ้าหน้าที่ของบริษัท</w:t>
      </w:r>
      <w:r w:rsidR="002B5093" w:rsidRPr="00003F5F">
        <w:rPr>
          <w:rFonts w:ascii="Angsana New" w:hAnsi="Angsana New"/>
          <w:sz w:val="32"/>
          <w:szCs w:val="32"/>
        </w:rPr>
        <w:t xml:space="preserve"> </w:t>
      </w:r>
      <w:r w:rsidR="002B5093" w:rsidRPr="003D3672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="002B5093" w:rsidRPr="00003F5F">
        <w:rPr>
          <w:rFonts w:ascii="Angsana New" w:hAnsi="Angsana New"/>
          <w:sz w:val="32"/>
          <w:szCs w:val="32"/>
        </w:rPr>
        <w:t xml:space="preserve">15 </w:t>
      </w:r>
      <w:r w:rsidR="002B5093" w:rsidRPr="003D3672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>
        <w:rPr>
          <w:rFonts w:ascii="Angsana New" w:hAnsi="Angsana New"/>
          <w:sz w:val="32"/>
          <w:szCs w:val="32"/>
        </w:rPr>
        <w:br/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30 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2563 </w:t>
      </w:r>
      <w:r w:rsidR="0071653F" w:rsidRPr="003B4951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2B5093" w:rsidRPr="003B4951">
        <w:rPr>
          <w:rFonts w:ascii="Angsana New" w:hAnsi="Angsana New"/>
          <w:spacing w:val="-6"/>
          <w:sz w:val="32"/>
          <w:szCs w:val="32"/>
          <w:cs/>
        </w:rPr>
        <w:t>ในปี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43673" w:rsidRPr="003B4951">
        <w:rPr>
          <w:rFonts w:ascii="Angsana New" w:hAnsi="Angsana New"/>
          <w:spacing w:val="-6"/>
          <w:sz w:val="32"/>
          <w:szCs w:val="32"/>
        </w:rPr>
        <w:t>2551</w:t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 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="002B5093" w:rsidRPr="003B4951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="002B5093" w:rsidRPr="00A669A9">
        <w:rPr>
          <w:rFonts w:ascii="Angsana New" w:hAnsi="Angsana New" w:hint="cs"/>
          <w:spacing w:val="-4"/>
          <w:sz w:val="32"/>
          <w:szCs w:val="32"/>
          <w:cs/>
        </w:rPr>
        <w:t>ดังกล่าวให้แก่ผู้ให้เช่าตามเงื่อนไขที่ระบุในสัญญาเช่า โดย</w:t>
      </w:r>
      <w:r w:rsidR="002B5093" w:rsidRPr="00A669A9">
        <w:rPr>
          <w:rFonts w:ascii="Angsana New" w:hAnsi="Angsana New"/>
          <w:spacing w:val="-4"/>
          <w:sz w:val="32"/>
          <w:szCs w:val="32"/>
          <w:cs/>
        </w:rPr>
        <w:t>บริษัทได้รับสิทธิให้ใช้ประโยชน์ใน</w:t>
      </w:r>
      <w:r w:rsidR="002B5093" w:rsidRPr="00A669A9">
        <w:rPr>
          <w:rFonts w:ascii="Angsana New" w:hAnsi="Angsana New" w:hint="cs"/>
          <w:spacing w:val="-4"/>
          <w:sz w:val="32"/>
          <w:szCs w:val="32"/>
          <w:cs/>
        </w:rPr>
        <w:t>อาคารดังกล่าว</w:t>
      </w:r>
    </w:p>
    <w:p w:rsidR="0071653F" w:rsidRDefault="0071653F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1A53" w:rsidRPr="002D1A53" w:rsidRDefault="00AC588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12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3D3672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3D367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085E2C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D2B3C" w:rsidRPr="003D3672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FD2B3C" w:rsidRPr="003D3672">
        <w:rPr>
          <w:rFonts w:ascii="Angsana New" w:hAnsi="Angsana New"/>
          <w:sz w:val="32"/>
          <w:szCs w:val="32"/>
        </w:rPr>
        <w:t xml:space="preserve"> </w:t>
      </w:r>
      <w:r w:rsidR="00CA1569">
        <w:rPr>
          <w:rFonts w:ascii="Angsana New" w:hAnsi="Angsana New"/>
          <w:sz w:val="32"/>
          <w:szCs w:val="32"/>
        </w:rPr>
        <w:t>30</w:t>
      </w:r>
      <w:r w:rsidR="00FD2B3C" w:rsidRPr="003D367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D1A53">
        <w:rPr>
          <w:rFonts w:ascii="Angsana New" w:hAnsi="Angsana New"/>
          <w:sz w:val="32"/>
          <w:szCs w:val="32"/>
        </w:rPr>
        <w:t>256</w:t>
      </w:r>
      <w:r w:rsidR="00AC588C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2D1A53" w:rsidRPr="003F6DFA" w:rsidTr="00AC588C">
        <w:tc>
          <w:tcPr>
            <w:tcW w:w="4422" w:type="dxa"/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2,028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3D3672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1,340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FC011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FA09F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A09F0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2C1A0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FC011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2,201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3D3672" w:rsidRDefault="00FA09F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A09F0">
              <w:rPr>
                <w:rFonts w:asciiTheme="majorBidi" w:eastAsia="Calibri" w:hAnsiTheme="majorBidi" w:cstheme="majorBidi"/>
                <w:sz w:val="32"/>
                <w:szCs w:val="32"/>
              </w:rPr>
              <w:t>1,35</w:t>
            </w:r>
            <w:r w:rsidR="002C1A0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2,178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96441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181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FC011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2,005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2C1A0B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C1A0B">
              <w:rPr>
                <w:rFonts w:asciiTheme="majorBidi" w:eastAsia="Calibri" w:hAnsiTheme="majorBidi" w:cstheme="majorBidi"/>
                <w:sz w:val="32"/>
                <w:szCs w:val="32"/>
              </w:rPr>
              <w:t>165</w:t>
            </w:r>
          </w:p>
        </w:tc>
      </w:tr>
    </w:tbl>
    <w:p w:rsidR="004161F4" w:rsidRPr="006E05D3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13</w:t>
      </w:r>
      <w:r w:rsidR="004161F4" w:rsidRPr="003D3672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3D367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16752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2C3B0A">
        <w:rPr>
          <w:rFonts w:ascii="Angsana New" w:hAnsi="Angsana New" w:hint="cs"/>
          <w:sz w:val="32"/>
          <w:szCs w:val="32"/>
          <w:cs/>
        </w:rPr>
        <w:t>หก</w:t>
      </w:r>
      <w:r w:rsidR="002C3B0A"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C3B0A">
        <w:rPr>
          <w:rFonts w:ascii="Angsana New" w:hAnsi="Angsana New"/>
          <w:sz w:val="32"/>
          <w:szCs w:val="32"/>
        </w:rPr>
        <w:t xml:space="preserve"> 30</w:t>
      </w:r>
      <w:r w:rsidR="002C3B0A" w:rsidRPr="00310258">
        <w:rPr>
          <w:rFonts w:ascii="Angsana New" w:hAnsi="Angsana New"/>
          <w:sz w:val="32"/>
          <w:szCs w:val="32"/>
        </w:rPr>
        <w:t xml:space="preserve"> </w:t>
      </w:r>
      <w:r w:rsidR="002C3B0A" w:rsidRPr="003D3672">
        <w:rPr>
          <w:rFonts w:ascii="Angsana New" w:hAnsi="Angsana New" w:hint="cs"/>
          <w:sz w:val="32"/>
          <w:szCs w:val="32"/>
          <w:cs/>
        </w:rPr>
        <w:t>มิถุนายน</w:t>
      </w:r>
      <w:r w:rsidRPr="00310258">
        <w:rPr>
          <w:rFonts w:ascii="Angsana New" w:hAnsi="Angsana New"/>
          <w:sz w:val="32"/>
          <w:szCs w:val="32"/>
        </w:rPr>
        <w:t xml:space="preserve"> 256</w:t>
      </w:r>
      <w:r w:rsidR="00AC588C">
        <w:rPr>
          <w:rFonts w:ascii="Angsana New" w:hAnsi="Angsana New"/>
          <w:sz w:val="32"/>
          <w:szCs w:val="32"/>
        </w:rPr>
        <w:t>2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21514E" w:rsidTr="00D25E45">
        <w:tc>
          <w:tcPr>
            <w:tcW w:w="2835" w:type="dxa"/>
          </w:tcPr>
          <w:p w:rsidR="004161F4" w:rsidRPr="0021514E" w:rsidRDefault="00D16752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D24FD" w:rsidRPr="0021514E" w:rsidTr="00D25E45">
        <w:tc>
          <w:tcPr>
            <w:tcW w:w="2835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FD3B83" w:rsidRDefault="00FD24FD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3D3672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3B0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C3B0A"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D24FD" w:rsidRPr="0021514E" w:rsidTr="00D25E45">
        <w:trPr>
          <w:trHeight w:val="270"/>
        </w:trPr>
        <w:tc>
          <w:tcPr>
            <w:tcW w:w="2835" w:type="dxa"/>
          </w:tcPr>
          <w:p w:rsidR="00FD24FD" w:rsidRPr="003D3672" w:rsidRDefault="00FD24FD" w:rsidP="00D840C5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513711451"/>
            <w:r w:rsidRPr="003D367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D24FD" w:rsidP="00D840C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24FD" w:rsidRPr="0021514E" w:rsidTr="003B3FC1">
        <w:tc>
          <w:tcPr>
            <w:tcW w:w="2835" w:type="dxa"/>
            <w:shd w:val="clear" w:color="auto" w:fill="auto"/>
          </w:tcPr>
          <w:p w:rsidR="00FD24FD" w:rsidRPr="003D3672" w:rsidRDefault="00FD24FD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FD24FD" w:rsidRPr="0021514E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3,413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C0113" w:rsidP="00FC0113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141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3,323</w:t>
            </w:r>
          </w:p>
        </w:tc>
      </w:tr>
      <w:tr w:rsidR="00FD24FD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FD24FD" w:rsidRPr="003D3672" w:rsidRDefault="00FD24FD" w:rsidP="00D840C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FD24FD" w:rsidRPr="0021514E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141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4,508</w:t>
            </w:r>
          </w:p>
        </w:tc>
      </w:tr>
      <w:tr w:rsidR="00FD24FD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FD24FD" w:rsidRPr="003D3672" w:rsidRDefault="00FD24FD" w:rsidP="00D840C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6" w:type="dxa"/>
            <w:vAlign w:val="bottom"/>
          </w:tcPr>
          <w:p w:rsidR="00FD24FD" w:rsidRPr="0021514E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D24FD" w:rsidRPr="0021514E" w:rsidRDefault="00FC0113" w:rsidP="00FC0113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141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3D3672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FD24FD" w:rsidRPr="0021514E" w:rsidTr="00530340">
        <w:tc>
          <w:tcPr>
            <w:tcW w:w="2835" w:type="dxa"/>
            <w:shd w:val="clear" w:color="auto" w:fill="auto"/>
          </w:tcPr>
          <w:p w:rsidR="00FD24FD" w:rsidRPr="003D3672" w:rsidRDefault="00FD24FD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FD24FD" w:rsidRPr="003D3672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41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2,046</w:t>
            </w:r>
          </w:p>
        </w:tc>
      </w:tr>
      <w:tr w:rsidR="00FD24FD" w:rsidRPr="0021514E" w:rsidTr="00BB6FEE">
        <w:tc>
          <w:tcPr>
            <w:tcW w:w="2835" w:type="dxa"/>
            <w:shd w:val="clear" w:color="auto" w:fill="auto"/>
          </w:tcPr>
          <w:p w:rsidR="00FD24FD" w:rsidRPr="003D3672" w:rsidRDefault="00FD24FD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3D3672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21514E" w:rsidRDefault="00FC0113" w:rsidP="00FC0113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141" w:type="dxa"/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</w:tr>
      <w:tr w:rsidR="00FD24FD" w:rsidRPr="0021514E" w:rsidTr="00BB6FEE">
        <w:tc>
          <w:tcPr>
            <w:tcW w:w="2835" w:type="dxa"/>
          </w:tcPr>
          <w:p w:rsidR="00FD24FD" w:rsidRPr="003D3672" w:rsidRDefault="00FD24FD" w:rsidP="00D840C5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9,012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2,109</w:t>
            </w:r>
          </w:p>
        </w:tc>
        <w:tc>
          <w:tcPr>
            <w:tcW w:w="141" w:type="dxa"/>
          </w:tcPr>
          <w:p w:rsidR="00FD24FD" w:rsidRPr="0021514E" w:rsidRDefault="00FD24FD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C0113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11,121</w:t>
            </w:r>
          </w:p>
        </w:tc>
      </w:tr>
    </w:tbl>
    <w:p w:rsidR="00A04E55" w:rsidRDefault="00A04E55"/>
    <w:bookmarkEnd w:id="3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F76DD" w:rsidRPr="0021514E" w:rsidTr="00C233F4">
        <w:tc>
          <w:tcPr>
            <w:tcW w:w="2835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F76DD" w:rsidRPr="00FD3B83" w:rsidRDefault="00FF76DD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F76DD" w:rsidRPr="0021514E" w:rsidRDefault="00FF76DD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F76DD" w:rsidRPr="003D3672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1514E" w:rsidRPr="0021514E" w:rsidTr="00C233F4">
        <w:trPr>
          <w:trHeight w:val="270"/>
        </w:trPr>
        <w:tc>
          <w:tcPr>
            <w:tcW w:w="2835" w:type="dxa"/>
          </w:tcPr>
          <w:p w:rsidR="0021514E" w:rsidRPr="003D3672" w:rsidRDefault="0021514E" w:rsidP="00D840C5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D840C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C233F4">
        <w:tc>
          <w:tcPr>
            <w:tcW w:w="2835" w:type="dxa"/>
            <w:shd w:val="clear" w:color="auto" w:fill="auto"/>
          </w:tcPr>
          <w:p w:rsidR="00D16752" w:rsidRPr="003D3672" w:rsidRDefault="00D16752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964417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42" w:type="dxa"/>
          </w:tcPr>
          <w:p w:rsidR="00D16752" w:rsidRPr="0021514E" w:rsidRDefault="00D16752" w:rsidP="00FC0113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6824E5" w:rsidP="00FC0113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C0113">
              <w:rPr>
                <w:rFonts w:ascii="Angsana New" w:hAnsi="Angsana New"/>
                <w:sz w:val="26"/>
                <w:szCs w:val="26"/>
              </w:rPr>
              <w:t>61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D16752" w:rsidRPr="0021514E" w:rsidRDefault="00D16752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="00FC011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21514E" w:rsidRPr="0021514E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21514E" w:rsidRPr="003D3672" w:rsidRDefault="0021514E" w:rsidP="00D840C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21514E" w:rsidRPr="0021514E" w:rsidRDefault="00964417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142" w:type="dxa"/>
          </w:tcPr>
          <w:p w:rsidR="0021514E" w:rsidRPr="0021514E" w:rsidRDefault="0021514E" w:rsidP="00FC0113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="00FC011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="00FC011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21514E" w:rsidRPr="0021514E" w:rsidTr="00C233F4">
        <w:tc>
          <w:tcPr>
            <w:tcW w:w="2835" w:type="dxa"/>
            <w:shd w:val="clear" w:color="auto" w:fill="auto"/>
          </w:tcPr>
          <w:p w:rsidR="0021514E" w:rsidRPr="003D3672" w:rsidRDefault="0021514E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21514E" w:rsidRPr="003D3672" w:rsidRDefault="00964417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142" w:type="dxa"/>
          </w:tcPr>
          <w:p w:rsidR="0021514E" w:rsidRPr="0021514E" w:rsidRDefault="0021514E" w:rsidP="00FC0113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3D3672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520</w:t>
            </w: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3D3672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80</w:t>
            </w:r>
            <w:r w:rsidR="002A002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21514E" w:rsidRPr="0021514E" w:rsidTr="00C233F4">
        <w:tc>
          <w:tcPr>
            <w:tcW w:w="2835" w:type="dxa"/>
            <w:shd w:val="clear" w:color="auto" w:fill="auto"/>
          </w:tcPr>
          <w:p w:rsidR="0021514E" w:rsidRPr="003D3672" w:rsidRDefault="0021514E" w:rsidP="00D840C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964417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42" w:type="dxa"/>
          </w:tcPr>
          <w:p w:rsidR="0021514E" w:rsidRPr="0021514E" w:rsidRDefault="0021514E" w:rsidP="00FC0113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6824E5" w:rsidP="00FC011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1514E" w:rsidRPr="0021514E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159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3D3672" w:rsidRDefault="0021514E" w:rsidP="00D840C5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964417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  <w:tc>
          <w:tcPr>
            <w:tcW w:w="142" w:type="dxa"/>
          </w:tcPr>
          <w:p w:rsidR="0021514E" w:rsidRPr="0021514E" w:rsidRDefault="0021514E" w:rsidP="00FC0113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6824E5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4E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24E5">
              <w:rPr>
                <w:rFonts w:ascii="Angsana New" w:hAnsi="Angsana New"/>
                <w:sz w:val="26"/>
                <w:szCs w:val="26"/>
              </w:rPr>
              <w:t>,</w:t>
            </w:r>
            <w:r w:rsidRPr="006824E5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475128" w:rsidP="00FC011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128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75128">
              <w:rPr>
                <w:rFonts w:ascii="Angsana New" w:hAnsi="Angsana New"/>
                <w:sz w:val="26"/>
                <w:szCs w:val="26"/>
              </w:rPr>
              <w:t>,</w:t>
            </w:r>
            <w:r w:rsidRPr="00475128">
              <w:rPr>
                <w:rFonts w:ascii="Angsana New" w:hAnsi="Angsana New"/>
                <w:sz w:val="26"/>
                <w:szCs w:val="26"/>
                <w:cs/>
              </w:rPr>
              <w:t>860</w:t>
            </w:r>
          </w:p>
        </w:tc>
      </w:tr>
    </w:tbl>
    <w:p w:rsidR="00FD3B83" w:rsidRPr="00FD3B83" w:rsidRDefault="00FD3B83" w:rsidP="0029731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:rsidR="00FD3B83" w:rsidRPr="008A3F08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3D3672">
        <w:rPr>
          <w:rFonts w:ascii="Angsana New" w:hAnsi="Angsana New"/>
          <w:b/>
          <w:bCs/>
          <w:sz w:val="32"/>
          <w:szCs w:val="32"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:rsidTr="00C233F4">
        <w:tc>
          <w:tcPr>
            <w:tcW w:w="2835" w:type="dxa"/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D3B83" w:rsidRPr="0095239F" w:rsidRDefault="00FD3B83" w:rsidP="00D840C5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D3B83" w:rsidRPr="0095239F" w:rsidTr="00C233F4">
        <w:tc>
          <w:tcPr>
            <w:tcW w:w="2835" w:type="dxa"/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FD3B83" w:rsidRPr="0095239F" w:rsidRDefault="00FD3B83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6D0C" w:rsidRPr="0095239F" w:rsidTr="00C233F4">
        <w:tc>
          <w:tcPr>
            <w:tcW w:w="2835" w:type="dxa"/>
          </w:tcPr>
          <w:p w:rsidR="00326D0C" w:rsidRPr="0095239F" w:rsidRDefault="00326D0C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26D0C" w:rsidRPr="00326D0C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6D0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" w:type="dxa"/>
          </w:tcPr>
          <w:p w:rsidR="00326D0C" w:rsidRPr="0095239F" w:rsidRDefault="00326D0C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326D0C" w:rsidRPr="00326D0C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6D0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26D0C" w:rsidRPr="0095239F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326D0C" w:rsidRPr="003D3672" w:rsidRDefault="00326D0C" w:rsidP="00D840C5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326D0C" w:rsidRPr="0095239F" w:rsidRDefault="00FC0113" w:rsidP="00D840C5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10,380</w:t>
            </w:r>
          </w:p>
        </w:tc>
        <w:tc>
          <w:tcPr>
            <w:tcW w:w="142" w:type="dxa"/>
          </w:tcPr>
          <w:p w:rsidR="00326D0C" w:rsidRPr="0095239F" w:rsidRDefault="00326D0C" w:rsidP="00D84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6D0C" w:rsidRPr="0095239F" w:rsidRDefault="00326D0C" w:rsidP="00D840C5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  <w:tc>
          <w:tcPr>
            <w:tcW w:w="141" w:type="dxa"/>
          </w:tcPr>
          <w:p w:rsidR="00326D0C" w:rsidRPr="0095239F" w:rsidRDefault="00326D0C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26D0C" w:rsidRPr="0095239F" w:rsidRDefault="00895125" w:rsidP="00D840C5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51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380</w:t>
            </w:r>
          </w:p>
        </w:tc>
        <w:tc>
          <w:tcPr>
            <w:tcW w:w="142" w:type="dxa"/>
          </w:tcPr>
          <w:p w:rsidR="00326D0C" w:rsidRPr="0095239F" w:rsidRDefault="00326D0C" w:rsidP="00D84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326D0C" w:rsidRPr="0095239F" w:rsidRDefault="00326D0C" w:rsidP="00D840C5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</w:tr>
      <w:tr w:rsidR="002B2E7F" w:rsidRPr="0095239F" w:rsidTr="00C233F4">
        <w:tc>
          <w:tcPr>
            <w:tcW w:w="2835" w:type="dxa"/>
            <w:shd w:val="clear" w:color="auto" w:fill="auto"/>
          </w:tcPr>
          <w:p w:rsidR="002B2E7F" w:rsidRPr="003D3672" w:rsidRDefault="002B2E7F" w:rsidP="002B2E7F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145,000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1" w:type="dxa"/>
          </w:tcPr>
          <w:p w:rsidR="002B2E7F" w:rsidRPr="0095239F" w:rsidRDefault="002B2E7F" w:rsidP="002B2E7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8951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</w:tr>
      <w:tr w:rsidR="002B2E7F" w:rsidRPr="0095239F" w:rsidTr="00C233F4">
        <w:tc>
          <w:tcPr>
            <w:tcW w:w="2835" w:type="dxa"/>
            <w:shd w:val="clear" w:color="auto" w:fill="auto"/>
          </w:tcPr>
          <w:p w:rsidR="002B2E7F" w:rsidRPr="003D3672" w:rsidRDefault="002B2E7F" w:rsidP="002B2E7F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437,027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550,134</w:t>
            </w:r>
          </w:p>
        </w:tc>
        <w:tc>
          <w:tcPr>
            <w:tcW w:w="141" w:type="dxa"/>
          </w:tcPr>
          <w:p w:rsidR="002B2E7F" w:rsidRPr="0095239F" w:rsidRDefault="002B2E7F" w:rsidP="002B2E7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  <w:r w:rsidRPr="008951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037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524,423</w:t>
            </w:r>
          </w:p>
        </w:tc>
      </w:tr>
      <w:tr w:rsidR="002B2E7F" w:rsidRPr="0095239F" w:rsidTr="00C233F4">
        <w:trPr>
          <w:trHeight w:val="51"/>
        </w:trPr>
        <w:tc>
          <w:tcPr>
            <w:tcW w:w="2835" w:type="dxa"/>
          </w:tcPr>
          <w:p w:rsidR="002B2E7F" w:rsidRPr="0095239F" w:rsidRDefault="002B2E7F" w:rsidP="002B2E7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592,407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621,740</w:t>
            </w:r>
          </w:p>
        </w:tc>
        <w:tc>
          <w:tcPr>
            <w:tcW w:w="141" w:type="dxa"/>
          </w:tcPr>
          <w:p w:rsidR="002B2E7F" w:rsidRPr="0095239F" w:rsidRDefault="002B2E7F" w:rsidP="002B2E7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558</w:t>
            </w:r>
            <w:r w:rsidRPr="00E31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0113">
              <w:rPr>
                <w:rFonts w:asciiTheme="majorBidi" w:hAnsiTheme="majorBidi" w:cstheme="majorBidi"/>
                <w:sz w:val="26"/>
                <w:szCs w:val="26"/>
                <w:cs/>
              </w:rPr>
              <w:t>417</w:t>
            </w:r>
          </w:p>
        </w:tc>
        <w:tc>
          <w:tcPr>
            <w:tcW w:w="142" w:type="dxa"/>
          </w:tcPr>
          <w:p w:rsidR="002B2E7F" w:rsidRPr="0095239F" w:rsidRDefault="002B2E7F" w:rsidP="002B2E7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B2E7F" w:rsidRPr="0095239F" w:rsidRDefault="002B2E7F" w:rsidP="002B2E7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596,029</w:t>
            </w:r>
          </w:p>
        </w:tc>
      </w:tr>
    </w:tbl>
    <w:p w:rsidR="00FD3B83" w:rsidRDefault="00FD3B83" w:rsidP="00FD3B83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D3B83" w:rsidRDefault="00FD3B83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A4323">
        <w:rPr>
          <w:rFonts w:ascii="Angsana New" w:hAnsi="Angsana New"/>
          <w:sz w:val="32"/>
          <w:szCs w:val="32"/>
        </w:rPr>
        <w:t>30</w:t>
      </w:r>
      <w:r w:rsidR="009A4323" w:rsidRPr="00310258">
        <w:rPr>
          <w:rFonts w:ascii="Angsana New" w:hAnsi="Angsana New"/>
          <w:sz w:val="32"/>
          <w:szCs w:val="32"/>
        </w:rPr>
        <w:t xml:space="preserve"> </w:t>
      </w:r>
      <w:r w:rsidR="009A4323" w:rsidRPr="003D36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A4E2D">
        <w:rPr>
          <w:rFonts w:ascii="Angsana New" w:hAnsi="Angsana New"/>
          <w:sz w:val="32"/>
          <w:szCs w:val="32"/>
        </w:rPr>
        <w:t>256</w:t>
      </w:r>
      <w:r w:rsidR="00D55555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D5555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FC0113">
        <w:rPr>
          <w:rFonts w:ascii="Angsana New" w:hAnsi="Angsana New"/>
          <w:sz w:val="32"/>
          <w:szCs w:val="32"/>
        </w:rPr>
        <w:t>138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827D6" w:rsidRPr="003D3672">
        <w:rPr>
          <w:rFonts w:ascii="Angsana New" w:hAnsi="Angsana New" w:hint="cs"/>
          <w:sz w:val="32"/>
          <w:szCs w:val="32"/>
          <w:cs/>
        </w:rPr>
        <w:t>เจ็ด</w:t>
      </w:r>
      <w:r w:rsidRPr="003D367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="00D55555">
        <w:rPr>
          <w:rFonts w:ascii="Angsana New" w:hAnsi="Angsana New"/>
          <w:sz w:val="32"/>
          <w:szCs w:val="32"/>
        </w:rPr>
        <w:t>57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3D3672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FC0113">
        <w:rPr>
          <w:rFonts w:ascii="Angsana New" w:hAnsi="Angsana New"/>
          <w:sz w:val="32"/>
          <w:szCs w:val="32"/>
        </w:rPr>
        <w:t>500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 w:rsidR="00D55555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9731C">
        <w:rPr>
          <w:rFonts w:ascii="Angsana New" w:hAnsi="Angsana New"/>
          <w:sz w:val="32"/>
          <w:szCs w:val="32"/>
        </w:rPr>
        <w:t>3.</w:t>
      </w:r>
      <w:r w:rsidR="00FC0113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3D3672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FC0113">
        <w:rPr>
          <w:rFonts w:ascii="Angsana New" w:hAnsi="Angsana New"/>
          <w:sz w:val="32"/>
          <w:szCs w:val="32"/>
        </w:rPr>
        <w:t>1,161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3D367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C0113">
        <w:rPr>
          <w:rFonts w:ascii="Angsana New" w:hAnsi="Angsana New"/>
          <w:sz w:val="32"/>
          <w:szCs w:val="32"/>
        </w:rPr>
        <w:t>2.33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 w:rsidR="00FC011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 w:rsidR="00CA1569"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</w:t>
      </w:r>
      <w:r w:rsidR="00FC0113">
        <w:rPr>
          <w:rFonts w:ascii="Angsana New" w:hAnsi="Angsana New"/>
          <w:sz w:val="32"/>
          <w:szCs w:val="32"/>
        </w:rPr>
        <w:t>420.57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3D3672">
        <w:rPr>
          <w:rFonts w:ascii="Angsana New" w:hAnsi="Angsana New" w:hint="cs"/>
          <w:sz w:val="32"/>
          <w:szCs w:val="32"/>
          <w:cs/>
        </w:rPr>
        <w:t>อเมริกา</w:t>
      </w:r>
      <w:r w:rsidRPr="003D367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3D3672">
        <w:rPr>
          <w:rFonts w:ascii="Angsana New" w:hAnsi="Angsana New" w:hint="cs"/>
          <w:sz w:val="32"/>
          <w:szCs w:val="32"/>
          <w:cs/>
        </w:rPr>
        <w:t>เงิน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29731C">
        <w:rPr>
          <w:rFonts w:ascii="Angsana New" w:hAnsi="Angsana New"/>
          <w:sz w:val="32"/>
          <w:szCs w:val="32"/>
        </w:rPr>
        <w:t>81</w:t>
      </w:r>
      <w:r w:rsidR="00166371">
        <w:rPr>
          <w:rFonts w:ascii="Angsana New" w:hAnsi="Angsana New"/>
          <w:sz w:val="32"/>
          <w:szCs w:val="32"/>
        </w:rPr>
        <w:t>.</w:t>
      </w:r>
      <w:r w:rsidR="00FC0113">
        <w:rPr>
          <w:rFonts w:ascii="Angsana New" w:hAnsi="Angsana New"/>
          <w:sz w:val="32"/>
          <w:szCs w:val="32"/>
        </w:rPr>
        <w:t>12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D3672">
        <w:rPr>
          <w:rFonts w:ascii="Angsana New" w:hAnsi="Angsana New" w:hint="cs"/>
          <w:sz w:val="32"/>
          <w:szCs w:val="32"/>
        </w:rPr>
        <w:t xml:space="preserve">) </w:t>
      </w:r>
      <w:r w:rsidRPr="003D3672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CA1569">
        <w:rPr>
          <w:rFonts w:ascii="Angsana New" w:hAnsi="Angsana New"/>
          <w:sz w:val="32"/>
          <w:szCs w:val="32"/>
        </w:rPr>
        <w:t>120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ล้านบาท</w:t>
      </w:r>
    </w:p>
    <w:p w:rsidR="00C233F4" w:rsidRPr="0000332E" w:rsidRDefault="00C233F4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>และ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3D3672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3D3672">
        <w:rPr>
          <w:rFonts w:ascii="Angsana New" w:hAnsi="Angsana New" w:hint="cs"/>
          <w:sz w:val="32"/>
          <w:szCs w:val="32"/>
          <w:cs/>
        </w:rPr>
        <w:t>สี่</w:t>
      </w:r>
      <w:r w:rsidRPr="003D3672">
        <w:rPr>
          <w:rFonts w:ascii="Angsana New" w:hAnsi="Angsana New"/>
          <w:sz w:val="32"/>
          <w:szCs w:val="32"/>
          <w:cs/>
        </w:rPr>
        <w:t xml:space="preserve">แห่ง </w:t>
      </w:r>
      <w:r w:rsidR="00FC0113">
        <w:rPr>
          <w:rFonts w:ascii="Angsana New" w:hAnsi="Angsana New"/>
          <w:sz w:val="32"/>
          <w:szCs w:val="32"/>
          <w:cs/>
        </w:rPr>
        <w:br/>
      </w:r>
      <w:r w:rsidRPr="000701BF">
        <w:rPr>
          <w:rFonts w:ascii="Angsana New" w:hAnsi="Angsana New"/>
          <w:spacing w:val="-2"/>
          <w:sz w:val="32"/>
          <w:szCs w:val="32"/>
          <w:cs/>
        </w:rPr>
        <w:t>ซึ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0701BF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0701BF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0701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0701BF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MLR -</w:t>
      </w:r>
      <w:r w:rsidRPr="000701BF">
        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0701BF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FIX+2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</w:t>
      </w:r>
      <w:r w:rsidRPr="003D3672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3D3672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3D3672">
        <w:rPr>
          <w:rFonts w:ascii="Angsana New" w:hAnsi="Angsana New"/>
          <w:sz w:val="32"/>
          <w:szCs w:val="32"/>
          <w:cs/>
        </w:rPr>
        <w:t xml:space="preserve">รวม </w:t>
      </w:r>
      <w:r w:rsidR="00FC0113">
        <w:rPr>
          <w:rFonts w:ascii="Angsana New" w:hAnsi="Angsana New"/>
          <w:sz w:val="32"/>
          <w:szCs w:val="32"/>
        </w:rPr>
        <w:t>80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/>
          <w:sz w:val="32"/>
          <w:szCs w:val="32"/>
          <w:cs/>
        </w:rPr>
        <w:t xml:space="preserve">และ </w:t>
      </w:r>
      <w:r w:rsidRPr="0000332E">
        <w:rPr>
          <w:rFonts w:ascii="Angsana New" w:hAnsi="Angsana New"/>
          <w:sz w:val="32"/>
          <w:szCs w:val="32"/>
        </w:rPr>
        <w:t xml:space="preserve">FIX + 2 </w:t>
      </w:r>
      <w:r w:rsidRPr="003D3672">
        <w:rPr>
          <w:rFonts w:ascii="Angsana New" w:hAnsi="Angsana New"/>
          <w:sz w:val="32"/>
          <w:szCs w:val="32"/>
          <w:cs/>
        </w:rPr>
        <w:t>ต่อปี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ก)</w:t>
      </w:r>
      <w:r w:rsidRPr="003D3672">
        <w:rPr>
          <w:rFonts w:ascii="Angsana New" w:hAnsi="Angsana New" w:hint="cs"/>
          <w:sz w:val="32"/>
          <w:szCs w:val="32"/>
          <w:cs/>
        </w:rPr>
        <w:t xml:space="preserve">  </w:t>
      </w: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C233F4" w:rsidRDefault="00C233F4" w:rsidP="00B02B96">
      <w:pPr>
        <w:tabs>
          <w:tab w:val="clear" w:pos="907"/>
          <w:tab w:val="clear" w:pos="1644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3D3672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3D3672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3D3672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3D3672">
        <w:rPr>
          <w:rFonts w:ascii="Angsana New" w:hAnsi="Angsana New"/>
          <w:spacing w:val="-8"/>
          <w:sz w:val="32"/>
          <w:szCs w:val="32"/>
          <w:cs/>
        </w:rPr>
        <w:t>ใน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C233F4" w:rsidRDefault="00C233F4" w:rsidP="00B02B96">
      <w:pPr>
        <w:tabs>
          <w:tab w:val="clear" w:pos="907"/>
          <w:tab w:val="clear" w:pos="1644"/>
          <w:tab w:val="left" w:pos="851"/>
          <w:tab w:val="left" w:pos="1276"/>
        </w:tabs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 w:hint="cs"/>
          <w:sz w:val="32"/>
          <w:szCs w:val="32"/>
          <w:cs/>
        </w:rPr>
        <w:t>ค)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 </w:t>
      </w:r>
      <w:r w:rsidRPr="003D3672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3D3672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0701BF" w:rsidRDefault="000701BF" w:rsidP="00B02B96">
      <w:pPr>
        <w:tabs>
          <w:tab w:val="clear" w:pos="907"/>
          <w:tab w:val="clear" w:pos="1644"/>
          <w:tab w:val="left" w:pos="851"/>
          <w:tab w:val="left" w:pos="1276"/>
        </w:tabs>
        <w:spacing w:line="360" w:lineRule="exact"/>
        <w:rPr>
          <w:rFonts w:ascii="Angsana New" w:hAnsi="Angsana New"/>
          <w:sz w:val="32"/>
          <w:szCs w:val="32"/>
        </w:rPr>
      </w:pPr>
    </w:p>
    <w:p w:rsidR="00D55555" w:rsidRDefault="00D55555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2561</w:t>
      </w:r>
      <w:r w:rsidRPr="003D367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1,703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827D6" w:rsidRPr="003D3672">
        <w:rPr>
          <w:rFonts w:ascii="Angsana New" w:hAnsi="Angsana New" w:hint="cs"/>
          <w:sz w:val="32"/>
          <w:szCs w:val="32"/>
          <w:cs/>
        </w:rPr>
        <w:t>เจ็ด</w:t>
      </w:r>
      <w:r w:rsidRPr="003D367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3D3672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>
        <w:rPr>
          <w:rFonts w:ascii="Angsana New" w:hAnsi="Angsana New"/>
          <w:sz w:val="32"/>
          <w:szCs w:val="32"/>
        </w:rPr>
        <w:t>395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70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3D3672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791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3D367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96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48 </w:t>
      </w:r>
      <w:r w:rsidRPr="003D367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 w:rsidR="00CA1569"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465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3D3672">
        <w:rPr>
          <w:rFonts w:ascii="Angsana New" w:hAnsi="Angsana New" w:hint="cs"/>
          <w:sz w:val="32"/>
          <w:szCs w:val="32"/>
          <w:cs/>
        </w:rPr>
        <w:t>อเมริกา</w:t>
      </w:r>
      <w:r w:rsidRPr="003D367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3D3672">
        <w:rPr>
          <w:rFonts w:ascii="Angsana New" w:hAnsi="Angsana New" w:hint="cs"/>
          <w:sz w:val="32"/>
          <w:szCs w:val="32"/>
          <w:cs/>
        </w:rPr>
        <w:t>เงิน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4827D6">
        <w:rPr>
          <w:rFonts w:ascii="Angsana New" w:hAnsi="Angsana New"/>
          <w:sz w:val="32"/>
          <w:szCs w:val="32"/>
        </w:rPr>
        <w:t>77.12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D3672">
        <w:rPr>
          <w:rFonts w:ascii="Angsana New" w:hAnsi="Angsana New" w:hint="cs"/>
          <w:sz w:val="32"/>
          <w:szCs w:val="32"/>
        </w:rPr>
        <w:t xml:space="preserve">) </w:t>
      </w:r>
      <w:r w:rsidRPr="003D3672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>
        <w:rPr>
          <w:rFonts w:ascii="Angsana New" w:hAnsi="Angsana New"/>
          <w:sz w:val="32"/>
          <w:szCs w:val="32"/>
        </w:rPr>
        <w:t>90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ล้านบาท</w:t>
      </w:r>
    </w:p>
    <w:p w:rsidR="00FD24FD" w:rsidRPr="0000332E" w:rsidRDefault="00FD24FD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>และ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3D3672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3D3672">
        <w:rPr>
          <w:rFonts w:ascii="Angsana New" w:hAnsi="Angsana New" w:hint="cs"/>
          <w:sz w:val="32"/>
          <w:szCs w:val="32"/>
          <w:cs/>
        </w:rPr>
        <w:t>สี่</w:t>
      </w:r>
      <w:r w:rsidRPr="003D3672">
        <w:rPr>
          <w:rFonts w:ascii="Angsana New" w:hAnsi="Angsana New"/>
          <w:sz w:val="32"/>
          <w:szCs w:val="32"/>
          <w:cs/>
        </w:rPr>
        <w:t>แห่ง ซึ</w:t>
      </w:r>
      <w:r w:rsidRPr="003D3672">
        <w:rPr>
          <w:rFonts w:ascii="Angsana New" w:hAnsi="Angsana New" w:hint="cs"/>
          <w:sz w:val="32"/>
          <w:szCs w:val="32"/>
          <w:cs/>
        </w:rPr>
        <w:t>่ง</w:t>
      </w:r>
      <w:r w:rsidRPr="003D3672">
        <w:rPr>
          <w:rFonts w:ascii="Angsana New" w:hAnsi="Angsana New"/>
          <w:sz w:val="32"/>
          <w:szCs w:val="32"/>
          <w:cs/>
        </w:rPr>
        <w:t>ประกอ</w:t>
      </w:r>
      <w:r w:rsidRPr="003D3672">
        <w:rPr>
          <w:rFonts w:ascii="Angsana New" w:hAnsi="Angsana New" w:hint="cs"/>
          <w:sz w:val="32"/>
          <w:szCs w:val="32"/>
          <w:cs/>
        </w:rPr>
        <w:t>บ</w:t>
      </w:r>
      <w:r w:rsidRPr="003D3672">
        <w:rPr>
          <w:rFonts w:ascii="Angsana New" w:hAnsi="Angsana New"/>
          <w:sz w:val="32"/>
          <w:szCs w:val="32"/>
          <w:cs/>
        </w:rPr>
        <w:t>ด้วย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Pr="003D3672">
        <w:rPr>
          <w:rFonts w:ascii="Angsana New" w:hAnsi="Angsana New" w:hint="cs"/>
          <w:sz w:val="32"/>
          <w:szCs w:val="32"/>
          <w:cs/>
        </w:rPr>
        <w:t>รวม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/>
          <w:sz w:val="32"/>
          <w:szCs w:val="32"/>
        </w:rPr>
        <w:t>-</w:t>
      </w:r>
      <w:r w:rsidRPr="0000332E">
        <w:rPr>
          <w:rFonts w:ascii="Angsana New" w:hAnsi="Angsana New" w:hint="cs"/>
          <w:sz w:val="32"/>
          <w:szCs w:val="32"/>
        </w:rPr>
        <w:t>1.50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 และ</w:t>
      </w:r>
      <w:r w:rsidRPr="003D3672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AA4E2D">
        <w:rPr>
          <w:rFonts w:ascii="Angsana New" w:hAnsi="Angsana New"/>
          <w:sz w:val="32"/>
          <w:szCs w:val="32"/>
        </w:rPr>
        <w:t>FIX+2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</w:t>
      </w:r>
      <w:r w:rsidRPr="003D3672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3D3672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>Forward Contract</w:t>
      </w:r>
      <w:r w:rsidR="00CA1569">
        <w:rPr>
          <w:rFonts w:ascii="Angsana New" w:hAnsi="Angsana New"/>
          <w:sz w:val="32"/>
          <w:szCs w:val="32"/>
        </w:rPr>
        <w:t>s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7</w:t>
      </w:r>
      <w:r w:rsidRPr="0000332E">
        <w:rPr>
          <w:rFonts w:ascii="Angsana New" w:hAnsi="Angsana New" w:hint="cs"/>
          <w:sz w:val="32"/>
          <w:szCs w:val="32"/>
        </w:rPr>
        <w:t>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/>
          <w:sz w:val="32"/>
          <w:szCs w:val="32"/>
          <w:cs/>
        </w:rPr>
        <w:t xml:space="preserve">และ </w:t>
      </w:r>
      <w:r w:rsidRPr="0000332E">
        <w:rPr>
          <w:rFonts w:ascii="Angsana New" w:hAnsi="Angsana New"/>
          <w:sz w:val="32"/>
          <w:szCs w:val="32"/>
        </w:rPr>
        <w:t xml:space="preserve">FIX + 2 </w:t>
      </w:r>
      <w:r w:rsidRPr="003D3672">
        <w:rPr>
          <w:rFonts w:ascii="Angsana New" w:hAnsi="Angsana New"/>
          <w:sz w:val="32"/>
          <w:szCs w:val="32"/>
          <w:cs/>
        </w:rPr>
        <w:t>ต่อปี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ก)</w:t>
      </w:r>
      <w:r w:rsidRPr="003D3672">
        <w:rPr>
          <w:rFonts w:ascii="Angsana New" w:hAnsi="Angsana New" w:hint="cs"/>
          <w:sz w:val="32"/>
          <w:szCs w:val="32"/>
          <w:cs/>
        </w:rPr>
        <w:t xml:space="preserve">  </w:t>
      </w: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FD24FD" w:rsidRDefault="00FD24FD" w:rsidP="00B02B96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3D3672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3D3672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3D3672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3D3672">
        <w:rPr>
          <w:rFonts w:ascii="Angsana New" w:hAnsi="Angsana New"/>
          <w:spacing w:val="-8"/>
          <w:sz w:val="32"/>
          <w:szCs w:val="32"/>
          <w:cs/>
        </w:rPr>
        <w:t>ใน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FD24FD" w:rsidRDefault="00FD24FD" w:rsidP="00B02B96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 w:hint="cs"/>
          <w:sz w:val="32"/>
          <w:szCs w:val="32"/>
          <w:cs/>
        </w:rPr>
        <w:t>ค)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 </w:t>
      </w:r>
      <w:r w:rsidRPr="003D3672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3D3672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3D3672" w:rsidRDefault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E27E2" w:rsidRPr="0065095E" w:rsidRDefault="001E27E2" w:rsidP="00093F84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Pr="003D3672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1E27E2" w:rsidRDefault="001E27E2" w:rsidP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3D367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45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A432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A4323" w:rsidRPr="009A4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A4323"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A4323" w:rsidRPr="009A432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4323"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118,471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121,192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7A70A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59</w:t>
            </w:r>
            <w:r w:rsidRPr="007A7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748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78,928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13,907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7A70A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7A7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420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11,222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4,484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4,376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7A70A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A7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484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4,064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5660B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60BE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13,065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15,051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5660B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60BE">
              <w:rPr>
                <w:rFonts w:asciiTheme="majorBidi" w:hAnsiTheme="majorBidi" w:cstheme="majorBidi"/>
                <w:sz w:val="26"/>
                <w:szCs w:val="26"/>
              </w:rPr>
              <w:t>2,307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2,924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รวมเจ้าหนี้อื่น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32,441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33,856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7A70A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7A7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19,183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B045F4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150,912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155,048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7A70A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76</w:t>
            </w:r>
            <w:r w:rsidRPr="007A7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0AD">
              <w:rPr>
                <w:rFonts w:asciiTheme="majorBidi" w:hAnsiTheme="majorBidi"/>
                <w:sz w:val="26"/>
                <w:szCs w:val="26"/>
                <w:cs/>
              </w:rPr>
              <w:t>639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98,111</w:t>
            </w:r>
          </w:p>
        </w:tc>
      </w:tr>
    </w:tbl>
    <w:p w:rsidR="00B02B96" w:rsidRDefault="00B02B96" w:rsidP="00EE172E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A138E0" w:rsidP="00093F84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F652E" w:rsidRPr="00296665">
        <w:rPr>
          <w:rFonts w:ascii="Angsana New" w:hAnsi="Angsana New"/>
          <w:b/>
          <w:bCs/>
          <w:sz w:val="32"/>
          <w:szCs w:val="32"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5F652E" w:rsidRPr="003D3672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B31047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4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40"/>
        <w:gridCol w:w="139"/>
        <w:gridCol w:w="1169"/>
        <w:gridCol w:w="134"/>
        <w:gridCol w:w="1180"/>
      </w:tblGrid>
      <w:tr w:rsidR="00296665" w:rsidRPr="00502449" w:rsidTr="003D3672">
        <w:tc>
          <w:tcPr>
            <w:tcW w:w="3402" w:type="dxa"/>
          </w:tcPr>
          <w:p w:rsidR="00296665" w:rsidRPr="00502449" w:rsidRDefault="00F07CDC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38" w:type="dxa"/>
            <w:gridSpan w:val="7"/>
            <w:tcBorders>
              <w:bottom w:val="single" w:sz="6" w:space="0" w:color="auto"/>
            </w:tcBorders>
          </w:tcPr>
          <w:p w:rsidR="00296665" w:rsidRPr="003D3672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502449" w:rsidTr="003D3672">
        <w:tc>
          <w:tcPr>
            <w:tcW w:w="3402" w:type="dxa"/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D10D8" w:rsidRPr="006D10D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D10D8"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="006D10D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D10D8" w:rsidRPr="006D10D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D10D8" w:rsidRPr="003D367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="006D10D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FD24FD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</w:t>
            </w:r>
            <w:r w:rsidR="00A138E0"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9,290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8,983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AB0D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D15">
              <w:rPr>
                <w:rFonts w:asciiTheme="majorBidi" w:hAnsiTheme="majorBidi" w:cstheme="majorBidi"/>
                <w:sz w:val="26"/>
                <w:szCs w:val="26"/>
              </w:rPr>
              <w:t>3,601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2,269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3D3672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(369)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A138E0" w:rsidRPr="00502449" w:rsidRDefault="00AB0D15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D15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AB0D15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D15">
              <w:rPr>
                <w:rFonts w:asciiTheme="majorBidi" w:hAnsiTheme="majorBidi" w:cstheme="majorBidi"/>
                <w:sz w:val="26"/>
                <w:szCs w:val="26"/>
              </w:rPr>
              <w:t>(119)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(148)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8,464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7,882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AB0D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3,401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1,998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(3,247)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(2,647)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AB0D1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B0D15">
              <w:rPr>
                <w:rFonts w:asciiTheme="majorBidi" w:hAnsiTheme="majorBidi" w:cstheme="majorBidi"/>
                <w:sz w:val="26"/>
                <w:szCs w:val="26"/>
              </w:rPr>
              <w:t>1,138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(764)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B045F4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5,217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5,235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AB0D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D15">
              <w:rPr>
                <w:rFonts w:asciiTheme="majorBidi" w:hAnsiTheme="majorBidi" w:cstheme="majorBidi"/>
                <w:sz w:val="26"/>
                <w:szCs w:val="26"/>
              </w:rPr>
              <w:t>2,263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:rsidR="004540CD" w:rsidRDefault="005F652E" w:rsidP="00EE172E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</w:p>
    <w:p w:rsidR="00AF4798" w:rsidRPr="003D3672" w:rsidRDefault="00AF4798" w:rsidP="000813DE">
      <w:pPr>
        <w:tabs>
          <w:tab w:val="left" w:pos="284"/>
          <w:tab w:val="left" w:pos="709"/>
          <w:tab w:val="left" w:pos="851"/>
          <w:tab w:val="left" w:pos="1134"/>
        </w:tabs>
        <w:spacing w:line="340" w:lineRule="exact"/>
        <w:ind w:left="289" w:firstLine="562"/>
        <w:jc w:val="thaiDistribute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0D8" w:rsidRPr="006D10D8">
        <w:rPr>
          <w:rFonts w:ascii="Angsana New" w:hAnsi="Angsana New"/>
          <w:sz w:val="32"/>
          <w:szCs w:val="32"/>
        </w:rPr>
        <w:t xml:space="preserve">30 </w:t>
      </w:r>
      <w:r w:rsidR="006D10D8" w:rsidRPr="003D3672">
        <w:rPr>
          <w:rFonts w:ascii="Angsana New" w:hAnsi="Angsana New"/>
          <w:sz w:val="32"/>
          <w:szCs w:val="32"/>
          <w:cs/>
        </w:rPr>
        <w:t>มิถุนายน</w:t>
      </w:r>
      <w:r w:rsidR="006D10D8">
        <w:rPr>
          <w:rFonts w:ascii="Angsana New" w:hAnsi="Angsana New"/>
          <w:sz w:val="32"/>
          <w:szCs w:val="32"/>
        </w:rPr>
        <w:t xml:space="preserve"> </w:t>
      </w:r>
      <w:r w:rsidRPr="004949D4">
        <w:rPr>
          <w:rFonts w:ascii="Angsana New" w:hAnsi="Angsana New"/>
          <w:sz w:val="32"/>
          <w:szCs w:val="32"/>
        </w:rPr>
        <w:t xml:space="preserve">2562 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D3672">
        <w:rPr>
          <w:rFonts w:ascii="Angsana New" w:hAnsi="Angsana New"/>
          <w:sz w:val="32"/>
          <w:szCs w:val="32"/>
          <w:cs/>
        </w:rPr>
        <w:t>มีหนี้สินตามสัญญาเช่าซื้อ ซึ่งเป็นสัญญาเช่าซื้อรถยนต์กับบริษัทลิสซิ่งในประเทศ</w:t>
      </w:r>
      <w:r w:rsidR="00093F84">
        <w:rPr>
          <w:rFonts w:ascii="Angsana New" w:hAnsi="Angsana New" w:hint="cs"/>
          <w:sz w:val="32"/>
          <w:szCs w:val="32"/>
          <w:cs/>
        </w:rPr>
        <w:t>ห้า</w:t>
      </w:r>
      <w:r w:rsidRPr="003D3672">
        <w:rPr>
          <w:rFonts w:ascii="Angsana New" w:hAnsi="Angsana New"/>
          <w:sz w:val="32"/>
          <w:szCs w:val="32"/>
          <w:cs/>
        </w:rPr>
        <w:t>แห่ง จำนวน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="00093F84">
        <w:rPr>
          <w:rFonts w:ascii="Angsana New" w:hAnsi="Angsana New"/>
          <w:sz w:val="32"/>
          <w:szCs w:val="32"/>
        </w:rPr>
        <w:t>9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สัญญา </w:t>
      </w:r>
      <w:r w:rsidRPr="003D3672">
        <w:rPr>
          <w:rFonts w:ascii="Angsana New" w:hAnsi="Angsana New" w:hint="cs"/>
          <w:sz w:val="32"/>
          <w:szCs w:val="32"/>
          <w:cs/>
        </w:rPr>
        <w:t xml:space="preserve">มูลค่าตามสัญญารวม </w:t>
      </w:r>
      <w:r w:rsidR="00093F84">
        <w:rPr>
          <w:rFonts w:ascii="Angsana New" w:hAnsi="Angsana New"/>
          <w:sz w:val="32"/>
          <w:szCs w:val="32"/>
        </w:rPr>
        <w:t>9.58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36 </w:t>
      </w:r>
      <w:r w:rsidRPr="003D3672">
        <w:rPr>
          <w:rFonts w:ascii="Angsana New" w:hAnsi="Angsana New"/>
          <w:sz w:val="32"/>
          <w:szCs w:val="32"/>
        </w:rPr>
        <w:t>-</w:t>
      </w:r>
      <w:r w:rsidRPr="003D3672">
        <w:rPr>
          <w:rFonts w:ascii="Angsana New" w:hAnsi="Angsana New" w:hint="cs"/>
          <w:sz w:val="32"/>
          <w:szCs w:val="32"/>
        </w:rPr>
        <w:t xml:space="preserve"> </w:t>
      </w:r>
      <w:r w:rsidR="00093F84">
        <w:rPr>
          <w:rFonts w:ascii="Angsana New" w:hAnsi="Angsana New"/>
          <w:sz w:val="32"/>
          <w:szCs w:val="32"/>
        </w:rPr>
        <w:t>60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="00093F84">
        <w:rPr>
          <w:rFonts w:ascii="Angsana New" w:hAnsi="Angsana New"/>
          <w:sz w:val="32"/>
          <w:szCs w:val="32"/>
        </w:rPr>
        <w:t>17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Pr="004949D4"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Pr="004949D4">
        <w:rPr>
          <w:rFonts w:ascii="Angsana New" w:hAnsi="Angsana New"/>
          <w:sz w:val="32"/>
          <w:szCs w:val="32"/>
        </w:rPr>
        <w:t>4</w:t>
      </w:r>
      <w:r w:rsidRPr="003D3672">
        <w:rPr>
          <w:rFonts w:ascii="Angsana New" w:hAnsi="Angsana New"/>
          <w:sz w:val="32"/>
          <w:szCs w:val="32"/>
        </w:rPr>
        <w:t>.</w:t>
      </w:r>
      <w:r w:rsidRPr="004949D4">
        <w:rPr>
          <w:rFonts w:ascii="Angsana New" w:hAnsi="Angsana New"/>
          <w:sz w:val="32"/>
          <w:szCs w:val="32"/>
        </w:rPr>
        <w:t xml:space="preserve">87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42 </w:t>
      </w:r>
      <w:r w:rsidRPr="003D367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4949D4">
        <w:rPr>
          <w:rFonts w:ascii="Angsana New" w:hAnsi="Angsana New"/>
          <w:sz w:val="32"/>
          <w:szCs w:val="32"/>
        </w:rPr>
        <w:t xml:space="preserve">13 </w:t>
      </w:r>
      <w:r w:rsidRPr="003D3672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EE172E" w:rsidRPr="00F15A82" w:rsidRDefault="00EE172E" w:rsidP="00EE172E">
      <w:pPr>
        <w:tabs>
          <w:tab w:val="left" w:pos="284"/>
          <w:tab w:val="left" w:pos="709"/>
          <w:tab w:val="left" w:pos="851"/>
          <w:tab w:val="left" w:pos="1134"/>
        </w:tabs>
        <w:spacing w:line="34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F15A82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Pr="00F15A82">
        <w:rPr>
          <w:rFonts w:ascii="Angsana New" w:hAnsi="Angsana New" w:hint="cs"/>
          <w:sz w:val="32"/>
          <w:szCs w:val="32"/>
          <w:cs/>
        </w:rPr>
        <w:t>สาม</w:t>
      </w:r>
      <w:r w:rsidRPr="00F15A82">
        <w:rPr>
          <w:rFonts w:ascii="Angsana New" w:hAnsi="Angsana New"/>
          <w:sz w:val="32"/>
          <w:szCs w:val="32"/>
          <w:cs/>
        </w:rPr>
        <w:t>แห่ง จำนวน</w:t>
      </w:r>
      <w:r>
        <w:rPr>
          <w:rFonts w:ascii="Angsana New" w:hAnsi="Angsana New"/>
          <w:sz w:val="32"/>
          <w:szCs w:val="32"/>
        </w:rPr>
        <w:t xml:space="preserve"> 7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สัญญา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</w:rPr>
        <w:t>61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ล้านบาท ระยะเวลา</w:t>
      </w:r>
      <w:r w:rsidRPr="00F15A82">
        <w:rPr>
          <w:rFonts w:ascii="Angsana New" w:hAnsi="Angsana New" w:hint="cs"/>
          <w:sz w:val="32"/>
          <w:szCs w:val="32"/>
          <w:cs/>
        </w:rPr>
        <w:t xml:space="preserve">ผ่อนชำระ </w:t>
      </w:r>
      <w:r w:rsidRPr="005A6F48">
        <w:rPr>
          <w:rFonts w:ascii="Angsana New" w:hAnsi="Angsana New"/>
          <w:sz w:val="32"/>
          <w:szCs w:val="32"/>
        </w:rPr>
        <w:t xml:space="preserve">36 </w:t>
      </w:r>
      <w:r w:rsidRPr="005A6F48">
        <w:rPr>
          <w:rFonts w:ascii="Angsana New" w:hAnsi="Angsana New"/>
          <w:sz w:val="32"/>
          <w:szCs w:val="32"/>
          <w:cs/>
        </w:rPr>
        <w:t>-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5A6F48">
        <w:rPr>
          <w:rFonts w:ascii="Angsana New" w:hAnsi="Angsana New"/>
          <w:sz w:val="32"/>
          <w:szCs w:val="32"/>
        </w:rPr>
        <w:t xml:space="preserve">48 </w:t>
      </w:r>
      <w:r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>14</w:t>
      </w:r>
      <w:r w:rsidRPr="005A6F48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Pr="005A6F48">
        <w:rPr>
          <w:rFonts w:ascii="Angsana New" w:hAnsi="Angsana New"/>
          <w:sz w:val="32"/>
          <w:szCs w:val="32"/>
        </w:rPr>
        <w:t>3</w:t>
      </w:r>
      <w:r w:rsidRPr="005A6F48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Pr="005A6F48">
        <w:rPr>
          <w:rFonts w:ascii="Angsana New" w:hAnsi="Angsana New"/>
          <w:sz w:val="32"/>
          <w:szCs w:val="32"/>
        </w:rPr>
        <w:t>4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87 </w:t>
      </w:r>
      <w:r w:rsidRPr="00F15A8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5A6F48">
        <w:rPr>
          <w:rFonts w:ascii="Angsana New" w:hAnsi="Angsana New"/>
          <w:sz w:val="32"/>
          <w:szCs w:val="32"/>
        </w:rPr>
        <w:t xml:space="preserve">42 </w:t>
      </w:r>
      <w:r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13 </w:t>
      </w:r>
      <w:r w:rsidRPr="00F15A82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2D6346" w:rsidRDefault="00AF4798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17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3D3672" w:rsidRDefault="00600EF0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75"/>
        <w:gridCol w:w="142"/>
        <w:gridCol w:w="1560"/>
        <w:gridCol w:w="130"/>
        <w:gridCol w:w="1598"/>
      </w:tblGrid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F25574" w:rsidRPr="006D10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25574" w:rsidRPr="003D367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25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6" w:space="0" w:color="auto"/>
            </w:tcBorders>
          </w:tcPr>
          <w:p w:rsidR="00B6669D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AF4798" w:rsidRPr="000F40E5" w:rsidRDefault="004B0C25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32,276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36,241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F4798" w:rsidRPr="000F40E5" w:rsidRDefault="004B0C25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37,650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47,643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4B0C25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69,926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83,884</w:t>
            </w:r>
          </w:p>
        </w:tc>
      </w:tr>
    </w:tbl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25A5C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3D367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="00CA1569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3D3672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1B7572" w:rsidRPr="00AF76E4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3D3672">
        <w:rPr>
          <w:rFonts w:asciiTheme="majorBidi" w:hAnsiTheme="majorBidi" w:hint="cs"/>
          <w:sz w:val="32"/>
          <w:szCs w:val="32"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3D3672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3D3672">
        <w:rPr>
          <w:rFonts w:asciiTheme="majorBidi" w:hAnsiTheme="majorBidi" w:hint="cs"/>
          <w:sz w:val="32"/>
          <w:szCs w:val="32"/>
          <w:cs/>
        </w:rPr>
        <w:t>ในโครงการติดตั้งหลังคาโซลา</w:t>
      </w:r>
      <w:r w:rsidR="00FD24FD" w:rsidRPr="003D3672">
        <w:rPr>
          <w:rFonts w:asciiTheme="majorBidi" w:hAnsiTheme="majorBidi" w:hint="cs"/>
          <w:sz w:val="32"/>
          <w:szCs w:val="32"/>
          <w:cs/>
        </w:rPr>
        <w:t>ร์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เซลล์ </w:t>
      </w:r>
      <w:r w:rsidRPr="003D3672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3D3672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3D3672">
        <w:rPr>
          <w:rFonts w:asciiTheme="majorBidi" w:hAnsiTheme="majorBidi"/>
          <w:sz w:val="32"/>
          <w:szCs w:val="32"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3D367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3D3672">
        <w:rPr>
          <w:rFonts w:asciiTheme="majorBidi" w:hAnsiTheme="majorBidi" w:hint="cs"/>
          <w:sz w:val="32"/>
          <w:szCs w:val="32"/>
          <w:cs/>
        </w:rPr>
        <w:t>ต้น</w:t>
      </w:r>
      <w:r w:rsidRPr="003D3672">
        <w:rPr>
          <w:rFonts w:asciiTheme="majorBidi" w:hAnsiTheme="majorBidi"/>
          <w:sz w:val="32"/>
          <w:szCs w:val="32"/>
          <w:cs/>
        </w:rPr>
        <w:t>เดือน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3D3672">
        <w:rPr>
          <w:rFonts w:asciiTheme="majorBidi" w:hAnsiTheme="majorBidi"/>
          <w:sz w:val="32"/>
          <w:szCs w:val="32"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3D3672">
        <w:rPr>
          <w:rFonts w:asciiTheme="majorBidi" w:hAnsiTheme="majorBidi"/>
          <w:sz w:val="32"/>
          <w:szCs w:val="32"/>
          <w:cs/>
        </w:rPr>
        <w:t xml:space="preserve"> งวด </w:t>
      </w:r>
      <w:r w:rsidRPr="003D3672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CA1569">
        <w:rPr>
          <w:rFonts w:asciiTheme="majorBidi" w:hAnsiTheme="majorBidi" w:cstheme="majorBidi" w:hint="cs"/>
          <w:sz w:val="32"/>
          <w:szCs w:val="32"/>
          <w:cs/>
        </w:rPr>
        <w:t>กับธนาคารดังกล่าว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</w:r>
      <w:r w:rsidR="00D840C5">
        <w:rPr>
          <w:rFonts w:asciiTheme="majorBidi" w:hAnsiTheme="majorBidi" w:cstheme="majorBidi" w:hint="cs"/>
          <w:sz w:val="32"/>
          <w:szCs w:val="32"/>
          <w:cs/>
        </w:rPr>
        <w:t>บรรษัท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ประกันสินเชื่ออุตสาหกรรมขนาดย่อม</w:t>
      </w:r>
      <w:r w:rsidR="00D840C5">
        <w:rPr>
          <w:rFonts w:asciiTheme="majorBidi" w:hAnsiTheme="majorBidi" w:cstheme="majorBidi"/>
          <w:sz w:val="32"/>
          <w:szCs w:val="32"/>
        </w:rPr>
        <w:t xml:space="preserve"> </w:t>
      </w:r>
      <w:r w:rsidR="00D840C5">
        <w:rPr>
          <w:rFonts w:asciiTheme="majorBidi" w:hAnsiTheme="majorBidi" w:cstheme="majorBidi" w:hint="cs"/>
          <w:sz w:val="32"/>
          <w:szCs w:val="32"/>
          <w:cs/>
        </w:rPr>
        <w:t>(บยส.)</w:t>
      </w:r>
    </w:p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83771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3D367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โซลาร์ พีพีเอ็ม จำกัด </w:t>
      </w:r>
    </w:p>
    <w:p w:rsidR="001B7572" w:rsidRDefault="001B7572" w:rsidP="00AF76E4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3D3672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8B6288"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3D367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3D3672">
        <w:rPr>
          <w:rFonts w:asciiTheme="majorBidi" w:hAnsiTheme="majorBidi" w:hint="cs"/>
          <w:sz w:val="32"/>
          <w:szCs w:val="32"/>
          <w:cs/>
        </w:rPr>
        <w:t>ต้น</w:t>
      </w:r>
      <w:r w:rsidRPr="003D3672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3D3672">
        <w:rPr>
          <w:rFonts w:asciiTheme="majorBidi" w:hAnsiTheme="majorBidi"/>
          <w:sz w:val="32"/>
          <w:szCs w:val="32"/>
        </w:rPr>
        <w:t xml:space="preserve">) </w:t>
      </w:r>
      <w:r w:rsidRPr="003D3672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3D3672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9809B3" w:rsidRPr="007207CA" w:rsidRDefault="009809B3" w:rsidP="00AF76E4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1B75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4E55" w:rsidRPr="00C92344">
        <w:rPr>
          <w:rFonts w:asciiTheme="majorBidi" w:hAnsiTheme="majorBidi" w:cstheme="majorBidi"/>
          <w:sz w:val="32"/>
          <w:szCs w:val="32"/>
        </w:rPr>
        <w:t>3</w:t>
      </w:r>
      <w:r w:rsidR="00A04E55">
        <w:rPr>
          <w:rFonts w:asciiTheme="majorBidi" w:hAnsiTheme="majorBidi" w:cstheme="majorBidi"/>
          <w:sz w:val="32"/>
          <w:szCs w:val="32"/>
        </w:rPr>
        <w:t>0</w:t>
      </w:r>
      <w:r w:rsidR="00A04E55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04E55" w:rsidRPr="003D3672">
        <w:rPr>
          <w:rFonts w:asciiTheme="majorBidi" w:hAnsiTheme="majorBidi" w:hint="cs"/>
          <w:sz w:val="32"/>
          <w:szCs w:val="32"/>
          <w:cs/>
        </w:rPr>
        <w:t>มิถุนายน</w:t>
      </w:r>
      <w:r w:rsidR="00A04E55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F76E4">
        <w:rPr>
          <w:rFonts w:asciiTheme="majorBidi" w:hAnsiTheme="majorBidi"/>
          <w:sz w:val="32"/>
          <w:szCs w:val="32"/>
        </w:rPr>
        <w:t>2562</w:t>
      </w:r>
      <w:r w:rsidRPr="003D3672">
        <w:rPr>
          <w:rFonts w:asciiTheme="majorBidi" w:hAnsiTheme="majorBidi"/>
          <w:sz w:val="32"/>
          <w:szCs w:val="32"/>
          <w:cs/>
        </w:rPr>
        <w:t xml:space="preserve"> บริษัทย่อยเบิกเงินกู้จำนวน </w:t>
      </w:r>
      <w:r w:rsidRPr="003474CD">
        <w:rPr>
          <w:rFonts w:asciiTheme="majorBidi" w:hAnsiTheme="majorBidi" w:cstheme="majorBidi"/>
          <w:sz w:val="32"/>
          <w:szCs w:val="32"/>
        </w:rPr>
        <w:t>63</w:t>
      </w:r>
      <w:r w:rsidRPr="003D3672">
        <w:rPr>
          <w:rFonts w:asciiTheme="majorBidi" w:hAnsiTheme="majorBidi"/>
          <w:sz w:val="32"/>
          <w:szCs w:val="32"/>
        </w:rPr>
        <w:t>.</w:t>
      </w:r>
      <w:r w:rsidRPr="003474CD">
        <w:rPr>
          <w:rFonts w:asciiTheme="majorBidi" w:hAnsiTheme="majorBidi" w:cstheme="majorBidi"/>
          <w:sz w:val="32"/>
          <w:szCs w:val="32"/>
        </w:rPr>
        <w:t>72</w:t>
      </w:r>
      <w:r w:rsidRPr="003D3672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:rsidR="00A4226C" w:rsidRDefault="00A4226C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4798" w:rsidRPr="00FD41F7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AF4798" w:rsidRPr="007F51BF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3D3672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4C8F" w:rsidRPr="002E2763" w:rsidTr="00221132">
        <w:trPr>
          <w:cantSplit/>
        </w:trPr>
        <w:tc>
          <w:tcPr>
            <w:tcW w:w="3969" w:type="dxa"/>
          </w:tcPr>
          <w:p w:rsidR="00144C8F" w:rsidRPr="002E2763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762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144C8F" w:rsidRPr="002E2763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762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144C8F" w:rsidRPr="002E2763" w:rsidRDefault="00144C8F" w:rsidP="00144C8F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44C8F" w:rsidRPr="002E2763" w:rsidTr="00AF4798">
        <w:trPr>
          <w:cantSplit/>
        </w:trPr>
        <w:tc>
          <w:tcPr>
            <w:tcW w:w="3969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7" w:type="dxa"/>
          </w:tcPr>
          <w:p w:rsidR="00144C8F" w:rsidRPr="002E2763" w:rsidRDefault="00144C8F" w:rsidP="00144C8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6,541</w:t>
            </w:r>
          </w:p>
        </w:tc>
        <w:tc>
          <w:tcPr>
            <w:tcW w:w="134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  <w:tc>
          <w:tcPr>
            <w:tcW w:w="138" w:type="dxa"/>
          </w:tcPr>
          <w:p w:rsidR="00144C8F" w:rsidRPr="002E2763" w:rsidRDefault="00144C8F" w:rsidP="00144C8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5,762</w:t>
            </w:r>
          </w:p>
        </w:tc>
      </w:tr>
      <w:tr w:rsidR="00144C8F" w:rsidRPr="002E2763" w:rsidTr="00AF4798">
        <w:trPr>
          <w:cantSplit/>
        </w:trPr>
        <w:tc>
          <w:tcPr>
            <w:tcW w:w="3969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</w:tcPr>
          <w:p w:rsidR="00144C8F" w:rsidRPr="002E2763" w:rsidRDefault="004B0C25" w:rsidP="00144C8F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137" w:type="dxa"/>
          </w:tcPr>
          <w:p w:rsidR="00144C8F" w:rsidRPr="002E2763" w:rsidRDefault="00144C8F" w:rsidP="00144C8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144C8F" w:rsidRPr="002E2763" w:rsidRDefault="00144C8F" w:rsidP="00144C8F">
            <w:pPr>
              <w:tabs>
                <w:tab w:val="clear" w:pos="22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1,356</w:t>
            </w:r>
          </w:p>
        </w:tc>
        <w:tc>
          <w:tcPr>
            <w:tcW w:w="134" w:type="dxa"/>
          </w:tcPr>
          <w:p w:rsidR="00144C8F" w:rsidRPr="003D3672" w:rsidRDefault="00144C8F" w:rsidP="00144C8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144C8F" w:rsidRPr="002E2763" w:rsidRDefault="005111B7" w:rsidP="00144C8F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1B7">
              <w:rPr>
                <w:rFonts w:ascii="Angsana New" w:hAnsi="Angsana New"/>
                <w:sz w:val="24"/>
                <w:szCs w:val="24"/>
              </w:rPr>
              <w:t>646</w:t>
            </w:r>
          </w:p>
        </w:tc>
        <w:tc>
          <w:tcPr>
            <w:tcW w:w="138" w:type="dxa"/>
          </w:tcPr>
          <w:p w:rsidR="00144C8F" w:rsidRPr="002E2763" w:rsidRDefault="00144C8F" w:rsidP="00144C8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144C8F" w:rsidRPr="002E2763" w:rsidRDefault="00144C8F" w:rsidP="00144C8F">
            <w:pPr>
              <w:tabs>
                <w:tab w:val="clear" w:pos="22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</w:t>
            </w:r>
          </w:p>
        </w:tc>
      </w:tr>
      <w:tr w:rsidR="00144C8F" w:rsidRPr="002E2763" w:rsidTr="00AF4798">
        <w:trPr>
          <w:cantSplit/>
        </w:trPr>
        <w:tc>
          <w:tcPr>
            <w:tcW w:w="3969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144C8F" w:rsidRPr="002E2763" w:rsidRDefault="004B0C25" w:rsidP="00144C8F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144C8F" w:rsidRPr="002E2763" w:rsidRDefault="00144C8F" w:rsidP="00144C8F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144C8F" w:rsidRPr="002E2763" w:rsidRDefault="00144C8F" w:rsidP="00144C8F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(567)</w:t>
            </w:r>
          </w:p>
        </w:tc>
        <w:tc>
          <w:tcPr>
            <w:tcW w:w="134" w:type="dxa"/>
          </w:tcPr>
          <w:p w:rsidR="00144C8F" w:rsidRPr="003D3672" w:rsidRDefault="00144C8F" w:rsidP="00144C8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144C8F" w:rsidRPr="002E2763" w:rsidRDefault="005E112E" w:rsidP="00144C8F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44C8F" w:rsidRPr="002E2763" w:rsidRDefault="00144C8F" w:rsidP="00144C8F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144C8F" w:rsidRPr="002E2763" w:rsidRDefault="00144C8F" w:rsidP="00144C8F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(342)</w:t>
            </w:r>
          </w:p>
        </w:tc>
      </w:tr>
      <w:tr w:rsidR="00600377" w:rsidRPr="002E2763" w:rsidTr="00AF4798">
        <w:trPr>
          <w:cantSplit/>
        </w:trPr>
        <w:tc>
          <w:tcPr>
            <w:tcW w:w="3969" w:type="dxa"/>
          </w:tcPr>
          <w:p w:rsidR="00600377" w:rsidRPr="003D3672" w:rsidRDefault="00600377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</w:tcPr>
          <w:p w:rsidR="00600377" w:rsidRPr="002E2763" w:rsidRDefault="00600377" w:rsidP="00144C8F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600377" w:rsidRPr="002E2763" w:rsidRDefault="00600377" w:rsidP="00144C8F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600377" w:rsidRDefault="00600377" w:rsidP="00144C8F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600377" w:rsidRPr="003D3672" w:rsidRDefault="00600377" w:rsidP="00144C8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600377" w:rsidRPr="002E2763" w:rsidRDefault="00600377" w:rsidP="00144C8F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600377" w:rsidRPr="002E2763" w:rsidRDefault="00600377" w:rsidP="00144C8F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600377" w:rsidRDefault="00600377" w:rsidP="00144C8F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0C25" w:rsidRPr="002E2763" w:rsidTr="00AF4798">
        <w:trPr>
          <w:cantSplit/>
        </w:trPr>
        <w:tc>
          <w:tcPr>
            <w:tcW w:w="3969" w:type="dxa"/>
          </w:tcPr>
          <w:p w:rsidR="004B0C25" w:rsidRPr="00600377" w:rsidRDefault="004B0C25" w:rsidP="004B0C25">
            <w:pPr>
              <w:pStyle w:val="ListParagraph"/>
              <w:numPr>
                <w:ilvl w:val="0"/>
                <w:numId w:val="20"/>
              </w:num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:rsidR="004B0C25" w:rsidRPr="002E2763" w:rsidRDefault="004B0C25" w:rsidP="004B0C25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2,048</w:t>
            </w:r>
          </w:p>
        </w:tc>
        <w:tc>
          <w:tcPr>
            <w:tcW w:w="137" w:type="dxa"/>
          </w:tcPr>
          <w:p w:rsidR="004B0C25" w:rsidRPr="002E2763" w:rsidRDefault="004B0C25" w:rsidP="004B0C25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4B0C25" w:rsidRPr="002E2763" w:rsidRDefault="004B0C25" w:rsidP="004B0C2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4B0C25" w:rsidRPr="003D3672" w:rsidRDefault="004B0C25" w:rsidP="004B0C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4B0C25" w:rsidRPr="002E2763" w:rsidRDefault="004B0C25" w:rsidP="004B0C2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112E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8" w:type="dxa"/>
          </w:tcPr>
          <w:p w:rsidR="004B0C25" w:rsidRPr="002E2763" w:rsidRDefault="004B0C25" w:rsidP="004B0C25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4B0C25" w:rsidRDefault="004B0C25" w:rsidP="004B0C25">
            <w:pPr>
              <w:tabs>
                <w:tab w:val="clear" w:pos="680"/>
                <w:tab w:val="clear" w:pos="907"/>
                <w:tab w:val="left" w:pos="728"/>
              </w:tabs>
              <w:spacing w:line="280" w:lineRule="exact"/>
              <w:ind w:left="-227" w:right="18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4B0C25" w:rsidRPr="002E2763" w:rsidTr="00221132">
        <w:trPr>
          <w:cantSplit/>
        </w:trPr>
        <w:tc>
          <w:tcPr>
            <w:tcW w:w="3969" w:type="dxa"/>
          </w:tcPr>
          <w:p w:rsidR="004B0C25" w:rsidRPr="003D3672" w:rsidRDefault="004B0C25" w:rsidP="004B0C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4B0C25" w:rsidRPr="002E2763" w:rsidRDefault="004B0C25" w:rsidP="004B0C25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10,230</w:t>
            </w:r>
          </w:p>
        </w:tc>
        <w:tc>
          <w:tcPr>
            <w:tcW w:w="137" w:type="dxa"/>
          </w:tcPr>
          <w:p w:rsidR="004B0C25" w:rsidRPr="002E2763" w:rsidRDefault="004B0C25" w:rsidP="004B0C25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4B0C25" w:rsidRPr="002E2763" w:rsidRDefault="004B0C25" w:rsidP="004B0C2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4" w:type="dxa"/>
          </w:tcPr>
          <w:p w:rsidR="004B0C25" w:rsidRPr="003D3672" w:rsidRDefault="004B0C25" w:rsidP="004B0C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4B0C25" w:rsidRPr="002E2763" w:rsidRDefault="004B0C25" w:rsidP="004B0C2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112E">
              <w:rPr>
                <w:rFonts w:ascii="Angsana New" w:hAnsi="Angsana New"/>
                <w:sz w:val="24"/>
                <w:szCs w:val="24"/>
              </w:rPr>
              <w:t>9,003</w:t>
            </w:r>
          </w:p>
        </w:tc>
        <w:tc>
          <w:tcPr>
            <w:tcW w:w="138" w:type="dxa"/>
          </w:tcPr>
          <w:p w:rsidR="004B0C25" w:rsidRPr="002E2763" w:rsidRDefault="004B0C25" w:rsidP="004B0C25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4B0C25" w:rsidRPr="002E2763" w:rsidRDefault="004B0C25" w:rsidP="004B0C2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</w:tbl>
    <w:p w:rsidR="00B02B96" w:rsidRDefault="00B02B96" w:rsidP="00436AC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F4798" w:rsidRDefault="00AF4798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5"/>
        <w:gridCol w:w="142"/>
        <w:gridCol w:w="1276"/>
        <w:gridCol w:w="142"/>
        <w:gridCol w:w="1275"/>
        <w:gridCol w:w="143"/>
        <w:gridCol w:w="1275"/>
      </w:tblGrid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4A3A68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901E7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DA5793" w:rsidRPr="005F0B8C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DA5793" w:rsidRPr="005F0B8C" w:rsidRDefault="00DA5793" w:rsidP="00901E7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:rsidR="00DA5793" w:rsidRPr="005F0B8C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3D3672" w:rsidRDefault="00DA5793" w:rsidP="00DA5793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DA5793" w:rsidRPr="005F0B8C" w:rsidRDefault="00DA5793" w:rsidP="00DA57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dxa"/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E112E" w:rsidRPr="005F0B8C" w:rsidTr="00D840C5">
        <w:trPr>
          <w:cantSplit/>
        </w:trPr>
        <w:tc>
          <w:tcPr>
            <w:tcW w:w="2778" w:type="dxa"/>
          </w:tcPr>
          <w:p w:rsidR="005E112E" w:rsidRPr="003D3672" w:rsidRDefault="005E112E" w:rsidP="005E112E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E112E" w:rsidRDefault="004B0C25" w:rsidP="004B0C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42" w:type="dxa"/>
          </w:tcPr>
          <w:p w:rsidR="005E112E" w:rsidRPr="005F0B8C" w:rsidRDefault="005E112E" w:rsidP="005E11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E112E" w:rsidRPr="005F0B8C" w:rsidRDefault="005E112E" w:rsidP="005E112E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2" w:type="dxa"/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E112E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43" w:type="dxa"/>
          </w:tcPr>
          <w:p w:rsidR="005E112E" w:rsidRPr="005F0B8C" w:rsidRDefault="005E112E" w:rsidP="005E11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E112E" w:rsidRPr="005F0B8C" w:rsidRDefault="005E112E" w:rsidP="005E112E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5E112E" w:rsidRPr="005F0B8C" w:rsidTr="00600377">
        <w:trPr>
          <w:cantSplit/>
        </w:trPr>
        <w:tc>
          <w:tcPr>
            <w:tcW w:w="2778" w:type="dxa"/>
          </w:tcPr>
          <w:p w:rsidR="005E112E" w:rsidRPr="005F0B8C" w:rsidRDefault="005E112E" w:rsidP="005E112E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5E112E" w:rsidRPr="005F0B8C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42" w:type="dxa"/>
          </w:tcPr>
          <w:p w:rsidR="005E112E" w:rsidRPr="005F0B8C" w:rsidRDefault="005E112E" w:rsidP="005E112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:rsidR="005E112E" w:rsidRPr="003D3672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5E112E" w:rsidRPr="005F0B8C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3" w:type="dxa"/>
          </w:tcPr>
          <w:p w:rsidR="005E112E" w:rsidRPr="005F0B8C" w:rsidRDefault="005E112E" w:rsidP="005E112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</w:tr>
      <w:tr w:rsidR="005E112E" w:rsidRPr="005F0B8C" w:rsidTr="003D3672">
        <w:trPr>
          <w:cantSplit/>
        </w:trPr>
        <w:tc>
          <w:tcPr>
            <w:tcW w:w="2778" w:type="dxa"/>
          </w:tcPr>
          <w:p w:rsidR="005E112E" w:rsidRPr="005F0B8C" w:rsidRDefault="005E112E" w:rsidP="005E112E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E112E" w:rsidRPr="003D3672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2" w:type="dxa"/>
          </w:tcPr>
          <w:p w:rsidR="005E112E" w:rsidRPr="005F0B8C" w:rsidRDefault="005E112E" w:rsidP="005E112E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:rsidR="005E112E" w:rsidRPr="003D3672" w:rsidRDefault="005E112E" w:rsidP="005E112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E112E" w:rsidRPr="005F0B8C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3" w:type="dxa"/>
          </w:tcPr>
          <w:p w:rsidR="005E112E" w:rsidRPr="005F0B8C" w:rsidRDefault="005E112E" w:rsidP="005E112E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5E112E" w:rsidRPr="005F0B8C" w:rsidTr="003D3672">
        <w:trPr>
          <w:cantSplit/>
        </w:trPr>
        <w:tc>
          <w:tcPr>
            <w:tcW w:w="2778" w:type="dxa"/>
          </w:tcPr>
          <w:p w:rsidR="005E112E" w:rsidRPr="003D3672" w:rsidRDefault="00D840C5" w:rsidP="005E112E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E112E"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E112E" w:rsidRPr="005F0B8C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142" w:type="dxa"/>
          </w:tcPr>
          <w:p w:rsidR="005E112E" w:rsidRPr="005F0B8C" w:rsidRDefault="005E112E" w:rsidP="005E112E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2" w:type="dxa"/>
          </w:tcPr>
          <w:p w:rsidR="005E112E" w:rsidRPr="003D3672" w:rsidRDefault="005E112E" w:rsidP="005E112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E112E" w:rsidRPr="005F0B8C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143" w:type="dxa"/>
          </w:tcPr>
          <w:p w:rsidR="005E112E" w:rsidRPr="005F0B8C" w:rsidRDefault="005E112E" w:rsidP="005E112E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</w:tbl>
    <w:p w:rsidR="00DA5793" w:rsidRDefault="00DA5793" w:rsidP="00B02B96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2"/>
        <w:gridCol w:w="1275"/>
        <w:gridCol w:w="142"/>
        <w:gridCol w:w="1276"/>
        <w:gridCol w:w="143"/>
        <w:gridCol w:w="1274"/>
      </w:tblGrid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436036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436036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A5793" w:rsidRPr="00436036" w:rsidTr="003D3672">
        <w:trPr>
          <w:cantSplit/>
          <w:trHeight w:val="405"/>
        </w:trPr>
        <w:tc>
          <w:tcPr>
            <w:tcW w:w="2778" w:type="dxa"/>
          </w:tcPr>
          <w:p w:rsidR="00DA5793" w:rsidRPr="00436036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86372A">
            <w:pPr>
              <w:pStyle w:val="BlockText"/>
              <w:tabs>
                <w:tab w:val="left" w:pos="6804"/>
              </w:tabs>
              <w:spacing w:before="0" w:line="40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DA5793" w:rsidRPr="00436036" w:rsidRDefault="00DA5793" w:rsidP="0086372A">
            <w:pPr>
              <w:spacing w:line="40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DA5793" w:rsidRPr="00436036" w:rsidRDefault="00DA5793" w:rsidP="0086372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DA5793" w:rsidRPr="00436036" w:rsidRDefault="00DA5793" w:rsidP="0086372A">
            <w:pPr>
              <w:pStyle w:val="BlockText"/>
              <w:tabs>
                <w:tab w:val="left" w:pos="6804"/>
              </w:tabs>
              <w:spacing w:before="0" w:line="40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:rsidR="00DA5793" w:rsidRPr="00436036" w:rsidRDefault="00DA5793" w:rsidP="0086372A">
            <w:pPr>
              <w:spacing w:line="40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มิถุนายน</w:t>
            </w:r>
          </w:p>
        </w:tc>
      </w:tr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3D3672" w:rsidRDefault="00DA5793" w:rsidP="00DA5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DA5793" w:rsidRPr="00436036" w:rsidRDefault="00DA5793" w:rsidP="00DA5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dxa"/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DA5793" w:rsidRPr="00436036" w:rsidRDefault="00DA5793" w:rsidP="00DA579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E112E" w:rsidRPr="00436036" w:rsidTr="00D840C5">
        <w:trPr>
          <w:cantSplit/>
        </w:trPr>
        <w:tc>
          <w:tcPr>
            <w:tcW w:w="2778" w:type="dxa"/>
          </w:tcPr>
          <w:p w:rsidR="005E112E" w:rsidRPr="003D3672" w:rsidRDefault="005E112E" w:rsidP="005E112E">
            <w:pPr>
              <w:tabs>
                <w:tab w:val="left" w:pos="284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E112E" w:rsidRDefault="004B0C25" w:rsidP="004B0C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42" w:type="dxa"/>
          </w:tcPr>
          <w:p w:rsidR="005E112E" w:rsidRPr="00436036" w:rsidRDefault="005E112E" w:rsidP="005E11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E112E" w:rsidRPr="005F0B8C" w:rsidRDefault="005E112E" w:rsidP="005E112E">
            <w:pPr>
              <w:tabs>
                <w:tab w:val="clear" w:pos="907"/>
                <w:tab w:val="left" w:pos="851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2" w:type="dxa"/>
          </w:tcPr>
          <w:p w:rsidR="005E112E" w:rsidRPr="00436036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E112E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43" w:type="dxa"/>
          </w:tcPr>
          <w:p w:rsidR="005E112E" w:rsidRPr="00436036" w:rsidRDefault="005E112E" w:rsidP="005E11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5E112E" w:rsidRPr="005F0B8C" w:rsidRDefault="005E112E" w:rsidP="005E112E">
            <w:pPr>
              <w:tabs>
                <w:tab w:val="clear" w:pos="907"/>
                <w:tab w:val="left" w:pos="851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5E112E" w:rsidRPr="00436036" w:rsidTr="005E112E">
        <w:trPr>
          <w:cantSplit/>
        </w:trPr>
        <w:tc>
          <w:tcPr>
            <w:tcW w:w="2778" w:type="dxa"/>
          </w:tcPr>
          <w:p w:rsidR="005E112E" w:rsidRPr="005F0B8C" w:rsidRDefault="005E112E" w:rsidP="005E112E">
            <w:pPr>
              <w:tabs>
                <w:tab w:val="left" w:pos="284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:rsidR="005E112E" w:rsidRPr="00436036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2" w:type="dxa"/>
          </w:tcPr>
          <w:p w:rsidR="005E112E" w:rsidRPr="00436036" w:rsidRDefault="005E112E" w:rsidP="005E112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E112E" w:rsidRPr="00436036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42" w:type="dxa"/>
          </w:tcPr>
          <w:p w:rsidR="005E112E" w:rsidRPr="003D3672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3" w:type="dxa"/>
          </w:tcPr>
          <w:p w:rsidR="005E112E" w:rsidRPr="00436036" w:rsidRDefault="005E112E" w:rsidP="005E112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5E112E" w:rsidRPr="00436036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5E112E" w:rsidRPr="00436036" w:rsidTr="003D3672">
        <w:trPr>
          <w:cantSplit/>
        </w:trPr>
        <w:tc>
          <w:tcPr>
            <w:tcW w:w="2778" w:type="dxa"/>
          </w:tcPr>
          <w:p w:rsidR="005E112E" w:rsidRPr="005F0B8C" w:rsidRDefault="005E112E" w:rsidP="005E112E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E112E" w:rsidRPr="003D3672" w:rsidRDefault="004B0C25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2" w:type="dxa"/>
          </w:tcPr>
          <w:p w:rsidR="005E112E" w:rsidRPr="00436036" w:rsidRDefault="005E112E" w:rsidP="005E112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E112E" w:rsidRPr="00436036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:rsidR="005E112E" w:rsidRPr="003D3672" w:rsidRDefault="005E112E" w:rsidP="005E112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E112E" w:rsidRPr="005F0B8C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43" w:type="dxa"/>
          </w:tcPr>
          <w:p w:rsidR="005E112E" w:rsidRPr="00436036" w:rsidRDefault="005E112E" w:rsidP="005E112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5E112E" w:rsidRPr="00436036" w:rsidRDefault="005E112E" w:rsidP="005E112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D840C5" w:rsidRPr="00436036" w:rsidTr="003D3672">
        <w:trPr>
          <w:cantSplit/>
        </w:trPr>
        <w:tc>
          <w:tcPr>
            <w:tcW w:w="2778" w:type="dxa"/>
          </w:tcPr>
          <w:p w:rsidR="00D840C5" w:rsidRPr="003D3672" w:rsidRDefault="00D840C5" w:rsidP="00D840C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40C5" w:rsidRPr="00436036" w:rsidRDefault="004B0C25" w:rsidP="00D840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  <w:tc>
          <w:tcPr>
            <w:tcW w:w="142" w:type="dxa"/>
          </w:tcPr>
          <w:p w:rsidR="00D840C5" w:rsidRPr="00436036" w:rsidRDefault="00D840C5" w:rsidP="00D840C5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840C5" w:rsidRPr="00436036" w:rsidRDefault="00D840C5" w:rsidP="00D840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:rsidR="00D840C5" w:rsidRPr="003D3672" w:rsidRDefault="00D840C5" w:rsidP="00D840C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40C5" w:rsidRPr="005F0B8C" w:rsidRDefault="00D840C5" w:rsidP="00D840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43" w:type="dxa"/>
          </w:tcPr>
          <w:p w:rsidR="00D840C5" w:rsidRPr="00436036" w:rsidRDefault="00D840C5" w:rsidP="00D840C5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D840C5" w:rsidRPr="00436036" w:rsidRDefault="00D840C5" w:rsidP="00D840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</w:tbl>
    <w:p w:rsidR="00A4226C" w:rsidRPr="003D3672" w:rsidRDefault="00A4226C" w:rsidP="00B02B9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bookmarkStart w:id="4" w:name="_Hlk6493688"/>
      <w:r w:rsidRPr="00730546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3D367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:rsidR="00A4226C" w:rsidRDefault="00A4226C" w:rsidP="00B02B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สำหรับงวด</w:t>
      </w:r>
      <w:r w:rsidR="0086372A" w:rsidRPr="003D3672">
        <w:rPr>
          <w:rFonts w:ascii="Angsana New" w:hAnsi="Angsana New" w:hint="cs"/>
          <w:sz w:val="32"/>
          <w:szCs w:val="32"/>
          <w:cs/>
        </w:rPr>
        <w:t>หก</w:t>
      </w:r>
      <w:r w:rsidRPr="003D36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D3672">
        <w:rPr>
          <w:rFonts w:ascii="Angsana New" w:hAnsi="Angsana New"/>
          <w:sz w:val="32"/>
          <w:szCs w:val="32"/>
        </w:rPr>
        <w:t xml:space="preserve"> </w:t>
      </w:r>
      <w:r w:rsidR="0086372A">
        <w:rPr>
          <w:rFonts w:ascii="Angsana New" w:hAnsi="Angsana New"/>
          <w:sz w:val="32"/>
          <w:szCs w:val="32"/>
        </w:rPr>
        <w:t>30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86372A" w:rsidRPr="003D3672">
        <w:rPr>
          <w:rFonts w:ascii="Angsana New" w:hAnsi="Angsana New" w:hint="cs"/>
          <w:sz w:val="32"/>
          <w:szCs w:val="32"/>
          <w:cs/>
        </w:rPr>
        <w:t>มิถุนายน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3D36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4226C" w:rsidRPr="000B4F0C" w:rsidTr="00A4226C">
        <w:trPr>
          <w:gridAfter w:val="1"/>
          <w:wAfter w:w="9" w:type="dxa"/>
          <w:trHeight w:val="60"/>
        </w:trPr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A4226C" w:rsidRPr="003D3672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4226C" w:rsidRPr="000B4F0C" w:rsidTr="00A4226C">
        <w:trPr>
          <w:trHeight w:val="45"/>
        </w:trPr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A4226C" w:rsidRPr="003D3672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3D3672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7" w:type="dxa"/>
          </w:tcPr>
          <w:p w:rsidR="00A4226C" w:rsidRPr="003D3672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3D3672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436AC3" w:rsidRPr="00A4226C" w:rsidRDefault="00436AC3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E112E" w:rsidRDefault="000061C1" w:rsidP="005843AD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3B7A" w:rsidRPr="003D36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</w:p>
    <w:p w:rsidR="000061C1" w:rsidRDefault="005E112E" w:rsidP="005843AD">
      <w:pPr>
        <w:tabs>
          <w:tab w:val="clear" w:pos="227"/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</w:t>
      </w:r>
    </w:p>
    <w:p w:rsidR="00DB121F" w:rsidRPr="003D3672" w:rsidRDefault="00DB121F" w:rsidP="005843AD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bookmarkEnd w:id="4"/>
    <w:p w:rsidR="00DB121F" w:rsidRPr="003D3672" w:rsidRDefault="00DB121F" w:rsidP="005843AD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Pr="003D3672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DB121F" w:rsidRDefault="00DB121F" w:rsidP="005843AD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3D3672">
        <w:rPr>
          <w:rFonts w:ascii="Angsana New" w:hAnsi="Angsana New" w:hint="cs"/>
          <w:sz w:val="32"/>
          <w:szCs w:val="32"/>
          <w:cs/>
        </w:rPr>
        <w:t>ย</w:t>
      </w:r>
      <w:r w:rsidRPr="003D367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901E79" w:rsidRPr="003D3672">
        <w:rPr>
          <w:rFonts w:ascii="Angsana New" w:hAnsi="Angsana New" w:hint="cs"/>
          <w:sz w:val="32"/>
          <w:szCs w:val="32"/>
          <w:cs/>
        </w:rPr>
        <w:t>หก</w:t>
      </w:r>
      <w:r w:rsidRPr="003D36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901E79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901E79" w:rsidRPr="003D3672">
        <w:rPr>
          <w:rFonts w:ascii="Angsana New" w:hAnsi="Angsana New" w:hint="cs"/>
          <w:sz w:val="32"/>
          <w:szCs w:val="32"/>
          <w:cs/>
        </w:rPr>
        <w:t>มิถุนายน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3D3672">
        <w:rPr>
          <w:rFonts w:ascii="Angsana New" w:hAnsi="Angsana New"/>
          <w:sz w:val="32"/>
          <w:szCs w:val="32"/>
          <w:cs/>
        </w:rPr>
        <w:t xml:space="preserve"> และ</w:t>
      </w:r>
      <w:r w:rsidRPr="003D3672">
        <w:rPr>
          <w:rFonts w:ascii="Angsana New" w:hAnsi="Angsana New"/>
          <w:sz w:val="32"/>
          <w:szCs w:val="32"/>
        </w:rPr>
        <w:t xml:space="preserve">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3D367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34"/>
        <w:gridCol w:w="134"/>
        <w:gridCol w:w="1083"/>
      </w:tblGrid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123"/>
                <w:tab w:val="left" w:pos="567"/>
              </w:tabs>
              <w:spacing w:line="320" w:lineRule="exact"/>
              <w:ind w:left="17" w:hanging="1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3D3672" w:rsidRDefault="00DB121F" w:rsidP="003D3672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421DD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:rsidR="00DB121F" w:rsidRPr="00DB121F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6,986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5,520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F009FB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9FB">
              <w:rPr>
                <w:rFonts w:asciiTheme="majorBidi" w:hAnsiTheme="majorBidi" w:cstheme="majorBidi"/>
                <w:sz w:val="26"/>
                <w:szCs w:val="26"/>
              </w:rPr>
              <w:t>6,986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55581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81C">
              <w:rPr>
                <w:rFonts w:asciiTheme="majorBidi" w:hAnsiTheme="majorBidi" w:cstheme="majorBidi"/>
                <w:sz w:val="26"/>
                <w:szCs w:val="26"/>
              </w:rPr>
              <w:t>5,520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421DD7" w:rsidRDefault="00DB121F" w:rsidP="003D3672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การเปลี่ยนแปลงของผลต่างชั่วคราวที่รับรู้เมื่อ</w:t>
            </w:r>
            <w:r w:rsidR="00421DD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  <w:p w:rsidR="00DB121F" w:rsidRPr="00DB121F" w:rsidRDefault="00421DD7" w:rsidP="003D3672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B121F" w:rsidRPr="003D3672">
              <w:rPr>
                <w:rFonts w:ascii="Angsana New" w:hAnsi="Angsana New"/>
                <w:sz w:val="26"/>
                <w:szCs w:val="26"/>
                <w:cs/>
              </w:rPr>
              <w:t>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:rsidR="00DB121F" w:rsidRPr="00DB121F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(2,109)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DB121F" w:rsidRPr="003D3672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3D3672" w:rsidRDefault="00F009FB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9FB">
              <w:rPr>
                <w:rFonts w:asciiTheme="majorBidi" w:hAnsiTheme="majorBidi" w:cstheme="majorBidi"/>
                <w:sz w:val="26"/>
                <w:szCs w:val="26"/>
              </w:rPr>
              <w:t>(1,6</w:t>
            </w:r>
            <w:r w:rsidR="0055581C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F009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3D3672" w:rsidRDefault="0055581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81C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3D3672" w:rsidRDefault="00DB121F" w:rsidP="003D3672">
            <w:pPr>
              <w:tabs>
                <w:tab w:val="left" w:pos="1130"/>
              </w:tabs>
              <w:spacing w:line="32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4,877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4B0C25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5,508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3D3672" w:rsidRDefault="00F009FB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9FB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3D3672" w:rsidRDefault="0055581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81C">
              <w:rPr>
                <w:rFonts w:asciiTheme="majorBidi" w:hAnsiTheme="majorBidi" w:cstheme="majorBidi"/>
                <w:sz w:val="26"/>
                <w:szCs w:val="26"/>
              </w:rPr>
              <w:t>6,297</w:t>
            </w:r>
          </w:p>
        </w:tc>
      </w:tr>
    </w:tbl>
    <w:p w:rsidR="003D3672" w:rsidRDefault="003D36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D3672" w:rsidRDefault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A3A68" w:rsidRDefault="00DB121F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4A3A68" w:rsidRDefault="004A3A68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 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901E79" w:rsidRPr="003D3672" w:rsidRDefault="00901E79" w:rsidP="00901E79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901E79" w:rsidRPr="003D3672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</w:tr>
      <w:tr w:rsidR="00901E79" w:rsidRPr="0004498D" w:rsidTr="00901E79">
        <w:trPr>
          <w:cantSplit/>
        </w:trPr>
        <w:tc>
          <w:tcPr>
            <w:tcW w:w="4031" w:type="dxa"/>
            <w:gridSpan w:val="2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901E79" w:rsidRPr="006F0C91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11,112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901E79" w:rsidRPr="003D3672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3,288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901E79" w:rsidRPr="0004498D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15,438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17,604</w:t>
            </w:r>
          </w:p>
        </w:tc>
      </w:tr>
      <w:tr w:rsidR="00901E79" w:rsidRPr="0000551A" w:rsidTr="00901E79">
        <w:trPr>
          <w:cantSplit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410,573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901E79" w:rsidRPr="0004498D" w:rsidTr="00901E79">
        <w:trPr>
          <w:cantSplit/>
          <w:trHeight w:val="63"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901E79" w:rsidRPr="0004498D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0.0234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0.0078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0.0366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0.0417</w:t>
            </w:r>
          </w:p>
        </w:tc>
      </w:tr>
    </w:tbl>
    <w:p w:rsidR="00901E79" w:rsidRDefault="00901E79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901E79" w:rsidRPr="003D3672" w:rsidRDefault="00901E79" w:rsidP="00901E79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901E79" w:rsidRPr="003D3672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</w:tr>
      <w:tr w:rsidR="00901E79" w:rsidRPr="0004498D" w:rsidTr="00901E79">
        <w:trPr>
          <w:cantSplit/>
        </w:trPr>
        <w:tc>
          <w:tcPr>
            <w:tcW w:w="4031" w:type="dxa"/>
            <w:gridSpan w:val="2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901E79" w:rsidRPr="006F0C91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10,139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D3672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4,796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550DC7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D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19</w:t>
            </w:r>
            <w:r w:rsidRPr="00550D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D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564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24,043</w:t>
            </w:r>
          </w:p>
        </w:tc>
      </w:tr>
      <w:tr w:rsidR="00901E79" w:rsidRPr="0000551A" w:rsidTr="00901E79">
        <w:trPr>
          <w:cantSplit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901E79" w:rsidRPr="00392194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901E79" w:rsidRPr="0004498D" w:rsidTr="00901E79">
        <w:trPr>
          <w:cantSplit/>
          <w:trHeight w:val="63"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901E79" w:rsidRPr="0004498D" w:rsidRDefault="004B0C25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0.0240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0.0114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200C50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0C5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0.0464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0.0570</w:t>
            </w:r>
          </w:p>
        </w:tc>
      </w:tr>
    </w:tbl>
    <w:p w:rsidR="00901E79" w:rsidRDefault="00901E79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01E79" w:rsidRPr="00962C69" w:rsidRDefault="00901E79" w:rsidP="00901E7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962C69">
        <w:rPr>
          <w:rFonts w:ascii="Angsana New" w:hAnsi="Angsana New"/>
          <w:b/>
          <w:bCs/>
          <w:sz w:val="32"/>
          <w:szCs w:val="32"/>
        </w:rPr>
        <w:t>.</w:t>
      </w:r>
      <w:r w:rsidRPr="00962C69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7A7879" w:rsidRDefault="007A7879" w:rsidP="007A7879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2</w:t>
      </w:r>
    </w:p>
    <w:p w:rsidR="007A7879" w:rsidRPr="00D06833" w:rsidRDefault="007A7879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9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3D3672">
        <w:rPr>
          <w:rFonts w:asciiTheme="majorBidi" w:hAnsiTheme="majorBidi" w:cstheme="majorBidi"/>
          <w:sz w:val="32"/>
          <w:szCs w:val="32"/>
          <w:cs/>
        </w:rPr>
        <w:t>จัดสรร</w:t>
      </w:r>
      <w:r w:rsidRPr="00D0683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กำไรสุทธิสำหรับปี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D068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D06833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0.033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13.93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2562 (Record Date) 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7A7879" w:rsidRDefault="007A7879" w:rsidP="007A7879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2561</w:t>
      </w:r>
    </w:p>
    <w:p w:rsidR="007A7879" w:rsidRPr="00D06833" w:rsidRDefault="007A7879" w:rsidP="007A7879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ผู้ถือหุ้นมีมติอนุมัติจัดสรรกำไรสุทธิสำหรับปี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เป็นทุนสำรองตามกฎหมายจำนวนเงิน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และอนุมัติให้จ่ายเงินปันผลให้แก่ผู้ถือหุ้นสามัญจำนวน </w:t>
      </w:r>
      <w:r>
        <w:rPr>
          <w:rFonts w:ascii="Angsana New" w:hAnsi="Angsana New"/>
          <w:sz w:val="32"/>
          <w:szCs w:val="32"/>
        </w:rPr>
        <w:t xml:space="preserve">422,000,100 </w:t>
      </w:r>
      <w:r>
        <w:rPr>
          <w:rFonts w:ascii="Angsana New" w:hAnsi="Angsana New" w:hint="cs"/>
          <w:sz w:val="32"/>
          <w:szCs w:val="32"/>
          <w:cs/>
        </w:rPr>
        <w:t>หุ้น ในอัตราหุ้นละ</w:t>
      </w:r>
      <w:r>
        <w:rPr>
          <w:rFonts w:ascii="Angsana New" w:hAnsi="Angsana New"/>
          <w:sz w:val="32"/>
          <w:szCs w:val="32"/>
        </w:rPr>
        <w:t xml:space="preserve"> 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035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รวมเป็นจำนวนเงินปันผลจ่าย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 </w:t>
      </w:r>
      <w:r w:rsidRPr="00D06833">
        <w:rPr>
          <w:rFonts w:ascii="Angsana New" w:hAnsi="Angsana New"/>
          <w:spacing w:val="-4"/>
          <w:sz w:val="32"/>
          <w:szCs w:val="32"/>
        </w:rPr>
        <w:t>14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77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br/>
        <w:t xml:space="preserve">ผู้ถือหุ้นของบริษัท ณ วันที่ 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7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2561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D06833">
        <w:rPr>
          <w:rFonts w:ascii="Angsana New" w:hAnsi="Angsana New"/>
          <w:spacing w:val="-4"/>
          <w:sz w:val="32"/>
          <w:szCs w:val="32"/>
        </w:rPr>
        <w:t>Record Date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) และได้จ่ายเงินปันผลแล้วในวันที่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br/>
      </w:r>
      <w:r w:rsidRPr="00D06833">
        <w:rPr>
          <w:rFonts w:ascii="Angsana New" w:hAnsi="Angsana New"/>
          <w:spacing w:val="-4"/>
          <w:sz w:val="32"/>
          <w:szCs w:val="32"/>
        </w:rPr>
        <w:t>25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Pr="00D06833">
        <w:rPr>
          <w:rFonts w:ascii="Angsana New" w:hAnsi="Angsana New"/>
          <w:spacing w:val="-4"/>
          <w:sz w:val="32"/>
          <w:szCs w:val="32"/>
        </w:rPr>
        <w:t>2561</w:t>
      </w:r>
    </w:p>
    <w:p w:rsidR="007A7879" w:rsidRDefault="007A7879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6C4A62" w:rsidRDefault="006C4A62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6C4A62" w:rsidRDefault="006C4A62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E7912" w:rsidRPr="00E91834" w:rsidRDefault="001B1578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22</w:t>
      </w:r>
      <w:r w:rsidR="002E7912" w:rsidRPr="003D3672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2E7912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E7912" w:rsidRPr="00E24BC7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2E7912" w:rsidRPr="006478AF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3D3672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:rsidR="002E7912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D5603" w:rsidRPr="00187555" w:rsidRDefault="00ED5603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2E7912" w:rsidRPr="00E24BC7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F11CE6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2E7912" w:rsidRPr="00E42260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2550DE" w:rsidRPr="003D3672">
        <w:rPr>
          <w:rFonts w:asciiTheme="majorBidi" w:hAnsiTheme="majorBidi"/>
          <w:spacing w:val="-2"/>
          <w:sz w:val="32"/>
          <w:szCs w:val="32"/>
          <w:cs/>
        </w:rPr>
        <w:t>งวด</w:t>
      </w:r>
      <w:r w:rsidR="002550DE" w:rsidRPr="003D3672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="002550DE" w:rsidRPr="003D3672">
        <w:rPr>
          <w:rFonts w:asciiTheme="majorBidi" w:hAnsiTheme="majorBidi"/>
          <w:spacing w:val="-2"/>
          <w:sz w:val="32"/>
          <w:szCs w:val="32"/>
          <w:cs/>
        </w:rPr>
        <w:t>เดือนสิ้นสุดวันที่</w:t>
      </w:r>
      <w:r w:rsidR="002550DE"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550DE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550DE"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550DE" w:rsidRPr="003D3672">
        <w:rPr>
          <w:rFonts w:asciiTheme="majorBidi" w:hAnsiTheme="majorBidi" w:hint="cs"/>
          <w:spacing w:val="-2"/>
          <w:sz w:val="32"/>
          <w:szCs w:val="32"/>
          <w:cs/>
        </w:rPr>
        <w:t>มิถุนายน</w:t>
      </w:r>
      <w:r w:rsidR="002550DE"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62</w:t>
            </w:r>
          </w:p>
        </w:tc>
        <w:tc>
          <w:tcPr>
            <w:tcW w:w="139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</w:tr>
      <w:tr w:rsidR="006478AF" w:rsidRPr="002B3BE0" w:rsidTr="00997A4D">
        <w:tc>
          <w:tcPr>
            <w:tcW w:w="1644" w:type="dxa"/>
            <w:vAlign w:val="bottom"/>
          </w:tcPr>
          <w:p w:rsidR="006478AF" w:rsidRPr="003D3672" w:rsidRDefault="006478AF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9B639E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564,950</w:t>
            </w:r>
          </w:p>
        </w:tc>
        <w:tc>
          <w:tcPr>
            <w:tcW w:w="13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6478AF" w:rsidRPr="002B3BE0" w:rsidRDefault="004B0C25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538,669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9B639E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247,358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4B0C25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224,373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478AF" w:rsidRPr="002B3BE0" w:rsidRDefault="009B639E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36,869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6478AF" w:rsidRPr="002B3BE0" w:rsidRDefault="004B0C25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27,834</w:t>
            </w:r>
          </w:p>
        </w:tc>
        <w:tc>
          <w:tcPr>
            <w:tcW w:w="142" w:type="dxa"/>
            <w:vAlign w:val="bottom"/>
          </w:tcPr>
          <w:p w:rsidR="006478AF" w:rsidRPr="002B3BE0" w:rsidRDefault="006478AF" w:rsidP="006478A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4B0C25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849,177</w:t>
            </w:r>
          </w:p>
        </w:tc>
        <w:tc>
          <w:tcPr>
            <w:tcW w:w="139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4B0C25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790,876</w:t>
            </w:r>
          </w:p>
        </w:tc>
      </w:tr>
      <w:tr w:rsidR="0004776E" w:rsidRPr="002B3BE0" w:rsidTr="00997A4D">
        <w:tc>
          <w:tcPr>
            <w:tcW w:w="1644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3D3672" w:rsidRDefault="009B639E" w:rsidP="0004776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(516,071)</w:t>
            </w:r>
          </w:p>
        </w:tc>
        <w:tc>
          <w:tcPr>
            <w:tcW w:w="134" w:type="dxa"/>
          </w:tcPr>
          <w:p w:rsidR="0004776E" w:rsidRPr="0004776E" w:rsidRDefault="0004776E" w:rsidP="0004776E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3D3672" w:rsidRDefault="004B0C25" w:rsidP="0004776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(481,923)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04776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04776E" w:rsidRDefault="009B639E" w:rsidP="0004776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(193,868)</w:t>
            </w:r>
          </w:p>
        </w:tc>
        <w:tc>
          <w:tcPr>
            <w:tcW w:w="142" w:type="dxa"/>
          </w:tcPr>
          <w:p w:rsidR="0004776E" w:rsidRPr="0004776E" w:rsidRDefault="0004776E" w:rsidP="0004776E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04776E" w:rsidRDefault="004B0C25" w:rsidP="0004776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(178,094)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2B3BE0" w:rsidRDefault="009B639E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(35,192)</w:t>
            </w: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3D3672" w:rsidRDefault="004B0C25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(33,335)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(745,131)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04776E" w:rsidRPr="003D3672" w:rsidRDefault="004B0C25" w:rsidP="0004776E">
            <w:pPr>
              <w:tabs>
                <w:tab w:val="clear" w:pos="907"/>
                <w:tab w:val="left" w:pos="196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(693,352)</w:t>
            </w:r>
          </w:p>
        </w:tc>
      </w:tr>
      <w:tr w:rsidR="0004776E" w:rsidRPr="002B3BE0" w:rsidTr="0004776E">
        <w:tc>
          <w:tcPr>
            <w:tcW w:w="1644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9B639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48,879</w:t>
            </w:r>
          </w:p>
        </w:tc>
        <w:tc>
          <w:tcPr>
            <w:tcW w:w="134" w:type="dxa"/>
          </w:tcPr>
          <w:p w:rsidR="0004776E" w:rsidRPr="0004776E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56,746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9B639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53,490</w:t>
            </w:r>
          </w:p>
        </w:tc>
        <w:tc>
          <w:tcPr>
            <w:tcW w:w="142" w:type="dxa"/>
          </w:tcPr>
          <w:p w:rsidR="0004776E" w:rsidRPr="0004776E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4B0C25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46,279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9B639E" w:rsidP="009B639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1,677</w:t>
            </w: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104,046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97,524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15,861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9,785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24,974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21,900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68,137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62,345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10,907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7,835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4,877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5,508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11,012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4B0C25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9,721</w:t>
            </w:r>
          </w:p>
        </w:tc>
      </w:tr>
    </w:tbl>
    <w:p w:rsidR="00446C20" w:rsidRDefault="00446C20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E86BF9" w:rsidRPr="003D3672" w:rsidRDefault="001B1578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E86BF9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86BF9" w:rsidRPr="003D3672" w:rsidRDefault="00E86BF9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6C20">
        <w:rPr>
          <w:rFonts w:asciiTheme="majorBidi" w:hAnsiTheme="majorBidi" w:cstheme="majorBidi"/>
          <w:sz w:val="32"/>
          <w:szCs w:val="32"/>
        </w:rPr>
        <w:t>30</w:t>
      </w:r>
      <w:r w:rsidR="00446C20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446C20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46C20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86BF9" w:rsidRDefault="001B1578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มีสัญญาเช่าที่ดิน อาคารโรงเรือน คลังสินค้า และบ้านพักพนักงานหลายฉบับ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กับสำนักงานทรัพย์สินส่วนพระมหากษัตริย์และบุคคลที่ไม่เกี่ยวข้องกันหลายท่าน สัญญาดังกล่าวมีกำหนดเวลา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6BF9" w:rsidRPr="003D36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และสัญญาบริการอื่น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และบริษัทย่อยมีภาระ</w:t>
      </w:r>
      <w:r w:rsidR="00E86BF9" w:rsidRPr="003D3672">
        <w:rPr>
          <w:rFonts w:asciiTheme="majorBidi" w:hAnsiTheme="majorBidi"/>
          <w:sz w:val="32"/>
          <w:szCs w:val="32"/>
          <w:cs/>
        </w:rPr>
        <w:t>ผูกพันที่จะต้องจ่ายค่าเช่า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และบริการ</w:t>
      </w:r>
      <w:r w:rsidR="00E86BF9" w:rsidRPr="003D3672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36"/>
        <w:gridCol w:w="1891"/>
      </w:tblGrid>
      <w:tr w:rsidR="00E86BF9" w:rsidRPr="006478AF" w:rsidTr="00221132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86BF9" w:rsidRPr="006478AF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6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3D367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86BF9" w:rsidRPr="006478AF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3D3672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86BF9" w:rsidRPr="006478AF" w:rsidRDefault="00ED5C6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17,903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86BF9" w:rsidRPr="006478AF" w:rsidRDefault="00ED5C6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15,761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86BF9" w:rsidRPr="006478AF" w:rsidRDefault="001A3D2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3,316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E86BF9" w:rsidRPr="006478AF" w:rsidRDefault="003255DA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3,316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1A3D2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26,450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3255DA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26,450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ED5C6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47,669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ED5C6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45,527</w:t>
            </w:r>
          </w:p>
        </w:tc>
      </w:tr>
    </w:tbl>
    <w:p w:rsidR="005262FB" w:rsidRDefault="005262FB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pacing w:val="-4"/>
          <w:sz w:val="32"/>
          <w:szCs w:val="32"/>
        </w:rPr>
        <w:t>.</w:t>
      </w:r>
      <w:r w:rsidR="00E86BF9"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E86BF9"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1A3D29">
        <w:rPr>
          <w:rFonts w:asciiTheme="majorBidi" w:hAnsiTheme="majorBidi" w:cstheme="majorBidi"/>
          <w:spacing w:val="-6"/>
          <w:sz w:val="32"/>
          <w:szCs w:val="32"/>
        </w:rPr>
        <w:t xml:space="preserve"> 4.45 </w:t>
      </w:r>
      <w:r w:rsidR="00E86BF9"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และ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1A3D29">
        <w:rPr>
          <w:rFonts w:asciiTheme="majorBidi" w:hAnsiTheme="majorBidi" w:cstheme="majorBidi"/>
          <w:sz w:val="32"/>
          <w:szCs w:val="32"/>
        </w:rPr>
        <w:t>0.11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ล้าน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1A3D29">
        <w:rPr>
          <w:rFonts w:asciiTheme="majorBidi" w:hAnsiTheme="majorBidi" w:cstheme="majorBidi"/>
          <w:sz w:val="32"/>
          <w:szCs w:val="32"/>
        </w:rPr>
        <w:t>4.56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="006478AF">
        <w:rPr>
          <w:rFonts w:asciiTheme="majorBidi" w:hAnsiTheme="majorBidi" w:cstheme="majorBidi"/>
          <w:sz w:val="32"/>
          <w:szCs w:val="32"/>
        </w:rPr>
        <w:t xml:space="preserve"> </w:t>
      </w:r>
    </w:p>
    <w:p w:rsidR="00E86BF9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 xml:space="preserve">3 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2D5CD8">
        <w:rPr>
          <w:rFonts w:asciiTheme="majorBidi" w:hAnsiTheme="majorBidi" w:cstheme="majorBidi"/>
          <w:sz w:val="32"/>
          <w:szCs w:val="32"/>
        </w:rPr>
        <w:t>3.56</w:t>
      </w:r>
      <w:r w:rsidR="006478AF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ดอลลาร์สหรัฐอเมริกา </w:t>
      </w:r>
    </w:p>
    <w:p w:rsidR="00E86BF9" w:rsidRDefault="001B1578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A3D29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สัญญาซื้อเงินตราต่างประเทศล่วงหน้าหลายฉบับกับธนาคารในประเทศแห่ง</w:t>
      </w:r>
      <w:r w:rsidR="009B639E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เป็น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3C406D">
        <w:rPr>
          <w:rFonts w:asciiTheme="majorBidi" w:hAnsiTheme="majorBidi" w:cstheme="majorBidi"/>
          <w:sz w:val="32"/>
          <w:szCs w:val="32"/>
        </w:rPr>
        <w:t xml:space="preserve">2.32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06D">
        <w:rPr>
          <w:rFonts w:asciiTheme="majorBidi" w:hAnsiTheme="majorBidi" w:cstheme="majorBidi"/>
          <w:sz w:val="32"/>
          <w:szCs w:val="32"/>
        </w:rPr>
        <w:t xml:space="preserve">71.95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3C406D">
        <w:rPr>
          <w:rFonts w:asciiTheme="majorBidi" w:hAnsiTheme="majorBidi" w:cstheme="majorBidi"/>
          <w:sz w:val="32"/>
          <w:szCs w:val="32"/>
        </w:rPr>
        <w:t xml:space="preserve">71.13 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1B1578" w:rsidRPr="003D3672" w:rsidRDefault="001B1578" w:rsidP="001B1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2134FF" w:rsidRPr="00727F57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134FF" w:rsidRPr="003D3672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2134FF" w:rsidRPr="003D3672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:rsidR="002134FF" w:rsidRDefault="002134FF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5024">
        <w:rPr>
          <w:rFonts w:asciiTheme="majorBidi" w:hAnsiTheme="majorBidi" w:cstheme="majorBidi"/>
          <w:sz w:val="32"/>
          <w:szCs w:val="32"/>
        </w:rPr>
        <w:t>30</w:t>
      </w:r>
      <w:r w:rsidR="00E15024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E15024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15024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8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หนี้สินที่อาจจะเกิดขึ้น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จากการที่ธนาคาร</w:t>
      </w:r>
      <w:r w:rsidR="005C1ED0" w:rsidRPr="003D367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ในประเทศหลายแห่งออกหนังสือค้ำประกันบริษัทและ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บริษัทย่อยให้กับหน่วยงานรัฐบาลหลายแห่ง</w:t>
      </w:r>
      <w:r w:rsidR="005C1ED0" w:rsidRPr="003D36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Pr="00434050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3D3672">
        <w:rPr>
          <w:rFonts w:asciiTheme="majorBidi" w:hAnsiTheme="majorBidi"/>
          <w:spacing w:val="-4"/>
          <w:sz w:val="32"/>
          <w:szCs w:val="32"/>
        </w:rPr>
        <w:t>.</w:t>
      </w:r>
      <w:r w:rsidR="00475AD0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D3672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</w:p>
    <w:p w:rsidR="005262FB" w:rsidRDefault="005262FB" w:rsidP="001B1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B1578" w:rsidRPr="00F15A82" w:rsidRDefault="001B1578" w:rsidP="001B1578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Pr="004257B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Pr="004257B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1B1578" w:rsidRPr="004257B4" w:rsidRDefault="001B1578" w:rsidP="001B1578">
      <w:pPr>
        <w:tabs>
          <w:tab w:val="left" w:pos="540"/>
          <w:tab w:val="left" w:pos="851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:rsidR="001B1578" w:rsidRPr="00E0258F" w:rsidRDefault="001B1578" w:rsidP="001B157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มีลูกหนี้การค้า เจ้าหนี้การค้า เจ้าหนี้อื่น และหนี้สินภายใต้สัญญาทรัสต์รีซีทที่เป็นเงินตราต่างประเทศ ซึ่งก่อให้เกิดความเสี่ยงจากการเปลี่ยนแปลงของอัตราแลกเปลี่ยนเงินตราต่างประเทศ ในการบริหารความเสี่ยงจากอัตราแลกเปลี่ยน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ได้ทำสัญญาซื้อขายเงินตราต่างประเทศล่วงหน้าส่วนหนึ่ง อย่างไรก็ดี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ยังคงมีความเสี่ยงจากอัตราแลกเปลี่ยนสำหรับสินทรัพย์และหนี้สินทางการเงินที่ไม่ได้ทำสัญญาซื้อขายเงินตราต่างประเทศล่วงหน้าครอบคลุมไว้</w:t>
      </w:r>
    </w:p>
    <w:p w:rsidR="001B1578" w:rsidRPr="00E0258F" w:rsidRDefault="001B1578" w:rsidP="001B157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ดังนี้ </w:t>
      </w:r>
    </w:p>
    <w:tbl>
      <w:tblPr>
        <w:tblW w:w="895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1"/>
        <w:gridCol w:w="137"/>
        <w:gridCol w:w="1020"/>
        <w:gridCol w:w="142"/>
        <w:gridCol w:w="1020"/>
        <w:gridCol w:w="138"/>
        <w:gridCol w:w="1020"/>
        <w:gridCol w:w="142"/>
        <w:gridCol w:w="1020"/>
        <w:gridCol w:w="136"/>
        <w:gridCol w:w="1288"/>
        <w:gridCol w:w="142"/>
        <w:gridCol w:w="1275"/>
      </w:tblGrid>
      <w:tr w:rsidR="001B1578" w:rsidRPr="00CC5484" w:rsidTr="00807A0D">
        <w:trPr>
          <w:cantSplit/>
        </w:trPr>
        <w:tc>
          <w:tcPr>
            <w:tcW w:w="1471" w:type="dxa"/>
          </w:tcPr>
          <w:p w:rsidR="001B1578" w:rsidRDefault="001B1578" w:rsidP="00807A0D">
            <w:pPr>
              <w:spacing w:line="32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1B1578" w:rsidRPr="00CC5484" w:rsidRDefault="001B1578" w:rsidP="00807A0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1B1578" w:rsidRPr="00CC5484" w:rsidRDefault="001B1578" w:rsidP="00807A0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:rsidR="001B1578" w:rsidRPr="00CC5484" w:rsidRDefault="001B1578" w:rsidP="00807A0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1B1578" w:rsidRPr="00CC5484" w:rsidRDefault="001B1578" w:rsidP="00807A0D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36" w:type="dxa"/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</w:tcPr>
          <w:p w:rsidR="001B1578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578" w:rsidRPr="00CC5484" w:rsidTr="00807A0D">
        <w:trPr>
          <w:cantSplit/>
        </w:trPr>
        <w:tc>
          <w:tcPr>
            <w:tcW w:w="1471" w:type="dxa"/>
            <w:vMerge w:val="restart"/>
            <w:tcBorders>
              <w:bottom w:val="single" w:sz="6" w:space="0" w:color="auto"/>
            </w:tcBorders>
            <w:vAlign w:val="bottom"/>
          </w:tcPr>
          <w:p w:rsidR="001B1578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:rsidR="001B1578" w:rsidRPr="00CC5484" w:rsidRDefault="001B1578" w:rsidP="00807A0D">
            <w:pPr>
              <w:tabs>
                <w:tab w:val="left" w:pos="0"/>
              </w:tabs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:rsidR="001B1578" w:rsidRPr="00CC5484" w:rsidRDefault="001B1578" w:rsidP="00807A0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tabs>
                <w:tab w:val="left" w:pos="0"/>
              </w:tabs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  <w:tcBorders>
              <w:bottom w:val="single" w:sz="6" w:space="0" w:color="auto"/>
            </w:tcBorders>
            <w:vAlign w:val="bottom"/>
          </w:tcPr>
          <w:p w:rsidR="001B1578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1B1578" w:rsidRPr="00CC5484" w:rsidTr="00807A0D">
        <w:trPr>
          <w:cantSplit/>
        </w:trPr>
        <w:tc>
          <w:tcPr>
            <w:tcW w:w="1471" w:type="dxa"/>
            <w:vMerge/>
            <w:tcBorders>
              <w:bottom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  <w:vMerge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:rsidR="001B1578" w:rsidRPr="00CC5484" w:rsidRDefault="001B1578" w:rsidP="00807A0D">
            <w:pPr>
              <w:tabs>
                <w:tab w:val="left" w:pos="0"/>
              </w:tabs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/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Merge/>
          </w:tcPr>
          <w:p w:rsidR="001B1578" w:rsidRPr="00CC5484" w:rsidRDefault="001B1578" w:rsidP="00807A0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tabs>
                <w:tab w:val="left" w:pos="0"/>
              </w:tabs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B1578" w:rsidRPr="00CC5484" w:rsidRDefault="001B1578" w:rsidP="00807A0D">
            <w:pPr>
              <w:spacing w:line="32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อัตราขาย</w:t>
            </w:r>
          </w:p>
        </w:tc>
      </w:tr>
      <w:tr w:rsidR="001B1578" w:rsidRPr="00CC5484" w:rsidTr="00807A0D">
        <w:trPr>
          <w:cantSplit/>
          <w:trHeight w:val="179"/>
        </w:trPr>
        <w:tc>
          <w:tcPr>
            <w:tcW w:w="1471" w:type="dxa"/>
            <w:tcBorders>
              <w:top w:val="single" w:sz="6" w:space="0" w:color="auto"/>
            </w:tcBorders>
          </w:tcPr>
          <w:p w:rsidR="001B1578" w:rsidRPr="00CC5484" w:rsidRDefault="001B1578" w:rsidP="00807A0D">
            <w:pPr>
              <w:spacing w:line="32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1B1578" w:rsidRPr="005C7EA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:rsidR="001B1578" w:rsidRPr="005C7EA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1B1578" w:rsidRPr="005C7EA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38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1B1578" w:rsidRPr="005C7EA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</w:tcBorders>
          </w:tcPr>
          <w:p w:rsidR="001B1578" w:rsidRPr="005C7EA4" w:rsidRDefault="001B1578" w:rsidP="00807A0D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  <w:tcBorders>
              <w:left w:val="nil"/>
            </w:tcBorders>
          </w:tcPr>
          <w:p w:rsidR="001B1578" w:rsidRPr="005C7EA4" w:rsidRDefault="001B1578" w:rsidP="00807A0D">
            <w:pPr>
              <w:spacing w:line="320" w:lineRule="exact"/>
              <w:ind w:right="-57" w:hanging="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(บาทต่อหนึ่งหน่วยเงินตราต่างประเทศ)</w:t>
            </w:r>
          </w:p>
        </w:tc>
      </w:tr>
      <w:tr w:rsidR="001B1578" w:rsidRPr="00CC5484" w:rsidTr="00807A0D">
        <w:trPr>
          <w:cantSplit/>
          <w:trHeight w:val="179"/>
        </w:trPr>
        <w:tc>
          <w:tcPr>
            <w:tcW w:w="1471" w:type="dxa"/>
          </w:tcPr>
          <w:p w:rsidR="001B1578" w:rsidRPr="00410211" w:rsidRDefault="001B1578" w:rsidP="00807A0D">
            <w:pPr>
              <w:spacing w:line="320" w:lineRule="exact"/>
              <w:ind w:right="-145" w:hanging="5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021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ดอลลาร์</w:t>
            </w:r>
            <w:r w:rsidRPr="004102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37" w:type="dxa"/>
          </w:tcPr>
          <w:p w:rsidR="001B1578" w:rsidRPr="00CC5484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:rsidR="001B1578" w:rsidRPr="00CC5484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bCs/>
                <w:sz w:val="26"/>
                <w:szCs w:val="26"/>
              </w:rPr>
              <w:t>467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16,333</w:t>
            </w:r>
          </w:p>
        </w:tc>
        <w:tc>
          <w:tcPr>
            <w:tcW w:w="138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</w:tcBorders>
          </w:tcPr>
          <w:p w:rsidR="001B1578" w:rsidRPr="00CC5484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15,514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left w:val="nil"/>
            </w:tcBorders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31.8685, 30.9152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1B1578" w:rsidRPr="00CC5484" w:rsidRDefault="001B1578" w:rsidP="00807A0D">
            <w:pPr>
              <w:tabs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30.5733</w:t>
            </w:r>
          </w:p>
        </w:tc>
      </w:tr>
      <w:tr w:rsidR="001B1578" w:rsidRPr="00CC5484" w:rsidTr="00807A0D">
        <w:trPr>
          <w:cantSplit/>
          <w:trHeight w:val="66"/>
        </w:trPr>
        <w:tc>
          <w:tcPr>
            <w:tcW w:w="1471" w:type="dxa"/>
          </w:tcPr>
          <w:p w:rsidR="001B1578" w:rsidRPr="00410211" w:rsidRDefault="001B1578" w:rsidP="00807A0D">
            <w:pPr>
              <w:spacing w:line="320" w:lineRule="exact"/>
              <w:ind w:hanging="5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02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ยูโร</w:t>
            </w:r>
          </w:p>
        </w:tc>
        <w:tc>
          <w:tcPr>
            <w:tcW w:w="137" w:type="dxa"/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1B1578" w:rsidP="00807A0D">
            <w:pPr>
              <w:spacing w:line="320" w:lineRule="exact"/>
              <w:ind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38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1B1578" w:rsidP="00807A0D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42" w:type="dxa"/>
          </w:tcPr>
          <w:p w:rsidR="001B1578" w:rsidRPr="00CC5484" w:rsidRDefault="001B1578" w:rsidP="00807A0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</w:tcBorders>
          </w:tcPr>
          <w:p w:rsidR="001B1578" w:rsidRPr="00CC5484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left w:val="nil"/>
            </w:tcBorders>
          </w:tcPr>
          <w:p w:rsidR="001B1578" w:rsidRPr="00CC5484" w:rsidRDefault="001B1578" w:rsidP="00807A0D">
            <w:pPr>
              <w:tabs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35.3056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1B1578" w:rsidRDefault="001B1578" w:rsidP="00807A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1B1578" w:rsidRDefault="001B1578" w:rsidP="00807A0D">
            <w:pPr>
              <w:tabs>
                <w:tab w:val="clear" w:pos="680"/>
                <w:tab w:val="clear" w:pos="907"/>
              </w:tabs>
              <w:spacing w:line="320" w:lineRule="exact"/>
              <w:ind w:left="-567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F27E84" w:rsidRPr="008B5059" w:rsidRDefault="00F11CE6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F27E84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2134FF" w:rsidRPr="003D3672" w:rsidRDefault="00F11CE6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F27E84">
        <w:rPr>
          <w:rFonts w:ascii="Angsana New" w:hAnsi="Angsana New"/>
          <w:sz w:val="32"/>
          <w:szCs w:val="32"/>
        </w:rPr>
        <w:t>.1</w:t>
      </w:r>
      <w:r w:rsidR="00F27E84" w:rsidRPr="003D3672">
        <w:rPr>
          <w:rFonts w:ascii="Angsana New" w:hAnsi="Angsana New" w:hint="cs"/>
          <w:sz w:val="32"/>
          <w:szCs w:val="32"/>
        </w:rPr>
        <w:tab/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27E84" w:rsidRPr="008B5059">
        <w:rPr>
          <w:rFonts w:ascii="Angsana New" w:hAnsi="Angsana New"/>
          <w:sz w:val="32"/>
          <w:szCs w:val="32"/>
        </w:rPr>
        <w:t>2556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/>
          <w:sz w:val="32"/>
          <w:szCs w:val="32"/>
        </w:rPr>
        <w:t>.</w:t>
      </w:r>
      <w:r w:rsidR="00F27E84" w:rsidRPr="008B5059">
        <w:rPr>
          <w:rFonts w:ascii="Angsana New" w:hAnsi="Angsana New"/>
          <w:sz w:val="32"/>
          <w:szCs w:val="32"/>
        </w:rPr>
        <w:t>5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7E84" w:rsidRPr="003D3672">
        <w:rPr>
          <w:rFonts w:ascii="Angsana New" w:hAnsi="Angsana New"/>
          <w:sz w:val="32"/>
          <w:szCs w:val="32"/>
          <w:cs/>
        </w:rPr>
        <w:t xml:space="preserve"> 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โดยบริษัทจ่ายชำระแล้วจำนวนเงิน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/>
          <w:sz w:val="32"/>
          <w:szCs w:val="32"/>
        </w:rPr>
        <w:t>.</w:t>
      </w:r>
      <w:r w:rsidR="00F27E84" w:rsidRPr="008B5059">
        <w:rPr>
          <w:rFonts w:ascii="Angsana New" w:hAnsi="Angsana New"/>
          <w:sz w:val="32"/>
          <w:szCs w:val="32"/>
        </w:rPr>
        <w:t>0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2134FF" w:rsidRPr="00E923B0" w:rsidRDefault="002134FF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 w:rsidR="003A2439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จำนวนเงิน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รวมเป็นเงินทั้งสิ้น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br/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3A2439"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และเมื่อวันที่ </w:t>
      </w:r>
      <w:r w:rsidRPr="003A2439">
        <w:rPr>
          <w:rFonts w:ascii="Angsana New" w:hAnsi="Angsana New"/>
          <w:spacing w:val="-6"/>
          <w:sz w:val="32"/>
          <w:szCs w:val="32"/>
        </w:rPr>
        <w:t>6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A2439">
        <w:rPr>
          <w:rFonts w:ascii="Angsana New" w:hAnsi="Angsana New"/>
          <w:spacing w:val="-6"/>
          <w:sz w:val="32"/>
          <w:szCs w:val="32"/>
        </w:rPr>
        <w:t>2559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ศาลชั้นต้นมีคำพิพากษาให้บริษัทชำระค่าบริการจำนวนเงิน </w:t>
      </w:r>
      <w:r w:rsidRPr="003A2439">
        <w:rPr>
          <w:rFonts w:ascii="Angsana New" w:hAnsi="Angsana New"/>
          <w:spacing w:val="-6"/>
          <w:sz w:val="32"/>
          <w:szCs w:val="32"/>
        </w:rPr>
        <w:t>0</w:t>
      </w:r>
      <w:r w:rsidRPr="003D3672">
        <w:rPr>
          <w:rFonts w:ascii="Angsana New" w:hAnsi="Angsana New"/>
          <w:spacing w:val="-6"/>
          <w:sz w:val="32"/>
          <w:szCs w:val="32"/>
        </w:rPr>
        <w:t>.</w:t>
      </w:r>
      <w:r w:rsidRPr="003A2439">
        <w:rPr>
          <w:rFonts w:ascii="Angsana New" w:hAnsi="Angsana New"/>
          <w:spacing w:val="-6"/>
          <w:sz w:val="32"/>
          <w:szCs w:val="32"/>
        </w:rPr>
        <w:t>77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ศาลอุทธรณ์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มีคำพิพากษาแก้คำพิพากษาของศาลชั้นต้นเป็นให้บริษัทชำระค่าบริการดังกล่าวจำนวนเงิน </w:t>
      </w:r>
      <w:r w:rsidRPr="003A2439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3A2439">
        <w:rPr>
          <w:rFonts w:ascii="Angsana New" w:hAnsi="Angsana New"/>
          <w:spacing w:val="-8"/>
          <w:sz w:val="32"/>
          <w:szCs w:val="32"/>
        </w:rPr>
        <w:t>49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</w:p>
    <w:p w:rsidR="002134FF" w:rsidRPr="00B038C2" w:rsidRDefault="002134FF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 w:hint="cs"/>
          <w:sz w:val="32"/>
          <w:szCs w:val="32"/>
          <w:cs/>
        </w:rPr>
        <w:t xml:space="preserve">บริษัทได้บันทึกประมาณการหนี้สินดังกล่าวเป็นจำนวนเงิน </w:t>
      </w:r>
      <w:r w:rsidRPr="008B5059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8B5059">
        <w:rPr>
          <w:rFonts w:ascii="Angsana New" w:hAnsi="Angsana New"/>
          <w:sz w:val="32"/>
          <w:szCs w:val="32"/>
        </w:rPr>
        <w:t>49</w:t>
      </w:r>
      <w:r w:rsidRPr="003D3672">
        <w:rPr>
          <w:rFonts w:ascii="Angsana New" w:hAnsi="Angsana New" w:hint="cs"/>
          <w:sz w:val="32"/>
          <w:szCs w:val="32"/>
          <w:cs/>
        </w:rPr>
        <w:t xml:space="preserve"> ล้านบาท แต่โจทก์ยังไม่ยินยอมจึงได้ยื่นฎีกาต่อ ณ วันที่ </w:t>
      </w:r>
      <w:r w:rsidR="001D1EF5">
        <w:rPr>
          <w:rFonts w:asciiTheme="majorBidi" w:hAnsiTheme="majorBidi" w:cstheme="majorBidi"/>
          <w:sz w:val="32"/>
          <w:szCs w:val="32"/>
        </w:rPr>
        <w:t>30</w:t>
      </w:r>
      <w:r w:rsidR="001D1EF5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1D1EF5" w:rsidRPr="003D36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D1EF5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005" w:rsidRPr="00971804">
        <w:rPr>
          <w:rFonts w:asciiTheme="majorBidi" w:hAnsiTheme="majorBidi" w:cstheme="majorBidi"/>
          <w:sz w:val="32"/>
          <w:szCs w:val="32"/>
        </w:rPr>
        <w:t>256</w:t>
      </w:r>
      <w:r w:rsidR="00E06005">
        <w:rPr>
          <w:rFonts w:asciiTheme="majorBidi" w:hAnsiTheme="majorBidi" w:cstheme="majorBidi"/>
          <w:sz w:val="32"/>
          <w:szCs w:val="32"/>
        </w:rPr>
        <w:t>2</w:t>
      </w:r>
      <w:r w:rsidR="00E06005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คดีอยู่ในระหว่าง</w:t>
      </w:r>
      <w:r w:rsidR="00C23D66">
        <w:rPr>
          <w:rFonts w:ascii="Angsana New" w:hAnsi="Angsana New" w:hint="cs"/>
          <w:sz w:val="32"/>
          <w:szCs w:val="32"/>
          <w:cs/>
        </w:rPr>
        <w:t>คัดคำพิพากษา</w:t>
      </w:r>
    </w:p>
    <w:p w:rsidR="002134FF" w:rsidRPr="003D3672" w:rsidRDefault="002134FF" w:rsidP="002A1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2134FF" w:rsidRPr="00B038C2" w:rsidRDefault="00F11CE6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2134FF">
        <w:rPr>
          <w:rFonts w:ascii="Angsana New" w:hAnsi="Angsana New"/>
          <w:sz w:val="32"/>
          <w:szCs w:val="32"/>
        </w:rPr>
        <w:t>.2</w:t>
      </w:r>
      <w:r w:rsidR="002134FF" w:rsidRPr="003D3672">
        <w:rPr>
          <w:rFonts w:ascii="Angsana New" w:hAnsi="Angsana New" w:hint="cs"/>
          <w:sz w:val="32"/>
          <w:szCs w:val="32"/>
        </w:rPr>
        <w:tab/>
      </w:r>
      <w:r w:rsidR="002134FF" w:rsidRPr="003D3672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134FF" w:rsidRPr="00B038C2">
        <w:rPr>
          <w:rFonts w:ascii="Angsana New" w:hAnsi="Angsana New"/>
          <w:sz w:val="32"/>
          <w:szCs w:val="32"/>
        </w:rPr>
        <w:t xml:space="preserve">2556 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2134FF" w:rsidRPr="00B038C2">
        <w:rPr>
          <w:rFonts w:ascii="Angsana New" w:hAnsi="Angsana New"/>
          <w:sz w:val="32"/>
          <w:szCs w:val="32"/>
        </w:rPr>
        <w:t>3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14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60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โดยมีหลักฐานครบถ้วน เมื่อ</w:t>
      </w:r>
      <w:r w:rsidR="002134FF" w:rsidRPr="003D3672">
        <w:rPr>
          <w:rFonts w:ascii="Angsana New" w:hAnsi="Angsana New" w:hint="cs"/>
          <w:sz w:val="32"/>
          <w:szCs w:val="32"/>
          <w:cs/>
        </w:rPr>
        <w:t>วันที่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</w:t>
      </w:r>
      <w:r w:rsidR="002134FF" w:rsidRPr="00B038C2">
        <w:rPr>
          <w:rFonts w:ascii="Angsana New" w:hAnsi="Angsana New"/>
          <w:sz w:val="32"/>
          <w:szCs w:val="32"/>
        </w:rPr>
        <w:t>25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134FF" w:rsidRPr="00B038C2">
        <w:rPr>
          <w:rFonts w:ascii="Angsana New" w:hAnsi="Angsana New"/>
          <w:sz w:val="32"/>
          <w:szCs w:val="32"/>
        </w:rPr>
        <w:t>2560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อดีตกรรมการของ 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  <w:t xml:space="preserve">คอร์ปอเรชั่น จำกัด ท่านหนึ่งกับพวกรวม </w:t>
      </w:r>
      <w:r w:rsidR="002134FF" w:rsidRPr="00B038C2">
        <w:rPr>
          <w:rFonts w:ascii="Angsana New" w:hAnsi="Angsana New"/>
          <w:sz w:val="32"/>
          <w:szCs w:val="32"/>
        </w:rPr>
        <w:t>17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  <w:t>คอร์ปอเรชั่น จำกัด) (</w:t>
      </w:r>
      <w:r w:rsidR="002134FF" w:rsidRPr="003D3672">
        <w:rPr>
          <w:rFonts w:ascii="Angsana New" w:hAnsi="Angsana New" w:hint="cs"/>
          <w:sz w:val="32"/>
          <w:szCs w:val="32"/>
          <w:cs/>
        </w:rPr>
        <w:t>“</w:t>
      </w:r>
      <w:r w:rsidR="002134FF" w:rsidRPr="003D3672">
        <w:rPr>
          <w:rFonts w:ascii="Angsana New" w:hAnsi="Angsana New"/>
          <w:sz w:val="32"/>
          <w:szCs w:val="32"/>
          <w:cs/>
        </w:rPr>
        <w:t>โจทก์</w:t>
      </w:r>
      <w:r w:rsidR="002134FF" w:rsidRPr="003D3672">
        <w:rPr>
          <w:rFonts w:ascii="Angsana New" w:hAnsi="Angsana New" w:hint="cs"/>
          <w:sz w:val="32"/>
          <w:szCs w:val="32"/>
          <w:cs/>
        </w:rPr>
        <w:t>”</w:t>
      </w:r>
      <w:r w:rsidR="002134FF" w:rsidRPr="003D3672">
        <w:rPr>
          <w:rFonts w:ascii="Angsana New" w:hAnsi="Angsana New"/>
          <w:sz w:val="32"/>
          <w:szCs w:val="32"/>
          <w:cs/>
        </w:rPr>
        <w:t>) ได้ฟ้องบริษัท</w:t>
      </w:r>
      <w:r w:rsidR="002134FF" w:rsidRPr="003D3672">
        <w:rPr>
          <w:rFonts w:ascii="Angsana New" w:hAnsi="Angsana New" w:hint="cs"/>
          <w:sz w:val="32"/>
          <w:szCs w:val="32"/>
          <w:cs/>
        </w:rPr>
        <w:t>และ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="002134FF" w:rsidRPr="00B038C2">
        <w:rPr>
          <w:rFonts w:ascii="Angsana New" w:hAnsi="Angsana New"/>
          <w:sz w:val="32"/>
          <w:szCs w:val="32"/>
        </w:rPr>
        <w:t xml:space="preserve">8 </w:t>
      </w:r>
      <w:r w:rsidR="002134FF" w:rsidRPr="003D3672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="002134FF" w:rsidRPr="003D3672">
        <w:rPr>
          <w:rFonts w:ascii="Angsana New" w:hAnsi="Angsana New" w:hint="cs"/>
          <w:sz w:val="32"/>
          <w:szCs w:val="32"/>
          <w:cs/>
        </w:rPr>
        <w:t>“</w:t>
      </w:r>
      <w:r w:rsidR="002134FF" w:rsidRPr="003D3672">
        <w:rPr>
          <w:rFonts w:ascii="Angsana New" w:hAnsi="Angsana New"/>
          <w:sz w:val="32"/>
          <w:szCs w:val="32"/>
          <w:cs/>
        </w:rPr>
        <w:t>จำเลย</w:t>
      </w:r>
      <w:r w:rsidR="002134FF" w:rsidRPr="003D3672">
        <w:rPr>
          <w:rFonts w:ascii="Angsana New" w:hAnsi="Angsana New" w:hint="cs"/>
          <w:sz w:val="32"/>
          <w:szCs w:val="32"/>
          <w:cs/>
        </w:rPr>
        <w:t>”</w:t>
      </w:r>
      <w:r w:rsidR="002134FF" w:rsidRPr="003D3672">
        <w:rPr>
          <w:rFonts w:ascii="Angsana New" w:hAnsi="Angsana New"/>
          <w:sz w:val="32"/>
          <w:szCs w:val="32"/>
          <w:cs/>
        </w:rPr>
        <w:t>) ว่าโจทก์ยังไม่ได้รับชำระค่าเครื่องจักรและ</w:t>
      </w:r>
      <w:r w:rsidR="002134FF" w:rsidRPr="003D3672">
        <w:rPr>
          <w:rFonts w:ascii="Angsana New" w:hAnsi="Angsana New"/>
          <w:sz w:val="32"/>
          <w:szCs w:val="32"/>
          <w:cs/>
        </w:rPr>
        <w:br/>
        <w:t xml:space="preserve">ค่าหุ้นสามัญจึงขอเรียกคืนเครื่องจักรและหุ้นสามัญจำนวน </w:t>
      </w:r>
      <w:r w:rsidR="002134FF" w:rsidRPr="00B038C2">
        <w:rPr>
          <w:rFonts w:ascii="Angsana New" w:hAnsi="Angsana New"/>
          <w:sz w:val="32"/>
          <w:szCs w:val="32"/>
        </w:rPr>
        <w:t xml:space="preserve">173,249 </w:t>
      </w:r>
      <w:r w:rsidR="002134FF" w:rsidRPr="003D3672">
        <w:rPr>
          <w:rFonts w:ascii="Angsana New" w:hAnsi="Angsana New"/>
          <w:sz w:val="32"/>
          <w:szCs w:val="32"/>
          <w:cs/>
        </w:rPr>
        <w:t>หุ้น</w:t>
      </w:r>
      <w:r w:rsidR="002134FF" w:rsidRPr="003D3672">
        <w:rPr>
          <w:rFonts w:ascii="Angsana New" w:hAnsi="Angsana New" w:hint="cs"/>
          <w:sz w:val="32"/>
          <w:szCs w:val="32"/>
          <w:cs/>
        </w:rPr>
        <w:t xml:space="preserve">ของบริษัท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</w:r>
      <w:r w:rsidR="002134FF" w:rsidRPr="003D3672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19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10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134FF" w:rsidRPr="00B038C2">
        <w:rPr>
          <w:rFonts w:ascii="Angsana New" w:hAnsi="Angsana New"/>
          <w:sz w:val="32"/>
          <w:szCs w:val="32"/>
        </w:rPr>
        <w:t>1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73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ตามลำดับให้โจทก์ </w:t>
      </w:r>
    </w:p>
    <w:p w:rsidR="002134FF" w:rsidRPr="00CC09B5" w:rsidRDefault="002134FF" w:rsidP="00C2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CC09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CC09B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CC09B5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CC09B5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24.19</w:t>
      </w:r>
      <w:r w:rsidRPr="00CC09B5">
        <w:rPr>
          <w:rFonts w:ascii="Angsana New" w:hAnsi="Angsana New" w:hint="cs"/>
          <w:sz w:val="32"/>
          <w:szCs w:val="32"/>
          <w:cs/>
        </w:rPr>
        <w:t xml:space="preserve"> </w:t>
      </w:r>
      <w:r w:rsidR="00F92432">
        <w:rPr>
          <w:rFonts w:ascii="Angsana New" w:hAnsi="Angsana New"/>
          <w:sz w:val="32"/>
          <w:szCs w:val="32"/>
          <w:cs/>
        </w:rPr>
        <w:br/>
      </w:r>
      <w:r w:rsidRPr="00CC09B5">
        <w:rPr>
          <w:rFonts w:ascii="Angsana New" w:hAnsi="Angsana New" w:hint="cs"/>
          <w:sz w:val="32"/>
          <w:szCs w:val="32"/>
          <w:cs/>
        </w:rPr>
        <w:t>ล้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7.5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CC09B5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CC09B5">
        <w:rPr>
          <w:rFonts w:ascii="Angsana New" w:hAnsi="Angsana New" w:hint="cs"/>
          <w:sz w:val="32"/>
          <w:szCs w:val="32"/>
        </w:rPr>
        <w:t xml:space="preserve">) </w:t>
      </w:r>
      <w:r w:rsidRPr="00CC09B5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CC09B5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CC09B5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>แทนโจทก์ โดยกำหนดค่าทนายความ</w:t>
      </w:r>
      <w:r w:rsidR="003E6F98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จำนวนเงิน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95543">
        <w:rPr>
          <w:rFonts w:ascii="Angsana New" w:hAnsi="Angsana New"/>
          <w:spacing w:val="-2"/>
          <w:sz w:val="32"/>
          <w:szCs w:val="32"/>
        </w:rPr>
        <w:t xml:space="preserve">2561 </w:t>
      </w:r>
      <w:r w:rsidR="003E6F98" w:rsidRPr="00A955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22C8D" w:rsidRPr="00A95543">
        <w:rPr>
          <w:rFonts w:ascii="Angsana New" w:hAnsi="Angsana New" w:hint="cs"/>
          <w:spacing w:val="-2"/>
          <w:sz w:val="32"/>
          <w:szCs w:val="32"/>
          <w:cs/>
        </w:rPr>
        <w:t>วางเงินประกัน</w:t>
      </w:r>
      <w:r w:rsidR="003E6F98" w:rsidRPr="00A95543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="00322C8D" w:rsidRPr="00A95543">
        <w:rPr>
          <w:rFonts w:ascii="Angsana New" w:hAnsi="Angsana New" w:hint="cs"/>
          <w:spacing w:val="-2"/>
          <w:sz w:val="32"/>
          <w:szCs w:val="32"/>
          <w:cs/>
        </w:rPr>
        <w:t>ศาล จำนวน</w:t>
      </w:r>
      <w:r w:rsidR="003E6F98" w:rsidRPr="00A95543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322C8D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2C8D" w:rsidRPr="00A95543">
        <w:rPr>
          <w:rFonts w:ascii="Angsana New" w:hAnsi="Angsana New"/>
          <w:spacing w:val="-2"/>
          <w:sz w:val="32"/>
          <w:szCs w:val="32"/>
        </w:rPr>
        <w:t xml:space="preserve">0.45 </w:t>
      </w:r>
      <w:r w:rsidR="00322C8D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C23D66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9B639E" w:rsidRPr="00A95543">
        <w:rPr>
          <w:rFonts w:ascii="Angsana New" w:hAnsi="Angsana New"/>
          <w:spacing w:val="-2"/>
          <w:sz w:val="32"/>
          <w:szCs w:val="32"/>
        </w:rPr>
        <w:t>29</w:t>
      </w:r>
      <w:r w:rsidR="00C23D66" w:rsidRPr="00A95543">
        <w:rPr>
          <w:rFonts w:ascii="Angsana New" w:hAnsi="Angsana New"/>
          <w:spacing w:val="-2"/>
          <w:sz w:val="32"/>
          <w:szCs w:val="32"/>
        </w:rPr>
        <w:t xml:space="preserve"> </w:t>
      </w:r>
      <w:r w:rsidR="00C23D66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C23D66" w:rsidRPr="00A95543">
        <w:rPr>
          <w:rFonts w:ascii="Angsana New" w:hAnsi="Angsana New"/>
          <w:spacing w:val="-2"/>
          <w:sz w:val="32"/>
          <w:szCs w:val="32"/>
        </w:rPr>
        <w:t>2562</w:t>
      </w:r>
      <w:r w:rsidR="00A95543">
        <w:rPr>
          <w:rFonts w:ascii="Angsana New" w:hAnsi="Angsana New"/>
          <w:sz w:val="32"/>
          <w:szCs w:val="32"/>
        </w:rPr>
        <w:t xml:space="preserve"> </w:t>
      </w:r>
      <w:r w:rsidR="00C23D66" w:rsidRPr="00CC09B5">
        <w:rPr>
          <w:rFonts w:ascii="Angsana New" w:hAnsi="Angsana New" w:hint="cs"/>
          <w:sz w:val="32"/>
          <w:szCs w:val="32"/>
          <w:cs/>
        </w:rPr>
        <w:t>ศาลอุทธรณ์</w:t>
      </w:r>
      <w:r w:rsidR="003F6E5F" w:rsidRPr="00CC09B5">
        <w:rPr>
          <w:rFonts w:ascii="Angsana New" w:hAnsi="Angsana New" w:hint="cs"/>
          <w:sz w:val="32"/>
          <w:szCs w:val="32"/>
          <w:cs/>
        </w:rPr>
        <w:t>มี</w:t>
      </w:r>
      <w:r w:rsidR="009B639E" w:rsidRPr="00CC09B5">
        <w:rPr>
          <w:rFonts w:ascii="Angsana New" w:hAnsi="Angsana New" w:hint="cs"/>
          <w:sz w:val="32"/>
          <w:szCs w:val="32"/>
          <w:cs/>
        </w:rPr>
        <w:t>พิพากษา</w:t>
      </w:r>
      <w:r w:rsidR="00C23D66" w:rsidRPr="00CC09B5">
        <w:rPr>
          <w:rFonts w:ascii="Angsana New" w:hAnsi="Angsana New" w:hint="cs"/>
          <w:sz w:val="32"/>
          <w:szCs w:val="32"/>
          <w:cs/>
        </w:rPr>
        <w:t>ยกฟ้อง</w:t>
      </w:r>
      <w:r w:rsidR="009B639E" w:rsidRPr="00CC09B5">
        <w:rPr>
          <w:rFonts w:ascii="Angsana New" w:hAnsi="Angsana New" w:hint="cs"/>
          <w:sz w:val="32"/>
          <w:szCs w:val="32"/>
          <w:cs/>
        </w:rPr>
        <w:t xml:space="preserve"> </w:t>
      </w:r>
      <w:r w:rsidR="00C23D66" w:rsidRPr="00CC09B5">
        <w:rPr>
          <w:rFonts w:ascii="Angsana New" w:hAnsi="Angsana New" w:hint="cs"/>
          <w:sz w:val="32"/>
          <w:szCs w:val="32"/>
          <w:cs/>
        </w:rPr>
        <w:t>ค่าฤชาธรรมเนียมทั้งสองศาลให้เป็นพับ</w:t>
      </w:r>
      <w:r w:rsidR="003F6E5F" w:rsidRPr="00CC09B5">
        <w:rPr>
          <w:rFonts w:ascii="Angsana New" w:hAnsi="Angsana New"/>
          <w:sz w:val="32"/>
          <w:szCs w:val="32"/>
        </w:rPr>
        <w:t xml:space="preserve"> </w:t>
      </w:r>
      <w:r w:rsidR="003F6E5F" w:rsidRPr="00CC09B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6E5F" w:rsidRPr="00CC09B5">
        <w:rPr>
          <w:rFonts w:ascii="Angsana New" w:hAnsi="Angsana New"/>
          <w:sz w:val="32"/>
          <w:szCs w:val="32"/>
        </w:rPr>
        <w:t xml:space="preserve">30 </w:t>
      </w:r>
      <w:r w:rsidR="003F6E5F" w:rsidRPr="00CC09B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F6E5F" w:rsidRPr="00CC09B5">
        <w:rPr>
          <w:rFonts w:ascii="Angsana New" w:hAnsi="Angsana New"/>
          <w:sz w:val="32"/>
          <w:szCs w:val="32"/>
        </w:rPr>
        <w:t xml:space="preserve">2562 </w:t>
      </w:r>
      <w:r w:rsidR="003F6E5F" w:rsidRPr="00CC09B5">
        <w:rPr>
          <w:rFonts w:ascii="Angsana New" w:hAnsi="Angsana New" w:hint="cs"/>
          <w:sz w:val="32"/>
          <w:szCs w:val="32"/>
          <w:cs/>
        </w:rPr>
        <w:t>คดีอยู่</w:t>
      </w:r>
      <w:r w:rsidR="00CC09B5" w:rsidRPr="00CC09B5">
        <w:rPr>
          <w:rFonts w:ascii="Angsana New" w:hAnsi="Angsana New" w:hint="cs"/>
          <w:sz w:val="32"/>
          <w:szCs w:val="32"/>
          <w:cs/>
        </w:rPr>
        <w:t>ใน</w:t>
      </w:r>
      <w:r w:rsidR="003F6E5F" w:rsidRPr="00CC09B5">
        <w:rPr>
          <w:rFonts w:ascii="Angsana New" w:hAnsi="Angsana New" w:hint="cs"/>
          <w:sz w:val="32"/>
          <w:szCs w:val="32"/>
          <w:cs/>
        </w:rPr>
        <w:t>ระหว่างโจทก์ยื่นฎีกา</w:t>
      </w:r>
    </w:p>
    <w:p w:rsidR="00F11CE6" w:rsidRDefault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D589B" w:rsidRDefault="00F11CE6" w:rsidP="008D589B">
      <w:pPr>
        <w:tabs>
          <w:tab w:val="clear" w:pos="227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8D589B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:rsidR="008D589B" w:rsidRDefault="008D589B" w:rsidP="008D589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บริษัทและบริษัทย่อยได้จัดประเภทรายการใหม่ของรายการในงบการเงินปี</w:t>
      </w:r>
      <w:r w:rsidRPr="003D3672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9B639E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8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4E0ED9" w:rsidRPr="006A6D16" w:rsidTr="00EE31E6">
        <w:tc>
          <w:tcPr>
            <w:tcW w:w="2548" w:type="dxa"/>
            <w:shd w:val="clear" w:color="auto" w:fill="auto"/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E0ED9" w:rsidRPr="006A6D16" w:rsidTr="00EE31E6">
        <w:tc>
          <w:tcPr>
            <w:tcW w:w="2548" w:type="dxa"/>
            <w:shd w:val="clear" w:color="auto" w:fill="auto"/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6D16" w:rsidRPr="006A6D16" w:rsidTr="00EE31E6">
        <w:tc>
          <w:tcPr>
            <w:tcW w:w="2548" w:type="dxa"/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หลังจัด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หลังจัด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ประเภทใหม่</w:t>
            </w:r>
          </w:p>
        </w:tc>
      </w:tr>
      <w:tr w:rsidR="006A6D16" w:rsidRPr="006A6D16" w:rsidTr="00EE31E6">
        <w:tc>
          <w:tcPr>
            <w:tcW w:w="2548" w:type="dxa"/>
            <w:shd w:val="clear" w:color="auto" w:fill="auto"/>
            <w:hideMark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A6D16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</w:t>
            </w:r>
            <w:r w:rsidRPr="006A6D16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6D16" w:rsidRPr="006A6D16" w:rsidTr="00EE31E6">
        <w:tc>
          <w:tcPr>
            <w:tcW w:w="3455" w:type="dxa"/>
            <w:gridSpan w:val="2"/>
            <w:shd w:val="clear" w:color="auto" w:fill="auto"/>
            <w:hideMark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6D16" w:rsidRPr="006A6D16" w:rsidTr="00EE31E6">
        <w:tc>
          <w:tcPr>
            <w:tcW w:w="2548" w:type="dxa"/>
            <w:hideMark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352,840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1A3D2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353,183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</w:rPr>
              <w:t>309,375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309,718</w:t>
            </w:r>
          </w:p>
        </w:tc>
      </w:tr>
      <w:tr w:rsidR="006A6D16" w:rsidRPr="006A6D16" w:rsidTr="00EE31E6">
        <w:tc>
          <w:tcPr>
            <w:tcW w:w="2548" w:type="dxa"/>
            <w:hideMark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11,721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1A3D2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(343)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11,378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</w:rPr>
              <w:t>8,916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(343)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8,573</w:t>
            </w:r>
          </w:p>
        </w:tc>
      </w:tr>
      <w:tr w:rsidR="006A6D16" w:rsidRPr="006A6D16" w:rsidTr="009E561E">
        <w:tc>
          <w:tcPr>
            <w:tcW w:w="3455" w:type="dxa"/>
            <w:gridSpan w:val="2"/>
            <w:shd w:val="clear" w:color="auto" w:fill="auto"/>
            <w:hideMark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1A3D29" w:rsidRDefault="006A6D16" w:rsidP="001A3D2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6D16" w:rsidRPr="006A6D16" w:rsidTr="00EE31E6">
        <w:tc>
          <w:tcPr>
            <w:tcW w:w="2548" w:type="dxa"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659,346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1A3D2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660,017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586</w:t>
            </w:r>
            <w:r w:rsidRPr="006A6D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676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587,347</w:t>
            </w:r>
          </w:p>
        </w:tc>
      </w:tr>
      <w:tr w:rsidR="006A6D16" w:rsidRPr="006A6D16" w:rsidTr="00EE31E6">
        <w:tc>
          <w:tcPr>
            <w:tcW w:w="2548" w:type="dxa"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22,571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1A3D2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(671)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21,900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6A6D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685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(671)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1A3D2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17,014</w:t>
            </w:r>
          </w:p>
        </w:tc>
      </w:tr>
    </w:tbl>
    <w:p w:rsidR="00852A98" w:rsidRPr="00727F57" w:rsidRDefault="00852A98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F11CE6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AF76E4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  <w:t>1</w:t>
      </w:r>
      <w:r w:rsidR="003217AA">
        <w:rPr>
          <w:rFonts w:asciiTheme="majorBidi" w:hAnsiTheme="majorBidi" w:cstheme="majorBidi"/>
          <w:sz w:val="32"/>
          <w:szCs w:val="32"/>
        </w:rPr>
        <w:t>3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7AA" w:rsidRPr="003D3672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 w:rsidR="00BC49A0">
        <w:rPr>
          <w:rFonts w:asciiTheme="majorBidi" w:hAnsiTheme="majorBidi" w:cstheme="majorBidi"/>
          <w:sz w:val="32"/>
          <w:szCs w:val="32"/>
        </w:rPr>
        <w:t>2</w:t>
      </w:r>
    </w:p>
    <w:sectPr w:rsidR="00A10C20" w:rsidSect="00A17E52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134" w:left="1814" w:header="851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5F4" w:rsidRDefault="00B045F4">
      <w:r>
        <w:separator/>
      </w:r>
    </w:p>
  </w:endnote>
  <w:endnote w:type="continuationSeparator" w:id="0">
    <w:p w:rsidR="00B045F4" w:rsidRDefault="00B0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Pr="006342B8" w:rsidRDefault="00B045F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B045F4" w:rsidRDefault="00B045F4"/>
  <w:p w:rsidR="00B045F4" w:rsidRDefault="00B045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Default="00B045F4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Pr="006342B8" w:rsidRDefault="00B045F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B045F4" w:rsidRDefault="00B045F4"/>
  <w:p w:rsidR="00B045F4" w:rsidRDefault="00B045F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Default="00B045F4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5F4" w:rsidRDefault="00B045F4">
      <w:r>
        <w:separator/>
      </w:r>
    </w:p>
  </w:footnote>
  <w:footnote w:type="continuationSeparator" w:id="0">
    <w:p w:rsidR="00B045F4" w:rsidRDefault="00B04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045F4" w:rsidRDefault="00B045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20624A" w:rsidRDefault="00B045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Default="00B045F4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045F4" w:rsidRPr="00126CCB" w:rsidRDefault="002F709D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045F4" w:rsidRDefault="00B045F4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20624A" w:rsidRDefault="00B045F4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005122" w:rsidRDefault="00B045F4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045F4" w:rsidRDefault="00B045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20624A" w:rsidRDefault="00B045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Default="00B045F4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045F4" w:rsidRPr="00126CCB" w:rsidRDefault="002F709D" w:rsidP="003C0AC6">
        <w:pPr>
          <w:pStyle w:val="Header"/>
          <w:spacing w:line="2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045F4" w:rsidRDefault="00B045F4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20624A" w:rsidRDefault="00B045F4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Default="00B045F4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045F4" w:rsidRPr="00005122" w:rsidRDefault="002F709D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5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0F97"/>
    <w:rsid w:val="00001038"/>
    <w:rsid w:val="00001207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26F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479"/>
    <w:rsid w:val="000358BC"/>
    <w:rsid w:val="00035A6E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627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1AB"/>
    <w:rsid w:val="00060EC1"/>
    <w:rsid w:val="00062847"/>
    <w:rsid w:val="00062DA9"/>
    <w:rsid w:val="00063F91"/>
    <w:rsid w:val="000640E5"/>
    <w:rsid w:val="000648E3"/>
    <w:rsid w:val="00064BE6"/>
    <w:rsid w:val="0006521C"/>
    <w:rsid w:val="00066173"/>
    <w:rsid w:val="000666B2"/>
    <w:rsid w:val="00066DA3"/>
    <w:rsid w:val="00067A69"/>
    <w:rsid w:val="000701BF"/>
    <w:rsid w:val="00070399"/>
    <w:rsid w:val="00070461"/>
    <w:rsid w:val="000704CD"/>
    <w:rsid w:val="0007067A"/>
    <w:rsid w:val="000709A2"/>
    <w:rsid w:val="00071484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3DE"/>
    <w:rsid w:val="0008221C"/>
    <w:rsid w:val="000828A2"/>
    <w:rsid w:val="000828C8"/>
    <w:rsid w:val="00083221"/>
    <w:rsid w:val="00084B0E"/>
    <w:rsid w:val="00084C6C"/>
    <w:rsid w:val="0008513D"/>
    <w:rsid w:val="00085E2C"/>
    <w:rsid w:val="00086397"/>
    <w:rsid w:val="0008685F"/>
    <w:rsid w:val="00086F8F"/>
    <w:rsid w:val="00087E26"/>
    <w:rsid w:val="00090294"/>
    <w:rsid w:val="00090AB8"/>
    <w:rsid w:val="00090E5C"/>
    <w:rsid w:val="00091DA5"/>
    <w:rsid w:val="0009232C"/>
    <w:rsid w:val="00092354"/>
    <w:rsid w:val="00092655"/>
    <w:rsid w:val="00092E0B"/>
    <w:rsid w:val="0009335F"/>
    <w:rsid w:val="00093F84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4A5"/>
    <w:rsid w:val="000C36A9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65F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7D6"/>
    <w:rsid w:val="00126B67"/>
    <w:rsid w:val="00126CCB"/>
    <w:rsid w:val="0012710E"/>
    <w:rsid w:val="001273A0"/>
    <w:rsid w:val="00130531"/>
    <w:rsid w:val="00130CC2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C8F"/>
    <w:rsid w:val="00144D6C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3D29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578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E56"/>
    <w:rsid w:val="001D1EF5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0C50"/>
    <w:rsid w:val="002014BE"/>
    <w:rsid w:val="00201F43"/>
    <w:rsid w:val="0020240D"/>
    <w:rsid w:val="0020251F"/>
    <w:rsid w:val="00202554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78B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6B6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0DE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3AD0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DE9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9731C"/>
    <w:rsid w:val="002A0029"/>
    <w:rsid w:val="002A074F"/>
    <w:rsid w:val="002A1897"/>
    <w:rsid w:val="002A1A06"/>
    <w:rsid w:val="002A1CD3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E7F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7A5"/>
    <w:rsid w:val="002C1197"/>
    <w:rsid w:val="002C163B"/>
    <w:rsid w:val="002C1A0B"/>
    <w:rsid w:val="002C21B7"/>
    <w:rsid w:val="002C2D03"/>
    <w:rsid w:val="002C3375"/>
    <w:rsid w:val="002C3B0A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27D"/>
    <w:rsid w:val="002D13C9"/>
    <w:rsid w:val="002D1A53"/>
    <w:rsid w:val="002D21D7"/>
    <w:rsid w:val="002D2204"/>
    <w:rsid w:val="002D3342"/>
    <w:rsid w:val="002D48F0"/>
    <w:rsid w:val="002D5A3E"/>
    <w:rsid w:val="002D5B72"/>
    <w:rsid w:val="002D5CD8"/>
    <w:rsid w:val="002D5FFD"/>
    <w:rsid w:val="002D6339"/>
    <w:rsid w:val="002D6346"/>
    <w:rsid w:val="002D6C96"/>
    <w:rsid w:val="002D7071"/>
    <w:rsid w:val="002E0AD3"/>
    <w:rsid w:val="002E11F6"/>
    <w:rsid w:val="002E16B1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28C"/>
    <w:rsid w:val="002F35E2"/>
    <w:rsid w:val="002F45C4"/>
    <w:rsid w:val="002F472B"/>
    <w:rsid w:val="002F519F"/>
    <w:rsid w:val="002F575B"/>
    <w:rsid w:val="002F61AB"/>
    <w:rsid w:val="002F68A3"/>
    <w:rsid w:val="002F696C"/>
    <w:rsid w:val="002F709D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9D7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7AA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5DA"/>
    <w:rsid w:val="00325777"/>
    <w:rsid w:val="00325EA1"/>
    <w:rsid w:val="00326364"/>
    <w:rsid w:val="00326D0C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0E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496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951"/>
    <w:rsid w:val="003B4B86"/>
    <w:rsid w:val="003B4BBE"/>
    <w:rsid w:val="003B6AD3"/>
    <w:rsid w:val="003B6DF5"/>
    <w:rsid w:val="003B6F88"/>
    <w:rsid w:val="003B787B"/>
    <w:rsid w:val="003B7BBF"/>
    <w:rsid w:val="003C0AC6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06D"/>
    <w:rsid w:val="003C41F7"/>
    <w:rsid w:val="003C5234"/>
    <w:rsid w:val="003C6252"/>
    <w:rsid w:val="003C6467"/>
    <w:rsid w:val="003D1493"/>
    <w:rsid w:val="003D20A3"/>
    <w:rsid w:val="003D2455"/>
    <w:rsid w:val="003D282A"/>
    <w:rsid w:val="003D3672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813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3F6E5F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211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DD7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C20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128"/>
    <w:rsid w:val="0047543B"/>
    <w:rsid w:val="00475AD0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764"/>
    <w:rsid w:val="004B0C25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0ED9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1B7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160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673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DC7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81C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0BE"/>
    <w:rsid w:val="0056689A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3AD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B1B"/>
    <w:rsid w:val="005C5567"/>
    <w:rsid w:val="005C5E1B"/>
    <w:rsid w:val="005C6367"/>
    <w:rsid w:val="005C713C"/>
    <w:rsid w:val="005C77C8"/>
    <w:rsid w:val="005C7EA4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1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77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07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1FF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07B"/>
    <w:rsid w:val="0067621E"/>
    <w:rsid w:val="00677AF2"/>
    <w:rsid w:val="006804CC"/>
    <w:rsid w:val="0068071F"/>
    <w:rsid w:val="00680A87"/>
    <w:rsid w:val="006812B2"/>
    <w:rsid w:val="0068145D"/>
    <w:rsid w:val="00681AB2"/>
    <w:rsid w:val="00681F1E"/>
    <w:rsid w:val="006824E5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5726"/>
    <w:rsid w:val="006A6617"/>
    <w:rsid w:val="006A6BA0"/>
    <w:rsid w:val="006A6D16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4A62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10D8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5C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039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0C67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0AD"/>
    <w:rsid w:val="007A73B1"/>
    <w:rsid w:val="007A7879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4CE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56A4"/>
    <w:rsid w:val="008160B4"/>
    <w:rsid w:val="0081646D"/>
    <w:rsid w:val="00816809"/>
    <w:rsid w:val="0081698E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C7D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2A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4C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594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11"/>
    <w:rsid w:val="00894948"/>
    <w:rsid w:val="00894EEB"/>
    <w:rsid w:val="00895125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2B13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13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191D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E79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58F6"/>
    <w:rsid w:val="00916423"/>
    <w:rsid w:val="00916AC3"/>
    <w:rsid w:val="00916D58"/>
    <w:rsid w:val="0091790D"/>
    <w:rsid w:val="00917FFE"/>
    <w:rsid w:val="00920002"/>
    <w:rsid w:val="009205C5"/>
    <w:rsid w:val="0092258E"/>
    <w:rsid w:val="00922831"/>
    <w:rsid w:val="00922954"/>
    <w:rsid w:val="009248E4"/>
    <w:rsid w:val="00924928"/>
    <w:rsid w:val="00925D86"/>
    <w:rsid w:val="009265B3"/>
    <w:rsid w:val="009269D2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1D53"/>
    <w:rsid w:val="00942E3E"/>
    <w:rsid w:val="00943021"/>
    <w:rsid w:val="009440DD"/>
    <w:rsid w:val="009456DF"/>
    <w:rsid w:val="0094745D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714"/>
    <w:rsid w:val="00977AFC"/>
    <w:rsid w:val="009809B3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16C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323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5C"/>
    <w:rsid w:val="009B1E86"/>
    <w:rsid w:val="009B2054"/>
    <w:rsid w:val="009B2E9B"/>
    <w:rsid w:val="009B3B1E"/>
    <w:rsid w:val="009B4827"/>
    <w:rsid w:val="009B49F0"/>
    <w:rsid w:val="009B4AA3"/>
    <w:rsid w:val="009B639E"/>
    <w:rsid w:val="009B6F77"/>
    <w:rsid w:val="009B7AA3"/>
    <w:rsid w:val="009C02AD"/>
    <w:rsid w:val="009C0E23"/>
    <w:rsid w:val="009C113E"/>
    <w:rsid w:val="009C1147"/>
    <w:rsid w:val="009C1C66"/>
    <w:rsid w:val="009C4056"/>
    <w:rsid w:val="009C4277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D7D54"/>
    <w:rsid w:val="009E04A6"/>
    <w:rsid w:val="009E0A1A"/>
    <w:rsid w:val="009E0A38"/>
    <w:rsid w:val="009E3327"/>
    <w:rsid w:val="009E421A"/>
    <w:rsid w:val="009E480D"/>
    <w:rsid w:val="009E5096"/>
    <w:rsid w:val="009E561E"/>
    <w:rsid w:val="009E5CA0"/>
    <w:rsid w:val="009E5F6B"/>
    <w:rsid w:val="009E6ED1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4E55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E52"/>
    <w:rsid w:val="00A20A31"/>
    <w:rsid w:val="00A20C83"/>
    <w:rsid w:val="00A210A6"/>
    <w:rsid w:val="00A21357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1CD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6B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5F9C"/>
    <w:rsid w:val="00A6632B"/>
    <w:rsid w:val="00A669A9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543"/>
    <w:rsid w:val="00A959B3"/>
    <w:rsid w:val="00A95E97"/>
    <w:rsid w:val="00A96EA1"/>
    <w:rsid w:val="00A97317"/>
    <w:rsid w:val="00AA1087"/>
    <w:rsid w:val="00AA1634"/>
    <w:rsid w:val="00AA19C3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3A0"/>
    <w:rsid w:val="00AA7C89"/>
    <w:rsid w:val="00AA7E47"/>
    <w:rsid w:val="00AA7F21"/>
    <w:rsid w:val="00AB02A9"/>
    <w:rsid w:val="00AB0D15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5DD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267F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5F4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5AF"/>
    <w:rsid w:val="00B459D8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28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0FD5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B7F04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21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DA2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690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6F1A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3D66"/>
    <w:rsid w:val="00C2408C"/>
    <w:rsid w:val="00C254C2"/>
    <w:rsid w:val="00C25C24"/>
    <w:rsid w:val="00C25F01"/>
    <w:rsid w:val="00C25F96"/>
    <w:rsid w:val="00C26527"/>
    <w:rsid w:val="00C26D1A"/>
    <w:rsid w:val="00C306B8"/>
    <w:rsid w:val="00C30973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3774D"/>
    <w:rsid w:val="00C40860"/>
    <w:rsid w:val="00C40CCC"/>
    <w:rsid w:val="00C41253"/>
    <w:rsid w:val="00C41ABA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3D9D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569"/>
    <w:rsid w:val="00CA19EF"/>
    <w:rsid w:val="00CA239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C6B"/>
    <w:rsid w:val="00CB4D1F"/>
    <w:rsid w:val="00CB5403"/>
    <w:rsid w:val="00CB694E"/>
    <w:rsid w:val="00CB71F8"/>
    <w:rsid w:val="00CB742E"/>
    <w:rsid w:val="00CB78E7"/>
    <w:rsid w:val="00CB7E75"/>
    <w:rsid w:val="00CC0382"/>
    <w:rsid w:val="00CC09B5"/>
    <w:rsid w:val="00CC145F"/>
    <w:rsid w:val="00CC14CA"/>
    <w:rsid w:val="00CC1560"/>
    <w:rsid w:val="00CC2118"/>
    <w:rsid w:val="00CC2484"/>
    <w:rsid w:val="00CC3140"/>
    <w:rsid w:val="00CC34F7"/>
    <w:rsid w:val="00CC3714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6E6"/>
    <w:rsid w:val="00D03BE2"/>
    <w:rsid w:val="00D03FC0"/>
    <w:rsid w:val="00D04843"/>
    <w:rsid w:val="00D04A31"/>
    <w:rsid w:val="00D06652"/>
    <w:rsid w:val="00D0679B"/>
    <w:rsid w:val="00D06833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328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4C3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43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7E7"/>
    <w:rsid w:val="00D4149E"/>
    <w:rsid w:val="00D414ED"/>
    <w:rsid w:val="00D415AD"/>
    <w:rsid w:val="00D42254"/>
    <w:rsid w:val="00D42303"/>
    <w:rsid w:val="00D425B9"/>
    <w:rsid w:val="00D42CC5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1D3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0888"/>
    <w:rsid w:val="00D617B1"/>
    <w:rsid w:val="00D61FFC"/>
    <w:rsid w:val="00D62E88"/>
    <w:rsid w:val="00D651AA"/>
    <w:rsid w:val="00D652BD"/>
    <w:rsid w:val="00D6563F"/>
    <w:rsid w:val="00D6591F"/>
    <w:rsid w:val="00D65AC5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37D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0C5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793"/>
    <w:rsid w:val="00DA5D84"/>
    <w:rsid w:val="00DA69A2"/>
    <w:rsid w:val="00DA6B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180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151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024"/>
    <w:rsid w:val="00E154E6"/>
    <w:rsid w:val="00E16260"/>
    <w:rsid w:val="00E166BE"/>
    <w:rsid w:val="00E205CF"/>
    <w:rsid w:val="00E211EF"/>
    <w:rsid w:val="00E215A2"/>
    <w:rsid w:val="00E21FC2"/>
    <w:rsid w:val="00E227FE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1DD4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2787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73F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4F41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693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DEE"/>
    <w:rsid w:val="00ED0F67"/>
    <w:rsid w:val="00ED17A8"/>
    <w:rsid w:val="00ED1E6F"/>
    <w:rsid w:val="00ED2945"/>
    <w:rsid w:val="00ED354D"/>
    <w:rsid w:val="00ED4676"/>
    <w:rsid w:val="00ED4CC4"/>
    <w:rsid w:val="00ED5603"/>
    <w:rsid w:val="00ED5C6C"/>
    <w:rsid w:val="00ED6C64"/>
    <w:rsid w:val="00ED7312"/>
    <w:rsid w:val="00ED77E9"/>
    <w:rsid w:val="00ED7D78"/>
    <w:rsid w:val="00EE0408"/>
    <w:rsid w:val="00EE15BA"/>
    <w:rsid w:val="00EE172E"/>
    <w:rsid w:val="00EE1D74"/>
    <w:rsid w:val="00EE2205"/>
    <w:rsid w:val="00EE2524"/>
    <w:rsid w:val="00EE31E6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09FB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CE6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B24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258"/>
    <w:rsid w:val="00F23D37"/>
    <w:rsid w:val="00F2452A"/>
    <w:rsid w:val="00F2478E"/>
    <w:rsid w:val="00F2490D"/>
    <w:rsid w:val="00F24C14"/>
    <w:rsid w:val="00F24C99"/>
    <w:rsid w:val="00F24D04"/>
    <w:rsid w:val="00F2557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3A2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0BB7"/>
    <w:rsid w:val="00F413D3"/>
    <w:rsid w:val="00F42046"/>
    <w:rsid w:val="00F42AFA"/>
    <w:rsid w:val="00F42B31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2EB2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77FF1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2432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9F0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113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2B3C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29CA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55AA429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4C2C1-17E9-439B-AFF0-C96A4941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2399</TotalTime>
  <Pages>21</Pages>
  <Words>6113</Words>
  <Characters>34849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40881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842</cp:revision>
  <cp:lastPrinted>2019-08-02T06:58:00Z</cp:lastPrinted>
  <dcterms:created xsi:type="dcterms:W3CDTF">2018-04-25T16:33:00Z</dcterms:created>
  <dcterms:modified xsi:type="dcterms:W3CDTF">2019-08-09T18:25:00Z</dcterms:modified>
</cp:coreProperties>
</file>