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E628E1" w:rsidRDefault="003776E4" w:rsidP="00E628E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</w:t>
      </w:r>
      <w:bookmarkStart w:id="0" w:name="_GoBack"/>
      <w:bookmarkEnd w:id="0"/>
      <w:r w:rsidRPr="00F50929">
        <w:rPr>
          <w:rFonts w:ascii="Angsana New" w:hAnsi="Angsana New"/>
          <w:sz w:val="30"/>
          <w:szCs w:val="30"/>
          <w:cs/>
        </w:rPr>
        <w:t>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B24D79" w:rsidRPr="009551EE" w:rsidRDefault="00B24D79" w:rsidP="00CF5967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9551EE">
        <w:rPr>
          <w:rFonts w:ascii="Angsana New" w:hAnsi="Angsana New" w:hint="cs"/>
          <w:sz w:val="30"/>
          <w:szCs w:val="30"/>
          <w:cs/>
        </w:rPr>
        <w:t>เงินลงทุน</w:t>
      </w:r>
      <w:r w:rsidR="00CF5967" w:rsidRPr="00CF5967">
        <w:rPr>
          <w:rFonts w:ascii="Angsana New" w:hAnsi="Angsana New"/>
          <w:sz w:val="30"/>
          <w:szCs w:val="30"/>
          <w:cs/>
        </w:rPr>
        <w:t>อื่น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C13355" w:rsidRPr="00C13355" w:rsidRDefault="00C13355" w:rsidP="005913AD">
      <w:pPr>
        <w:numPr>
          <w:ilvl w:val="0"/>
          <w:numId w:val="4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C1335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040C03" w:rsidRDefault="00040C03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หุ้นกู้</w:t>
      </w:r>
    </w:p>
    <w:p w:rsidR="00072E4E" w:rsidRPr="00A567E6" w:rsidRDefault="00072E4E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5A0745" w:rsidRPr="00A567E6" w:rsidRDefault="005A0745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A567E6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A567E6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:rsidR="00581076" w:rsidRPr="00A567E6" w:rsidRDefault="00581076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:rsidR="003776E4" w:rsidRPr="00A567E6" w:rsidRDefault="003776E4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กำไรต่อหุ้น</w:t>
      </w:r>
      <w:r w:rsidR="002C486E" w:rsidRPr="00A567E6">
        <w:rPr>
          <w:rFonts w:ascii="Angsana New" w:hAnsi="Angsana New" w:hint="cs"/>
          <w:sz w:val="30"/>
          <w:szCs w:val="30"/>
          <w:cs/>
          <w:lang w:val="en-US"/>
        </w:rPr>
        <w:t>ขั้นพื้นฐาน</w:t>
      </w:r>
    </w:p>
    <w:p w:rsidR="00072E4E" w:rsidRDefault="00072E4E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เงินปันผล</w:t>
      </w:r>
    </w:p>
    <w:p w:rsidR="00A567E6" w:rsidRPr="00A567E6" w:rsidRDefault="00A567E6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:rsidR="003776E4" w:rsidRPr="00A567E6" w:rsidRDefault="003776E4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ูกพันกับ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:rsidR="001C3193" w:rsidRPr="00A567E6" w:rsidRDefault="001C3193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:rsidR="007B2482" w:rsidRPr="00602254" w:rsidRDefault="000D77DB" w:rsidP="00435278">
      <w:pPr>
        <w:pStyle w:val="Ang15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>
        <w:rPr>
          <w:rFonts w:hint="cs"/>
          <w:cs/>
        </w:rPr>
        <w:t>ระหว่างกาล</w:t>
      </w:r>
      <w:r w:rsidR="00203EEF" w:rsidRPr="00602254">
        <w:rPr>
          <w:cs/>
        </w:rPr>
        <w:t>นี้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:rsidR="007B2482" w:rsidRPr="00624F76" w:rsidRDefault="00203EEF" w:rsidP="00435278">
      <w:pPr>
        <w:pStyle w:val="Ang15"/>
        <w:rPr>
          <w:cs/>
          <w:lang w:val="en-US"/>
        </w:rPr>
      </w:pPr>
      <w:r w:rsidRPr="00203EEF">
        <w:rPr>
          <w:cs/>
        </w:rPr>
        <w:t>งบการเงิน</w:t>
      </w:r>
      <w:r w:rsidR="00C41850">
        <w:rPr>
          <w:rFonts w:hint="cs"/>
          <w:cs/>
        </w:rPr>
        <w:t>ระหว่างกาล</w:t>
      </w:r>
      <w:r w:rsidRPr="00203EEF">
        <w:rPr>
          <w:cs/>
        </w:rPr>
        <w:t>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เมื่อวันที่</w:t>
      </w:r>
      <w:r w:rsidRPr="00203EEF">
        <w:rPr>
          <w:cs/>
        </w:rPr>
        <w:t xml:space="preserve"> </w:t>
      </w:r>
      <w:r w:rsidR="00013A03">
        <w:rPr>
          <w:lang w:val="en-US"/>
        </w:rPr>
        <w:t xml:space="preserve">13 </w:t>
      </w:r>
      <w:r w:rsidR="00880F6A">
        <w:rPr>
          <w:rFonts w:hint="cs"/>
          <w:cs/>
          <w:lang w:val="en-US"/>
        </w:rPr>
        <w:t>สิงหาคม</w:t>
      </w:r>
      <w:r w:rsidR="00013A03">
        <w:rPr>
          <w:rFonts w:hint="cs"/>
          <w:cs/>
          <w:lang w:val="en-US"/>
        </w:rPr>
        <w:t xml:space="preserve"> </w:t>
      </w:r>
      <w:r w:rsidR="00526BD5">
        <w:rPr>
          <w:lang w:val="en-US"/>
        </w:rPr>
        <w:t>2562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:rsidR="00B7732B" w:rsidRPr="003A666C" w:rsidRDefault="00B7732B" w:rsidP="00435278">
      <w:pPr>
        <w:pStyle w:val="Caption"/>
        <w:numPr>
          <w:ilvl w:val="0"/>
          <w:numId w:val="0"/>
        </w:numPr>
        <w:ind w:left="900"/>
        <w:rPr>
          <w:b w:val="0"/>
          <w:bCs w:val="0"/>
          <w:sz w:val="20"/>
          <w:szCs w:val="20"/>
        </w:rPr>
      </w:pPr>
    </w:p>
    <w:p w:rsidR="004C37E0" w:rsidRPr="00E34840" w:rsidRDefault="004C37E0" w:rsidP="002A59C3">
      <w:pPr>
        <w:pStyle w:val="Ang15"/>
        <w:ind w:right="-72"/>
      </w:pPr>
      <w:r w:rsidRPr="00E34840">
        <w:rPr>
          <w:cs/>
        </w:rPr>
        <w:t>บริษัท ทีพีไอ โพลีน</w:t>
      </w:r>
      <w:r w:rsidRPr="00E34840">
        <w:t xml:space="preserve"> </w:t>
      </w:r>
      <w:r w:rsidRPr="00E34840">
        <w:rPr>
          <w:cs/>
        </w:rPr>
        <w:t>เพาเวอร์ จำกัด (มหาชน)</w:t>
      </w:r>
      <w:r w:rsidRPr="00E34840">
        <w:t xml:space="preserve"> “</w:t>
      </w:r>
      <w:r w:rsidRPr="00E34840">
        <w:rPr>
          <w:cs/>
        </w:rPr>
        <w:t>บริษัท</w:t>
      </w:r>
      <w:r w:rsidRPr="00E34840">
        <w:rPr>
          <w:lang w:val="en-US"/>
        </w:rPr>
        <w:t xml:space="preserve">” </w:t>
      </w:r>
      <w:r w:rsidRPr="00E34840">
        <w:rPr>
          <w:cs/>
        </w:rPr>
        <w:t>เป็นนิติบุคคล</w:t>
      </w:r>
      <w:r w:rsidRPr="00E34840">
        <w:rPr>
          <w:cs/>
          <w:lang w:val="en-US"/>
        </w:rPr>
        <w:t>ที่จัดตั้งขึ้นใน</w:t>
      </w:r>
      <w:r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317C85">
        <w:t>26</w:t>
      </w:r>
      <w:r w:rsidRPr="00E34840">
        <w:t>/</w:t>
      </w:r>
      <w:r w:rsidR="00317C85">
        <w:t>56</w:t>
      </w:r>
      <w:r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:rsidR="004C37E0" w:rsidRPr="003A666C" w:rsidRDefault="004C37E0" w:rsidP="004C37E0">
      <w:pPr>
        <w:pStyle w:val="Bo-Blankline"/>
      </w:pPr>
    </w:p>
    <w:p w:rsidR="004C37E0" w:rsidRPr="00E34840" w:rsidRDefault="004C37E0" w:rsidP="004C37E0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317C85">
        <w:rPr>
          <w:rFonts w:ascii="Angsana New" w:hAnsi="Angsana New"/>
          <w:sz w:val="30"/>
          <w:szCs w:val="30"/>
        </w:rPr>
        <w:t>5</w:t>
      </w:r>
      <w:r w:rsidRPr="00C41850">
        <w:rPr>
          <w:rFonts w:ascii="Angsana New" w:hAnsi="Angsana New"/>
          <w:sz w:val="30"/>
          <w:szCs w:val="30"/>
        </w:rPr>
        <w:t xml:space="preserve"> </w:t>
      </w:r>
      <w:r w:rsidRPr="00C41850">
        <w:rPr>
          <w:rFonts w:ascii="Angsana New" w:hAnsi="Angsana New"/>
          <w:sz w:val="30"/>
          <w:szCs w:val="30"/>
          <w:cs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  <w:cs/>
        </w:rPr>
        <w:t>2560</w:t>
      </w:r>
    </w:p>
    <w:p w:rsidR="004C37E0" w:rsidRPr="003A666C" w:rsidRDefault="004C37E0" w:rsidP="004C37E0">
      <w:pPr>
        <w:pStyle w:val="Bo-Blankline"/>
      </w:pPr>
    </w:p>
    <w:p w:rsidR="004C37E0" w:rsidRPr="005E16DF" w:rsidRDefault="004C37E0" w:rsidP="002A59C3">
      <w:pPr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D28C6">
        <w:rPr>
          <w:rFonts w:ascii="Angsana New" w:hAnsi="Angsana New"/>
          <w:sz w:val="30"/>
          <w:szCs w:val="30"/>
          <w:cs/>
        </w:rPr>
        <w:t>บริษัทใหญ่ในระหว่าง</w:t>
      </w:r>
      <w:r w:rsidR="00C41850" w:rsidRPr="000D28C6">
        <w:rPr>
          <w:rFonts w:ascii="Angsana New" w:hAnsi="Angsana New" w:hint="cs"/>
          <w:sz w:val="30"/>
          <w:szCs w:val="30"/>
          <w:cs/>
        </w:rPr>
        <w:t>งวด</w:t>
      </w:r>
      <w:r w:rsidRPr="000D28C6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0D28C6">
        <w:rPr>
          <w:rFonts w:ascii="Angsana New" w:hAnsi="Angsana New"/>
          <w:sz w:val="30"/>
          <w:szCs w:val="30"/>
        </w:rPr>
        <w:t>(</w:t>
      </w:r>
      <w:r w:rsidRPr="000D28C6">
        <w:rPr>
          <w:rFonts w:ascii="Angsana New" w:hAnsi="Angsana New"/>
          <w:sz w:val="30"/>
          <w:szCs w:val="30"/>
          <w:cs/>
        </w:rPr>
        <w:t>มหาชน</w:t>
      </w:r>
      <w:r w:rsidRPr="000D28C6">
        <w:rPr>
          <w:rFonts w:ascii="Angsana New" w:hAnsi="Angsana New"/>
          <w:sz w:val="30"/>
          <w:szCs w:val="30"/>
        </w:rPr>
        <w:t>) “</w:t>
      </w:r>
      <w:r w:rsidRPr="000D28C6">
        <w:rPr>
          <w:rFonts w:ascii="Angsana New" w:hAnsi="Angsana New"/>
          <w:sz w:val="30"/>
          <w:szCs w:val="30"/>
          <w:cs/>
        </w:rPr>
        <w:t>บริษัทใหญ่</w:t>
      </w:r>
      <w:r w:rsidRPr="000D28C6">
        <w:rPr>
          <w:rFonts w:ascii="Angsana New" w:hAnsi="Angsana New"/>
          <w:sz w:val="30"/>
          <w:szCs w:val="30"/>
        </w:rPr>
        <w:t xml:space="preserve">” </w:t>
      </w:r>
      <w:r w:rsidRPr="000D28C6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0D28C6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 w:rsidR="00317C85" w:rsidRPr="000D28C6">
        <w:rPr>
          <w:rFonts w:ascii="Angsana New" w:hAnsi="Angsana New"/>
          <w:sz w:val="30"/>
          <w:szCs w:val="30"/>
        </w:rPr>
        <w:t>70</w:t>
      </w:r>
      <w:r w:rsidRPr="000D28C6">
        <w:rPr>
          <w:rFonts w:ascii="Angsana New" w:hAnsi="Angsana New" w:hint="cs"/>
          <w:sz w:val="30"/>
          <w:szCs w:val="30"/>
          <w:cs/>
        </w:rPr>
        <w:t>.</w:t>
      </w:r>
      <w:r w:rsidR="00317C85" w:rsidRPr="000D28C6">
        <w:rPr>
          <w:rFonts w:ascii="Angsana New" w:hAnsi="Angsana New" w:hint="cs"/>
          <w:sz w:val="30"/>
          <w:szCs w:val="30"/>
          <w:cs/>
        </w:rPr>
        <w:t>24</w:t>
      </w:r>
      <w:r w:rsidRPr="000D28C6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ของทุนที่ออกและชำระแล้วของบริษัท ณ วันที่ </w:t>
      </w:r>
      <w:r w:rsidR="0043243A" w:rsidRPr="000D28C6">
        <w:rPr>
          <w:rFonts w:ascii="Angsana New" w:hAnsi="Angsana New"/>
          <w:sz w:val="30"/>
          <w:szCs w:val="30"/>
        </w:rPr>
        <w:t xml:space="preserve">30 </w:t>
      </w:r>
      <w:r w:rsidR="0043243A" w:rsidRPr="000D28C6">
        <w:rPr>
          <w:rFonts w:ascii="Angsana New" w:hAnsi="Angsana New" w:hint="cs"/>
          <w:sz w:val="30"/>
          <w:szCs w:val="30"/>
          <w:cs/>
        </w:rPr>
        <w:t>มิถุนายน</w:t>
      </w:r>
      <w:r w:rsidRPr="000D28C6">
        <w:rPr>
          <w:rFonts w:ascii="Angsana New" w:hAnsi="Angsana New" w:hint="cs"/>
          <w:sz w:val="30"/>
          <w:szCs w:val="30"/>
          <w:cs/>
        </w:rPr>
        <w:t xml:space="preserve"> </w:t>
      </w:r>
      <w:r w:rsidR="00317C85" w:rsidRPr="000D28C6">
        <w:rPr>
          <w:rFonts w:ascii="Angsana New" w:hAnsi="Angsana New"/>
          <w:sz w:val="30"/>
          <w:szCs w:val="30"/>
        </w:rPr>
        <w:t>256</w:t>
      </w:r>
      <w:r w:rsidR="00DD1EE3" w:rsidRPr="000D28C6">
        <w:rPr>
          <w:rFonts w:ascii="Angsana New" w:hAnsi="Angsana New"/>
          <w:sz w:val="30"/>
          <w:szCs w:val="30"/>
          <w:lang w:val="en-US"/>
        </w:rPr>
        <w:t>2</w:t>
      </w:r>
      <w:r w:rsidRPr="000D28C6">
        <w:rPr>
          <w:rFonts w:ascii="Angsana New" w:hAnsi="Angsana New" w:hint="cs"/>
          <w:sz w:val="30"/>
          <w:szCs w:val="30"/>
          <w:cs/>
        </w:rPr>
        <w:t xml:space="preserve"> </w:t>
      </w:r>
      <w:r w:rsidRPr="000D28C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17C85" w:rsidRPr="000D28C6">
        <w:rPr>
          <w:rFonts w:ascii="Angsana New" w:hAnsi="Angsana New"/>
          <w:i/>
          <w:iCs/>
          <w:sz w:val="30"/>
          <w:szCs w:val="30"/>
        </w:rPr>
        <w:t>31</w:t>
      </w:r>
      <w:r w:rsidRPr="000D28C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317C85" w:rsidRPr="000D28C6">
        <w:rPr>
          <w:rFonts w:ascii="Angsana New" w:hAnsi="Angsana New"/>
          <w:i/>
          <w:iCs/>
          <w:sz w:val="30"/>
          <w:szCs w:val="30"/>
        </w:rPr>
        <w:t>256</w:t>
      </w:r>
      <w:r w:rsidR="00DD1EE3" w:rsidRPr="000D28C6">
        <w:rPr>
          <w:rFonts w:ascii="Angsana New" w:hAnsi="Angsana New"/>
          <w:i/>
          <w:iCs/>
          <w:sz w:val="30"/>
          <w:szCs w:val="30"/>
        </w:rPr>
        <w:t>1</w:t>
      </w:r>
      <w:r w:rsidRPr="000D28C6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Pr="000D28C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ร้อยละ </w:t>
      </w:r>
      <w:r w:rsidR="00317C85" w:rsidRPr="000D28C6">
        <w:rPr>
          <w:rFonts w:ascii="Angsana New" w:hAnsi="Angsana New"/>
          <w:i/>
          <w:iCs/>
          <w:sz w:val="30"/>
          <w:szCs w:val="30"/>
          <w:lang w:val="en-US"/>
        </w:rPr>
        <w:t>70</w:t>
      </w:r>
      <w:r w:rsidR="00C41850" w:rsidRPr="000D28C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317C85" w:rsidRPr="000D28C6">
        <w:rPr>
          <w:rFonts w:ascii="Angsana New" w:hAnsi="Angsana New"/>
          <w:i/>
          <w:iCs/>
          <w:sz w:val="30"/>
          <w:szCs w:val="30"/>
          <w:lang w:val="en-US"/>
        </w:rPr>
        <w:t>24</w:t>
      </w:r>
      <w:r w:rsidRPr="000D28C6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p w:rsidR="004C37E0" w:rsidRPr="000857F2" w:rsidRDefault="004C37E0" w:rsidP="004C37E0">
      <w:pPr>
        <w:pStyle w:val="Bo-Blankline"/>
      </w:pPr>
    </w:p>
    <w:p w:rsidR="004C37E0" w:rsidRDefault="004C37E0" w:rsidP="00CC240F">
      <w:pPr>
        <w:pStyle w:val="Bo-Blankline"/>
        <w:ind w:right="18"/>
        <w:jc w:val="thaiDistribute"/>
        <w:rPr>
          <w:sz w:val="30"/>
          <w:szCs w:val="30"/>
          <w:cs/>
        </w:rPr>
      </w:pPr>
      <w:r w:rsidRPr="00E34840">
        <w:rPr>
          <w:sz w:val="30"/>
          <w:szCs w:val="30"/>
          <w:cs/>
        </w:rPr>
        <w:t>บริษัทดำเนินธุรกิจหลักเกี่ยวกับ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การผลิตและจำหน่ายกระแสไฟฟ้าและเชื้อเพลิงจากขยะ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 xml:space="preserve">โดยมีสถานีบริการรวม </w:t>
      </w:r>
      <w:r w:rsidR="00317C85">
        <w:rPr>
          <w:sz w:val="30"/>
          <w:szCs w:val="30"/>
        </w:rPr>
        <w:t>12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แห่ง</w:t>
      </w:r>
    </w:p>
    <w:p w:rsidR="0085153D" w:rsidRDefault="0085153D" w:rsidP="0085153D">
      <w:pPr>
        <w:pStyle w:val="Bo-Blankline"/>
      </w:pPr>
    </w:p>
    <w:p w:rsidR="007B2482" w:rsidRPr="00E76832" w:rsidRDefault="007B2482" w:rsidP="004C37E0">
      <w:pPr>
        <w:pStyle w:val="Caption"/>
        <w:ind w:left="549" w:hanging="549"/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  <w:r w:rsidR="00AA3030">
        <w:rPr>
          <w:rFonts w:hint="cs"/>
          <w:cs/>
        </w:rPr>
        <w:t>ระหว่างกาล</w:t>
      </w:r>
    </w:p>
    <w:p w:rsidR="007B2482" w:rsidRPr="00D1506D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C41850" w:rsidRDefault="00EF58C8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b w:val="0"/>
          <w:bCs w:val="0"/>
        </w:rPr>
      </w:pPr>
      <w:r w:rsidRPr="00C41850">
        <w:rPr>
          <w:b w:val="0"/>
          <w:bCs w:val="0"/>
          <w:cs/>
        </w:rPr>
        <w:t>เกณฑ์การถือปฏิบัติ</w:t>
      </w:r>
    </w:p>
    <w:p w:rsidR="00B7732B" w:rsidRDefault="00B7732B" w:rsidP="00282D9D">
      <w:pPr>
        <w:pStyle w:val="Bo-Blankline"/>
      </w:pPr>
    </w:p>
    <w:p w:rsidR="000D28C6" w:rsidRPr="00712F07" w:rsidRDefault="000D28C6" w:rsidP="000D28C6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D28C6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0D28C6">
        <w:rPr>
          <w:rFonts w:ascii="Angsana New" w:hAnsi="Angsana New"/>
          <w:spacing w:val="2"/>
          <w:sz w:val="30"/>
          <w:szCs w:val="30"/>
          <w:cs/>
        </w:rPr>
        <w:t>การเงินระหว่างกาลแบบย่อนี้</w:t>
      </w:r>
      <w:r w:rsidRPr="000D28C6">
        <w:rPr>
          <w:rFonts w:ascii="Angsana New" w:hAnsi="Angsana New" w:hint="cs"/>
          <w:spacing w:val="2"/>
          <w:sz w:val="30"/>
          <w:szCs w:val="30"/>
          <w:cs/>
        </w:rPr>
        <w:t>นำเสนอรายการในงบการเงิน</w:t>
      </w:r>
      <w:r w:rsidRPr="000D28C6">
        <w:rPr>
          <w:rFonts w:ascii="Angsana New" w:hAnsi="Angsana New"/>
          <w:spacing w:val="2"/>
          <w:sz w:val="30"/>
          <w:szCs w:val="30"/>
          <w:cs/>
        </w:rPr>
        <w:t>ในรูปแบบเดียวกับ</w:t>
      </w:r>
      <w:r w:rsidRPr="000D28C6">
        <w:rPr>
          <w:rFonts w:ascii="Angsana New" w:hAnsi="Angsana New" w:hint="cs"/>
          <w:spacing w:val="2"/>
          <w:sz w:val="30"/>
          <w:szCs w:val="30"/>
          <w:cs/>
        </w:rPr>
        <w:t>งบการเงินประจำปีและ</w:t>
      </w:r>
      <w:r w:rsidRPr="000D28C6">
        <w:rPr>
          <w:rFonts w:ascii="Angsana New" w:hAnsi="Angsana New"/>
          <w:spacing w:val="2"/>
          <w:sz w:val="30"/>
          <w:szCs w:val="30"/>
          <w:cs/>
        </w:rPr>
        <w:t>จัดทำ</w:t>
      </w:r>
      <w:r w:rsidRPr="000D28C6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0D28C6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0D28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D28C6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0D28C6">
        <w:rPr>
          <w:rFonts w:ascii="Angsana New" w:hAnsi="Angsana New"/>
          <w:spacing w:val="-2"/>
          <w:sz w:val="30"/>
          <w:szCs w:val="30"/>
        </w:rPr>
        <w:t>34</w:t>
      </w:r>
      <w:r w:rsidRPr="000D28C6">
        <w:rPr>
          <w:rFonts w:ascii="Angsana New" w:hAnsi="Angsana New"/>
          <w:sz w:val="30"/>
          <w:szCs w:val="30"/>
        </w:rPr>
        <w:t xml:space="preserve"> </w:t>
      </w:r>
      <w:r w:rsidRPr="000D28C6">
        <w:rPr>
          <w:rFonts w:ascii="Angsana New" w:hAnsi="Angsana New"/>
          <w:sz w:val="30"/>
          <w:szCs w:val="30"/>
          <w:cs/>
        </w:rPr>
        <w:t xml:space="preserve">เรื่อง </w:t>
      </w:r>
      <w:r w:rsidRPr="000D28C6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0D28C6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0D28C6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0D28C6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0D28C6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282D9D" w:rsidRPr="00026149" w:rsidRDefault="00282D9D" w:rsidP="00282D9D">
      <w:pPr>
        <w:pStyle w:val="Bo-Blankline"/>
      </w:pPr>
    </w:p>
    <w:p w:rsidR="00282D9D" w:rsidRDefault="00282D9D" w:rsidP="002A59C3">
      <w:pPr>
        <w:pStyle w:val="Ang15"/>
        <w:ind w:right="-72"/>
      </w:pPr>
      <w:r w:rsidRPr="002A59C3">
        <w:rPr>
          <w:spacing w:val="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17C85" w:rsidRPr="002A59C3">
        <w:rPr>
          <w:spacing w:val="6"/>
          <w:cs/>
        </w:rPr>
        <w:t>31</w:t>
      </w:r>
      <w:r w:rsidRPr="002A59C3">
        <w:rPr>
          <w:spacing w:val="6"/>
          <w:cs/>
        </w:rPr>
        <w:t xml:space="preserve"> ธันวาคม </w:t>
      </w:r>
      <w:r w:rsidR="00317C85" w:rsidRPr="002A59C3">
        <w:rPr>
          <w:spacing w:val="6"/>
          <w:cs/>
        </w:rPr>
        <w:t>25</w:t>
      </w:r>
      <w:r w:rsidR="00317C85" w:rsidRPr="002A59C3">
        <w:rPr>
          <w:spacing w:val="6"/>
        </w:rPr>
        <w:t>6</w:t>
      </w:r>
      <w:r w:rsidR="006A458B" w:rsidRPr="002A59C3">
        <w:rPr>
          <w:spacing w:val="6"/>
        </w:rPr>
        <w:t>1</w:t>
      </w:r>
      <w:r w:rsidR="002A59C3">
        <w:t xml:space="preserve"> </w:t>
      </w:r>
      <w:r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2A3C5F">
        <w:rPr>
          <w:rFonts w:hint="cs"/>
          <w:cs/>
        </w:rPr>
        <w:t xml:space="preserve"> </w:t>
      </w:r>
      <w:r>
        <w:rPr>
          <w:cs/>
        </w:rPr>
        <w:t>ๆ เพื่อไม่ให้ซ้ำซ้อนกับข้อ</w:t>
      </w:r>
      <w:r w:rsidR="00B24D79">
        <w:rPr>
          <w:cs/>
        </w:rPr>
        <w:t xml:space="preserve">มูลที่ได้เคยนำเสนอรายงานไปแล้ว </w:t>
      </w:r>
      <w:r w:rsidRPr="006A458B">
        <w:rPr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6A458B" w:rsidRPr="006A458B">
        <w:rPr>
          <w:rFonts w:hint="cs"/>
          <w:cs/>
        </w:rPr>
        <w:t>และบริษัทย่อย</w:t>
      </w:r>
      <w:r w:rsidRPr="006A458B">
        <w:rPr>
          <w:cs/>
        </w:rPr>
        <w:t xml:space="preserve">สำหรับปีสิ้นสุดวันที่ </w:t>
      </w:r>
      <w:r w:rsidR="00317C85" w:rsidRPr="006A458B">
        <w:rPr>
          <w:cs/>
        </w:rPr>
        <w:t>31</w:t>
      </w:r>
      <w:r w:rsidRPr="006A458B">
        <w:rPr>
          <w:cs/>
        </w:rPr>
        <w:t xml:space="preserve"> ธันวาคม </w:t>
      </w:r>
      <w:r w:rsidR="00317C85" w:rsidRPr="006A458B">
        <w:rPr>
          <w:cs/>
        </w:rPr>
        <w:t>25</w:t>
      </w:r>
      <w:r w:rsidR="00317C85" w:rsidRPr="006A458B">
        <w:t>6</w:t>
      </w:r>
      <w:r w:rsidR="006A458B" w:rsidRPr="006A458B">
        <w:t>1</w:t>
      </w:r>
    </w:p>
    <w:p w:rsidR="00E54A0D" w:rsidRPr="00B93CB2" w:rsidRDefault="002A3C5F" w:rsidP="00B93CB2">
      <w:pPr>
        <w:pStyle w:val="Ang15"/>
        <w:rPr>
          <w:lang w:val="en-US"/>
        </w:rPr>
      </w:pPr>
      <w:r>
        <w:rPr>
          <w:cs/>
        </w:rPr>
        <w:br w:type="page"/>
      </w:r>
    </w:p>
    <w:p w:rsidR="0098712A" w:rsidRPr="00C41850" w:rsidRDefault="00D70079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b w:val="0"/>
          <w:bCs w:val="0"/>
        </w:rPr>
      </w:pPr>
      <w:r w:rsidRPr="00C41850">
        <w:rPr>
          <w:b w:val="0"/>
          <w:bCs w:val="0"/>
          <w:cs/>
        </w:rPr>
        <w:lastRenderedPageBreak/>
        <w:t>การ</w:t>
      </w:r>
      <w:r w:rsidR="00F30368" w:rsidRPr="00F30368">
        <w:rPr>
          <w:rFonts w:hint="cs"/>
          <w:b w:val="0"/>
          <w:bCs w:val="0"/>
          <w:cs/>
        </w:rPr>
        <w:t>ใช้วิจารณญาณ การประมาณการ และนโยบายการบัญชี</w:t>
      </w:r>
    </w:p>
    <w:p w:rsidR="005C6BB7" w:rsidRPr="003A666C" w:rsidRDefault="005C6BB7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98712A" w:rsidRDefault="005C6BB7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5C6BB7">
        <w:rPr>
          <w:rFonts w:ascii="Angsana New" w:hAnsi="Angsana New"/>
          <w:sz w:val="30"/>
          <w:szCs w:val="30"/>
          <w:cs/>
        </w:rPr>
        <w:t>และการประมาณการ</w:t>
      </w:r>
      <w:r w:rsidRPr="003F31F5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</w:t>
      </w:r>
      <w:r w:rsidRPr="005C6BB7">
        <w:rPr>
          <w:rFonts w:ascii="Angsana New" w:hAnsi="Angsana New"/>
          <w:sz w:val="30"/>
          <w:szCs w:val="30"/>
          <w:cs/>
        </w:rPr>
        <w:t>กลุ่มบริษัทซึ่งผลที่เกิดขึ้นจริงอาจแตกต่างจากที่ประมาณการไว้</w:t>
      </w:r>
      <w:r w:rsidRPr="003F31F5">
        <w:rPr>
          <w:rFonts w:ascii="Angsana New" w:hAnsi="Angsana New"/>
          <w:sz w:val="30"/>
          <w:szCs w:val="30"/>
          <w:cs/>
        </w:rPr>
        <w:t xml:space="preserve"> </w:t>
      </w:r>
      <w:r w:rsidRPr="005C6BB7">
        <w:rPr>
          <w:rFonts w:ascii="Angsana New" w:hAnsi="Angsana New"/>
          <w:sz w:val="30"/>
          <w:szCs w:val="30"/>
          <w:cs/>
        </w:rPr>
        <w:t>ทั้งนี้</w:t>
      </w:r>
      <w:r w:rsidRPr="005C6BB7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5C6BB7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5C6BB7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5C6BB7">
        <w:rPr>
          <w:rFonts w:ascii="Angsana New" w:hAnsi="Angsana New"/>
          <w:sz w:val="30"/>
          <w:szCs w:val="30"/>
          <w:cs/>
        </w:rPr>
        <w:t>นั้น</w:t>
      </w:r>
      <w:r w:rsidRPr="005C6BB7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3F31F5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C6BB7">
        <w:rPr>
          <w:rFonts w:ascii="Angsana New" w:hAnsi="Angsana New" w:hint="cs"/>
          <w:sz w:val="30"/>
          <w:szCs w:val="30"/>
          <w:cs/>
        </w:rPr>
        <w:t>เว้นแต่ก</w:t>
      </w:r>
      <w:r w:rsidRPr="005C6BB7">
        <w:rPr>
          <w:rFonts w:ascii="Angsana New" w:hAnsi="Angsana New"/>
          <w:sz w:val="30"/>
          <w:szCs w:val="30"/>
          <w:cs/>
        </w:rPr>
        <w:t>าร</w:t>
      </w:r>
      <w:r w:rsidRPr="005C6BB7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5C6BB7">
        <w:rPr>
          <w:rFonts w:ascii="Angsana New" w:hAnsi="Angsana New"/>
          <w:sz w:val="30"/>
          <w:szCs w:val="30"/>
          <w:cs/>
        </w:rPr>
        <w:t>ใช้</w:t>
      </w:r>
      <w:r w:rsidRPr="005C6BB7">
        <w:rPr>
          <w:rFonts w:ascii="Angsana New" w:hAnsi="Angsana New" w:hint="cs"/>
          <w:sz w:val="30"/>
          <w:szCs w:val="30"/>
          <w:cs/>
        </w:rPr>
        <w:t>วิจารณญาณ</w:t>
      </w:r>
      <w:r w:rsidRPr="005C6BB7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5C6BB7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5C6BB7">
        <w:rPr>
          <w:rFonts w:ascii="Angsana New" w:hAnsi="Angsana New"/>
          <w:sz w:val="30"/>
          <w:szCs w:val="30"/>
        </w:rPr>
        <w:t xml:space="preserve">15 </w:t>
      </w:r>
      <w:r w:rsidRPr="005C6BB7">
        <w:rPr>
          <w:rFonts w:ascii="Angsana New" w:hAnsi="Angsana New" w:hint="cs"/>
          <w:sz w:val="30"/>
          <w:szCs w:val="30"/>
          <w:cs/>
        </w:rPr>
        <w:t>เรื่อง รายได้จากสัญญาที่ทำกับลูกค้า (“</w:t>
      </w:r>
      <w:r w:rsidRPr="005C6BB7">
        <w:rPr>
          <w:rFonts w:ascii="Angsana New" w:hAnsi="Angsana New"/>
          <w:sz w:val="30"/>
          <w:szCs w:val="30"/>
        </w:rPr>
        <w:t>TFRS 15</w:t>
      </w:r>
      <w:r w:rsidRPr="005C6BB7">
        <w:rPr>
          <w:rFonts w:ascii="Angsana New" w:hAnsi="Angsana New" w:hint="cs"/>
          <w:sz w:val="30"/>
          <w:szCs w:val="30"/>
          <w:cs/>
        </w:rPr>
        <w:t>”)</w:t>
      </w:r>
      <w:r w:rsidRPr="005C6BB7">
        <w:rPr>
          <w:rFonts w:ascii="Angsana New" w:hAnsi="Angsana New"/>
          <w:sz w:val="30"/>
          <w:szCs w:val="30"/>
        </w:rPr>
        <w:t xml:space="preserve"> </w:t>
      </w:r>
      <w:r w:rsidRPr="005C6BB7">
        <w:rPr>
          <w:rFonts w:ascii="Angsana New" w:hAnsi="Angsana New" w:hint="cs"/>
          <w:sz w:val="30"/>
          <w:szCs w:val="30"/>
          <w:cs/>
        </w:rPr>
        <w:t>ที่</w:t>
      </w:r>
      <w:r w:rsidRPr="005C6BB7">
        <w:rPr>
          <w:rFonts w:ascii="Angsana New" w:hAnsi="Angsana New"/>
          <w:sz w:val="30"/>
          <w:szCs w:val="30"/>
          <w:cs/>
        </w:rPr>
        <w:t>กลุ่มบริษัท</w:t>
      </w:r>
      <w:r w:rsidRPr="005C6BB7">
        <w:rPr>
          <w:rFonts w:ascii="Angsana New" w:hAnsi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5C6BB7">
        <w:rPr>
          <w:rFonts w:ascii="Angsana New" w:hAnsi="Angsana New"/>
          <w:sz w:val="30"/>
          <w:szCs w:val="30"/>
        </w:rPr>
        <w:t xml:space="preserve">18 </w:t>
      </w:r>
      <w:r w:rsidRPr="005C6BB7">
        <w:rPr>
          <w:rFonts w:ascii="Angsana New" w:hAnsi="Angsana New" w:hint="cs"/>
          <w:sz w:val="30"/>
          <w:szCs w:val="30"/>
          <w:cs/>
        </w:rPr>
        <w:t xml:space="preserve">เรื่อง รายได้ </w:t>
      </w:r>
      <w:r w:rsidRPr="005C6BB7">
        <w:rPr>
          <w:rFonts w:ascii="Angsana New" w:hAnsi="Angsana New"/>
          <w:sz w:val="30"/>
          <w:szCs w:val="30"/>
        </w:rPr>
        <w:t xml:space="preserve">(“TAS 18”) </w:t>
      </w:r>
      <w:r w:rsidRPr="005C6BB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5C6BB7">
        <w:rPr>
          <w:rFonts w:ascii="Angsana New" w:hAnsi="Angsana New"/>
          <w:sz w:val="30"/>
          <w:szCs w:val="30"/>
        </w:rPr>
        <w:t xml:space="preserve">11 </w:t>
      </w:r>
      <w:r w:rsidRPr="005C6BB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C6BB7">
        <w:rPr>
          <w:rFonts w:ascii="Angsana New" w:hAnsi="Angsana New"/>
          <w:sz w:val="30"/>
          <w:szCs w:val="30"/>
          <w:cs/>
        </w:rPr>
        <w:t xml:space="preserve">สัญญาก่อสร้าง </w:t>
      </w:r>
      <w:r w:rsidRPr="005C6BB7">
        <w:rPr>
          <w:rFonts w:ascii="Angsana New" w:hAnsi="Angsana New"/>
          <w:sz w:val="30"/>
          <w:szCs w:val="30"/>
        </w:rPr>
        <w:t>(“TAS 11”)</w:t>
      </w:r>
      <w:r w:rsidRPr="005C6BB7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2500BA" w:rsidRPr="003A666C" w:rsidRDefault="002500B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2500BA" w:rsidRPr="002500BA" w:rsidRDefault="002500B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500BA">
        <w:rPr>
          <w:rFonts w:asciiTheme="majorBidi" w:hAnsiTheme="majorBidi" w:cstheme="majorBidi"/>
          <w:sz w:val="30"/>
          <w:szCs w:val="30"/>
          <w:cs/>
        </w:rPr>
        <w:t>ตาม</w:t>
      </w:r>
      <w:r w:rsidRPr="002500BA">
        <w:rPr>
          <w:rFonts w:ascii="Angsana New" w:hAnsi="Angsana New"/>
          <w:sz w:val="30"/>
          <w:szCs w:val="30"/>
        </w:rPr>
        <w:t xml:space="preserve"> TFRS 15</w:t>
      </w:r>
      <w:r w:rsidRPr="002500BA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2500BA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2500BA">
        <w:rPr>
          <w:rFonts w:ascii="Angsana New" w:hAnsi="Angsana New"/>
          <w:sz w:val="30"/>
          <w:szCs w:val="30"/>
          <w:cs/>
        </w:rPr>
        <w:t>ควบคุม</w:t>
      </w:r>
      <w:r w:rsidRPr="002500BA">
        <w:rPr>
          <w:rFonts w:ascii="Angsana New" w:hAnsi="Angsana New" w:hint="cs"/>
          <w:sz w:val="30"/>
          <w:szCs w:val="30"/>
          <w:cs/>
        </w:rPr>
        <w:t>ใน</w:t>
      </w:r>
      <w:r w:rsidRPr="002500BA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2500BA">
        <w:rPr>
          <w:rFonts w:ascii="Angsana New" w:hAnsi="Angsana New"/>
          <w:sz w:val="30"/>
          <w:szCs w:val="30"/>
        </w:rPr>
        <w:t xml:space="preserve"> </w:t>
      </w:r>
      <w:r w:rsidRPr="002500BA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2500BA">
        <w:rPr>
          <w:rFonts w:ascii="Angsana New" w:hAnsi="Angsana New"/>
          <w:sz w:val="30"/>
          <w:szCs w:val="30"/>
          <w:cs/>
        </w:rPr>
        <w:t>กลุ่มบริษัท</w:t>
      </w:r>
      <w:r w:rsidRPr="002500BA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2500BA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2500BA">
        <w:rPr>
          <w:rFonts w:ascii="Angsana New" w:hAnsi="Angsana New" w:hint="cs"/>
          <w:sz w:val="30"/>
          <w:szCs w:val="30"/>
          <w:cs/>
        </w:rPr>
        <w:t>วิจารณญาณ</w:t>
      </w:r>
      <w:r w:rsidRPr="002500BA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2500BA">
        <w:rPr>
          <w:rFonts w:ascii="Angsana New" w:hAnsi="Angsana New" w:hint="cs"/>
          <w:sz w:val="30"/>
          <w:szCs w:val="30"/>
          <w:cs/>
        </w:rPr>
        <w:t xml:space="preserve"> </w:t>
      </w:r>
      <w:r w:rsidRPr="002500BA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2500BA">
        <w:rPr>
          <w:rFonts w:ascii="Angsana New" w:hAnsi="Angsana New"/>
          <w:sz w:val="30"/>
          <w:szCs w:val="30"/>
        </w:rPr>
        <w:t xml:space="preserve">TAS 18 </w:t>
      </w:r>
      <w:r w:rsidRPr="002500BA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2500BA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2500BA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2500BA">
        <w:rPr>
          <w:rFonts w:ascii="Angsana New" w:hAnsi="Angsana New" w:hint="cs"/>
          <w:sz w:val="30"/>
          <w:szCs w:val="30"/>
          <w:cs/>
        </w:rPr>
        <w:t xml:space="preserve"> </w:t>
      </w:r>
      <w:r w:rsidRPr="002500BA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2500BA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2500BA" w:rsidRPr="008B0AEE" w:rsidRDefault="002500B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2500BA" w:rsidRPr="002500BA" w:rsidRDefault="002500B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2500BA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2500BA">
        <w:rPr>
          <w:rFonts w:ascii="Angsana New" w:hAnsi="Angsana New"/>
          <w:sz w:val="30"/>
          <w:szCs w:val="30"/>
          <w:cs/>
        </w:rPr>
        <w:t>และปรับปรุง</w:t>
      </w:r>
      <w:r w:rsidRPr="002500BA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2500B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500BA">
        <w:rPr>
          <w:rFonts w:ascii="Angsana New" w:hAnsi="Angsana New" w:hint="cs"/>
          <w:sz w:val="30"/>
          <w:szCs w:val="30"/>
          <w:cs/>
        </w:rPr>
        <w:t>ที่ออก</w:t>
      </w:r>
      <w:r w:rsidRPr="002500BA">
        <w:rPr>
          <w:rFonts w:ascii="Angsana New" w:hAnsi="Angsana New"/>
          <w:sz w:val="30"/>
          <w:szCs w:val="30"/>
          <w:cs/>
        </w:rPr>
        <w:t>และปรับปรุง</w:t>
      </w:r>
      <w:r w:rsidRPr="002500BA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Pr="002500BA">
        <w:rPr>
          <w:rFonts w:ascii="Angsana New" w:hAnsi="Angsana New"/>
          <w:sz w:val="30"/>
          <w:szCs w:val="30"/>
        </w:rPr>
        <w:t>1</w:t>
      </w:r>
      <w:r w:rsidR="00133717">
        <w:rPr>
          <w:rFonts w:ascii="Angsana New" w:hAnsi="Angsana New"/>
          <w:sz w:val="30"/>
          <w:szCs w:val="30"/>
        </w:rPr>
        <w:t>6</w:t>
      </w:r>
    </w:p>
    <w:p w:rsidR="000626DF" w:rsidRPr="005C6BB7" w:rsidRDefault="002500BA" w:rsidP="002500BA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:rsidR="00CF2B36" w:rsidRPr="00DE6FA4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A3C5F" w:rsidRPr="00F93B9D" w:rsidRDefault="002876CE" w:rsidP="002876CE">
      <w:pPr>
        <w:spacing w:line="240" w:lineRule="auto"/>
        <w:ind w:left="540"/>
        <w:rPr>
          <w:rFonts w:ascii="Angsana New" w:hAnsi="Angsana New"/>
          <w:b/>
          <w:spacing w:val="10"/>
          <w:sz w:val="30"/>
          <w:szCs w:val="30"/>
        </w:rPr>
      </w:pPr>
      <w:r w:rsidRPr="00F93B9D">
        <w:rPr>
          <w:rFonts w:ascii="Angsana New" w:hAnsi="Angsana New"/>
          <w:b/>
          <w:spacing w:val="10"/>
          <w:sz w:val="30"/>
          <w:szCs w:val="30"/>
          <w:cs/>
        </w:rPr>
        <w:t>ความสัมพันธ์ที่มีกับ</w:t>
      </w:r>
      <w:r w:rsidR="00A95E68" w:rsidRPr="00A95E68">
        <w:rPr>
          <w:rFonts w:ascii="Angsana New" w:hAnsi="Angsana New"/>
          <w:b/>
          <w:spacing w:val="10"/>
          <w:sz w:val="30"/>
          <w:szCs w:val="30"/>
          <w:cs/>
        </w:rPr>
        <w:t>ผู้บริหารสำคัญ</w:t>
      </w:r>
      <w:r w:rsidR="00F63BCB">
        <w:rPr>
          <w:rFonts w:ascii="Angsana New" w:hAnsi="Angsana New" w:hint="cs"/>
          <w:b/>
          <w:spacing w:val="10"/>
          <w:sz w:val="30"/>
          <w:szCs w:val="30"/>
          <w:cs/>
        </w:rPr>
        <w:t>หรือ</w:t>
      </w:r>
      <w:r w:rsidR="00F63BCB" w:rsidRPr="00F63BCB">
        <w:rPr>
          <w:rFonts w:ascii="Angsana New" w:hAnsi="Angsana New"/>
          <w:b/>
          <w:spacing w:val="10"/>
          <w:sz w:val="30"/>
          <w:szCs w:val="30"/>
          <w:cs/>
        </w:rPr>
        <w:t>กิจการที่เกี่ยวข้องกัน</w:t>
      </w:r>
      <w:r w:rsidRPr="00F93B9D">
        <w:rPr>
          <w:rFonts w:ascii="Angsana New" w:hAnsi="Angsana New"/>
          <w:b/>
          <w:spacing w:val="10"/>
          <w:sz w:val="30"/>
          <w:szCs w:val="30"/>
          <w:cs/>
        </w:rPr>
        <w:t>มีดังต่อไปนี้</w:t>
      </w:r>
    </w:p>
    <w:p w:rsidR="005950A8" w:rsidRPr="00FF59E6" w:rsidRDefault="005950A8" w:rsidP="002876CE">
      <w:pPr>
        <w:pStyle w:val="Bo-Blankline"/>
        <w:ind w:left="0"/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14"/>
        <w:gridCol w:w="3960"/>
      </w:tblGrid>
      <w:tr w:rsidR="002244ED" w:rsidRPr="00F63BCB" w:rsidTr="00C24709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2244ED" w:rsidRPr="00F63BCB" w:rsidRDefault="00086B7B" w:rsidP="005950A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br w:type="page"/>
            </w:r>
            <w:r w:rsidR="002244ED"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14" w:type="dxa"/>
            <w:shd w:val="clear" w:color="auto" w:fill="auto"/>
          </w:tcPr>
          <w:p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63BC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2244ED" w:rsidRPr="00F63BCB" w:rsidRDefault="002244ED" w:rsidP="002244ED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F63BCB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14" w:type="dxa"/>
            <w:shd w:val="clear" w:color="auto" w:fill="auto"/>
          </w:tcPr>
          <w:p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F63BCB" w:rsidRDefault="002244ED" w:rsidP="00DE6FA4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F2156C" w:rsidRPr="00F63BCB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44ED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F63BCB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F63BCB" w:rsidRDefault="002244ED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317C85" w:rsidRPr="00F63BCB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3E198D" w:rsidRPr="00F63BC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317C85" w:rsidRPr="00F63BCB">
              <w:rPr>
                <w:rFonts w:ascii="Angsana New" w:hAnsi="Angsana New"/>
                <w:sz w:val="30"/>
                <w:szCs w:val="30"/>
              </w:rPr>
              <w:t>24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 xml:space="preserve">TPI </w:t>
            </w:r>
            <w:proofErr w:type="spellStart"/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Polene</w:t>
            </w:r>
            <w:proofErr w:type="spellEnd"/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 xml:space="preserve"> Power Investment Company Limited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303A1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317C85" w:rsidRPr="00F63BCB">
              <w:rPr>
                <w:rFonts w:ascii="Angsana New" w:hAnsi="Angsana New"/>
                <w:sz w:val="30"/>
                <w:szCs w:val="30"/>
              </w:rPr>
              <w:t>100</w:t>
            </w:r>
            <w:r w:rsidR="00303A13" w:rsidRPr="00F63BCB">
              <w:rPr>
                <w:rFonts w:ascii="Angsana New" w:hAnsi="Angsana New"/>
                <w:sz w:val="30"/>
                <w:szCs w:val="30"/>
              </w:rPr>
              <w:t>.</w:t>
            </w:r>
            <w:r w:rsidR="00317C85" w:rsidRPr="00F63BCB">
              <w:rPr>
                <w:rFonts w:ascii="Angsana New" w:hAnsi="Angsana New"/>
                <w:sz w:val="30"/>
                <w:szCs w:val="30"/>
              </w:rPr>
              <w:t>00</w:t>
            </w:r>
            <w:r w:rsidR="002A6521"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2156C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7E7446" w:rsidRPr="00F63BCB" w:rsidRDefault="007E7446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 (อ่อนนุช)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F2156C" w:rsidRPr="00F63BCB" w:rsidRDefault="007E7446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F2156C" w:rsidRPr="00F63BCB" w:rsidRDefault="007E7446" w:rsidP="00303A1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 xml:space="preserve">99.99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</w:t>
            </w:r>
            <w:r w:rsidR="002A6521"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ะ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มี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ซีนิธ อินเตอร์เนชั่นแนล เทรดดิ้ง จำกัด</w:t>
            </w:r>
          </w:p>
          <w:p w:rsidR="00DE6FA4" w:rsidRPr="00F63BCB" w:rsidRDefault="00DE6FA4" w:rsidP="00DE6FA4">
            <w:pPr>
              <w:ind w:right="-108" w:firstLine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317C85" w:rsidRPr="00F63BCB"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C635C5" w:rsidP="0012335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635C5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C635C5" w:rsidRPr="00F63BCB" w:rsidRDefault="00C635C5" w:rsidP="00C635C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C635C5" w:rsidRPr="00F63BCB" w:rsidRDefault="00C635C5" w:rsidP="00C635C5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C635C5" w:rsidRPr="00F63BCB" w:rsidRDefault="00C635C5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3960" w:type="dxa"/>
            <w:shd w:val="clear" w:color="auto" w:fill="auto"/>
          </w:tcPr>
          <w:p w:rsidR="00C635C5" w:rsidRPr="00F63BCB" w:rsidRDefault="00C635C5" w:rsidP="00DE6FA4">
            <w:pPr>
              <w:ind w:left="252" w:right="-1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F63BCB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ทีพีไอ ออล ซีซั่นส์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187D86" w:rsidRPr="00F63BCB" w:rsidRDefault="00DE6FA4" w:rsidP="00435278">
      <w:pPr>
        <w:pStyle w:val="Ang15"/>
      </w:pPr>
      <w:r w:rsidRPr="00F63BCB">
        <w:rPr>
          <w:sz w:val="20"/>
          <w:szCs w:val="20"/>
        </w:rPr>
        <w:br w:type="page"/>
      </w:r>
      <w:r w:rsidR="00187D86" w:rsidRPr="00F63BCB">
        <w:rPr>
          <w:rFonts w:hint="cs"/>
          <w:cs/>
        </w:rPr>
        <w:lastRenderedPageBreak/>
        <w:t>นโยบายการกำหนดราคาสำหรับรายการ</w:t>
      </w:r>
      <w:r w:rsidR="0004140C" w:rsidRPr="00F63BCB">
        <w:rPr>
          <w:rFonts w:hint="cs"/>
          <w:cs/>
        </w:rPr>
        <w:t>แต่ละประเภท</w:t>
      </w:r>
      <w:r w:rsidR="00187D86" w:rsidRPr="00F63BCB">
        <w:rPr>
          <w:rFonts w:hint="cs"/>
          <w:cs/>
        </w:rPr>
        <w:t>อธิบายได้ดังต่อไปนี้</w:t>
      </w:r>
    </w:p>
    <w:p w:rsidR="00F9189B" w:rsidRPr="00F63BCB" w:rsidRDefault="00F9189B" w:rsidP="009A4B8E">
      <w:pPr>
        <w:pStyle w:val="Ang15"/>
        <w:rPr>
          <w:sz w:val="20"/>
          <w:szCs w:val="20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F63BCB" w:rsidTr="00C24709">
        <w:trPr>
          <w:tblHeader/>
        </w:trPr>
        <w:tc>
          <w:tcPr>
            <w:tcW w:w="3945" w:type="dxa"/>
          </w:tcPr>
          <w:p w:rsidR="00CD78A1" w:rsidRPr="00F63BCB" w:rsidRDefault="00CD78A1" w:rsidP="00AA53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F63BCB" w:rsidTr="00C24709">
        <w:tc>
          <w:tcPr>
            <w:tcW w:w="3945" w:type="dxa"/>
          </w:tcPr>
          <w:p w:rsidR="00CD78A1" w:rsidRPr="00F63BCB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4819" w:type="dxa"/>
          </w:tcPr>
          <w:p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F63BCB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63BCB" w:rsidTr="00C24709">
        <w:tc>
          <w:tcPr>
            <w:tcW w:w="3945" w:type="dxa"/>
          </w:tcPr>
          <w:p w:rsidR="00CD78A1" w:rsidRPr="00F63BCB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819" w:type="dxa"/>
          </w:tcPr>
          <w:p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FC52E9" w:rsidRPr="00F902C1" w:rsidTr="00C24709">
        <w:tc>
          <w:tcPr>
            <w:tcW w:w="3945" w:type="dxa"/>
          </w:tcPr>
          <w:p w:rsidR="00FC52E9" w:rsidRPr="00F63BCB" w:rsidRDefault="00FC52E9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:rsidR="00FC52E9" w:rsidRPr="005C563F" w:rsidRDefault="00FC52E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FC52E9" w:rsidRPr="00F902C1" w:rsidTr="00C24709">
        <w:tc>
          <w:tcPr>
            <w:tcW w:w="3945" w:type="dxa"/>
          </w:tcPr>
          <w:p w:rsidR="00FC52E9" w:rsidRPr="005C563F" w:rsidRDefault="00FC52E9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19" w:type="dxa"/>
          </w:tcPr>
          <w:p w:rsidR="00FC52E9" w:rsidRPr="005C563F" w:rsidRDefault="00FC52E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:rsidR="00945C89" w:rsidRPr="00CA196F" w:rsidRDefault="00945C89" w:rsidP="00F10B46">
      <w:pPr>
        <w:pStyle w:val="Bo-Blankline"/>
      </w:pPr>
    </w:p>
    <w:p w:rsidR="0043243A" w:rsidRDefault="0043243A" w:rsidP="0043243A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cs/>
        </w:rPr>
        <w:t>สามเดือนและ</w:t>
      </w:r>
      <w:r w:rsidRPr="004A1B1D">
        <w:rPr>
          <w:rFonts w:asciiTheme="majorBidi" w:hAnsiTheme="majorBidi" w:cstheme="majorBidi"/>
          <w:cs/>
        </w:rPr>
        <w:t xml:space="preserve">หกเดือนสิ้นสุดวันที่ </w:t>
      </w:r>
      <w:r>
        <w:rPr>
          <w:rFonts w:asciiTheme="majorBidi" w:hAnsiTheme="majorBidi" w:cstheme="majorBidi"/>
          <w:lang w:val="en-US"/>
        </w:rPr>
        <w:t>30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4A1B1D">
        <w:rPr>
          <w:rFonts w:asciiTheme="majorBidi" w:hAnsiTheme="majorBidi" w:cstheme="majorBidi"/>
          <w:cs/>
        </w:rPr>
        <w:t>สรุปได้ดังนี้</w:t>
      </w:r>
    </w:p>
    <w:p w:rsidR="00497389" w:rsidRDefault="00497389" w:rsidP="00497389">
      <w:pPr>
        <w:pStyle w:val="Bo-Blankline"/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440"/>
        <w:gridCol w:w="270"/>
        <w:gridCol w:w="1440"/>
      </w:tblGrid>
      <w:tr w:rsidR="00497389" w:rsidRPr="005E6955" w:rsidTr="00904E30">
        <w:trPr>
          <w:cantSplit/>
          <w:trHeight w:val="397"/>
          <w:tblHeader/>
        </w:trPr>
        <w:tc>
          <w:tcPr>
            <w:tcW w:w="4410" w:type="dxa"/>
          </w:tcPr>
          <w:p w:rsidR="00497389" w:rsidRPr="00242972" w:rsidRDefault="00497389" w:rsidP="00783240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497389" w:rsidRPr="00EB7266" w:rsidRDefault="00497389" w:rsidP="007832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97389" w:rsidRDefault="00497389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497389" w:rsidRDefault="00497389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389" w:rsidRPr="005E6955" w:rsidTr="00904E30">
        <w:trPr>
          <w:cantSplit/>
          <w:trHeight w:val="397"/>
          <w:tblHeader/>
        </w:trPr>
        <w:tc>
          <w:tcPr>
            <w:tcW w:w="4410" w:type="dxa"/>
            <w:vAlign w:val="bottom"/>
          </w:tcPr>
          <w:p w:rsidR="00497389" w:rsidRPr="004A1B1D" w:rsidRDefault="00497389" w:rsidP="00497389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OLE_LINK2"/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:rsidR="00497389" w:rsidRPr="00744476" w:rsidRDefault="00497389" w:rsidP="004973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497389" w:rsidRDefault="00497389" w:rsidP="004973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97389" w:rsidRPr="00322005" w:rsidRDefault="00497389" w:rsidP="004973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497389" w:rsidRPr="00D87537" w:rsidRDefault="00497389" w:rsidP="00497389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97389" w:rsidRPr="00D87537" w:rsidRDefault="00497389" w:rsidP="004973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7389" w:rsidRPr="005E6955" w:rsidTr="00904E30">
        <w:trPr>
          <w:cantSplit/>
          <w:trHeight w:val="397"/>
          <w:tblHeader/>
        </w:trPr>
        <w:tc>
          <w:tcPr>
            <w:tcW w:w="4410" w:type="dxa"/>
          </w:tcPr>
          <w:p w:rsidR="00497389" w:rsidRPr="00DD78CE" w:rsidRDefault="00497389" w:rsidP="0078324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vAlign w:val="bottom"/>
          </w:tcPr>
          <w:p w:rsidR="00497389" w:rsidRDefault="00497389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389" w:rsidRPr="005E6955" w:rsidTr="00904E30">
        <w:tc>
          <w:tcPr>
            <w:tcW w:w="4410" w:type="dxa"/>
          </w:tcPr>
          <w:p w:rsidR="00497389" w:rsidRPr="00C12557" w:rsidRDefault="00497389" w:rsidP="0078324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:rsidR="00497389" w:rsidRPr="000458E9" w:rsidRDefault="00497389" w:rsidP="00783240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97389" w:rsidRPr="00604263" w:rsidRDefault="00497389" w:rsidP="00783240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7389" w:rsidRPr="00604263" w:rsidRDefault="00497389" w:rsidP="00783240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389" w:rsidRPr="00604263" w:rsidRDefault="00497389" w:rsidP="007832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7389" w:rsidRPr="00604263" w:rsidRDefault="00497389" w:rsidP="00783240">
            <w:pPr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775" w:rsidRPr="005E6955" w:rsidTr="00904E30">
        <w:tc>
          <w:tcPr>
            <w:tcW w:w="4410" w:type="dxa"/>
          </w:tcPr>
          <w:p w:rsidR="006D1775" w:rsidRPr="00C12557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530" w:type="dxa"/>
          </w:tcPr>
          <w:p w:rsidR="006D1775" w:rsidRPr="000458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539,669</w:t>
            </w:r>
          </w:p>
        </w:tc>
        <w:tc>
          <w:tcPr>
            <w:tcW w:w="270" w:type="dxa"/>
          </w:tcPr>
          <w:p w:rsidR="006D1775" w:rsidRPr="00C1255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0458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539,669</w:t>
            </w:r>
          </w:p>
        </w:tc>
        <w:tc>
          <w:tcPr>
            <w:tcW w:w="270" w:type="dxa"/>
          </w:tcPr>
          <w:p w:rsidR="006D1775" w:rsidRPr="00604263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114,711</w:t>
            </w:r>
          </w:p>
        </w:tc>
      </w:tr>
      <w:tr w:rsidR="006D1775" w:rsidRPr="005E6955" w:rsidTr="00904E30">
        <w:tc>
          <w:tcPr>
            <w:tcW w:w="4410" w:type="dxa"/>
          </w:tcPr>
          <w:p w:rsidR="006D1775" w:rsidRPr="00C12557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1530" w:type="dxa"/>
          </w:tcPr>
          <w:p w:rsidR="006D1775" w:rsidRPr="000458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656,484</w:t>
            </w:r>
          </w:p>
        </w:tc>
        <w:tc>
          <w:tcPr>
            <w:tcW w:w="270" w:type="dxa"/>
          </w:tcPr>
          <w:p w:rsidR="006D1775" w:rsidRPr="00C1255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0458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656,484</w:t>
            </w:r>
          </w:p>
        </w:tc>
        <w:tc>
          <w:tcPr>
            <w:tcW w:w="270" w:type="dxa"/>
          </w:tcPr>
          <w:p w:rsidR="006D1775" w:rsidRPr="00604263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529,675</w:t>
            </w:r>
          </w:p>
        </w:tc>
      </w:tr>
      <w:tr w:rsidR="006D1775" w:rsidRPr="005E6955" w:rsidTr="00904E30">
        <w:tc>
          <w:tcPr>
            <w:tcW w:w="4410" w:type="dxa"/>
          </w:tcPr>
          <w:p w:rsidR="006D1775" w:rsidRPr="00C12557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6D1775" w:rsidRPr="000458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70" w:type="dxa"/>
          </w:tcPr>
          <w:p w:rsidR="006D1775" w:rsidRPr="00C1255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0458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70" w:type="dxa"/>
          </w:tcPr>
          <w:p w:rsidR="006D1775" w:rsidRPr="00604263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</w:tr>
      <w:tr w:rsidR="006D1775" w:rsidRPr="005E6955" w:rsidTr="00904E30">
        <w:tc>
          <w:tcPr>
            <w:tcW w:w="4410" w:type="dxa"/>
          </w:tcPr>
          <w:p w:rsidR="006D1775" w:rsidRPr="00CD78A1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530" w:type="dxa"/>
          </w:tcPr>
          <w:p w:rsidR="006D1775" w:rsidRPr="00CD78A1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70" w:type="dxa"/>
          </w:tcPr>
          <w:p w:rsidR="006D1775" w:rsidRPr="00CD78A1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6D1775" w:rsidRPr="00CD78A1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70" w:type="dxa"/>
          </w:tcPr>
          <w:p w:rsidR="006D1775" w:rsidRPr="00CD78A1" w:rsidRDefault="006D1775" w:rsidP="006D1775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AF4F60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23,445</w:t>
            </w:r>
          </w:p>
        </w:tc>
      </w:tr>
      <w:tr w:rsidR="006D1775" w:rsidRPr="005E6955" w:rsidTr="00904E30">
        <w:tc>
          <w:tcPr>
            <w:tcW w:w="4410" w:type="dxa"/>
          </w:tcPr>
          <w:p w:rsidR="006D1775" w:rsidRPr="00CD78A1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530" w:type="dxa"/>
          </w:tcPr>
          <w:p w:rsidR="006D1775" w:rsidRPr="00CD78A1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:rsidR="006D1775" w:rsidRPr="00CD78A1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6D1775" w:rsidRPr="00CD78A1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:rsidR="006D1775" w:rsidRPr="00CD78A1" w:rsidRDefault="006D1775" w:rsidP="006D1775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AF4F60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</w:tr>
      <w:tr w:rsidR="006D1775" w:rsidRPr="00B67BB2" w:rsidTr="00904E30">
        <w:tc>
          <w:tcPr>
            <w:tcW w:w="4410" w:type="dxa"/>
            <w:shd w:val="clear" w:color="auto" w:fill="auto"/>
          </w:tcPr>
          <w:p w:rsidR="006D1775" w:rsidRPr="00C12557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shd w:val="clear" w:color="auto" w:fill="auto"/>
          </w:tcPr>
          <w:p w:rsidR="006D1775" w:rsidRPr="000458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590,000</w:t>
            </w:r>
          </w:p>
        </w:tc>
        <w:tc>
          <w:tcPr>
            <w:tcW w:w="270" w:type="dxa"/>
            <w:shd w:val="clear" w:color="auto" w:fill="auto"/>
          </w:tcPr>
          <w:p w:rsidR="006D1775" w:rsidRPr="00C1255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6D1775" w:rsidRPr="000458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590,000</w:t>
            </w:r>
          </w:p>
        </w:tc>
        <w:tc>
          <w:tcPr>
            <w:tcW w:w="270" w:type="dxa"/>
            <w:shd w:val="clear" w:color="auto" w:fill="auto"/>
          </w:tcPr>
          <w:p w:rsidR="006D1775" w:rsidRPr="00604263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D1775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826,000</w:t>
            </w:r>
          </w:p>
        </w:tc>
      </w:tr>
      <w:tr w:rsidR="006D1775" w:rsidRPr="00B67BB2" w:rsidTr="00904E30">
        <w:tc>
          <w:tcPr>
            <w:tcW w:w="4410" w:type="dxa"/>
            <w:shd w:val="clear" w:color="auto" w:fill="auto"/>
          </w:tcPr>
          <w:p w:rsidR="006D1775" w:rsidRPr="00C12557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6D1775" w:rsidRPr="000458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:rsidR="006D1775" w:rsidRPr="00C1255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6D1775" w:rsidRPr="000458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:rsidR="006D1775" w:rsidRPr="00604263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</w:tr>
      <w:tr w:rsidR="006D1775" w:rsidRPr="00C27575" w:rsidTr="00904E30">
        <w:tc>
          <w:tcPr>
            <w:tcW w:w="4410" w:type="dxa"/>
          </w:tcPr>
          <w:p w:rsidR="006D1775" w:rsidRPr="007A03E1" w:rsidRDefault="006D1775" w:rsidP="006D1775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:rsidR="006D1775" w:rsidRPr="00C12557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775" w:rsidRPr="00867F7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C12557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775" w:rsidRPr="00604263" w:rsidRDefault="006D1775" w:rsidP="006D1775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775" w:rsidRPr="005E6955" w:rsidTr="00904E30">
        <w:tc>
          <w:tcPr>
            <w:tcW w:w="4410" w:type="dxa"/>
          </w:tcPr>
          <w:p w:rsidR="006D1775" w:rsidRPr="007A03E1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:rsidR="006D1775" w:rsidRPr="00C12557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  <w:tc>
          <w:tcPr>
            <w:tcW w:w="270" w:type="dxa"/>
          </w:tcPr>
          <w:p w:rsidR="006D1775" w:rsidRPr="00867F7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C12557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  <w:tc>
          <w:tcPr>
            <w:tcW w:w="270" w:type="dxa"/>
          </w:tcPr>
          <w:p w:rsidR="006D1775" w:rsidRPr="00604263" w:rsidRDefault="006D1775" w:rsidP="006D1775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1,984</w:t>
            </w:r>
          </w:p>
        </w:tc>
      </w:tr>
      <w:tr w:rsidR="006D1775" w:rsidRPr="005E6955" w:rsidTr="00904E30">
        <w:tc>
          <w:tcPr>
            <w:tcW w:w="4410" w:type="dxa"/>
          </w:tcPr>
          <w:p w:rsidR="006D1775" w:rsidRPr="00C639E1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:rsidR="006D1775" w:rsidRPr="00C12557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3,318</w:t>
            </w:r>
          </w:p>
        </w:tc>
        <w:tc>
          <w:tcPr>
            <w:tcW w:w="270" w:type="dxa"/>
          </w:tcPr>
          <w:p w:rsidR="006D1775" w:rsidRPr="00867F7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C12557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3,318</w:t>
            </w:r>
          </w:p>
        </w:tc>
        <w:tc>
          <w:tcPr>
            <w:tcW w:w="270" w:type="dxa"/>
          </w:tcPr>
          <w:p w:rsidR="006D1775" w:rsidRPr="00604263" w:rsidRDefault="006D1775" w:rsidP="006D1775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</w:p>
        </w:tc>
      </w:tr>
      <w:tr w:rsidR="006D1775" w:rsidRPr="00C27575" w:rsidTr="00904E30">
        <w:tc>
          <w:tcPr>
            <w:tcW w:w="4410" w:type="dxa"/>
          </w:tcPr>
          <w:p w:rsidR="006D1775" w:rsidRPr="00C12557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6D1775" w:rsidRPr="000458E9" w:rsidRDefault="006D1775" w:rsidP="00925A62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D1775" w:rsidRPr="00C1255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0458E9" w:rsidRDefault="006D1775" w:rsidP="00904E30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D1775" w:rsidRPr="00604263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D1775" w:rsidRPr="005E6955" w:rsidTr="00904E30">
        <w:tc>
          <w:tcPr>
            <w:tcW w:w="4410" w:type="dxa"/>
          </w:tcPr>
          <w:p w:rsidR="006D1775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:rsidR="006D1775" w:rsidRPr="000458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:rsidR="006D1775" w:rsidRPr="00C1255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6D1775" w:rsidRPr="000458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:rsidR="006D1775" w:rsidRPr="00604263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</w:tr>
      <w:tr w:rsidR="006D1775" w:rsidRPr="00C27575" w:rsidTr="00904E30">
        <w:tc>
          <w:tcPr>
            <w:tcW w:w="4410" w:type="dxa"/>
          </w:tcPr>
          <w:p w:rsidR="006D1775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6D1775" w:rsidRPr="000458E9" w:rsidRDefault="006D1775" w:rsidP="006D1775">
            <w:pPr>
              <w:spacing w:line="240" w:lineRule="atLeast"/>
              <w:ind w:right="-90" w:hanging="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775" w:rsidRPr="00C1255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775" w:rsidRPr="00604263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775" w:rsidRPr="005E6955" w:rsidTr="00904E30">
        <w:tc>
          <w:tcPr>
            <w:tcW w:w="4410" w:type="dxa"/>
          </w:tcPr>
          <w:p w:rsidR="006D1775" w:rsidRPr="007A03E1" w:rsidRDefault="006D1775" w:rsidP="006D1775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530" w:type="dxa"/>
          </w:tcPr>
          <w:p w:rsidR="006D1775" w:rsidRPr="00C12557" w:rsidRDefault="006D1775" w:rsidP="006D1775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775" w:rsidRPr="00867F7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C12557" w:rsidRDefault="006D1775" w:rsidP="006D1775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775" w:rsidRPr="00604263" w:rsidRDefault="006D1775" w:rsidP="006D1775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775" w:rsidRPr="005E6955" w:rsidTr="00904E30">
        <w:tc>
          <w:tcPr>
            <w:tcW w:w="4410" w:type="dxa"/>
          </w:tcPr>
          <w:p w:rsidR="006D1775" w:rsidRPr="00C639E1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530" w:type="dxa"/>
          </w:tcPr>
          <w:p w:rsidR="006D1775" w:rsidRPr="00C12557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12,901</w:t>
            </w:r>
          </w:p>
        </w:tc>
        <w:tc>
          <w:tcPr>
            <w:tcW w:w="270" w:type="dxa"/>
          </w:tcPr>
          <w:p w:rsidR="006D1775" w:rsidRPr="00867F7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C12557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12,901</w:t>
            </w:r>
          </w:p>
        </w:tc>
        <w:tc>
          <w:tcPr>
            <w:tcW w:w="270" w:type="dxa"/>
          </w:tcPr>
          <w:p w:rsidR="006D1775" w:rsidRPr="00604263" w:rsidRDefault="006D1775" w:rsidP="006D1775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7,662</w:t>
            </w:r>
          </w:p>
        </w:tc>
      </w:tr>
      <w:tr w:rsidR="006D1775" w:rsidRPr="005E6955" w:rsidTr="00904E30">
        <w:tc>
          <w:tcPr>
            <w:tcW w:w="4410" w:type="dxa"/>
          </w:tcPr>
          <w:p w:rsidR="006D1775" w:rsidRPr="00C12557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6D1775" w:rsidRPr="000458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2,121</w:t>
            </w:r>
          </w:p>
        </w:tc>
        <w:tc>
          <w:tcPr>
            <w:tcW w:w="270" w:type="dxa"/>
          </w:tcPr>
          <w:p w:rsidR="006D1775" w:rsidRPr="00C12557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6D1775" w:rsidRPr="000458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2,121</w:t>
            </w:r>
          </w:p>
        </w:tc>
        <w:tc>
          <w:tcPr>
            <w:tcW w:w="270" w:type="dxa"/>
          </w:tcPr>
          <w:p w:rsidR="006D1775" w:rsidRPr="00604263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2,113</w:t>
            </w:r>
          </w:p>
        </w:tc>
      </w:tr>
      <w:tr w:rsidR="006D1775" w:rsidRPr="005E6955" w:rsidTr="00904E30">
        <w:trPr>
          <w:trHeight w:val="695"/>
        </w:trPr>
        <w:tc>
          <w:tcPr>
            <w:tcW w:w="4410" w:type="dxa"/>
          </w:tcPr>
          <w:p w:rsidR="006D1775" w:rsidRDefault="006D1775" w:rsidP="006D1775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1775" w:rsidRPr="008930E9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:rsidR="006D1775" w:rsidRPr="008930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775" w:rsidRPr="008930E9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6D1775" w:rsidRPr="008930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775" w:rsidRPr="008930E9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8930E9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775" w:rsidRPr="005E6955" w:rsidTr="00904E30">
        <w:tc>
          <w:tcPr>
            <w:tcW w:w="4410" w:type="dxa"/>
          </w:tcPr>
          <w:p w:rsidR="006D1775" w:rsidRPr="008930E9" w:rsidRDefault="006D1775" w:rsidP="006D1775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:rsidR="006D1775" w:rsidRPr="008930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775" w:rsidRPr="008930E9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6D1775" w:rsidRPr="008930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775" w:rsidRPr="008930E9" w:rsidRDefault="006D1775" w:rsidP="006D17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D1775" w:rsidRPr="008930E9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775" w:rsidRPr="005E6955" w:rsidTr="00904E30">
        <w:tc>
          <w:tcPr>
            <w:tcW w:w="4410" w:type="dxa"/>
            <w:vAlign w:val="bottom"/>
          </w:tcPr>
          <w:p w:rsidR="006D1775" w:rsidRPr="008930E9" w:rsidRDefault="006D1775" w:rsidP="006D1775">
            <w:pPr>
              <w:spacing w:line="240" w:lineRule="auto"/>
              <w:ind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:rsidR="006D1775" w:rsidRPr="008930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11,111</w:t>
            </w:r>
          </w:p>
        </w:tc>
        <w:tc>
          <w:tcPr>
            <w:tcW w:w="270" w:type="dxa"/>
          </w:tcPr>
          <w:p w:rsidR="006D1775" w:rsidRPr="008930E9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6D1775" w:rsidRPr="008930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11,111</w:t>
            </w:r>
          </w:p>
        </w:tc>
        <w:tc>
          <w:tcPr>
            <w:tcW w:w="270" w:type="dxa"/>
          </w:tcPr>
          <w:p w:rsidR="006D1775" w:rsidRPr="008930E9" w:rsidRDefault="006D1775" w:rsidP="006D17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9,317</w:t>
            </w:r>
          </w:p>
        </w:tc>
      </w:tr>
      <w:tr w:rsidR="006D1775" w:rsidRPr="005E6955" w:rsidTr="00904E30">
        <w:tc>
          <w:tcPr>
            <w:tcW w:w="4410" w:type="dxa"/>
            <w:vAlign w:val="bottom"/>
          </w:tcPr>
          <w:p w:rsidR="006D1775" w:rsidRPr="008930E9" w:rsidRDefault="006D1775" w:rsidP="006D1775">
            <w:pPr>
              <w:spacing w:line="240" w:lineRule="auto"/>
              <w:ind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D1775" w:rsidRPr="008930E9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</w:tcPr>
          <w:p w:rsidR="006D1775" w:rsidRPr="008930E9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775" w:rsidRPr="008930E9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</w:tcPr>
          <w:p w:rsidR="006D1775" w:rsidRPr="008930E9" w:rsidRDefault="006D1775" w:rsidP="006D17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775" w:rsidRPr="000458E9" w:rsidRDefault="006D1775" w:rsidP="006D177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</w:tr>
      <w:tr w:rsidR="006D1775" w:rsidRPr="005E6955" w:rsidTr="00904E30">
        <w:tc>
          <w:tcPr>
            <w:tcW w:w="4410" w:type="dxa"/>
          </w:tcPr>
          <w:p w:rsidR="006D1775" w:rsidRPr="008930E9" w:rsidRDefault="006D1775" w:rsidP="006D1775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23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6D1775" w:rsidRPr="00925A62" w:rsidRDefault="006D1775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5A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11,225</w:t>
            </w:r>
          </w:p>
        </w:tc>
        <w:tc>
          <w:tcPr>
            <w:tcW w:w="270" w:type="dxa"/>
          </w:tcPr>
          <w:p w:rsidR="006D1775" w:rsidRPr="00925A62" w:rsidRDefault="006D1775" w:rsidP="006D17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D1775" w:rsidRPr="00925A62" w:rsidRDefault="006D1775" w:rsidP="00904E3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5A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11,225</w:t>
            </w:r>
          </w:p>
        </w:tc>
        <w:tc>
          <w:tcPr>
            <w:tcW w:w="270" w:type="dxa"/>
          </w:tcPr>
          <w:p w:rsidR="006D1775" w:rsidRPr="008930E9" w:rsidRDefault="006D1775" w:rsidP="006D17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D1775" w:rsidRPr="008930E9" w:rsidRDefault="006D1775" w:rsidP="006D1775">
            <w:pPr>
              <w:tabs>
                <w:tab w:val="decimal" w:pos="124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9,429</w:t>
            </w:r>
          </w:p>
        </w:tc>
      </w:tr>
      <w:bookmarkEnd w:id="1"/>
    </w:tbl>
    <w:p w:rsidR="00497389" w:rsidRPr="00F63BCB" w:rsidRDefault="00497389" w:rsidP="0043243A">
      <w:pPr>
        <w:pStyle w:val="Ang15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440"/>
        <w:gridCol w:w="270"/>
        <w:gridCol w:w="1440"/>
      </w:tblGrid>
      <w:tr w:rsidR="00B67E3B" w:rsidRPr="005E6955" w:rsidTr="00A86501">
        <w:trPr>
          <w:cantSplit/>
          <w:trHeight w:val="397"/>
          <w:tblHeader/>
        </w:trPr>
        <w:tc>
          <w:tcPr>
            <w:tcW w:w="4410" w:type="dxa"/>
          </w:tcPr>
          <w:p w:rsidR="00B67E3B" w:rsidRPr="00242972" w:rsidRDefault="00B67E3B" w:rsidP="00783240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67E3B" w:rsidRPr="00EB7266" w:rsidRDefault="00B67E3B" w:rsidP="007832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67E3B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B67E3B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E3B" w:rsidRPr="005E6955" w:rsidTr="00A86501">
        <w:trPr>
          <w:cantSplit/>
          <w:trHeight w:val="397"/>
          <w:tblHeader/>
        </w:trPr>
        <w:tc>
          <w:tcPr>
            <w:tcW w:w="4410" w:type="dxa"/>
            <w:vAlign w:val="bottom"/>
          </w:tcPr>
          <w:p w:rsidR="00B67E3B" w:rsidRPr="004A1B1D" w:rsidRDefault="00B67E3B" w:rsidP="00783240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:rsidR="00B67E3B" w:rsidRPr="00744476" w:rsidRDefault="00B67E3B" w:rsidP="007832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B67E3B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67E3B" w:rsidRPr="00322005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B67E3B" w:rsidRPr="00D87537" w:rsidRDefault="00B67E3B" w:rsidP="00783240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67E3B" w:rsidRPr="00D87537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67E3B" w:rsidRPr="005E6955" w:rsidTr="00A86501">
        <w:trPr>
          <w:cantSplit/>
          <w:trHeight w:val="397"/>
          <w:tblHeader/>
        </w:trPr>
        <w:tc>
          <w:tcPr>
            <w:tcW w:w="4410" w:type="dxa"/>
          </w:tcPr>
          <w:p w:rsidR="00B67E3B" w:rsidRPr="00DD78CE" w:rsidRDefault="00B67E3B" w:rsidP="0078324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vAlign w:val="bottom"/>
          </w:tcPr>
          <w:p w:rsidR="00B67E3B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7E3B" w:rsidRPr="005E6955" w:rsidTr="00A86501">
        <w:tc>
          <w:tcPr>
            <w:tcW w:w="4410" w:type="dxa"/>
          </w:tcPr>
          <w:p w:rsidR="00B67E3B" w:rsidRPr="00C12557" w:rsidRDefault="00B67E3B" w:rsidP="0078324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:rsidR="00B67E3B" w:rsidRPr="000458E9" w:rsidRDefault="00B67E3B" w:rsidP="00783240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7E3B" w:rsidRPr="00604263" w:rsidRDefault="00B67E3B" w:rsidP="00783240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67E3B" w:rsidRPr="00604263" w:rsidRDefault="00B67E3B" w:rsidP="00783240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7E3B" w:rsidRPr="00604263" w:rsidRDefault="00B67E3B" w:rsidP="007832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67E3B" w:rsidRPr="00604263" w:rsidRDefault="00B67E3B" w:rsidP="00783240">
            <w:pPr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A62" w:rsidRPr="005E6955" w:rsidTr="00A86501">
        <w:tc>
          <w:tcPr>
            <w:tcW w:w="4410" w:type="dxa"/>
          </w:tcPr>
          <w:p w:rsidR="00925A62" w:rsidRPr="00C12557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530" w:type="dxa"/>
          </w:tcPr>
          <w:p w:rsidR="00925A62" w:rsidRPr="000458E9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,095,642</w:t>
            </w:r>
          </w:p>
        </w:tc>
        <w:tc>
          <w:tcPr>
            <w:tcW w:w="270" w:type="dxa"/>
          </w:tcPr>
          <w:p w:rsidR="00925A62" w:rsidRPr="00C1255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,095,642</w:t>
            </w:r>
          </w:p>
        </w:tc>
        <w:tc>
          <w:tcPr>
            <w:tcW w:w="270" w:type="dxa"/>
          </w:tcPr>
          <w:p w:rsidR="00925A62" w:rsidRPr="00604263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370,404</w:t>
            </w:r>
          </w:p>
        </w:tc>
      </w:tr>
      <w:tr w:rsidR="00925A62" w:rsidRPr="005E6955" w:rsidTr="00A86501">
        <w:tc>
          <w:tcPr>
            <w:tcW w:w="4410" w:type="dxa"/>
          </w:tcPr>
          <w:p w:rsidR="00925A62" w:rsidRPr="00C12557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1530" w:type="dxa"/>
          </w:tcPr>
          <w:p w:rsidR="00925A62" w:rsidRPr="000458E9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1,350,944</w:t>
            </w:r>
          </w:p>
        </w:tc>
        <w:tc>
          <w:tcPr>
            <w:tcW w:w="270" w:type="dxa"/>
          </w:tcPr>
          <w:p w:rsidR="00925A62" w:rsidRPr="00C1255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1,350,944</w:t>
            </w:r>
          </w:p>
        </w:tc>
        <w:tc>
          <w:tcPr>
            <w:tcW w:w="270" w:type="dxa"/>
          </w:tcPr>
          <w:p w:rsidR="00925A62" w:rsidRPr="00604263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837,406</w:t>
            </w:r>
          </w:p>
        </w:tc>
      </w:tr>
      <w:tr w:rsidR="00925A62" w:rsidRPr="005E6955" w:rsidTr="00A86501">
        <w:tc>
          <w:tcPr>
            <w:tcW w:w="4410" w:type="dxa"/>
          </w:tcPr>
          <w:p w:rsidR="00925A62" w:rsidRPr="00C12557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925A62" w:rsidRPr="000458E9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2,177</w:t>
            </w:r>
          </w:p>
        </w:tc>
        <w:tc>
          <w:tcPr>
            <w:tcW w:w="270" w:type="dxa"/>
          </w:tcPr>
          <w:p w:rsidR="00925A62" w:rsidRPr="00C1255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2,177</w:t>
            </w:r>
          </w:p>
        </w:tc>
        <w:tc>
          <w:tcPr>
            <w:tcW w:w="270" w:type="dxa"/>
          </w:tcPr>
          <w:p w:rsidR="00925A62" w:rsidRPr="00604263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1,915</w:t>
            </w:r>
          </w:p>
        </w:tc>
      </w:tr>
      <w:tr w:rsidR="00925A62" w:rsidRPr="005E6955" w:rsidTr="00A86501">
        <w:tc>
          <w:tcPr>
            <w:tcW w:w="4410" w:type="dxa"/>
          </w:tcPr>
          <w:p w:rsidR="00925A62" w:rsidRPr="00CD78A1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530" w:type="dxa"/>
          </w:tcPr>
          <w:p w:rsidR="00925A62" w:rsidRPr="00CD78A1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46,890</w:t>
            </w:r>
          </w:p>
        </w:tc>
        <w:tc>
          <w:tcPr>
            <w:tcW w:w="270" w:type="dxa"/>
          </w:tcPr>
          <w:p w:rsidR="00925A62" w:rsidRPr="00CD78A1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25A62" w:rsidRPr="00CD78A1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46,890</w:t>
            </w:r>
          </w:p>
        </w:tc>
        <w:tc>
          <w:tcPr>
            <w:tcW w:w="270" w:type="dxa"/>
          </w:tcPr>
          <w:p w:rsidR="00925A62" w:rsidRPr="00CD78A1" w:rsidRDefault="00925A62" w:rsidP="00925A6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AF4F60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46,889</w:t>
            </w:r>
          </w:p>
        </w:tc>
      </w:tr>
      <w:tr w:rsidR="00925A62" w:rsidRPr="005E6955" w:rsidTr="00A86501">
        <w:tc>
          <w:tcPr>
            <w:tcW w:w="4410" w:type="dxa"/>
          </w:tcPr>
          <w:p w:rsidR="00925A62" w:rsidRPr="00CD78A1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530" w:type="dxa"/>
          </w:tcPr>
          <w:p w:rsidR="00925A62" w:rsidRPr="00CD78A1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19,110</w:t>
            </w:r>
          </w:p>
        </w:tc>
        <w:tc>
          <w:tcPr>
            <w:tcW w:w="270" w:type="dxa"/>
          </w:tcPr>
          <w:p w:rsidR="00925A62" w:rsidRPr="00CD78A1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25A62" w:rsidRPr="00CD78A1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19,110</w:t>
            </w:r>
          </w:p>
        </w:tc>
        <w:tc>
          <w:tcPr>
            <w:tcW w:w="270" w:type="dxa"/>
          </w:tcPr>
          <w:p w:rsidR="00925A62" w:rsidRPr="00CD78A1" w:rsidRDefault="00925A62" w:rsidP="00925A6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AF4F60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19,111</w:t>
            </w:r>
          </w:p>
        </w:tc>
      </w:tr>
      <w:tr w:rsidR="00925A62" w:rsidRPr="00B67BB2" w:rsidTr="00A86501">
        <w:tc>
          <w:tcPr>
            <w:tcW w:w="4410" w:type="dxa"/>
            <w:shd w:val="clear" w:color="auto" w:fill="auto"/>
          </w:tcPr>
          <w:p w:rsidR="00925A62" w:rsidRPr="00C12557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shd w:val="clear" w:color="auto" w:fill="auto"/>
          </w:tcPr>
          <w:p w:rsidR="00925A62" w:rsidRPr="000458E9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590,000</w:t>
            </w:r>
          </w:p>
        </w:tc>
        <w:tc>
          <w:tcPr>
            <w:tcW w:w="270" w:type="dxa"/>
            <w:shd w:val="clear" w:color="auto" w:fill="auto"/>
          </w:tcPr>
          <w:p w:rsidR="00925A62" w:rsidRPr="00C1255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25A62" w:rsidRPr="000458E9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590,000</w:t>
            </w:r>
          </w:p>
        </w:tc>
        <w:tc>
          <w:tcPr>
            <w:tcW w:w="270" w:type="dxa"/>
            <w:shd w:val="clear" w:color="auto" w:fill="auto"/>
          </w:tcPr>
          <w:p w:rsidR="00925A62" w:rsidRPr="00604263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25A62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826,000</w:t>
            </w:r>
          </w:p>
        </w:tc>
      </w:tr>
      <w:tr w:rsidR="00925A62" w:rsidRPr="00B67BB2" w:rsidTr="00A86501">
        <w:tc>
          <w:tcPr>
            <w:tcW w:w="4410" w:type="dxa"/>
            <w:shd w:val="clear" w:color="auto" w:fill="auto"/>
          </w:tcPr>
          <w:p w:rsidR="00925A62" w:rsidRPr="00C12557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925A62" w:rsidRPr="000458E9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:rsidR="00925A62" w:rsidRPr="00C1255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25A62" w:rsidRPr="000458E9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:rsidR="00925A62" w:rsidRPr="00604263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25A62" w:rsidRPr="000458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</w:tr>
      <w:tr w:rsidR="00925A62" w:rsidRPr="00C27575" w:rsidTr="00A86501">
        <w:tc>
          <w:tcPr>
            <w:tcW w:w="4410" w:type="dxa"/>
          </w:tcPr>
          <w:p w:rsidR="00925A62" w:rsidRPr="007A03E1" w:rsidRDefault="00925A62" w:rsidP="00925A62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:rsidR="00925A62" w:rsidRPr="00C12557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5A62" w:rsidRPr="00867F7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25A62" w:rsidRPr="00C12557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5A62" w:rsidRPr="00604263" w:rsidRDefault="00925A62" w:rsidP="00925A6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5A62" w:rsidRPr="005E6955" w:rsidTr="00A86501">
        <w:tc>
          <w:tcPr>
            <w:tcW w:w="4410" w:type="dxa"/>
          </w:tcPr>
          <w:p w:rsidR="00925A62" w:rsidRPr="007A03E1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:rsidR="00925A62" w:rsidRPr="00C12557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</w:tcPr>
          <w:p w:rsidR="00925A62" w:rsidRPr="00867F7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25A62" w:rsidRPr="00C12557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</w:tcPr>
          <w:p w:rsidR="00925A62" w:rsidRPr="00604263" w:rsidRDefault="00925A62" w:rsidP="00925A6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4,094</w:t>
            </w:r>
          </w:p>
        </w:tc>
      </w:tr>
      <w:tr w:rsidR="00925A62" w:rsidRPr="005E6955" w:rsidTr="00A86501">
        <w:tc>
          <w:tcPr>
            <w:tcW w:w="4410" w:type="dxa"/>
          </w:tcPr>
          <w:p w:rsidR="00925A62" w:rsidRPr="00C639E1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:rsidR="00925A62" w:rsidRPr="00C12557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7,435</w:t>
            </w:r>
          </w:p>
        </w:tc>
        <w:tc>
          <w:tcPr>
            <w:tcW w:w="270" w:type="dxa"/>
          </w:tcPr>
          <w:p w:rsidR="00925A62" w:rsidRPr="00867F7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25A62" w:rsidRPr="00C12557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7,435</w:t>
            </w:r>
          </w:p>
        </w:tc>
        <w:tc>
          <w:tcPr>
            <w:tcW w:w="270" w:type="dxa"/>
          </w:tcPr>
          <w:p w:rsidR="00925A62" w:rsidRPr="00604263" w:rsidRDefault="00925A62" w:rsidP="00925A6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</w:p>
        </w:tc>
      </w:tr>
      <w:tr w:rsidR="00925A62" w:rsidRPr="00C27575" w:rsidTr="00A86501">
        <w:tc>
          <w:tcPr>
            <w:tcW w:w="4410" w:type="dxa"/>
          </w:tcPr>
          <w:p w:rsidR="00925A62" w:rsidRPr="00C12557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925A62" w:rsidRPr="000458E9" w:rsidRDefault="005D7101" w:rsidP="006F53C8">
            <w:pPr>
              <w:spacing w:line="240" w:lineRule="atLeast"/>
              <w:ind w:left="-110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25A62" w:rsidRPr="00C1255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25A62" w:rsidRPr="000458E9" w:rsidRDefault="00925A62" w:rsidP="006F53C8">
            <w:pPr>
              <w:spacing w:line="240" w:lineRule="atLeast"/>
              <w:ind w:left="-110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25A62" w:rsidRPr="00604263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</w:tr>
      <w:tr w:rsidR="00925A62" w:rsidRPr="005E6955" w:rsidTr="00A86501">
        <w:tc>
          <w:tcPr>
            <w:tcW w:w="4410" w:type="dxa"/>
          </w:tcPr>
          <w:p w:rsidR="00925A62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:rsidR="00925A62" w:rsidRPr="000458E9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:rsidR="00925A62" w:rsidRPr="00C1255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:rsidR="00925A62" w:rsidRPr="00604263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</w:tr>
      <w:tr w:rsidR="00925A62" w:rsidRPr="005E6955" w:rsidTr="00A86501">
        <w:tc>
          <w:tcPr>
            <w:tcW w:w="4410" w:type="dxa"/>
          </w:tcPr>
          <w:p w:rsidR="00925A62" w:rsidRPr="00C639E1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530" w:type="dxa"/>
          </w:tcPr>
          <w:p w:rsidR="00925A62" w:rsidRPr="00C12557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26,100</w:t>
            </w:r>
          </w:p>
        </w:tc>
        <w:tc>
          <w:tcPr>
            <w:tcW w:w="270" w:type="dxa"/>
          </w:tcPr>
          <w:p w:rsidR="00925A62" w:rsidRPr="00867F7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25A62" w:rsidRPr="00C12557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26,100</w:t>
            </w:r>
          </w:p>
        </w:tc>
        <w:tc>
          <w:tcPr>
            <w:tcW w:w="270" w:type="dxa"/>
          </w:tcPr>
          <w:p w:rsidR="00925A62" w:rsidRPr="00604263" w:rsidRDefault="00925A62" w:rsidP="00925A6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18,538</w:t>
            </w:r>
          </w:p>
        </w:tc>
      </w:tr>
      <w:tr w:rsidR="00925A62" w:rsidRPr="005E6955" w:rsidTr="00A86501">
        <w:tc>
          <w:tcPr>
            <w:tcW w:w="4410" w:type="dxa"/>
          </w:tcPr>
          <w:p w:rsidR="00925A62" w:rsidRPr="00C12557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925A62" w:rsidRPr="000458E9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4,234</w:t>
            </w:r>
          </w:p>
        </w:tc>
        <w:tc>
          <w:tcPr>
            <w:tcW w:w="270" w:type="dxa"/>
          </w:tcPr>
          <w:p w:rsidR="00925A62" w:rsidRPr="00C1255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4,234</w:t>
            </w:r>
          </w:p>
        </w:tc>
        <w:tc>
          <w:tcPr>
            <w:tcW w:w="270" w:type="dxa"/>
          </w:tcPr>
          <w:p w:rsidR="00925A62" w:rsidRPr="00604263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4,226</w:t>
            </w:r>
          </w:p>
        </w:tc>
      </w:tr>
      <w:tr w:rsidR="00925A62" w:rsidRPr="005E6955" w:rsidTr="00A86501">
        <w:tc>
          <w:tcPr>
            <w:tcW w:w="4410" w:type="dxa"/>
          </w:tcPr>
          <w:p w:rsidR="00925A62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925A62" w:rsidRPr="000458E9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5A62" w:rsidRPr="00C12557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5A62" w:rsidRPr="00604263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5A62" w:rsidRPr="005E6955" w:rsidTr="00A86501">
        <w:tc>
          <w:tcPr>
            <w:tcW w:w="4410" w:type="dxa"/>
          </w:tcPr>
          <w:p w:rsidR="00925A62" w:rsidRPr="008930E9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530" w:type="dxa"/>
          </w:tcPr>
          <w:p w:rsidR="00925A62" w:rsidRPr="008930E9" w:rsidRDefault="00925A62" w:rsidP="00925A62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5A62" w:rsidRPr="008930E9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5A62" w:rsidRPr="008930E9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8930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5A62" w:rsidRPr="005E6955" w:rsidTr="00A86501">
        <w:tc>
          <w:tcPr>
            <w:tcW w:w="4410" w:type="dxa"/>
          </w:tcPr>
          <w:p w:rsidR="00925A62" w:rsidRPr="008930E9" w:rsidRDefault="00925A62" w:rsidP="00925A62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:rsidR="00925A62" w:rsidRPr="008930E9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5A62" w:rsidRPr="008930E9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925A62" w:rsidRPr="000458E9" w:rsidRDefault="00925A62" w:rsidP="00925A62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25A62" w:rsidRPr="008930E9" w:rsidRDefault="00925A62" w:rsidP="00925A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25A62" w:rsidRPr="008930E9" w:rsidRDefault="00925A62" w:rsidP="00925A62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5A62" w:rsidRPr="005E6955" w:rsidTr="00A86501">
        <w:tc>
          <w:tcPr>
            <w:tcW w:w="4410" w:type="dxa"/>
            <w:vAlign w:val="bottom"/>
          </w:tcPr>
          <w:p w:rsidR="00925A62" w:rsidRPr="008930E9" w:rsidRDefault="00925A62" w:rsidP="00925A62">
            <w:pPr>
              <w:spacing w:line="240" w:lineRule="auto"/>
              <w:ind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:rsidR="00925A62" w:rsidRPr="008930E9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20,990</w:t>
            </w:r>
          </w:p>
        </w:tc>
        <w:tc>
          <w:tcPr>
            <w:tcW w:w="270" w:type="dxa"/>
          </w:tcPr>
          <w:p w:rsidR="00925A62" w:rsidRPr="008930E9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925A62" w:rsidRPr="008930E9" w:rsidRDefault="00925A62" w:rsidP="001D1F2A">
            <w:pPr>
              <w:tabs>
                <w:tab w:val="decimal" w:pos="122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20,990</w:t>
            </w:r>
          </w:p>
        </w:tc>
        <w:tc>
          <w:tcPr>
            <w:tcW w:w="270" w:type="dxa"/>
          </w:tcPr>
          <w:p w:rsidR="00925A62" w:rsidRPr="008930E9" w:rsidRDefault="00925A62" w:rsidP="00925A6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25A62" w:rsidRPr="000458E9" w:rsidRDefault="00925A62" w:rsidP="00B02B87">
            <w:pPr>
              <w:tabs>
                <w:tab w:val="decimal" w:pos="122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18,178</w:t>
            </w:r>
          </w:p>
        </w:tc>
      </w:tr>
      <w:tr w:rsidR="00925A62" w:rsidRPr="005E6955" w:rsidTr="00A86501">
        <w:tc>
          <w:tcPr>
            <w:tcW w:w="4410" w:type="dxa"/>
            <w:vAlign w:val="bottom"/>
          </w:tcPr>
          <w:p w:rsidR="00925A62" w:rsidRPr="008930E9" w:rsidRDefault="00925A62" w:rsidP="00925A62">
            <w:pPr>
              <w:spacing w:line="240" w:lineRule="auto"/>
              <w:ind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25A62" w:rsidRPr="008930E9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:rsidR="00925A62" w:rsidRPr="008930E9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25A62" w:rsidRPr="008930E9" w:rsidRDefault="00925A62" w:rsidP="001D1F2A">
            <w:pPr>
              <w:tabs>
                <w:tab w:val="decimal" w:pos="122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:rsidR="00925A62" w:rsidRPr="008930E9" w:rsidRDefault="00925A62" w:rsidP="00925A6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25A62" w:rsidRPr="000458E9" w:rsidRDefault="00925A62" w:rsidP="00B02B87">
            <w:pPr>
              <w:tabs>
                <w:tab w:val="decimal" w:pos="122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</w:tr>
      <w:tr w:rsidR="00925A62" w:rsidRPr="005E6955" w:rsidTr="00A86501">
        <w:tc>
          <w:tcPr>
            <w:tcW w:w="4410" w:type="dxa"/>
          </w:tcPr>
          <w:p w:rsidR="00925A62" w:rsidRPr="008930E9" w:rsidRDefault="00925A62" w:rsidP="00925A6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23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25A62" w:rsidRPr="00925A62" w:rsidRDefault="00925A62" w:rsidP="00925A62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5A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21,227</w:t>
            </w:r>
          </w:p>
        </w:tc>
        <w:tc>
          <w:tcPr>
            <w:tcW w:w="270" w:type="dxa"/>
          </w:tcPr>
          <w:p w:rsidR="00925A62" w:rsidRPr="00925A62" w:rsidRDefault="00925A62" w:rsidP="00925A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925A62" w:rsidRPr="00925A62" w:rsidRDefault="00925A62" w:rsidP="001D1F2A">
            <w:pPr>
              <w:tabs>
                <w:tab w:val="decimal" w:pos="1220"/>
              </w:tabs>
              <w:spacing w:line="240" w:lineRule="atLeas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5A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21,227</w:t>
            </w:r>
          </w:p>
        </w:tc>
        <w:tc>
          <w:tcPr>
            <w:tcW w:w="270" w:type="dxa"/>
          </w:tcPr>
          <w:p w:rsidR="00925A62" w:rsidRPr="008930E9" w:rsidRDefault="00925A62" w:rsidP="00925A6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925A62" w:rsidRPr="008930E9" w:rsidRDefault="00925A62" w:rsidP="001D1F2A">
            <w:pPr>
              <w:tabs>
                <w:tab w:val="decimal" w:pos="12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18,402</w:t>
            </w:r>
          </w:p>
        </w:tc>
      </w:tr>
    </w:tbl>
    <w:p w:rsidR="001450FF" w:rsidRPr="00F63BCB" w:rsidRDefault="001450FF" w:rsidP="00F514BE">
      <w:pPr>
        <w:pStyle w:val="Ang15"/>
        <w:tabs>
          <w:tab w:val="left" w:pos="1134"/>
        </w:tabs>
        <w:rPr>
          <w:sz w:val="20"/>
          <w:szCs w:val="20"/>
        </w:rPr>
      </w:pPr>
    </w:p>
    <w:p w:rsidR="00A45C0D" w:rsidRPr="00CA196F" w:rsidRDefault="000B20C7" w:rsidP="00F514BE">
      <w:pPr>
        <w:pStyle w:val="Ang15"/>
        <w:tabs>
          <w:tab w:val="left" w:pos="1134"/>
        </w:tabs>
      </w:pPr>
      <w:r w:rsidRPr="00CA196F">
        <w:rPr>
          <w:cs/>
        </w:rPr>
        <w:t>ยอดคงเหลือกับกิจการที่เก</w:t>
      </w:r>
      <w:r w:rsidR="00DA0482" w:rsidRPr="00CA196F">
        <w:rPr>
          <w:cs/>
        </w:rPr>
        <w:t xml:space="preserve">ี่ยวข้องกัน ณ วันที่ </w:t>
      </w:r>
      <w:r w:rsidR="0043243A">
        <w:rPr>
          <w:rFonts w:hint="cs"/>
          <w:cs/>
        </w:rPr>
        <w:t>30 มิถุนายน</w:t>
      </w:r>
      <w:r w:rsidR="0038525F" w:rsidRPr="00CA196F">
        <w:rPr>
          <w:rFonts w:hint="cs"/>
          <w:cs/>
        </w:rPr>
        <w:t xml:space="preserve"> </w:t>
      </w:r>
      <w:r w:rsidR="00317C85" w:rsidRPr="00CA196F">
        <w:rPr>
          <w:rFonts w:hint="cs"/>
          <w:cs/>
        </w:rPr>
        <w:t>256</w:t>
      </w:r>
      <w:r w:rsidR="00526BD5" w:rsidRPr="00CA196F">
        <w:t>2</w:t>
      </w:r>
      <w:r w:rsidR="00006723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</w:rPr>
        <w:t xml:space="preserve">และ </w:t>
      </w:r>
      <w:r w:rsidR="00317C85" w:rsidRPr="00CA196F">
        <w:rPr>
          <w:rFonts w:hint="cs"/>
          <w:cs/>
        </w:rPr>
        <w:t>31</w:t>
      </w:r>
      <w:r w:rsidR="0038525F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  <w:lang w:val="en-US"/>
        </w:rPr>
        <w:t xml:space="preserve">ธันวาคม </w:t>
      </w:r>
      <w:r w:rsidR="00317C85" w:rsidRPr="00CA196F">
        <w:rPr>
          <w:rFonts w:hint="cs"/>
          <w:cs/>
          <w:lang w:val="en-US"/>
        </w:rPr>
        <w:t>25</w:t>
      </w:r>
      <w:r w:rsidR="00317C85" w:rsidRPr="00CA196F">
        <w:rPr>
          <w:lang w:val="en-US"/>
        </w:rPr>
        <w:t>6</w:t>
      </w:r>
      <w:r w:rsidR="00526BD5" w:rsidRPr="00CA196F">
        <w:rPr>
          <w:lang w:val="en-US"/>
        </w:rPr>
        <w:t>1</w:t>
      </w:r>
      <w:r w:rsidR="00006723" w:rsidRPr="00CA196F">
        <w:rPr>
          <w:rFonts w:hint="cs"/>
          <w:cs/>
          <w:lang w:val="en-US"/>
        </w:rPr>
        <w:t xml:space="preserve"> </w:t>
      </w:r>
      <w:r w:rsidR="007B2482" w:rsidRPr="00CA196F">
        <w:rPr>
          <w:cs/>
        </w:rPr>
        <w:t>มีดังนี้</w:t>
      </w:r>
    </w:p>
    <w:p w:rsidR="00F34266" w:rsidRPr="00CA196F" w:rsidRDefault="00F34266" w:rsidP="00844DA0">
      <w:pPr>
        <w:pStyle w:val="Bo-Blankline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CA196F" w:rsidRPr="00D87537" w:rsidTr="00CA196F">
        <w:tc>
          <w:tcPr>
            <w:tcW w:w="3959" w:type="dxa"/>
          </w:tcPr>
          <w:p w:rsidR="00CA196F" w:rsidRPr="00FC5BFF" w:rsidRDefault="00AD6DB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CA196F" w:rsidRPr="00A82EE4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43A" w:rsidRPr="00D87537" w:rsidTr="00CA196F">
        <w:tc>
          <w:tcPr>
            <w:tcW w:w="3959" w:type="dxa"/>
          </w:tcPr>
          <w:p w:rsidR="0043243A" w:rsidRDefault="0043243A" w:rsidP="00432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43243A" w:rsidRPr="00F32380" w:rsidRDefault="0043243A" w:rsidP="0043243A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3243A" w:rsidRPr="00F32380" w:rsidRDefault="0043243A" w:rsidP="0043243A">
            <w:pPr>
              <w:pStyle w:val="Bo-Blankline"/>
              <w:ind w:left="-102" w:right="-94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4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A196F" w:rsidRPr="00D87537" w:rsidTr="00CA196F">
        <w:tc>
          <w:tcPr>
            <w:tcW w:w="3959" w:type="dxa"/>
          </w:tcPr>
          <w:p w:rsidR="00CA196F" w:rsidRPr="00FC5BFF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17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A196F" w:rsidRPr="00D87537" w:rsidTr="00CA196F">
        <w:tc>
          <w:tcPr>
            <w:tcW w:w="3959" w:type="dxa"/>
          </w:tcPr>
          <w:p w:rsidR="00CA196F" w:rsidRPr="00970BCB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CA196F" w:rsidRPr="00D87537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A1CA9" w:rsidRPr="00970BCB" w:rsidTr="00CA196F">
        <w:tc>
          <w:tcPr>
            <w:tcW w:w="3959" w:type="dxa"/>
          </w:tcPr>
          <w:p w:rsidR="003A1CA9" w:rsidRPr="00C12557" w:rsidRDefault="003A1CA9" w:rsidP="003A1CA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3A1CA9" w:rsidRPr="00604263" w:rsidRDefault="003A1CA9" w:rsidP="00184F5A">
            <w:pPr>
              <w:pStyle w:val="Bo-Blankline"/>
              <w:tabs>
                <w:tab w:val="decimal" w:pos="950"/>
              </w:tabs>
              <w:ind w:left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563,184</w:t>
            </w:r>
          </w:p>
        </w:tc>
        <w:tc>
          <w:tcPr>
            <w:tcW w:w="236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A1CA9" w:rsidRPr="0033434F" w:rsidRDefault="003A1CA9" w:rsidP="003A1CA9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242,344</w:t>
            </w:r>
          </w:p>
        </w:tc>
        <w:tc>
          <w:tcPr>
            <w:tcW w:w="260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A1CA9" w:rsidRPr="00604263" w:rsidRDefault="003A1CA9" w:rsidP="00184F5A">
            <w:pPr>
              <w:pStyle w:val="Bo-Blankline"/>
              <w:tabs>
                <w:tab w:val="decimal" w:pos="870"/>
              </w:tabs>
              <w:ind w:left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563,184</w:t>
            </w:r>
          </w:p>
        </w:tc>
        <w:tc>
          <w:tcPr>
            <w:tcW w:w="245" w:type="dxa"/>
          </w:tcPr>
          <w:p w:rsidR="003A1CA9" w:rsidRPr="00970BCB" w:rsidRDefault="003A1CA9" w:rsidP="003A1CA9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A1CA9" w:rsidRPr="0033434F" w:rsidRDefault="003A1CA9" w:rsidP="00184F5A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242,344</w:t>
            </w:r>
          </w:p>
        </w:tc>
      </w:tr>
      <w:tr w:rsidR="003A1CA9" w:rsidRPr="00080F53" w:rsidTr="00CA196F">
        <w:tc>
          <w:tcPr>
            <w:tcW w:w="3959" w:type="dxa"/>
          </w:tcPr>
          <w:p w:rsidR="003A1CA9" w:rsidRPr="00C12557" w:rsidRDefault="003A1CA9" w:rsidP="003A1CA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3A1CA9" w:rsidRPr="00604263" w:rsidRDefault="003A1CA9" w:rsidP="00184F5A">
            <w:pPr>
              <w:pStyle w:val="Bo-Blankline"/>
              <w:tabs>
                <w:tab w:val="decimal" w:pos="95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A1CA9" w:rsidRDefault="003A1CA9" w:rsidP="00184F5A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A1CA9" w:rsidRPr="00604263" w:rsidRDefault="003A1CA9" w:rsidP="00184F5A">
            <w:pPr>
              <w:pStyle w:val="Bo-Blankline"/>
              <w:tabs>
                <w:tab w:val="decimal" w:pos="87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245" w:type="dxa"/>
          </w:tcPr>
          <w:p w:rsidR="003A1CA9" w:rsidRPr="00970BCB" w:rsidRDefault="003A1CA9" w:rsidP="003A1CA9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A1CA9" w:rsidRDefault="003A1CA9" w:rsidP="00184F5A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1CA9" w:rsidRPr="00080F53" w:rsidTr="00CA196F">
        <w:tc>
          <w:tcPr>
            <w:tcW w:w="3959" w:type="dxa"/>
          </w:tcPr>
          <w:p w:rsidR="003A1CA9" w:rsidRPr="00C12557" w:rsidRDefault="003A1CA9" w:rsidP="003A1CA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</w:tcPr>
          <w:p w:rsidR="003A1CA9" w:rsidRPr="003362A8" w:rsidRDefault="003A1CA9" w:rsidP="00184F5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A1CA9" w:rsidRDefault="003A1CA9" w:rsidP="00184F5A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A1CA9" w:rsidRPr="003362A8" w:rsidRDefault="003A1CA9" w:rsidP="00184F5A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:rsidR="003A1CA9" w:rsidRPr="00970BCB" w:rsidRDefault="003A1CA9" w:rsidP="003A1CA9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A1CA9" w:rsidRDefault="003A1CA9" w:rsidP="00184F5A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A1CA9" w:rsidRPr="00080F53" w:rsidTr="00CA196F">
        <w:tc>
          <w:tcPr>
            <w:tcW w:w="3959" w:type="dxa"/>
          </w:tcPr>
          <w:p w:rsidR="003A1CA9" w:rsidRPr="00C12557" w:rsidRDefault="003A1CA9" w:rsidP="003A1CA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:rsidR="003A1CA9" w:rsidRPr="003362A8" w:rsidRDefault="003A1CA9" w:rsidP="00184F5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6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A1CA9" w:rsidRDefault="003A1CA9" w:rsidP="00184F5A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60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A1CA9" w:rsidRPr="003362A8" w:rsidRDefault="003A1CA9" w:rsidP="00184F5A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45" w:type="dxa"/>
          </w:tcPr>
          <w:p w:rsidR="003A1CA9" w:rsidRPr="00970BCB" w:rsidRDefault="003A1CA9" w:rsidP="003A1CA9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A1CA9" w:rsidRDefault="003A1CA9" w:rsidP="00184F5A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3A1CA9" w:rsidRPr="00080F53" w:rsidTr="00CA196F">
        <w:tc>
          <w:tcPr>
            <w:tcW w:w="3959" w:type="dxa"/>
          </w:tcPr>
          <w:p w:rsidR="003A1CA9" w:rsidRPr="00C12557" w:rsidRDefault="003A1CA9" w:rsidP="003A1CA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</w:tcPr>
          <w:p w:rsidR="003A1CA9" w:rsidRPr="003362A8" w:rsidRDefault="003A1CA9" w:rsidP="00184F5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A1CA9" w:rsidRDefault="003A1CA9" w:rsidP="00184F5A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60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A1CA9" w:rsidRPr="003362A8" w:rsidRDefault="003A1CA9" w:rsidP="00184F5A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45" w:type="dxa"/>
          </w:tcPr>
          <w:p w:rsidR="003A1CA9" w:rsidRPr="00970BCB" w:rsidRDefault="003A1CA9" w:rsidP="003A1CA9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A1CA9" w:rsidRDefault="003A1CA9" w:rsidP="00184F5A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3A1CA9" w:rsidRPr="00080F53" w:rsidTr="00CA196F">
        <w:tc>
          <w:tcPr>
            <w:tcW w:w="3959" w:type="dxa"/>
          </w:tcPr>
          <w:p w:rsidR="003A1CA9" w:rsidRPr="00C12557" w:rsidRDefault="003A1CA9" w:rsidP="003A1CA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</w:tcPr>
          <w:p w:rsidR="003A1CA9" w:rsidRPr="003362A8" w:rsidRDefault="003A1CA9" w:rsidP="00184F5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A1CA9" w:rsidRDefault="003A1CA9" w:rsidP="00184F5A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0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A1CA9" w:rsidRPr="003362A8" w:rsidRDefault="003A1CA9" w:rsidP="00184F5A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:rsidR="003A1CA9" w:rsidRPr="00970BCB" w:rsidRDefault="003A1CA9" w:rsidP="003A1CA9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A1CA9" w:rsidRDefault="003A1CA9" w:rsidP="00184F5A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A1CA9" w:rsidRPr="00970BCB" w:rsidTr="00CA196F">
        <w:tc>
          <w:tcPr>
            <w:tcW w:w="3959" w:type="dxa"/>
          </w:tcPr>
          <w:p w:rsidR="003A1CA9" w:rsidRPr="00C12557" w:rsidRDefault="003A1CA9" w:rsidP="003A1CA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170" w:type="dxa"/>
          </w:tcPr>
          <w:p w:rsidR="003A1CA9" w:rsidRPr="003362A8" w:rsidRDefault="003A1CA9" w:rsidP="00184F5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A1CA9" w:rsidRDefault="003A1CA9" w:rsidP="00184F5A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0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A1CA9" w:rsidRPr="003362A8" w:rsidRDefault="003A1CA9" w:rsidP="00184F5A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:rsidR="003A1CA9" w:rsidRPr="00970BCB" w:rsidRDefault="003A1CA9" w:rsidP="003A1CA9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A1CA9" w:rsidRDefault="003A1CA9" w:rsidP="00184F5A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A1CA9" w:rsidRPr="00970BCB" w:rsidTr="00CA196F">
        <w:tc>
          <w:tcPr>
            <w:tcW w:w="3959" w:type="dxa"/>
          </w:tcPr>
          <w:p w:rsidR="003A1CA9" w:rsidRPr="00C12557" w:rsidRDefault="003A1CA9" w:rsidP="003A1CA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3A1CA9" w:rsidRPr="003362A8" w:rsidRDefault="003A1CA9" w:rsidP="00184F5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A1CA9" w:rsidRDefault="003A1CA9" w:rsidP="00184F5A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0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A1CA9" w:rsidRPr="003362A8" w:rsidRDefault="003A1CA9" w:rsidP="00184F5A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:rsidR="003A1CA9" w:rsidRPr="00970BCB" w:rsidRDefault="003A1CA9" w:rsidP="003A1CA9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A1CA9" w:rsidRDefault="003A1CA9" w:rsidP="00184F5A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3A1CA9" w:rsidRPr="00FC5BFF" w:rsidTr="00CA196F">
        <w:trPr>
          <w:trHeight w:val="91"/>
        </w:trPr>
        <w:tc>
          <w:tcPr>
            <w:tcW w:w="3959" w:type="dxa"/>
          </w:tcPr>
          <w:p w:rsidR="003A1CA9" w:rsidRPr="00EA3DD2" w:rsidRDefault="003A1CA9" w:rsidP="003A1CA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1CA9" w:rsidRPr="00315E00" w:rsidRDefault="003A1CA9" w:rsidP="00184F5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3A1CA9" w:rsidRDefault="003A1CA9" w:rsidP="00184F5A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0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3A1CA9" w:rsidRPr="00315E00" w:rsidRDefault="003A1CA9" w:rsidP="00184F5A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:rsidR="003A1CA9" w:rsidRPr="0025051D" w:rsidRDefault="003A1CA9" w:rsidP="003A1CA9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3A1CA9" w:rsidRDefault="003A1CA9" w:rsidP="00184F5A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3A1CA9" w:rsidRPr="00FC5BFF" w:rsidTr="00CA196F">
        <w:trPr>
          <w:trHeight w:val="91"/>
        </w:trPr>
        <w:tc>
          <w:tcPr>
            <w:tcW w:w="3959" w:type="dxa"/>
            <w:vAlign w:val="bottom"/>
          </w:tcPr>
          <w:p w:rsidR="003A1CA9" w:rsidRPr="00AD37E5" w:rsidRDefault="003A1CA9" w:rsidP="003A1CA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A1CA9" w:rsidRPr="00315E00" w:rsidRDefault="003A1CA9" w:rsidP="00184F5A">
            <w:pPr>
              <w:pStyle w:val="Bo-Blankline"/>
              <w:tabs>
                <w:tab w:val="decimal" w:pos="95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563,335</w:t>
            </w:r>
          </w:p>
        </w:tc>
        <w:tc>
          <w:tcPr>
            <w:tcW w:w="236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3A1CA9" w:rsidRPr="00911ADB" w:rsidRDefault="003A1CA9" w:rsidP="003A1CA9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60" w:type="dxa"/>
          </w:tcPr>
          <w:p w:rsidR="003A1CA9" w:rsidRPr="003362A8" w:rsidRDefault="003A1CA9" w:rsidP="003A1CA9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3A1CA9" w:rsidRPr="00315E00" w:rsidRDefault="003A1CA9" w:rsidP="00184F5A">
            <w:pPr>
              <w:pStyle w:val="Bo-Blankline"/>
              <w:tabs>
                <w:tab w:val="decimal" w:pos="87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563,335</w:t>
            </w:r>
          </w:p>
        </w:tc>
        <w:tc>
          <w:tcPr>
            <w:tcW w:w="245" w:type="dxa"/>
          </w:tcPr>
          <w:p w:rsidR="003A1CA9" w:rsidRPr="0025051D" w:rsidRDefault="003A1CA9" w:rsidP="003A1CA9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3A1CA9" w:rsidRPr="00911ADB" w:rsidRDefault="003A1CA9" w:rsidP="00184F5A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</w:tr>
    </w:tbl>
    <w:p w:rsidR="0044399C" w:rsidRPr="001450FF" w:rsidRDefault="001450FF" w:rsidP="00A45A34">
      <w:pPr>
        <w:pStyle w:val="Bo-Blankline"/>
        <w:rPr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4827CC" w:rsidRPr="00D87537" w:rsidTr="00F840E5">
        <w:tc>
          <w:tcPr>
            <w:tcW w:w="3959" w:type="dxa"/>
          </w:tcPr>
          <w:p w:rsidR="004827CC" w:rsidRPr="00E9732A" w:rsidRDefault="004827CC" w:rsidP="004827CC">
            <w:pPr>
              <w:spacing w:line="240" w:lineRule="atLeast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ลูกหนี้และ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4827CC" w:rsidRDefault="004827CC" w:rsidP="004827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4827CC" w:rsidRDefault="004827CC" w:rsidP="004827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4827CC" w:rsidRPr="00A82EE4" w:rsidRDefault="004827CC" w:rsidP="004827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43A" w:rsidRPr="00D87537" w:rsidTr="00F840E5">
        <w:tc>
          <w:tcPr>
            <w:tcW w:w="3959" w:type="dxa"/>
          </w:tcPr>
          <w:p w:rsidR="0043243A" w:rsidRDefault="0043243A" w:rsidP="00432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43243A" w:rsidRPr="00F32380" w:rsidRDefault="0043243A" w:rsidP="0043243A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3243A" w:rsidRPr="00F32380" w:rsidRDefault="0043243A" w:rsidP="0043243A">
            <w:pPr>
              <w:pStyle w:val="Bo-Blankline"/>
              <w:ind w:left="-124" w:right="-129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4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3243A" w:rsidRPr="00D87537" w:rsidTr="00F840E5">
        <w:tc>
          <w:tcPr>
            <w:tcW w:w="3959" w:type="dxa"/>
          </w:tcPr>
          <w:p w:rsidR="0043243A" w:rsidRPr="00E9732A" w:rsidRDefault="0043243A" w:rsidP="0043243A">
            <w:pPr>
              <w:spacing w:line="240" w:lineRule="atLeast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3243A" w:rsidRPr="00F32380" w:rsidRDefault="0043243A" w:rsidP="0043243A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3243A" w:rsidRPr="00F32380" w:rsidRDefault="0043243A" w:rsidP="0043243A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3243A" w:rsidRPr="00D87537" w:rsidTr="00F840E5">
        <w:tc>
          <w:tcPr>
            <w:tcW w:w="3959" w:type="dxa"/>
          </w:tcPr>
          <w:p w:rsidR="0043243A" w:rsidRPr="00970BCB" w:rsidRDefault="0043243A" w:rsidP="00432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43243A" w:rsidRPr="00D87537" w:rsidRDefault="0043243A" w:rsidP="0043243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6AD8" w:rsidRPr="00970BCB" w:rsidTr="00F840E5">
        <w:tc>
          <w:tcPr>
            <w:tcW w:w="3959" w:type="dxa"/>
          </w:tcPr>
          <w:p w:rsidR="00FB6AD8" w:rsidRPr="00A27D1E" w:rsidRDefault="00FB6AD8" w:rsidP="00FB6AD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FB6AD8" w:rsidRPr="0033434F" w:rsidRDefault="00FB6AD8" w:rsidP="00A45A3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10,448</w:t>
            </w:r>
          </w:p>
        </w:tc>
        <w:tc>
          <w:tcPr>
            <w:tcW w:w="236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FB6AD8" w:rsidRPr="0033434F" w:rsidRDefault="00FB6AD8" w:rsidP="00FB6AD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11,859</w:t>
            </w:r>
          </w:p>
        </w:tc>
        <w:tc>
          <w:tcPr>
            <w:tcW w:w="260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FB6AD8" w:rsidRPr="0033434F" w:rsidRDefault="00FB6AD8" w:rsidP="00FB6AD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10,448</w:t>
            </w:r>
          </w:p>
        </w:tc>
        <w:tc>
          <w:tcPr>
            <w:tcW w:w="245" w:type="dxa"/>
          </w:tcPr>
          <w:p w:rsidR="00FB6AD8" w:rsidRPr="00970BC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FB6AD8" w:rsidRPr="0033434F" w:rsidRDefault="00FB6AD8" w:rsidP="0078096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11,859</w:t>
            </w:r>
          </w:p>
        </w:tc>
      </w:tr>
      <w:tr w:rsidR="00FB6AD8" w:rsidRPr="00080F53" w:rsidTr="00F840E5">
        <w:tc>
          <w:tcPr>
            <w:tcW w:w="3959" w:type="dxa"/>
          </w:tcPr>
          <w:p w:rsidR="00FB6AD8" w:rsidRPr="00A27D1E" w:rsidRDefault="00FB6AD8" w:rsidP="00FB6AD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FB6AD8" w:rsidRPr="0033434F" w:rsidRDefault="00FB6AD8" w:rsidP="00A45A3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FB6AD8" w:rsidRPr="0033434F" w:rsidRDefault="00FB6AD8" w:rsidP="00FB6AD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FB6AD8" w:rsidRPr="0033434F" w:rsidRDefault="00FB6AD8" w:rsidP="00FB6AD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FB6AD8" w:rsidRPr="00970BC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FB6AD8" w:rsidRPr="0033434F" w:rsidRDefault="00FB6AD8" w:rsidP="0078096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6AD8" w:rsidRPr="00080F53" w:rsidTr="00F840E5">
        <w:tc>
          <w:tcPr>
            <w:tcW w:w="3959" w:type="dxa"/>
          </w:tcPr>
          <w:p w:rsidR="00FB6AD8" w:rsidRPr="00A27D1E" w:rsidRDefault="00FB6AD8" w:rsidP="00FB6AD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เพาเวอร์ (อ่อนนุช)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FB6AD8" w:rsidRPr="0033434F" w:rsidRDefault="00FB6AD8" w:rsidP="00FB6AD8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FB6AD8" w:rsidRPr="0033434F" w:rsidRDefault="00FB6AD8" w:rsidP="00FB6AD8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FB6AD8" w:rsidRPr="0033434F" w:rsidRDefault="00FB6AD8" w:rsidP="00FB6AD8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FB6AD8" w:rsidRPr="00970BC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FB6AD8" w:rsidRDefault="00FB6AD8" w:rsidP="0078096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FB6AD8" w:rsidRPr="00080F53" w:rsidTr="00F840E5">
        <w:tc>
          <w:tcPr>
            <w:tcW w:w="3959" w:type="dxa"/>
          </w:tcPr>
          <w:p w:rsidR="00FB6AD8" w:rsidRPr="00A27D1E" w:rsidRDefault="00FB6AD8" w:rsidP="00FB6AD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FB6AD8" w:rsidRDefault="00FB6AD8" w:rsidP="00A45A3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FB6AD8" w:rsidRDefault="00FB6AD8" w:rsidP="00FB6AD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FB6AD8" w:rsidRDefault="00FB6AD8" w:rsidP="00FB6AD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FB6AD8" w:rsidRPr="00970BC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FB6AD8" w:rsidRDefault="00FB6AD8" w:rsidP="0078096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6AD8" w:rsidRPr="00080F53" w:rsidTr="00F840E5">
        <w:tc>
          <w:tcPr>
            <w:tcW w:w="3959" w:type="dxa"/>
          </w:tcPr>
          <w:p w:rsidR="00FB6AD8" w:rsidRPr="00A27D1E" w:rsidRDefault="00FB6AD8" w:rsidP="00FB6AD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</w:tcPr>
          <w:p w:rsidR="00FB6AD8" w:rsidRPr="00A27D1E" w:rsidRDefault="00FB6AD8" w:rsidP="00A45A34">
            <w:pPr>
              <w:tabs>
                <w:tab w:val="decimal" w:pos="95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FB6AD8" w:rsidRDefault="00FB6AD8" w:rsidP="00FB6AD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60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FB6AD8" w:rsidRPr="00A27D1E" w:rsidRDefault="00FB6AD8" w:rsidP="00FB6AD8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:rsidR="00FB6AD8" w:rsidRPr="00970BC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FB6AD8" w:rsidRDefault="00FB6AD8" w:rsidP="0078096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</w:tr>
      <w:tr w:rsidR="00FB6AD8" w:rsidRPr="00080F53" w:rsidTr="00F840E5">
        <w:tc>
          <w:tcPr>
            <w:tcW w:w="3959" w:type="dxa"/>
          </w:tcPr>
          <w:p w:rsidR="00FB6AD8" w:rsidRPr="00A27D1E" w:rsidRDefault="00FB6AD8" w:rsidP="00FB6AD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:rsidR="00FB6AD8" w:rsidRPr="00A27D1E" w:rsidRDefault="00FB6AD8" w:rsidP="00A45A34">
            <w:pPr>
              <w:tabs>
                <w:tab w:val="decimal" w:pos="95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5,344</w:t>
            </w:r>
          </w:p>
        </w:tc>
        <w:tc>
          <w:tcPr>
            <w:tcW w:w="236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FB6AD8" w:rsidRDefault="00FB6AD8" w:rsidP="00FB6AD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</w:t>
            </w:r>
          </w:p>
        </w:tc>
        <w:tc>
          <w:tcPr>
            <w:tcW w:w="260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FB6AD8" w:rsidRPr="00A27D1E" w:rsidRDefault="00FB6AD8" w:rsidP="00FB6AD8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5,344</w:t>
            </w:r>
          </w:p>
        </w:tc>
        <w:tc>
          <w:tcPr>
            <w:tcW w:w="245" w:type="dxa"/>
          </w:tcPr>
          <w:p w:rsidR="00FB6AD8" w:rsidRPr="00970BC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FB6AD8" w:rsidRDefault="00FB6AD8" w:rsidP="0078096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</w:t>
            </w:r>
          </w:p>
        </w:tc>
      </w:tr>
      <w:tr w:rsidR="00FB6AD8" w:rsidRPr="00080F53" w:rsidTr="00F840E5">
        <w:tc>
          <w:tcPr>
            <w:tcW w:w="3959" w:type="dxa"/>
          </w:tcPr>
          <w:p w:rsidR="00FB6AD8" w:rsidRPr="00A27D1E" w:rsidRDefault="00FB6AD8" w:rsidP="00FB6AD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ชีวิต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A27D1E">
              <w:rPr>
                <w:rFonts w:ascii="Angsana New" w:hAnsi="Angsana New"/>
                <w:sz w:val="30"/>
                <w:szCs w:val="30"/>
              </w:rPr>
              <w:t>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FB6AD8" w:rsidRPr="00A27D1E" w:rsidRDefault="00FB6AD8" w:rsidP="00A45A34">
            <w:pPr>
              <w:tabs>
                <w:tab w:val="decimal" w:pos="950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1,064</w:t>
            </w:r>
          </w:p>
        </w:tc>
        <w:tc>
          <w:tcPr>
            <w:tcW w:w="236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FB6AD8" w:rsidRDefault="00FB6AD8" w:rsidP="00FB6AD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260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FB6AD8" w:rsidRPr="00A27D1E" w:rsidRDefault="00FB6AD8" w:rsidP="00FB6AD8">
            <w:pPr>
              <w:tabs>
                <w:tab w:val="decimal" w:pos="885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1,064</w:t>
            </w:r>
          </w:p>
        </w:tc>
        <w:tc>
          <w:tcPr>
            <w:tcW w:w="245" w:type="dxa"/>
          </w:tcPr>
          <w:p w:rsidR="00FB6AD8" w:rsidRPr="00970BC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FB6AD8" w:rsidRDefault="00FB6AD8" w:rsidP="0078096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</w:tr>
      <w:tr w:rsidR="00FB6AD8" w:rsidRPr="00080F53" w:rsidTr="00F840E5">
        <w:tc>
          <w:tcPr>
            <w:tcW w:w="3959" w:type="dxa"/>
          </w:tcPr>
          <w:p w:rsidR="00FB6AD8" w:rsidRPr="00A27D1E" w:rsidRDefault="00FB6AD8" w:rsidP="00FB6AD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FB6AD8" w:rsidRPr="00A27D1E" w:rsidRDefault="00FB6AD8" w:rsidP="00A45A34">
            <w:pPr>
              <w:tabs>
                <w:tab w:val="decimal" w:pos="95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FB6AD8" w:rsidRDefault="00FB6AD8" w:rsidP="00FB6AD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20,488</w:t>
            </w:r>
          </w:p>
        </w:tc>
        <w:tc>
          <w:tcPr>
            <w:tcW w:w="260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FB6AD8" w:rsidRPr="00A27D1E" w:rsidRDefault="00FB6AD8" w:rsidP="00FB6AD8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45" w:type="dxa"/>
          </w:tcPr>
          <w:p w:rsidR="00FB6AD8" w:rsidRPr="00970BC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FB6AD8" w:rsidRDefault="00FB6AD8" w:rsidP="0078096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20,488</w:t>
            </w:r>
          </w:p>
        </w:tc>
      </w:tr>
      <w:tr w:rsidR="00FB6AD8" w:rsidRPr="00080F53" w:rsidTr="00CA196F">
        <w:tc>
          <w:tcPr>
            <w:tcW w:w="3959" w:type="dxa"/>
          </w:tcPr>
          <w:p w:rsidR="00FB6AD8" w:rsidRPr="00A27D1E" w:rsidRDefault="00FB6AD8" w:rsidP="00FB6AD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6AD8" w:rsidRPr="00A27D1E" w:rsidRDefault="00FB6AD8" w:rsidP="00A45A34">
            <w:pPr>
              <w:tabs>
                <w:tab w:val="decimal" w:pos="95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36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FB6AD8" w:rsidRDefault="00FB6AD8" w:rsidP="003B01C4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60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FB6AD8" w:rsidRPr="00A27D1E" w:rsidRDefault="00FB6AD8" w:rsidP="00FB6AD8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45" w:type="dxa"/>
          </w:tcPr>
          <w:p w:rsidR="00FB6AD8" w:rsidRPr="00970BC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FB6AD8" w:rsidRDefault="00FB6AD8" w:rsidP="0078096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</w:tr>
      <w:tr w:rsidR="00FB6AD8" w:rsidRPr="00080F53" w:rsidTr="00CA196F">
        <w:tc>
          <w:tcPr>
            <w:tcW w:w="3959" w:type="dxa"/>
          </w:tcPr>
          <w:p w:rsidR="00FB6AD8" w:rsidRPr="00A27D1E" w:rsidRDefault="00FB6AD8" w:rsidP="00FB6AD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B6AD8" w:rsidRPr="00911ADB" w:rsidRDefault="00FB6AD8" w:rsidP="00A45A3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17,307</w:t>
            </w:r>
          </w:p>
        </w:tc>
        <w:tc>
          <w:tcPr>
            <w:tcW w:w="236" w:type="dxa"/>
          </w:tcPr>
          <w:p w:rsidR="00FB6AD8" w:rsidRPr="00911AD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FB6AD8" w:rsidRPr="00911ADB" w:rsidRDefault="00FB6AD8" w:rsidP="00FB6AD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35,845</w:t>
            </w:r>
          </w:p>
        </w:tc>
        <w:tc>
          <w:tcPr>
            <w:tcW w:w="260" w:type="dxa"/>
          </w:tcPr>
          <w:p w:rsidR="00FB6AD8" w:rsidRPr="00BE704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FB6AD8" w:rsidRPr="00911ADB" w:rsidRDefault="00FB6AD8" w:rsidP="00FB6AD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17,307</w:t>
            </w:r>
          </w:p>
        </w:tc>
        <w:tc>
          <w:tcPr>
            <w:tcW w:w="245" w:type="dxa"/>
          </w:tcPr>
          <w:p w:rsidR="00FB6AD8" w:rsidRPr="00970BCB" w:rsidRDefault="00FB6AD8" w:rsidP="00FB6AD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FB6AD8" w:rsidRPr="00911ADB" w:rsidRDefault="00FB6AD8" w:rsidP="0078096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35,857</w:t>
            </w:r>
          </w:p>
        </w:tc>
      </w:tr>
    </w:tbl>
    <w:p w:rsidR="00844DA0" w:rsidRPr="00F63BCB" w:rsidRDefault="00844DA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CA196F" w:rsidRPr="00D87537" w:rsidTr="00F840E5">
        <w:tc>
          <w:tcPr>
            <w:tcW w:w="3959" w:type="dxa"/>
          </w:tcPr>
          <w:p w:rsidR="00CA196F" w:rsidRPr="00EB7266" w:rsidRDefault="00CA196F" w:rsidP="00CA19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CA196F" w:rsidRPr="00A82EE4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43A" w:rsidRPr="00D87537" w:rsidTr="00F840E5">
        <w:tc>
          <w:tcPr>
            <w:tcW w:w="3959" w:type="dxa"/>
          </w:tcPr>
          <w:p w:rsidR="0043243A" w:rsidRDefault="0043243A" w:rsidP="00432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43243A" w:rsidRPr="00F32380" w:rsidRDefault="0043243A" w:rsidP="0043243A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3243A" w:rsidRPr="00F32380" w:rsidRDefault="0043243A" w:rsidP="0043243A">
            <w:pPr>
              <w:pStyle w:val="Bo-Blankline"/>
              <w:ind w:left="-124" w:right="-111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4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3243A" w:rsidRPr="00D87537" w:rsidTr="00F840E5">
        <w:tc>
          <w:tcPr>
            <w:tcW w:w="3959" w:type="dxa"/>
          </w:tcPr>
          <w:p w:rsidR="0043243A" w:rsidRPr="00FC5BFF" w:rsidRDefault="0043243A" w:rsidP="00432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3243A" w:rsidRPr="00F32380" w:rsidRDefault="0043243A" w:rsidP="0043243A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3243A" w:rsidRPr="00F32380" w:rsidRDefault="0043243A" w:rsidP="0043243A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3243A" w:rsidRPr="00D87537" w:rsidTr="00F840E5">
        <w:tc>
          <w:tcPr>
            <w:tcW w:w="3959" w:type="dxa"/>
          </w:tcPr>
          <w:p w:rsidR="0043243A" w:rsidRPr="00970BCB" w:rsidRDefault="0043243A" w:rsidP="00432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43243A" w:rsidRPr="00D87537" w:rsidRDefault="0043243A" w:rsidP="0043243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95B4A" w:rsidRPr="00970BCB" w:rsidTr="00F840E5">
        <w:tc>
          <w:tcPr>
            <w:tcW w:w="3959" w:type="dxa"/>
          </w:tcPr>
          <w:p w:rsidR="00895B4A" w:rsidRPr="00A27D1E" w:rsidRDefault="00895B4A" w:rsidP="00895B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895B4A" w:rsidRPr="0033434F" w:rsidRDefault="00895B4A" w:rsidP="00477E41">
            <w:pPr>
              <w:tabs>
                <w:tab w:val="decimal" w:pos="9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152,440</w:t>
            </w:r>
          </w:p>
        </w:tc>
        <w:tc>
          <w:tcPr>
            <w:tcW w:w="236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895B4A" w:rsidRPr="0033434F" w:rsidRDefault="00895B4A" w:rsidP="00895B4A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201,124</w:t>
            </w:r>
          </w:p>
        </w:tc>
        <w:tc>
          <w:tcPr>
            <w:tcW w:w="260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895B4A" w:rsidRPr="0033434F" w:rsidRDefault="00895B4A" w:rsidP="003B01C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152,440</w:t>
            </w:r>
          </w:p>
        </w:tc>
        <w:tc>
          <w:tcPr>
            <w:tcW w:w="245" w:type="dxa"/>
          </w:tcPr>
          <w:p w:rsidR="00895B4A" w:rsidRPr="00970BC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895B4A" w:rsidRPr="0033434F" w:rsidRDefault="00895B4A" w:rsidP="00477E41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201,124</w:t>
            </w:r>
          </w:p>
        </w:tc>
      </w:tr>
      <w:tr w:rsidR="00895B4A" w:rsidRPr="00080F53" w:rsidTr="00F840E5">
        <w:tc>
          <w:tcPr>
            <w:tcW w:w="3959" w:type="dxa"/>
          </w:tcPr>
          <w:p w:rsidR="00895B4A" w:rsidRPr="00A27D1E" w:rsidRDefault="00895B4A" w:rsidP="00895B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895B4A" w:rsidRPr="0033434F" w:rsidRDefault="00895B4A" w:rsidP="00895B4A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895B4A" w:rsidRDefault="00895B4A" w:rsidP="00895B4A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895B4A" w:rsidRPr="0033434F" w:rsidRDefault="00895B4A" w:rsidP="00895B4A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895B4A" w:rsidRPr="00970BC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895B4A" w:rsidRDefault="00895B4A" w:rsidP="003B01C4">
            <w:pPr>
              <w:tabs>
                <w:tab w:val="decimal" w:pos="913"/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5B4A" w:rsidRPr="00080F53" w:rsidTr="002A5D4D">
        <w:tc>
          <w:tcPr>
            <w:tcW w:w="3959" w:type="dxa"/>
          </w:tcPr>
          <w:p w:rsidR="00895B4A" w:rsidRPr="00A27D1E" w:rsidRDefault="00895B4A" w:rsidP="00895B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895B4A" w:rsidRPr="0033434F" w:rsidRDefault="00895B4A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</w:p>
        </w:tc>
        <w:tc>
          <w:tcPr>
            <w:tcW w:w="236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895B4A" w:rsidRDefault="00895B4A" w:rsidP="00895B4A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  <w:tc>
          <w:tcPr>
            <w:tcW w:w="260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895B4A" w:rsidRPr="0033434F" w:rsidRDefault="00895B4A" w:rsidP="00895B4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</w:p>
        </w:tc>
        <w:tc>
          <w:tcPr>
            <w:tcW w:w="245" w:type="dxa"/>
          </w:tcPr>
          <w:p w:rsidR="00895B4A" w:rsidRPr="00970BC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895B4A" w:rsidRDefault="00895B4A" w:rsidP="00477E41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895B4A" w:rsidRPr="00080F53" w:rsidTr="002A5D4D">
        <w:tc>
          <w:tcPr>
            <w:tcW w:w="3959" w:type="dxa"/>
          </w:tcPr>
          <w:p w:rsidR="00895B4A" w:rsidRPr="00C12557" w:rsidRDefault="00895B4A" w:rsidP="00895B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</w:tcPr>
          <w:p w:rsidR="00895B4A" w:rsidRDefault="00895B4A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1,696</w:t>
            </w:r>
          </w:p>
        </w:tc>
        <w:tc>
          <w:tcPr>
            <w:tcW w:w="236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895B4A" w:rsidRDefault="00895B4A" w:rsidP="00895B4A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895B4A" w:rsidRDefault="00895B4A" w:rsidP="00895B4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1,696</w:t>
            </w:r>
          </w:p>
        </w:tc>
        <w:tc>
          <w:tcPr>
            <w:tcW w:w="245" w:type="dxa"/>
          </w:tcPr>
          <w:p w:rsidR="00895B4A" w:rsidRPr="00970BC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895B4A" w:rsidRDefault="00895B4A" w:rsidP="003B01C4">
            <w:pPr>
              <w:spacing w:line="240" w:lineRule="atLeast"/>
              <w:ind w:right="-90" w:hanging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5B4A" w:rsidRPr="00080F53" w:rsidTr="002A5D4D">
        <w:tc>
          <w:tcPr>
            <w:tcW w:w="3959" w:type="dxa"/>
          </w:tcPr>
          <w:p w:rsidR="00895B4A" w:rsidRPr="00C12557" w:rsidRDefault="00895B4A" w:rsidP="00895B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95B4A" w:rsidRDefault="00895B4A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36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895B4A" w:rsidRDefault="00895B4A" w:rsidP="00895B4A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895B4A" w:rsidRDefault="00895B4A" w:rsidP="00895B4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45" w:type="dxa"/>
          </w:tcPr>
          <w:p w:rsidR="00895B4A" w:rsidRPr="00970BC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895B4A" w:rsidRDefault="00895B4A" w:rsidP="003B01C4">
            <w:pPr>
              <w:spacing w:line="240" w:lineRule="atLeast"/>
              <w:ind w:right="-90" w:hanging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5B4A" w:rsidRPr="00080F53" w:rsidTr="00EA1363">
        <w:tc>
          <w:tcPr>
            <w:tcW w:w="3959" w:type="dxa"/>
          </w:tcPr>
          <w:p w:rsidR="00895B4A" w:rsidRPr="00A27D1E" w:rsidRDefault="00895B4A" w:rsidP="00895B4A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95B4A" w:rsidRPr="004215CA" w:rsidRDefault="00895B4A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154,909</w:t>
            </w:r>
          </w:p>
        </w:tc>
        <w:tc>
          <w:tcPr>
            <w:tcW w:w="236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895B4A" w:rsidRPr="00911ADB" w:rsidRDefault="00895B4A" w:rsidP="00895B4A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202,194</w:t>
            </w:r>
          </w:p>
        </w:tc>
        <w:tc>
          <w:tcPr>
            <w:tcW w:w="260" w:type="dxa"/>
          </w:tcPr>
          <w:p w:rsidR="00895B4A" w:rsidRPr="00BE704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895B4A" w:rsidRPr="004215CA" w:rsidRDefault="00895B4A" w:rsidP="00895B4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154,909</w:t>
            </w:r>
          </w:p>
        </w:tc>
        <w:tc>
          <w:tcPr>
            <w:tcW w:w="245" w:type="dxa"/>
          </w:tcPr>
          <w:p w:rsidR="00895B4A" w:rsidRPr="00970BCB" w:rsidRDefault="00895B4A" w:rsidP="00895B4A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895B4A" w:rsidRPr="00911ADB" w:rsidRDefault="00895B4A" w:rsidP="00477E41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202,194</w:t>
            </w:r>
          </w:p>
        </w:tc>
      </w:tr>
    </w:tbl>
    <w:p w:rsidR="00F63BCB" w:rsidRDefault="00F63BCB" w:rsidP="00CC360F">
      <w:pPr>
        <w:pStyle w:val="Bo-Blankline"/>
      </w:pPr>
    </w:p>
    <w:p w:rsidR="00CC360F" w:rsidRPr="00477E41" w:rsidRDefault="00F63BCB" w:rsidP="00477E41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EA1363" w:rsidRPr="00D87537" w:rsidTr="00F840E5">
        <w:tc>
          <w:tcPr>
            <w:tcW w:w="3959" w:type="dxa"/>
          </w:tcPr>
          <w:p w:rsidR="00EA1363" w:rsidRPr="00A7698F" w:rsidRDefault="00EA1363" w:rsidP="00EA1363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EA1363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1363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EA1363" w:rsidRPr="00A82EE4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43A" w:rsidRPr="00D87537" w:rsidTr="00F840E5">
        <w:tc>
          <w:tcPr>
            <w:tcW w:w="3959" w:type="dxa"/>
          </w:tcPr>
          <w:p w:rsidR="0043243A" w:rsidRDefault="0043243A" w:rsidP="00432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43243A" w:rsidRPr="00F32380" w:rsidRDefault="0043243A" w:rsidP="0043243A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3243A" w:rsidRPr="00F32380" w:rsidRDefault="0043243A" w:rsidP="0043243A">
            <w:pPr>
              <w:pStyle w:val="Bo-Blankline"/>
              <w:ind w:left="-97" w:right="-9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4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A1363" w:rsidRPr="00D87537" w:rsidTr="00F840E5">
        <w:tc>
          <w:tcPr>
            <w:tcW w:w="3959" w:type="dxa"/>
          </w:tcPr>
          <w:p w:rsidR="00EA1363" w:rsidRPr="00FC5BFF" w:rsidRDefault="00EA1363" w:rsidP="00EA136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EA1363" w:rsidRPr="00F32380" w:rsidRDefault="00EA1363" w:rsidP="00EA1363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F32380" w:rsidRDefault="00EA1363" w:rsidP="00EA1363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A1363" w:rsidRPr="00D87537" w:rsidTr="00F840E5">
        <w:tc>
          <w:tcPr>
            <w:tcW w:w="3959" w:type="dxa"/>
          </w:tcPr>
          <w:p w:rsidR="00EA1363" w:rsidRPr="00970BCB" w:rsidRDefault="00EA1363" w:rsidP="00EA136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EA1363" w:rsidRPr="00D87537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A1363" w:rsidRPr="00970BCB" w:rsidTr="00F840E5">
        <w:tc>
          <w:tcPr>
            <w:tcW w:w="3959" w:type="dxa"/>
          </w:tcPr>
          <w:p w:rsidR="00EA1363" w:rsidRPr="00C12557" w:rsidRDefault="00EA1363" w:rsidP="00EA13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EA1363" w:rsidRPr="0033434F" w:rsidRDefault="008A7286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57,226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Pr="0033434F" w:rsidRDefault="00EA1363" w:rsidP="00310C5E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77,356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A27D1E" w:rsidRDefault="008A7286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57,195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Pr="0033434F" w:rsidRDefault="00EA1363" w:rsidP="00477E41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77,324</w:t>
            </w:r>
          </w:p>
        </w:tc>
      </w:tr>
      <w:tr w:rsidR="00EA1363" w:rsidRPr="00080F53" w:rsidTr="00F840E5">
        <w:tc>
          <w:tcPr>
            <w:tcW w:w="3959" w:type="dxa"/>
          </w:tcPr>
          <w:p w:rsidR="00EA1363" w:rsidRPr="00522E6A" w:rsidRDefault="00EA1363" w:rsidP="00EA13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EA1363" w:rsidRPr="0033434F" w:rsidRDefault="00EA1363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Default="00EA1363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1363" w:rsidRPr="00080F53" w:rsidTr="00F840E5">
        <w:tc>
          <w:tcPr>
            <w:tcW w:w="3959" w:type="dxa"/>
          </w:tcPr>
          <w:p w:rsidR="00EA1363" w:rsidRPr="00C12557" w:rsidRDefault="00EA1363" w:rsidP="00EA13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:rsidR="00EA1363" w:rsidRPr="0033434F" w:rsidRDefault="008A7286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7B0D4B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Default="008A7286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6F1B71">
            <w:pPr>
              <w:spacing w:line="240" w:lineRule="atLeast"/>
              <w:ind w:right="-90" w:hanging="1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A1363" w:rsidRPr="00080F53" w:rsidTr="00EA1363">
        <w:tc>
          <w:tcPr>
            <w:tcW w:w="3959" w:type="dxa"/>
          </w:tcPr>
          <w:p w:rsidR="00EA1363" w:rsidRPr="00C12557" w:rsidRDefault="00EA1363" w:rsidP="00EA13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:rsidR="00EA1363" w:rsidRDefault="008A7286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1,784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440456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2,325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A27D1E" w:rsidRDefault="008A7286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1,784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477E41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2,325</w:t>
            </w:r>
          </w:p>
        </w:tc>
      </w:tr>
      <w:tr w:rsidR="00EA1363" w:rsidRPr="00080F53" w:rsidTr="00EA1363">
        <w:tc>
          <w:tcPr>
            <w:tcW w:w="3959" w:type="dxa"/>
          </w:tcPr>
          <w:p w:rsidR="00EA1363" w:rsidRPr="00C12557" w:rsidRDefault="00EA1363" w:rsidP="00EA13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</w:tcPr>
          <w:p w:rsidR="00EA1363" w:rsidRDefault="008A7286" w:rsidP="00DC0C63">
            <w:pPr>
              <w:spacing w:line="240" w:lineRule="atLeast"/>
              <w:ind w:right="-90" w:hanging="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440456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A27D1E" w:rsidRDefault="008A7286" w:rsidP="00CD4AB2">
            <w:pPr>
              <w:spacing w:line="240" w:lineRule="atLeast"/>
              <w:ind w:right="-90" w:hanging="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477E41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8A7286" w:rsidRPr="00080F53" w:rsidTr="00EA1363">
        <w:tc>
          <w:tcPr>
            <w:tcW w:w="3959" w:type="dxa"/>
          </w:tcPr>
          <w:p w:rsidR="008A7286" w:rsidRDefault="008A7286" w:rsidP="008A72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:rsidR="008A7286" w:rsidRDefault="008A7286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4,383</w:t>
            </w:r>
          </w:p>
        </w:tc>
        <w:tc>
          <w:tcPr>
            <w:tcW w:w="236" w:type="dxa"/>
          </w:tcPr>
          <w:p w:rsidR="008A7286" w:rsidRPr="00BE704B" w:rsidRDefault="008A7286" w:rsidP="008A7286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8A7286" w:rsidRDefault="008A7286" w:rsidP="008A7286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60" w:type="dxa"/>
          </w:tcPr>
          <w:p w:rsidR="008A7286" w:rsidRPr="00BE704B" w:rsidRDefault="008A7286" w:rsidP="008A7286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8A7286" w:rsidRPr="00A27D1E" w:rsidRDefault="008A7286" w:rsidP="008A7286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4,383</w:t>
            </w:r>
          </w:p>
        </w:tc>
        <w:tc>
          <w:tcPr>
            <w:tcW w:w="245" w:type="dxa"/>
          </w:tcPr>
          <w:p w:rsidR="008A7286" w:rsidRPr="00970BCB" w:rsidRDefault="008A7286" w:rsidP="008A7286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8A7286" w:rsidRDefault="008A7286" w:rsidP="00477E41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8A7286" w:rsidRPr="00080F53" w:rsidTr="00EA1363">
        <w:tc>
          <w:tcPr>
            <w:tcW w:w="3959" w:type="dxa"/>
          </w:tcPr>
          <w:p w:rsidR="008A7286" w:rsidRPr="00C12557" w:rsidRDefault="008A7286" w:rsidP="008A72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7286" w:rsidRDefault="008A7286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36" w:type="dxa"/>
          </w:tcPr>
          <w:p w:rsidR="008A7286" w:rsidRPr="00BE704B" w:rsidRDefault="008A7286" w:rsidP="008A7286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8A7286" w:rsidRDefault="008A7286" w:rsidP="008A7286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8A7286" w:rsidRPr="00BE704B" w:rsidRDefault="008A7286" w:rsidP="008A7286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8A7286" w:rsidRPr="00A27D1E" w:rsidRDefault="008A7286" w:rsidP="008A7286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45" w:type="dxa"/>
          </w:tcPr>
          <w:p w:rsidR="008A7286" w:rsidRPr="00970BCB" w:rsidRDefault="008A7286" w:rsidP="008A7286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8A7286" w:rsidRDefault="008A7286" w:rsidP="008A7286">
            <w:pPr>
              <w:spacing w:line="240" w:lineRule="atLeast"/>
              <w:ind w:right="-90" w:hanging="1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A7286" w:rsidRPr="00080F53" w:rsidTr="00EA1363">
        <w:tc>
          <w:tcPr>
            <w:tcW w:w="3959" w:type="dxa"/>
            <w:vAlign w:val="bottom"/>
          </w:tcPr>
          <w:p w:rsidR="008A7286" w:rsidRPr="00AD37E5" w:rsidRDefault="008A7286" w:rsidP="008A728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7286" w:rsidRPr="00DC0C63" w:rsidRDefault="008A7286" w:rsidP="00477E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63,972</w:t>
            </w:r>
          </w:p>
        </w:tc>
        <w:tc>
          <w:tcPr>
            <w:tcW w:w="236" w:type="dxa"/>
          </w:tcPr>
          <w:p w:rsidR="008A7286" w:rsidRPr="00BE704B" w:rsidRDefault="008A7286" w:rsidP="008A7286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8A7286" w:rsidRPr="00911ADB" w:rsidRDefault="008A7286" w:rsidP="008A7286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79,824</w:t>
            </w:r>
          </w:p>
        </w:tc>
        <w:tc>
          <w:tcPr>
            <w:tcW w:w="260" w:type="dxa"/>
          </w:tcPr>
          <w:p w:rsidR="008A7286" w:rsidRPr="00BE704B" w:rsidRDefault="008A7286" w:rsidP="008A7286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8A7286" w:rsidRPr="008A7286" w:rsidRDefault="008A7286" w:rsidP="008A7286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286">
              <w:rPr>
                <w:rFonts w:ascii="Angsana New" w:hAnsi="Angsana New"/>
                <w:b/>
                <w:bCs/>
                <w:sz w:val="30"/>
                <w:szCs w:val="30"/>
              </w:rPr>
              <w:t>63,941</w:t>
            </w:r>
          </w:p>
        </w:tc>
        <w:tc>
          <w:tcPr>
            <w:tcW w:w="245" w:type="dxa"/>
          </w:tcPr>
          <w:p w:rsidR="008A7286" w:rsidRPr="008A7286" w:rsidRDefault="008A7286" w:rsidP="008A7286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8A7286" w:rsidRPr="00911ADB" w:rsidRDefault="008A7286" w:rsidP="00477E41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79,792</w:t>
            </w:r>
          </w:p>
        </w:tc>
      </w:tr>
    </w:tbl>
    <w:p w:rsidR="00EA1363" w:rsidRPr="00F63BCB" w:rsidRDefault="00EA1363" w:rsidP="00F514BE">
      <w:pPr>
        <w:pStyle w:val="Ang15"/>
        <w:ind w:left="0" w:firstLine="567"/>
        <w:rPr>
          <w:b/>
          <w:bCs/>
          <w:i/>
          <w:iCs/>
          <w:sz w:val="20"/>
          <w:szCs w:val="20"/>
          <w:lang w:val="en-US"/>
        </w:rPr>
      </w:pPr>
    </w:p>
    <w:p w:rsidR="001229FB" w:rsidRPr="00B210DE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3248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229FB" w:rsidRPr="00F63BCB" w:rsidRDefault="001229FB" w:rsidP="004827CC">
      <w:pPr>
        <w:pStyle w:val="Ang15"/>
        <w:rPr>
          <w:sz w:val="20"/>
          <w:szCs w:val="20"/>
        </w:rPr>
      </w:pPr>
    </w:p>
    <w:p w:rsidR="001229FB" w:rsidRDefault="0051745E" w:rsidP="00AB3647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D306F">
        <w:rPr>
          <w:rFonts w:ascii="Angsana New" w:hAnsi="Angsana New"/>
          <w:spacing w:val="2"/>
          <w:sz w:val="30"/>
          <w:szCs w:val="30"/>
          <w:cs/>
        </w:rPr>
        <w:t>บริษัททำสัญญาเช่าที่ดิน</w:t>
      </w:r>
      <w:r w:rsidR="00E963F5" w:rsidRPr="001D306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229FB" w:rsidRPr="001D306F">
        <w:rPr>
          <w:rFonts w:ascii="Angsana New" w:hAnsi="Angsana New"/>
          <w:spacing w:val="2"/>
          <w:sz w:val="30"/>
          <w:szCs w:val="30"/>
          <w:cs/>
        </w:rPr>
        <w:t>อาคาร</w:t>
      </w:r>
      <w:r w:rsidR="00A5584E" w:rsidRPr="001D306F">
        <w:rPr>
          <w:rFonts w:ascii="Angsana New" w:hAnsi="Angsana New" w:hint="cs"/>
          <w:spacing w:val="2"/>
          <w:sz w:val="30"/>
          <w:szCs w:val="30"/>
          <w:cs/>
        </w:rPr>
        <w:t>สำนักงาน</w:t>
      </w:r>
      <w:r w:rsidR="0076173F" w:rsidRPr="001D306F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3E198D" w:rsidRPr="001D306F">
        <w:rPr>
          <w:rFonts w:ascii="Angsana New" w:hAnsi="Angsana New" w:hint="cs"/>
          <w:spacing w:val="2"/>
          <w:sz w:val="30"/>
          <w:szCs w:val="30"/>
          <w:cs/>
        </w:rPr>
        <w:t>โรงงาน</w:t>
      </w:r>
      <w:r w:rsidR="001229FB" w:rsidRPr="001D306F">
        <w:rPr>
          <w:rFonts w:ascii="Angsana New" w:hAnsi="Angsana New"/>
          <w:spacing w:val="2"/>
          <w:sz w:val="30"/>
          <w:szCs w:val="30"/>
          <w:cs/>
        </w:rPr>
        <w:t>กับกิจการที่เกี่ยวข้องกัน</w:t>
      </w:r>
      <w:r w:rsidRPr="001D306F">
        <w:rPr>
          <w:rFonts w:ascii="Angsana New" w:hAnsi="Angsana New" w:hint="cs"/>
          <w:spacing w:val="2"/>
          <w:sz w:val="30"/>
          <w:szCs w:val="30"/>
          <w:cs/>
        </w:rPr>
        <w:t>หลายสัญญา</w:t>
      </w:r>
      <w:r w:rsidR="00A5584E" w:rsidRPr="001D306F">
        <w:rPr>
          <w:rFonts w:ascii="Angsana New" w:hAnsi="Angsana New"/>
          <w:spacing w:val="2"/>
          <w:sz w:val="30"/>
          <w:szCs w:val="30"/>
          <w:cs/>
        </w:rPr>
        <w:t xml:space="preserve"> กำหนดระยะเวลา</w:t>
      </w:r>
      <w:r w:rsidR="001D306F" w:rsidRPr="001D306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317C85" w:rsidRPr="001D306F">
        <w:rPr>
          <w:rFonts w:ascii="Angsana New" w:hAnsi="Angsana New"/>
          <w:spacing w:val="2"/>
          <w:sz w:val="30"/>
          <w:szCs w:val="30"/>
        </w:rPr>
        <w:t>3</w:t>
      </w:r>
      <w:r w:rsidR="003E198D">
        <w:rPr>
          <w:rFonts w:ascii="Angsana New" w:hAnsi="Angsana New" w:hint="cs"/>
          <w:sz w:val="30"/>
          <w:szCs w:val="30"/>
          <w:cs/>
        </w:rPr>
        <w:t xml:space="preserve"> ปี</w:t>
      </w:r>
      <w:r w:rsidR="00D263A3">
        <w:rPr>
          <w:rFonts w:ascii="Angsana New" w:hAnsi="Angsana New" w:hint="cs"/>
          <w:sz w:val="30"/>
          <w:szCs w:val="30"/>
          <w:cs/>
        </w:rPr>
        <w:t xml:space="preserve"> </w:t>
      </w:r>
      <w:r w:rsidR="003E198D">
        <w:rPr>
          <w:rFonts w:ascii="Angsana New" w:hAnsi="Angsana New" w:hint="cs"/>
          <w:sz w:val="30"/>
          <w:szCs w:val="30"/>
          <w:cs/>
        </w:rPr>
        <w:t>ถึง</w:t>
      </w:r>
      <w:r w:rsidR="00A5584E">
        <w:rPr>
          <w:rFonts w:ascii="Angsana New" w:hAnsi="Angsana New" w:hint="cs"/>
          <w:sz w:val="30"/>
          <w:szCs w:val="30"/>
          <w:cs/>
        </w:rPr>
        <w:t xml:space="preserve"> </w:t>
      </w:r>
      <w:r w:rsidR="00317C85">
        <w:rPr>
          <w:rFonts w:ascii="Angsana New" w:hAnsi="Angsana New" w:hint="cs"/>
          <w:sz w:val="30"/>
          <w:szCs w:val="30"/>
          <w:cs/>
        </w:rPr>
        <w:t>30</w:t>
      </w:r>
      <w:r w:rsidR="003E198D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ปี มีรายละเอียดดังนี้</w:t>
      </w: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242"/>
        <w:gridCol w:w="1442"/>
      </w:tblGrid>
      <w:tr w:rsidR="00F63BCB" w:rsidRPr="00A16777" w:rsidTr="00276D77">
        <w:trPr>
          <w:trHeight w:val="659"/>
          <w:tblHeader/>
        </w:trPr>
        <w:tc>
          <w:tcPr>
            <w:tcW w:w="3261" w:type="pct"/>
            <w:vAlign w:val="bottom"/>
          </w:tcPr>
          <w:p w:rsidR="00F63BCB" w:rsidRPr="00526E2F" w:rsidRDefault="00F63BCB" w:rsidP="00276D77">
            <w:pPr>
              <w:ind w:firstLine="3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8" w:type="pct"/>
            <w:vAlign w:val="bottom"/>
          </w:tcPr>
          <w:p w:rsidR="00F63BCB" w:rsidRPr="00526E2F" w:rsidRDefault="00F63BCB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:rsidR="00F63BCB" w:rsidRPr="00526E2F" w:rsidRDefault="00F63BCB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</w:tcPr>
          <w:p w:rsidR="00F63BCB" w:rsidRDefault="00F63BCB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F63BCB" w:rsidRPr="00526E2F" w:rsidRDefault="00F63BCB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63BCB" w:rsidRPr="00485AA2" w:rsidTr="00276D77">
        <w:trPr>
          <w:tblHeader/>
        </w:trPr>
        <w:tc>
          <w:tcPr>
            <w:tcW w:w="3261" w:type="pct"/>
          </w:tcPr>
          <w:p w:rsidR="00F63BCB" w:rsidRDefault="00F63BCB" w:rsidP="000274C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9" w:type="pct"/>
            <w:gridSpan w:val="3"/>
          </w:tcPr>
          <w:p w:rsidR="00F63BCB" w:rsidRPr="00526E2F" w:rsidRDefault="00F63BCB" w:rsidP="000274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76D7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6D77" w:rsidRPr="00485AA2" w:rsidTr="00276D77">
        <w:tc>
          <w:tcPr>
            <w:tcW w:w="3261" w:type="pct"/>
          </w:tcPr>
          <w:p w:rsidR="00276D77" w:rsidRPr="0028067D" w:rsidRDefault="00276D77" w:rsidP="00276D77">
            <w:pPr>
              <w:spacing w:line="240" w:lineRule="atLeast"/>
              <w:ind w:right="65" w:firstLine="344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8067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828" w:type="pct"/>
          </w:tcPr>
          <w:p w:rsidR="00276D77" w:rsidRPr="00F4323B" w:rsidRDefault="00276D77" w:rsidP="00276D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276D77" w:rsidRPr="00F4323B" w:rsidRDefault="00276D77" w:rsidP="00276D7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276D77" w:rsidRPr="00F4323B" w:rsidRDefault="00276D77" w:rsidP="00276D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D77" w:rsidRPr="00485AA2" w:rsidTr="00276D77">
        <w:tc>
          <w:tcPr>
            <w:tcW w:w="3261" w:type="pct"/>
          </w:tcPr>
          <w:p w:rsidR="00276D77" w:rsidRPr="0028067D" w:rsidRDefault="00276D77" w:rsidP="00276D77">
            <w:pPr>
              <w:spacing w:line="240" w:lineRule="atLeast"/>
              <w:ind w:left="250" w:right="-126" w:firstLine="344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28067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828" w:type="pct"/>
          </w:tcPr>
          <w:p w:rsidR="00276D77" w:rsidRPr="00F4323B" w:rsidRDefault="00276D77" w:rsidP="00276D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276D77" w:rsidRPr="00F4323B" w:rsidRDefault="00276D77" w:rsidP="00276D7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276D77" w:rsidRPr="00F4323B" w:rsidRDefault="00276D77" w:rsidP="00276D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3CC" w:rsidRPr="00485AA2" w:rsidTr="00276D77">
        <w:tc>
          <w:tcPr>
            <w:tcW w:w="3261" w:type="pct"/>
          </w:tcPr>
          <w:p w:rsidR="004D23CC" w:rsidRPr="00E40450" w:rsidRDefault="004D23CC" w:rsidP="004D23CC">
            <w:pPr>
              <w:spacing w:line="240" w:lineRule="atLeast"/>
              <w:ind w:left="-24" w:right="65" w:firstLine="344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404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28" w:type="pct"/>
          </w:tcPr>
          <w:p w:rsidR="004D23CC" w:rsidRPr="00526E2F" w:rsidRDefault="004D23CC" w:rsidP="004D23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24,827</w:t>
            </w:r>
          </w:p>
        </w:tc>
        <w:tc>
          <w:tcPr>
            <w:tcW w:w="131" w:type="pct"/>
          </w:tcPr>
          <w:p w:rsidR="004D23CC" w:rsidRPr="00F4323B" w:rsidRDefault="004D23CC" w:rsidP="004D23C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4D23CC" w:rsidRPr="00526E2F" w:rsidRDefault="004D23CC" w:rsidP="004D23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24,827</w:t>
            </w:r>
          </w:p>
        </w:tc>
      </w:tr>
      <w:tr w:rsidR="004D23CC" w:rsidRPr="00485AA2" w:rsidTr="00276D77">
        <w:tc>
          <w:tcPr>
            <w:tcW w:w="3261" w:type="pct"/>
          </w:tcPr>
          <w:p w:rsidR="004D23CC" w:rsidRPr="00E40450" w:rsidRDefault="004D23CC" w:rsidP="004D23CC">
            <w:pPr>
              <w:spacing w:line="240" w:lineRule="atLeast"/>
              <w:ind w:left="-24" w:right="65" w:firstLine="344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404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28" w:type="pct"/>
          </w:tcPr>
          <w:p w:rsidR="004D23CC" w:rsidRPr="00F4323B" w:rsidRDefault="004D23CC" w:rsidP="004D23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105,406</w:t>
            </w:r>
          </w:p>
        </w:tc>
        <w:tc>
          <w:tcPr>
            <w:tcW w:w="131" w:type="pct"/>
          </w:tcPr>
          <w:p w:rsidR="004D23CC" w:rsidRPr="00F4323B" w:rsidRDefault="004D23CC" w:rsidP="004D23C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4D23CC" w:rsidRPr="00F4323B" w:rsidRDefault="004D23CC" w:rsidP="004D23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105,406</w:t>
            </w:r>
          </w:p>
        </w:tc>
      </w:tr>
      <w:tr w:rsidR="004D23CC" w:rsidRPr="00485AA2" w:rsidTr="00276D77">
        <w:tc>
          <w:tcPr>
            <w:tcW w:w="3261" w:type="pct"/>
          </w:tcPr>
          <w:p w:rsidR="004D23CC" w:rsidRPr="00E40450" w:rsidRDefault="004D23CC" w:rsidP="004D23CC">
            <w:pPr>
              <w:spacing w:line="240" w:lineRule="atLeast"/>
              <w:ind w:left="-24" w:right="65" w:firstLine="344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404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28" w:type="pct"/>
          </w:tcPr>
          <w:p w:rsidR="004D23CC" w:rsidRPr="00F4323B" w:rsidRDefault="004D23CC" w:rsidP="004D23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471,128</w:t>
            </w:r>
          </w:p>
        </w:tc>
        <w:tc>
          <w:tcPr>
            <w:tcW w:w="131" w:type="pct"/>
          </w:tcPr>
          <w:p w:rsidR="004D23CC" w:rsidRPr="00F4323B" w:rsidRDefault="004D23CC" w:rsidP="004D23C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4D23CC" w:rsidRPr="00F4323B" w:rsidRDefault="004D23CC" w:rsidP="004D23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471,128</w:t>
            </w:r>
          </w:p>
        </w:tc>
      </w:tr>
      <w:tr w:rsidR="004D23CC" w:rsidRPr="00247EE4" w:rsidTr="00276D77">
        <w:tc>
          <w:tcPr>
            <w:tcW w:w="3261" w:type="pct"/>
          </w:tcPr>
          <w:p w:rsidR="004D23CC" w:rsidRPr="00537A61" w:rsidRDefault="004D23CC" w:rsidP="004D23CC">
            <w:pPr>
              <w:pStyle w:val="BodyText"/>
              <w:spacing w:after="0"/>
              <w:ind w:left="345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:rsidR="004D23CC" w:rsidRPr="00537A61" w:rsidRDefault="004D23CC" w:rsidP="004D23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601,361</w:t>
            </w:r>
          </w:p>
        </w:tc>
        <w:tc>
          <w:tcPr>
            <w:tcW w:w="131" w:type="pct"/>
          </w:tcPr>
          <w:p w:rsidR="004D23CC" w:rsidRPr="00537A61" w:rsidRDefault="004D23CC" w:rsidP="004D23C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:rsidR="004D23CC" w:rsidRPr="00537A61" w:rsidRDefault="004D23CC" w:rsidP="004D23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601,361</w:t>
            </w:r>
          </w:p>
        </w:tc>
      </w:tr>
    </w:tbl>
    <w:p w:rsidR="00031E80" w:rsidRPr="00276D77" w:rsidRDefault="00031E80" w:rsidP="004827CC">
      <w:pPr>
        <w:pStyle w:val="Ang15"/>
        <w:rPr>
          <w:sz w:val="20"/>
          <w:szCs w:val="20"/>
        </w:rPr>
      </w:pPr>
    </w:p>
    <w:p w:rsidR="00276D77" w:rsidRDefault="003E198D" w:rsidP="000C4B55">
      <w:pPr>
        <w:pStyle w:val="Bo-Blankline"/>
        <w:ind w:left="900"/>
        <w:jc w:val="thaiDistribute"/>
        <w:rPr>
          <w:i/>
          <w:iCs/>
          <w:sz w:val="30"/>
          <w:szCs w:val="30"/>
          <w:cs/>
          <w:lang w:val="en-US"/>
        </w:rPr>
      </w:pPr>
      <w:r w:rsidRPr="0048630A">
        <w:rPr>
          <w:rFonts w:hint="cs"/>
          <w:spacing w:val="4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</w:t>
      </w:r>
      <w:r w:rsidRPr="00EC5744">
        <w:rPr>
          <w:rFonts w:hint="cs"/>
          <w:spacing w:val="4"/>
          <w:sz w:val="30"/>
          <w:szCs w:val="30"/>
          <w:cs/>
        </w:rPr>
        <w:t xml:space="preserve">ทำให้บริษัทมียอดประมาณการหนี้สินสำหรับต้นทุนในการรื้อถอน ณ วันที่ </w:t>
      </w:r>
      <w:r w:rsidR="00F91F2D">
        <w:rPr>
          <w:rFonts w:hint="cs"/>
          <w:spacing w:val="4"/>
          <w:sz w:val="30"/>
          <w:szCs w:val="30"/>
          <w:cs/>
        </w:rPr>
        <w:t>30 มิถุนายน</w:t>
      </w:r>
      <w:r w:rsidRPr="00EC5744">
        <w:rPr>
          <w:rFonts w:hint="cs"/>
          <w:spacing w:val="4"/>
          <w:sz w:val="30"/>
          <w:szCs w:val="30"/>
          <w:cs/>
        </w:rPr>
        <w:t xml:space="preserve"> </w:t>
      </w:r>
      <w:r w:rsidR="00317C85" w:rsidRPr="00EC5744">
        <w:rPr>
          <w:rFonts w:hint="cs"/>
          <w:spacing w:val="4"/>
          <w:sz w:val="30"/>
          <w:szCs w:val="30"/>
          <w:cs/>
        </w:rPr>
        <w:t>256</w:t>
      </w:r>
      <w:r w:rsidR="00991AED" w:rsidRPr="00EC5744">
        <w:rPr>
          <w:spacing w:val="4"/>
          <w:sz w:val="30"/>
          <w:szCs w:val="30"/>
        </w:rPr>
        <w:t>2</w:t>
      </w:r>
      <w:r w:rsidRPr="00EC5744">
        <w:rPr>
          <w:rFonts w:hint="cs"/>
          <w:spacing w:val="4"/>
          <w:sz w:val="30"/>
          <w:szCs w:val="30"/>
          <w:cs/>
        </w:rPr>
        <w:t xml:space="preserve"> เป็นจำนวน</w:t>
      </w:r>
      <w:r w:rsidR="000C4B55" w:rsidRPr="00EC5744">
        <w:rPr>
          <w:spacing w:val="4"/>
          <w:sz w:val="30"/>
          <w:szCs w:val="30"/>
        </w:rPr>
        <w:t xml:space="preserve"> </w:t>
      </w:r>
      <w:r w:rsidR="00C3604E" w:rsidRPr="00C3604E">
        <w:rPr>
          <w:spacing w:val="4"/>
          <w:sz w:val="30"/>
          <w:szCs w:val="30"/>
        </w:rPr>
        <w:t>253</w:t>
      </w:r>
      <w:r w:rsidRPr="00C3604E">
        <w:rPr>
          <w:rFonts w:hint="cs"/>
          <w:spacing w:val="4"/>
          <w:sz w:val="30"/>
          <w:szCs w:val="30"/>
          <w:cs/>
        </w:rPr>
        <w:t xml:space="preserve"> ล้านบาท</w:t>
      </w:r>
      <w:r w:rsidRPr="001D306F">
        <w:rPr>
          <w:spacing w:val="2"/>
          <w:sz w:val="30"/>
          <w:szCs w:val="30"/>
        </w:rPr>
        <w:t xml:space="preserve"> </w:t>
      </w:r>
      <w:r w:rsidRPr="001D306F">
        <w:rPr>
          <w:rFonts w:hint="cs"/>
          <w:i/>
          <w:iCs/>
          <w:spacing w:val="2"/>
          <w:sz w:val="30"/>
          <w:szCs w:val="30"/>
          <w:cs/>
        </w:rPr>
        <w:t>(</w:t>
      </w:r>
      <w:r w:rsidR="00317C85" w:rsidRPr="001D306F">
        <w:rPr>
          <w:i/>
          <w:iCs/>
          <w:spacing w:val="2"/>
          <w:sz w:val="30"/>
          <w:szCs w:val="30"/>
        </w:rPr>
        <w:t>31</w:t>
      </w:r>
      <w:r w:rsidR="00A84617">
        <w:rPr>
          <w:i/>
          <w:iCs/>
          <w:sz w:val="30"/>
          <w:szCs w:val="30"/>
        </w:rPr>
        <w:t xml:space="preserve"> </w:t>
      </w:r>
      <w:r w:rsidR="00A84617">
        <w:rPr>
          <w:rFonts w:hint="cs"/>
          <w:i/>
          <w:iCs/>
          <w:sz w:val="30"/>
          <w:szCs w:val="30"/>
          <w:cs/>
        </w:rPr>
        <w:t>ธันวาคม</w:t>
      </w:r>
      <w:r w:rsidR="00A84617">
        <w:rPr>
          <w:i/>
          <w:iCs/>
          <w:sz w:val="30"/>
          <w:szCs w:val="30"/>
        </w:rPr>
        <w:t xml:space="preserve"> </w:t>
      </w:r>
      <w:r w:rsidR="00317C85">
        <w:rPr>
          <w:rFonts w:hint="cs"/>
          <w:i/>
          <w:iCs/>
          <w:sz w:val="30"/>
          <w:szCs w:val="30"/>
          <w:cs/>
        </w:rPr>
        <w:t>25</w:t>
      </w:r>
      <w:r w:rsidR="00317C85">
        <w:rPr>
          <w:i/>
          <w:iCs/>
          <w:sz w:val="30"/>
          <w:szCs w:val="30"/>
        </w:rPr>
        <w:t>6</w:t>
      </w:r>
      <w:r w:rsidR="00991AED">
        <w:rPr>
          <w:i/>
          <w:iCs/>
          <w:sz w:val="30"/>
          <w:szCs w:val="30"/>
        </w:rPr>
        <w:t>1</w:t>
      </w:r>
      <w:r w:rsidRPr="00787023">
        <w:rPr>
          <w:i/>
          <w:iCs/>
          <w:sz w:val="30"/>
          <w:szCs w:val="30"/>
          <w:lang w:val="en-US"/>
        </w:rPr>
        <w:t xml:space="preserve">: </w:t>
      </w:r>
      <w:r w:rsidR="00317C85">
        <w:rPr>
          <w:i/>
          <w:iCs/>
          <w:sz w:val="30"/>
          <w:szCs w:val="30"/>
          <w:lang w:val="en-US"/>
        </w:rPr>
        <w:t>1</w:t>
      </w:r>
      <w:r w:rsidR="00991AED">
        <w:rPr>
          <w:i/>
          <w:iCs/>
          <w:sz w:val="30"/>
          <w:szCs w:val="30"/>
          <w:lang w:val="en-US"/>
        </w:rPr>
        <w:t>6</w:t>
      </w:r>
      <w:r w:rsidR="00317C85">
        <w:rPr>
          <w:i/>
          <w:iCs/>
          <w:sz w:val="30"/>
          <w:szCs w:val="30"/>
          <w:lang w:val="en-US"/>
        </w:rPr>
        <w:t>8</w:t>
      </w:r>
      <w:r>
        <w:rPr>
          <w:rFonts w:hint="cs"/>
          <w:i/>
          <w:iCs/>
          <w:sz w:val="30"/>
          <w:szCs w:val="30"/>
          <w:cs/>
          <w:lang w:val="en-US"/>
        </w:rPr>
        <w:t xml:space="preserve"> ล้านบาท</w:t>
      </w:r>
      <w:r w:rsidRPr="00787023">
        <w:rPr>
          <w:rFonts w:hint="cs"/>
          <w:i/>
          <w:iCs/>
          <w:sz w:val="30"/>
          <w:szCs w:val="30"/>
          <w:cs/>
          <w:lang w:val="en-US"/>
        </w:rPr>
        <w:t>)</w:t>
      </w:r>
    </w:p>
    <w:p w:rsidR="00276D77" w:rsidRDefault="00276D77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 w:eastAsia="x-none"/>
        </w:rPr>
      </w:pPr>
      <w:r>
        <w:rPr>
          <w:i/>
          <w:iCs/>
          <w:sz w:val="30"/>
          <w:szCs w:val="30"/>
          <w:cs/>
          <w:lang w:val="en-US"/>
        </w:rPr>
        <w:br w:type="page"/>
      </w:r>
    </w:p>
    <w:p w:rsidR="00234C45" w:rsidRDefault="00234C45" w:rsidP="00234C45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B210DE">
        <w:rPr>
          <w:rFonts w:ascii="Angsana New" w:hAnsi="Angsana New"/>
          <w:sz w:val="30"/>
          <w:szCs w:val="30"/>
        </w:rPr>
        <w:t xml:space="preserve"> </w:t>
      </w:r>
      <w:r w:rsidRPr="00B210DE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6554A2" w:rsidRDefault="006554A2" w:rsidP="006554A2">
      <w:pPr>
        <w:pStyle w:val="Bo-Blankline"/>
      </w:pPr>
    </w:p>
    <w:p w:rsidR="006554A2" w:rsidRPr="00E7328A" w:rsidRDefault="006554A2" w:rsidP="00380B3E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317C8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317C8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:rsidR="00E7328A" w:rsidRDefault="00E7328A" w:rsidP="00E7328A">
      <w:pPr>
        <w:pStyle w:val="Bo-Blankline"/>
        <w:rPr>
          <w:lang w:val="en-US"/>
        </w:rPr>
      </w:pPr>
    </w:p>
    <w:p w:rsidR="003F0D6A" w:rsidRPr="00AC36F8" w:rsidRDefault="00104178" w:rsidP="00AC36F8">
      <w:pPr>
        <w:pStyle w:val="Caption"/>
      </w:pPr>
      <w:r w:rsidRPr="00B210DE">
        <w:rPr>
          <w:cs/>
        </w:rPr>
        <w:t>เงิน</w:t>
      </w:r>
      <w:r w:rsidR="00CF5967" w:rsidRPr="00CF5967">
        <w:rPr>
          <w:cs/>
        </w:rPr>
        <w:t>ลงทุนอื่น</w:t>
      </w:r>
    </w:p>
    <w:p w:rsidR="007863B5" w:rsidRDefault="007863B5" w:rsidP="007863B5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EA1363" w:rsidRPr="00D87537" w:rsidTr="00797D80">
        <w:tc>
          <w:tcPr>
            <w:tcW w:w="3959" w:type="dxa"/>
          </w:tcPr>
          <w:p w:rsidR="00EA1363" w:rsidRPr="00A7698F" w:rsidRDefault="00EA1363" w:rsidP="00F840E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EA1363" w:rsidRPr="00A82EE4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F2D" w:rsidRPr="00D87537" w:rsidTr="00797D80">
        <w:tc>
          <w:tcPr>
            <w:tcW w:w="3959" w:type="dxa"/>
          </w:tcPr>
          <w:p w:rsidR="00F91F2D" w:rsidRDefault="00F91F2D" w:rsidP="00F91F2D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F91F2D" w:rsidRPr="00F32380" w:rsidRDefault="00F91F2D" w:rsidP="00F91F2D">
            <w:pPr>
              <w:pStyle w:val="Bo-Blankline"/>
              <w:ind w:left="-97" w:right="-9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F91F2D" w:rsidRDefault="00F91F2D" w:rsidP="00F91F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F91F2D" w:rsidRDefault="00F91F2D" w:rsidP="00F91F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F91F2D" w:rsidRDefault="00F91F2D" w:rsidP="00F91F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F91F2D" w:rsidRPr="00F32380" w:rsidRDefault="00F91F2D" w:rsidP="00F91F2D">
            <w:pPr>
              <w:pStyle w:val="Bo-Blankline"/>
              <w:ind w:left="-97" w:right="-9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45" w:type="dxa"/>
          </w:tcPr>
          <w:p w:rsidR="00F91F2D" w:rsidRDefault="00F91F2D" w:rsidP="00F91F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F91F2D" w:rsidRDefault="00F91F2D" w:rsidP="00F91F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91F2D" w:rsidRPr="00D87537" w:rsidTr="00797D80">
        <w:tc>
          <w:tcPr>
            <w:tcW w:w="3959" w:type="dxa"/>
          </w:tcPr>
          <w:p w:rsidR="00F91F2D" w:rsidRPr="00FC5BFF" w:rsidRDefault="00F91F2D" w:rsidP="00F91F2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91F2D" w:rsidRPr="00F32380" w:rsidRDefault="00F91F2D" w:rsidP="00F91F2D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F91F2D" w:rsidRDefault="00F91F2D" w:rsidP="00F91F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F91F2D" w:rsidRDefault="00F91F2D" w:rsidP="00F91F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F91F2D" w:rsidRDefault="00F91F2D" w:rsidP="00F91F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F91F2D" w:rsidRPr="00F32380" w:rsidRDefault="00F91F2D" w:rsidP="00F91F2D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F91F2D" w:rsidRDefault="00F91F2D" w:rsidP="00F91F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F91F2D" w:rsidRDefault="00F91F2D" w:rsidP="00F91F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F91F2D" w:rsidRPr="00D87537" w:rsidTr="00797D80">
        <w:tc>
          <w:tcPr>
            <w:tcW w:w="3959" w:type="dxa"/>
          </w:tcPr>
          <w:p w:rsidR="00F91F2D" w:rsidRPr="00970BCB" w:rsidRDefault="00F91F2D" w:rsidP="00F91F2D">
            <w:pPr>
              <w:spacing w:line="240" w:lineRule="atLeast"/>
              <w:ind w:left="-105"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F91F2D" w:rsidRPr="00D87537" w:rsidRDefault="00F91F2D" w:rsidP="00F91F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91F2D" w:rsidRPr="00970BCB" w:rsidTr="00797D80">
        <w:tc>
          <w:tcPr>
            <w:tcW w:w="3959" w:type="dxa"/>
          </w:tcPr>
          <w:p w:rsidR="00F91F2D" w:rsidRPr="00E34840" w:rsidRDefault="00F91F2D" w:rsidP="00F91F2D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F91F2D" w:rsidRPr="0033434F" w:rsidRDefault="00F91F2D" w:rsidP="00F91F2D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F2D" w:rsidRPr="00BE704B" w:rsidRDefault="00F91F2D" w:rsidP="00F91F2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F91F2D" w:rsidRPr="0033434F" w:rsidRDefault="00F91F2D" w:rsidP="00F91F2D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F91F2D" w:rsidRPr="00BE704B" w:rsidRDefault="00F91F2D" w:rsidP="00F91F2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F91F2D" w:rsidRPr="00ED338C" w:rsidRDefault="00F91F2D" w:rsidP="00F91F2D">
            <w:pPr>
              <w:tabs>
                <w:tab w:val="decimal" w:pos="122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F91F2D" w:rsidRPr="00970BCB" w:rsidRDefault="00F91F2D" w:rsidP="00F91F2D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F91F2D" w:rsidRPr="0033434F" w:rsidRDefault="00F91F2D" w:rsidP="00F91F2D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3653" w:rsidRPr="00080F53" w:rsidTr="00797D80">
        <w:tc>
          <w:tcPr>
            <w:tcW w:w="3959" w:type="dxa"/>
          </w:tcPr>
          <w:p w:rsidR="009A3653" w:rsidRPr="00E34840" w:rsidRDefault="009A3653" w:rsidP="009A3653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70" w:type="dxa"/>
          </w:tcPr>
          <w:p w:rsidR="009A3653" w:rsidRDefault="009A3653" w:rsidP="009A3653">
            <w:pPr>
              <w:spacing w:line="240" w:lineRule="atLeast"/>
              <w:ind w:hanging="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9A3653" w:rsidRDefault="009A3653" w:rsidP="009A365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60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A3653" w:rsidRDefault="009A3653" w:rsidP="009A3653">
            <w:pPr>
              <w:spacing w:line="240" w:lineRule="atLeast"/>
              <w:ind w:hanging="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</w:tcPr>
          <w:p w:rsidR="009A3653" w:rsidRPr="00970BC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9A3653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</w:tr>
      <w:tr w:rsidR="009A3653" w:rsidRPr="00080F53" w:rsidTr="00797D80">
        <w:tc>
          <w:tcPr>
            <w:tcW w:w="3959" w:type="dxa"/>
          </w:tcPr>
          <w:p w:rsidR="009A3653" w:rsidRPr="00AD43EF" w:rsidRDefault="009A3653" w:rsidP="009A3653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170" w:type="dxa"/>
          </w:tcPr>
          <w:p w:rsidR="009A3653" w:rsidRDefault="009A3653" w:rsidP="009A3653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,474</w:t>
            </w:r>
          </w:p>
        </w:tc>
        <w:tc>
          <w:tcPr>
            <w:tcW w:w="236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9A3653" w:rsidRDefault="009A3653" w:rsidP="009A365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330,638</w:t>
            </w:r>
          </w:p>
        </w:tc>
        <w:tc>
          <w:tcPr>
            <w:tcW w:w="260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A3653" w:rsidRDefault="009A3653" w:rsidP="009A3653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,474</w:t>
            </w:r>
          </w:p>
        </w:tc>
        <w:tc>
          <w:tcPr>
            <w:tcW w:w="245" w:type="dxa"/>
          </w:tcPr>
          <w:p w:rsidR="009A3653" w:rsidRPr="00970BC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9A3653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330,638</w:t>
            </w:r>
          </w:p>
        </w:tc>
      </w:tr>
      <w:tr w:rsidR="009A3653" w:rsidRPr="00080F53" w:rsidTr="00797D80">
        <w:tc>
          <w:tcPr>
            <w:tcW w:w="3959" w:type="dxa"/>
          </w:tcPr>
          <w:p w:rsidR="009A3653" w:rsidRPr="00504CC0" w:rsidRDefault="009A3653" w:rsidP="009A3653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70" w:type="dxa"/>
          </w:tcPr>
          <w:p w:rsidR="009A3653" w:rsidRDefault="009A3653" w:rsidP="009A3653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999,398</w:t>
            </w:r>
          </w:p>
        </w:tc>
        <w:tc>
          <w:tcPr>
            <w:tcW w:w="236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9A3653" w:rsidRDefault="009A3653" w:rsidP="009A365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  <w:tc>
          <w:tcPr>
            <w:tcW w:w="260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A3653" w:rsidRDefault="009A3653" w:rsidP="009A3653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999,398</w:t>
            </w:r>
          </w:p>
        </w:tc>
        <w:tc>
          <w:tcPr>
            <w:tcW w:w="245" w:type="dxa"/>
          </w:tcPr>
          <w:p w:rsidR="009A3653" w:rsidRPr="00970BC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9A3653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</w:tr>
      <w:tr w:rsidR="009A3653" w:rsidRPr="00080F53" w:rsidTr="00797D80">
        <w:tc>
          <w:tcPr>
            <w:tcW w:w="3959" w:type="dxa"/>
          </w:tcPr>
          <w:p w:rsidR="009A3653" w:rsidRPr="00504CC0" w:rsidRDefault="009A3653" w:rsidP="009A3653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A3653" w:rsidRDefault="009A3653" w:rsidP="009A3653">
            <w:pPr>
              <w:spacing w:line="240" w:lineRule="atLeast"/>
              <w:ind w:hanging="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9A3653" w:rsidRDefault="009A3653" w:rsidP="009A365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  <w:tc>
          <w:tcPr>
            <w:tcW w:w="260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9A3653" w:rsidRDefault="009A3653" w:rsidP="009A3653">
            <w:pPr>
              <w:spacing w:line="240" w:lineRule="atLeast"/>
              <w:ind w:hanging="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</w:tcPr>
          <w:p w:rsidR="009A3653" w:rsidRPr="00970BC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9A3653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</w:tr>
      <w:tr w:rsidR="009A3653" w:rsidRPr="00080F53" w:rsidTr="00797D80">
        <w:tc>
          <w:tcPr>
            <w:tcW w:w="3959" w:type="dxa"/>
          </w:tcPr>
          <w:p w:rsidR="009A3653" w:rsidRPr="00504CC0" w:rsidRDefault="009A3653" w:rsidP="009A3653">
            <w:pPr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A3653" w:rsidRPr="00964D68" w:rsidRDefault="009A3653" w:rsidP="009A3653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1,329,872</w:t>
            </w:r>
          </w:p>
        </w:tc>
        <w:tc>
          <w:tcPr>
            <w:tcW w:w="236" w:type="dxa"/>
          </w:tcPr>
          <w:p w:rsidR="009A3653" w:rsidRPr="00964D68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9A3653" w:rsidRPr="00964D68" w:rsidRDefault="009A3653" w:rsidP="009A365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3,960,652</w:t>
            </w:r>
          </w:p>
        </w:tc>
        <w:tc>
          <w:tcPr>
            <w:tcW w:w="260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9A3653" w:rsidRPr="00964D68" w:rsidRDefault="009A3653" w:rsidP="009A3653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1,329,872</w:t>
            </w:r>
          </w:p>
        </w:tc>
        <w:tc>
          <w:tcPr>
            <w:tcW w:w="245" w:type="dxa"/>
          </w:tcPr>
          <w:p w:rsidR="009A3653" w:rsidRPr="00970BC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9A3653" w:rsidRPr="00964D68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3,960,652</w:t>
            </w:r>
          </w:p>
        </w:tc>
      </w:tr>
      <w:tr w:rsidR="009A3653" w:rsidRPr="00080F53" w:rsidTr="00797D80">
        <w:tc>
          <w:tcPr>
            <w:tcW w:w="3959" w:type="dxa"/>
          </w:tcPr>
          <w:p w:rsidR="009A3653" w:rsidRPr="00001027" w:rsidRDefault="009A3653" w:rsidP="009A3653">
            <w:pPr>
              <w:spacing w:line="240" w:lineRule="atLeast"/>
              <w:ind w:right="-10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A3653" w:rsidRPr="00001027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9A3653" w:rsidRPr="00001027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:rsidR="009A3653" w:rsidRPr="00001027" w:rsidRDefault="009A3653" w:rsidP="009A365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0" w:type="dxa"/>
          </w:tcPr>
          <w:p w:rsidR="009A3653" w:rsidRPr="00001027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:rsidR="009A3653" w:rsidRPr="00001027" w:rsidRDefault="009A3653" w:rsidP="009A3653">
            <w:pPr>
              <w:tabs>
                <w:tab w:val="decimal" w:pos="96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9A3653" w:rsidRPr="00970BC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9A3653" w:rsidRPr="00001027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A3653" w:rsidRPr="00080F53" w:rsidTr="00797D80">
        <w:tc>
          <w:tcPr>
            <w:tcW w:w="3959" w:type="dxa"/>
          </w:tcPr>
          <w:p w:rsidR="009A3653" w:rsidRPr="00D63D89" w:rsidRDefault="009A3653" w:rsidP="009A3653">
            <w:pPr>
              <w:spacing w:line="240" w:lineRule="atLeast"/>
              <w:ind w:left="270" w:right="-105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A3653" w:rsidRPr="00964D68" w:rsidRDefault="009A3653" w:rsidP="009A3653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3,871</w:t>
            </w:r>
          </w:p>
        </w:tc>
        <w:tc>
          <w:tcPr>
            <w:tcW w:w="236" w:type="dxa"/>
            <w:vAlign w:val="bottom"/>
          </w:tcPr>
          <w:p w:rsidR="009A3653" w:rsidRPr="00964D68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:rsidR="009A3653" w:rsidRPr="00964D68" w:rsidRDefault="009A3653" w:rsidP="009A365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5,825</w:t>
            </w:r>
          </w:p>
        </w:tc>
        <w:tc>
          <w:tcPr>
            <w:tcW w:w="260" w:type="dxa"/>
            <w:vAlign w:val="bottom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:rsidR="009A3653" w:rsidRPr="00964D68" w:rsidRDefault="009A3653" w:rsidP="009A3653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3,871</w:t>
            </w:r>
          </w:p>
        </w:tc>
        <w:tc>
          <w:tcPr>
            <w:tcW w:w="245" w:type="dxa"/>
          </w:tcPr>
          <w:p w:rsidR="009A3653" w:rsidRPr="00970BC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:rsidR="009A3653" w:rsidRPr="00964D68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5,825</w:t>
            </w:r>
          </w:p>
        </w:tc>
      </w:tr>
      <w:tr w:rsidR="009A3653" w:rsidRPr="00080F53" w:rsidTr="00797D80">
        <w:tc>
          <w:tcPr>
            <w:tcW w:w="3959" w:type="dxa"/>
          </w:tcPr>
          <w:p w:rsidR="009A3653" w:rsidRPr="00001027" w:rsidRDefault="009A3653" w:rsidP="009A3653">
            <w:pPr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A3653" w:rsidRPr="00001027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9A3653" w:rsidRPr="00001027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:rsidR="009A3653" w:rsidRPr="00001027" w:rsidRDefault="009A3653" w:rsidP="009A365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0" w:type="dxa"/>
          </w:tcPr>
          <w:p w:rsidR="009A3653" w:rsidRPr="00001027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:rsidR="009A3653" w:rsidRPr="00001027" w:rsidRDefault="009A3653" w:rsidP="009A3653">
            <w:pPr>
              <w:tabs>
                <w:tab w:val="decimal" w:pos="96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9A3653" w:rsidRPr="00970BC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9A3653" w:rsidRPr="00001027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A3653" w:rsidRPr="00080F53" w:rsidTr="00797D80">
        <w:tc>
          <w:tcPr>
            <w:tcW w:w="3959" w:type="dxa"/>
          </w:tcPr>
          <w:p w:rsidR="009A3653" w:rsidRPr="00504CC0" w:rsidRDefault="009A3653" w:rsidP="009A3653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</w:tcPr>
          <w:p w:rsidR="009A3653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9A3653" w:rsidRDefault="009A3653" w:rsidP="009A365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A3653" w:rsidRPr="00E34840" w:rsidRDefault="009A3653" w:rsidP="009A3653">
            <w:pPr>
              <w:tabs>
                <w:tab w:val="decimal" w:pos="96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9A3653" w:rsidRPr="00970BC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9A3653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3653" w:rsidRPr="00080F53" w:rsidTr="00797D80">
        <w:tc>
          <w:tcPr>
            <w:tcW w:w="3959" w:type="dxa"/>
          </w:tcPr>
          <w:p w:rsidR="009A3653" w:rsidRPr="00504CC0" w:rsidRDefault="009A3653" w:rsidP="009A3653">
            <w:pPr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04CC0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A3653" w:rsidRPr="000978F5" w:rsidRDefault="009A3653" w:rsidP="009A3653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5,300</w:t>
            </w:r>
          </w:p>
        </w:tc>
        <w:tc>
          <w:tcPr>
            <w:tcW w:w="236" w:type="dxa"/>
          </w:tcPr>
          <w:p w:rsidR="009A3653" w:rsidRPr="000978F5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9A3653" w:rsidRPr="000978F5" w:rsidRDefault="009A3653" w:rsidP="009A365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7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5,337</w:t>
            </w:r>
          </w:p>
        </w:tc>
        <w:tc>
          <w:tcPr>
            <w:tcW w:w="260" w:type="dxa"/>
          </w:tcPr>
          <w:p w:rsidR="009A3653" w:rsidRPr="00BE704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9A3653" w:rsidRPr="000978F5" w:rsidRDefault="009A3653" w:rsidP="009A3653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5,300</w:t>
            </w:r>
          </w:p>
        </w:tc>
        <w:tc>
          <w:tcPr>
            <w:tcW w:w="245" w:type="dxa"/>
          </w:tcPr>
          <w:p w:rsidR="009A3653" w:rsidRPr="00970BCB" w:rsidRDefault="009A3653" w:rsidP="009A365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9A3653" w:rsidRPr="000978F5" w:rsidRDefault="009A3653" w:rsidP="009A36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7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5,337</w:t>
            </w:r>
          </w:p>
        </w:tc>
      </w:tr>
    </w:tbl>
    <w:p w:rsidR="00814F37" w:rsidRPr="00E10F0F" w:rsidRDefault="00814F37" w:rsidP="00E10F0F">
      <w:pPr>
        <w:pStyle w:val="Bo-Blankline"/>
      </w:pPr>
    </w:p>
    <w:p w:rsidR="00346B95" w:rsidRPr="002D3579" w:rsidRDefault="002D3579" w:rsidP="002D357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cs/>
          <w:lang w:val="en-US"/>
        </w:rPr>
        <w:br w:type="page"/>
      </w:r>
    </w:p>
    <w:p w:rsidR="00380B3E" w:rsidRDefault="00380B3E" w:rsidP="005D32AC">
      <w:pPr>
        <w:pStyle w:val="Caption"/>
      </w:pPr>
      <w:r w:rsidRPr="005420D9">
        <w:rPr>
          <w:rFonts w:hint="cs"/>
          <w:cs/>
        </w:rPr>
        <w:lastRenderedPageBreak/>
        <w:t>ลูกหนี้การค้า</w:t>
      </w:r>
    </w:p>
    <w:p w:rsidR="00EA1363" w:rsidRDefault="00EA1363" w:rsidP="00EA1363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1"/>
        <w:gridCol w:w="1079"/>
        <w:gridCol w:w="236"/>
        <w:gridCol w:w="1024"/>
        <w:gridCol w:w="260"/>
        <w:gridCol w:w="1090"/>
        <w:gridCol w:w="245"/>
        <w:gridCol w:w="1015"/>
      </w:tblGrid>
      <w:tr w:rsidR="00EA1363" w:rsidRPr="00D87537" w:rsidTr="00451FAD">
        <w:tc>
          <w:tcPr>
            <w:tcW w:w="3420" w:type="dxa"/>
          </w:tcPr>
          <w:p w:rsidR="00EA1363" w:rsidRPr="00A7698F" w:rsidRDefault="00EA1363" w:rsidP="00F840E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01" w:type="dxa"/>
          </w:tcPr>
          <w:p w:rsidR="00EA1363" w:rsidRPr="00985AF8" w:rsidRDefault="00EA1363" w:rsidP="00985A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50" w:type="dxa"/>
            <w:gridSpan w:val="3"/>
          </w:tcPr>
          <w:p w:rsidR="00EA1363" w:rsidRPr="00A82EE4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BD0" w:rsidRPr="00D87537" w:rsidTr="00451FAD">
        <w:tc>
          <w:tcPr>
            <w:tcW w:w="3420" w:type="dxa"/>
          </w:tcPr>
          <w:p w:rsidR="009A2BD0" w:rsidRDefault="009A2BD0" w:rsidP="009A2B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</w:tcPr>
          <w:p w:rsidR="009A2BD0" w:rsidRPr="00985AF8" w:rsidRDefault="009A2BD0" w:rsidP="009A2BD0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:rsidR="009A2BD0" w:rsidRPr="00F32380" w:rsidRDefault="009A2BD0" w:rsidP="009A2BD0">
            <w:pPr>
              <w:pStyle w:val="Bo-Blankline"/>
              <w:ind w:left="-104" w:right="-104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9A2BD0" w:rsidRPr="00F32380" w:rsidRDefault="009A2BD0" w:rsidP="009A2BD0">
            <w:pPr>
              <w:pStyle w:val="Bo-Blankline"/>
              <w:ind w:left="-104" w:right="-104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45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A2BD0" w:rsidRPr="00D87537" w:rsidTr="00451FAD">
        <w:tc>
          <w:tcPr>
            <w:tcW w:w="3420" w:type="dxa"/>
          </w:tcPr>
          <w:p w:rsidR="009A2BD0" w:rsidRPr="00FC5BFF" w:rsidRDefault="009A2BD0" w:rsidP="009A2B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:rsidR="009A2BD0" w:rsidRPr="00985AF8" w:rsidRDefault="009A2BD0" w:rsidP="009A2BD0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985AF8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79" w:type="dxa"/>
          </w:tcPr>
          <w:p w:rsidR="009A2BD0" w:rsidRPr="00F32380" w:rsidRDefault="009A2BD0" w:rsidP="009A2BD0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9A2BD0" w:rsidRPr="00F32380" w:rsidRDefault="009A2BD0" w:rsidP="009A2BD0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9A2BD0" w:rsidRPr="00D87537" w:rsidTr="00451FAD">
        <w:tc>
          <w:tcPr>
            <w:tcW w:w="3420" w:type="dxa"/>
          </w:tcPr>
          <w:p w:rsidR="009A2BD0" w:rsidRPr="00970BCB" w:rsidRDefault="009A2BD0" w:rsidP="009A2B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9A2BD0" w:rsidRPr="00985AF8" w:rsidRDefault="009A2BD0" w:rsidP="009A2B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9" w:type="dxa"/>
            <w:gridSpan w:val="7"/>
          </w:tcPr>
          <w:p w:rsidR="009A2BD0" w:rsidRPr="00D87537" w:rsidRDefault="009A2BD0" w:rsidP="009A2B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23EAF" w:rsidRPr="00970BCB" w:rsidTr="00451FAD">
        <w:tc>
          <w:tcPr>
            <w:tcW w:w="3420" w:type="dxa"/>
          </w:tcPr>
          <w:p w:rsidR="00623EAF" w:rsidRPr="005A64AC" w:rsidRDefault="00623EAF" w:rsidP="00623EA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</w:tcPr>
          <w:p w:rsidR="00623EAF" w:rsidRPr="00474AE8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79" w:type="dxa"/>
          </w:tcPr>
          <w:p w:rsidR="00623EAF" w:rsidRPr="0033434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563,335</w:t>
            </w: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623EAF" w:rsidRPr="008B7985" w:rsidRDefault="00623EAF" w:rsidP="00623EAF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623EAF" w:rsidRPr="0033434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563,335</w:t>
            </w: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623EAF" w:rsidRPr="008B7985" w:rsidRDefault="00623EAF" w:rsidP="003B01C4">
            <w:pPr>
              <w:tabs>
                <w:tab w:val="decimal" w:pos="80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242,478</w:t>
            </w:r>
          </w:p>
        </w:tc>
      </w:tr>
      <w:tr w:rsidR="00623EAF" w:rsidRPr="00080F53" w:rsidTr="00451FAD">
        <w:tc>
          <w:tcPr>
            <w:tcW w:w="3420" w:type="dxa"/>
          </w:tcPr>
          <w:p w:rsidR="00623EAF" w:rsidRPr="005A64AC" w:rsidRDefault="00623EAF" w:rsidP="00623EA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23EA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1,313,943</w:t>
            </w: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23EAF" w:rsidRPr="008B7985" w:rsidRDefault="00623EAF" w:rsidP="00623EAF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623EA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1,313,943</w:t>
            </w: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623EAF" w:rsidRPr="008B7985" w:rsidRDefault="00623EAF" w:rsidP="003B01C4">
            <w:pPr>
              <w:tabs>
                <w:tab w:val="decimal" w:pos="80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1,288,226</w:t>
            </w:r>
          </w:p>
        </w:tc>
      </w:tr>
      <w:tr w:rsidR="00623EAF" w:rsidRPr="00080F53" w:rsidTr="00451FAD">
        <w:tc>
          <w:tcPr>
            <w:tcW w:w="3420" w:type="dxa"/>
          </w:tcPr>
          <w:p w:rsidR="00623EAF" w:rsidRPr="00CC5921" w:rsidRDefault="00623EAF" w:rsidP="00623EAF">
            <w:pPr>
              <w:spacing w:line="240" w:lineRule="auto"/>
              <w:ind w:right="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EAF" w:rsidRPr="00474AE8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1,877,278</w:t>
            </w:r>
          </w:p>
        </w:tc>
        <w:tc>
          <w:tcPr>
            <w:tcW w:w="236" w:type="dxa"/>
            <w:vAlign w:val="bottom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23EAF" w:rsidRPr="00E775C3" w:rsidRDefault="00623EAF" w:rsidP="00623EAF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260" w:type="dxa"/>
            <w:vAlign w:val="bottom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EAF" w:rsidRPr="00474AE8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1,877,278</w:t>
            </w: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623EAF" w:rsidRPr="00E775C3" w:rsidRDefault="00623EAF" w:rsidP="003B01C4">
            <w:pPr>
              <w:tabs>
                <w:tab w:val="decimal" w:pos="80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</w:tr>
    </w:tbl>
    <w:p w:rsidR="00EA1363" w:rsidRPr="0086631C" w:rsidRDefault="00EA1363" w:rsidP="0086631C">
      <w:pPr>
        <w:pStyle w:val="Bo-Blankline"/>
      </w:pPr>
    </w:p>
    <w:p w:rsidR="0044218F" w:rsidRDefault="0044218F" w:rsidP="00623EAF">
      <w:pPr>
        <w:tabs>
          <w:tab w:val="left" w:pos="540"/>
        </w:tabs>
        <w:spacing w:line="240" w:lineRule="auto"/>
        <w:ind w:firstLine="540"/>
        <w:rPr>
          <w:sz w:val="30"/>
          <w:szCs w:val="30"/>
        </w:rPr>
      </w:pPr>
      <w:r w:rsidRPr="008B5FE8">
        <w:rPr>
          <w:rFonts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451FAD" w:rsidRDefault="00451FAD" w:rsidP="00451FAD">
      <w:pPr>
        <w:pStyle w:val="Bo-Blankline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1"/>
        <w:gridCol w:w="1079"/>
        <w:gridCol w:w="236"/>
        <w:gridCol w:w="1024"/>
        <w:gridCol w:w="260"/>
        <w:gridCol w:w="1090"/>
        <w:gridCol w:w="245"/>
        <w:gridCol w:w="1015"/>
      </w:tblGrid>
      <w:tr w:rsidR="00451FAD" w:rsidRPr="00D87537" w:rsidTr="00F91F2D">
        <w:tc>
          <w:tcPr>
            <w:tcW w:w="3420" w:type="dxa"/>
          </w:tcPr>
          <w:p w:rsidR="00451FAD" w:rsidRPr="00A7698F" w:rsidRDefault="00451FAD" w:rsidP="00F91F2D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01" w:type="dxa"/>
          </w:tcPr>
          <w:p w:rsidR="00451FAD" w:rsidRPr="00985AF8" w:rsidRDefault="00451FAD" w:rsidP="00F91F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</w:tcPr>
          <w:p w:rsidR="00451FAD" w:rsidRDefault="00451FAD" w:rsidP="00F91F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451FAD" w:rsidRDefault="00451FAD" w:rsidP="00F91F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50" w:type="dxa"/>
            <w:gridSpan w:val="3"/>
          </w:tcPr>
          <w:p w:rsidR="00451FAD" w:rsidRPr="00A82EE4" w:rsidRDefault="00451FAD" w:rsidP="00F91F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BD0" w:rsidRPr="00D87537" w:rsidTr="00F91F2D">
        <w:tc>
          <w:tcPr>
            <w:tcW w:w="3420" w:type="dxa"/>
          </w:tcPr>
          <w:p w:rsidR="009A2BD0" w:rsidRDefault="009A2BD0" w:rsidP="009A2B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</w:tcPr>
          <w:p w:rsidR="009A2BD0" w:rsidRPr="00985AF8" w:rsidRDefault="009A2BD0" w:rsidP="009A2BD0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:rsidR="009A2BD0" w:rsidRPr="00F32380" w:rsidRDefault="009A2BD0" w:rsidP="009A2BD0">
            <w:pPr>
              <w:pStyle w:val="Bo-Blankline"/>
              <w:ind w:left="-104" w:right="-104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9A2BD0" w:rsidRPr="00F32380" w:rsidRDefault="009A2BD0" w:rsidP="009A2BD0">
            <w:pPr>
              <w:pStyle w:val="Bo-Blankline"/>
              <w:ind w:left="-104" w:right="-104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45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A2BD0" w:rsidRPr="00D87537" w:rsidTr="00F91F2D">
        <w:tc>
          <w:tcPr>
            <w:tcW w:w="3420" w:type="dxa"/>
          </w:tcPr>
          <w:p w:rsidR="009A2BD0" w:rsidRPr="00FC5BFF" w:rsidRDefault="009A2BD0" w:rsidP="009A2B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:rsidR="009A2BD0" w:rsidRPr="00985AF8" w:rsidRDefault="009A2BD0" w:rsidP="009A2BD0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:rsidR="009A2BD0" w:rsidRPr="00F32380" w:rsidRDefault="009A2BD0" w:rsidP="009A2BD0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9A2BD0" w:rsidRPr="00F32380" w:rsidRDefault="009A2BD0" w:rsidP="009A2BD0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9A2BD0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9A2BD0" w:rsidRPr="00D87537" w:rsidTr="00F91F2D">
        <w:tc>
          <w:tcPr>
            <w:tcW w:w="3420" w:type="dxa"/>
          </w:tcPr>
          <w:p w:rsidR="009A2BD0" w:rsidRPr="00970BCB" w:rsidRDefault="009A2BD0" w:rsidP="009A2B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9A2BD0" w:rsidRPr="00985AF8" w:rsidRDefault="009A2BD0" w:rsidP="009A2B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9" w:type="dxa"/>
            <w:gridSpan w:val="7"/>
          </w:tcPr>
          <w:p w:rsidR="009A2BD0" w:rsidRPr="00D87537" w:rsidRDefault="009A2BD0" w:rsidP="009A2B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A2BD0" w:rsidRPr="00970BCB" w:rsidTr="00BF0876">
        <w:tc>
          <w:tcPr>
            <w:tcW w:w="3420" w:type="dxa"/>
          </w:tcPr>
          <w:p w:rsidR="009A2BD0" w:rsidRPr="00BF0876" w:rsidRDefault="009A2BD0" w:rsidP="009A2BD0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</w:tcPr>
          <w:p w:rsidR="009A2BD0" w:rsidRPr="00474AE8" w:rsidRDefault="009A2BD0" w:rsidP="009A2BD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9A2BD0" w:rsidRPr="0033434F" w:rsidRDefault="009A2BD0" w:rsidP="009A2BD0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A2BD0" w:rsidRPr="00BE704B" w:rsidRDefault="009A2BD0" w:rsidP="009A2BD0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9A2BD0" w:rsidRPr="008B7985" w:rsidRDefault="009A2BD0" w:rsidP="009A2BD0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9A2BD0" w:rsidRPr="00BE704B" w:rsidRDefault="009A2BD0" w:rsidP="009A2BD0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A2BD0" w:rsidRPr="00ED338C" w:rsidRDefault="009A2BD0" w:rsidP="009A2BD0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9A2BD0" w:rsidRPr="00970BCB" w:rsidRDefault="009A2BD0" w:rsidP="009A2BD0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9A2BD0" w:rsidRPr="008B7985" w:rsidRDefault="009A2BD0" w:rsidP="009A2BD0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3EAF" w:rsidRPr="00080F53" w:rsidTr="00BF0876">
        <w:tc>
          <w:tcPr>
            <w:tcW w:w="3420" w:type="dxa"/>
          </w:tcPr>
          <w:p w:rsidR="00623EAF" w:rsidRPr="00ED338C" w:rsidRDefault="00623EAF" w:rsidP="00623E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623EA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99,411</w:t>
            </w: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623EAF" w:rsidRPr="008B7985" w:rsidRDefault="00623EAF" w:rsidP="00623EAF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168,059</w:t>
            </w: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623EA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99,411</w:t>
            </w: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623EAF" w:rsidRPr="008B7985" w:rsidRDefault="00623EAF" w:rsidP="003B01C4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168,059</w:t>
            </w:r>
          </w:p>
        </w:tc>
      </w:tr>
      <w:tr w:rsidR="00623EAF" w:rsidRPr="00080F53" w:rsidTr="00BF0876">
        <w:tc>
          <w:tcPr>
            <w:tcW w:w="3420" w:type="dxa"/>
          </w:tcPr>
          <w:p w:rsidR="00623EAF" w:rsidRPr="00ED338C" w:rsidRDefault="00623EAF" w:rsidP="00623E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623EAF" w:rsidRDefault="00623EAF" w:rsidP="00623EAF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623EAF" w:rsidRPr="008B7985" w:rsidRDefault="00623EAF" w:rsidP="00623EAF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623EAF" w:rsidRDefault="00623EAF" w:rsidP="00623EAF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623EAF" w:rsidRPr="008B7985" w:rsidRDefault="00623EAF" w:rsidP="003B01C4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3EAF" w:rsidRPr="00080F53" w:rsidTr="00BF0876">
        <w:tc>
          <w:tcPr>
            <w:tcW w:w="3420" w:type="dxa"/>
          </w:tcPr>
          <w:p w:rsidR="00623EAF" w:rsidRPr="00ED338C" w:rsidRDefault="00623EAF" w:rsidP="00623EA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23EA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463,924</w:t>
            </w: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23EAF" w:rsidRPr="008B7985" w:rsidRDefault="00623EAF" w:rsidP="00623EAF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74,419</w:t>
            </w: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623EA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463,924</w:t>
            </w: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623EAF" w:rsidRPr="008B7985" w:rsidRDefault="00623EAF" w:rsidP="003B01C4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74,419</w:t>
            </w:r>
          </w:p>
        </w:tc>
      </w:tr>
      <w:tr w:rsidR="00623EAF" w:rsidRPr="00080F53" w:rsidTr="00BF0876">
        <w:tc>
          <w:tcPr>
            <w:tcW w:w="3420" w:type="dxa"/>
          </w:tcPr>
          <w:p w:rsidR="00623EAF" w:rsidRPr="005A64AC" w:rsidRDefault="00623EAF" w:rsidP="00623EA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623EAF" w:rsidRPr="00BF0876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563,335</w:t>
            </w: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623EAF" w:rsidRPr="00BF0876" w:rsidRDefault="00623EAF" w:rsidP="00623EAF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623EAF" w:rsidRPr="00BF0876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563,335</w:t>
            </w: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:rsidR="00623EAF" w:rsidRPr="00BF0876" w:rsidRDefault="00623EAF" w:rsidP="003B01C4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</w:tr>
      <w:tr w:rsidR="00623EAF" w:rsidRPr="00080F53" w:rsidTr="00BF0876">
        <w:tc>
          <w:tcPr>
            <w:tcW w:w="3420" w:type="dxa"/>
            <w:vAlign w:val="center"/>
          </w:tcPr>
          <w:p w:rsidR="00623EAF" w:rsidRPr="00ED338C" w:rsidRDefault="00623EAF" w:rsidP="00623EA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23EAF" w:rsidRDefault="00623EAF" w:rsidP="00623EAF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623EAF" w:rsidRPr="008B7985" w:rsidRDefault="00623EAF" w:rsidP="00623EAF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623EAF" w:rsidRPr="008123A2" w:rsidRDefault="00623EAF" w:rsidP="00623EAF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623EAF" w:rsidRPr="008B7985" w:rsidRDefault="00623EAF" w:rsidP="003B01C4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3EAF" w:rsidRPr="00080F53" w:rsidTr="00F91F2D">
        <w:tc>
          <w:tcPr>
            <w:tcW w:w="3420" w:type="dxa"/>
            <w:vAlign w:val="center"/>
          </w:tcPr>
          <w:p w:rsidR="00623EAF" w:rsidRPr="00ED338C" w:rsidRDefault="00623EAF" w:rsidP="00623E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623EA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1,313,912</w:t>
            </w: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623EAF" w:rsidRPr="008B7985" w:rsidRDefault="00623EAF" w:rsidP="00623EAF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1,287,490</w:t>
            </w: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623EA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1,313,912</w:t>
            </w: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623EAF" w:rsidRPr="008B7985" w:rsidRDefault="00623EAF" w:rsidP="003B01C4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1,287,490</w:t>
            </w:r>
          </w:p>
        </w:tc>
      </w:tr>
      <w:tr w:rsidR="00623EAF" w:rsidRPr="00080F53" w:rsidTr="00BF0876">
        <w:tc>
          <w:tcPr>
            <w:tcW w:w="3420" w:type="dxa"/>
            <w:vAlign w:val="center"/>
          </w:tcPr>
          <w:p w:rsidR="00623EAF" w:rsidRPr="00ED338C" w:rsidRDefault="00623EAF" w:rsidP="00623E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623EAF" w:rsidRDefault="00623EAF" w:rsidP="00623EAF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623EAF" w:rsidRPr="008B7985" w:rsidRDefault="00623EAF" w:rsidP="00623EAF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623EAF" w:rsidRDefault="00623EAF" w:rsidP="00623EAF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623EAF" w:rsidRPr="008B7985" w:rsidRDefault="00623EAF" w:rsidP="003B01C4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3EAF" w:rsidRPr="00080F53" w:rsidTr="00BF0876">
        <w:tc>
          <w:tcPr>
            <w:tcW w:w="3420" w:type="dxa"/>
            <w:vAlign w:val="center"/>
          </w:tcPr>
          <w:p w:rsidR="00623EAF" w:rsidRPr="00ED338C" w:rsidRDefault="00623EAF" w:rsidP="00623EA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23EA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23EAF" w:rsidRPr="008B7985" w:rsidRDefault="00623EAF" w:rsidP="00623EAF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623EAF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623EAF" w:rsidRPr="008B7985" w:rsidRDefault="00623EAF" w:rsidP="003B01C4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</w:tr>
      <w:tr w:rsidR="00623EAF" w:rsidRPr="00080F53" w:rsidTr="00BF0876">
        <w:tc>
          <w:tcPr>
            <w:tcW w:w="3420" w:type="dxa"/>
            <w:vAlign w:val="center"/>
          </w:tcPr>
          <w:p w:rsidR="00623EAF" w:rsidRPr="00ED338C" w:rsidRDefault="00623EAF" w:rsidP="00623EA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23EAF" w:rsidRPr="005B7C5E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1,313,943</w:t>
            </w:r>
          </w:p>
        </w:tc>
        <w:tc>
          <w:tcPr>
            <w:tcW w:w="236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23EAF" w:rsidRPr="005B7C5E" w:rsidRDefault="00623EAF" w:rsidP="00623EAF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C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260" w:type="dxa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623EAF" w:rsidRPr="005B7C5E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1,313,943</w:t>
            </w: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623EAF" w:rsidRPr="005B7C5E" w:rsidRDefault="00623EAF" w:rsidP="003B01C4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C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1,288,226</w:t>
            </w:r>
          </w:p>
        </w:tc>
      </w:tr>
      <w:tr w:rsidR="00623EAF" w:rsidRPr="00080F53" w:rsidTr="00BF0876">
        <w:tc>
          <w:tcPr>
            <w:tcW w:w="3420" w:type="dxa"/>
          </w:tcPr>
          <w:p w:rsidR="00623EAF" w:rsidRPr="00CC5921" w:rsidRDefault="00623EAF" w:rsidP="00623EAF">
            <w:pPr>
              <w:spacing w:line="240" w:lineRule="auto"/>
              <w:ind w:right="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:rsidR="00623EAF" w:rsidRPr="00604263" w:rsidRDefault="00623EAF" w:rsidP="00623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EAF" w:rsidRPr="00474AE8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1,877,278</w:t>
            </w:r>
          </w:p>
        </w:tc>
        <w:tc>
          <w:tcPr>
            <w:tcW w:w="236" w:type="dxa"/>
            <w:vAlign w:val="bottom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23EAF" w:rsidRPr="00E775C3" w:rsidRDefault="00623EAF" w:rsidP="00623EAF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260" w:type="dxa"/>
            <w:vAlign w:val="bottom"/>
          </w:tcPr>
          <w:p w:rsidR="00623EAF" w:rsidRPr="00BE704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EAF" w:rsidRPr="00474AE8" w:rsidRDefault="00623EAF" w:rsidP="00623EA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1,877,278</w:t>
            </w:r>
          </w:p>
        </w:tc>
        <w:tc>
          <w:tcPr>
            <w:tcW w:w="245" w:type="dxa"/>
          </w:tcPr>
          <w:p w:rsidR="00623EAF" w:rsidRPr="00970BCB" w:rsidRDefault="00623EAF" w:rsidP="00623EAF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623EAF" w:rsidRPr="00E775C3" w:rsidRDefault="00623EAF" w:rsidP="003B01C4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</w:tr>
    </w:tbl>
    <w:p w:rsidR="00985AF8" w:rsidRDefault="00985AF8" w:rsidP="00BF0876">
      <w:pPr>
        <w:pStyle w:val="Bo-Blankline"/>
      </w:pPr>
    </w:p>
    <w:p w:rsidR="00AA2CFF" w:rsidRPr="005164E4" w:rsidRDefault="00DC304E" w:rsidP="007863B5">
      <w:pPr>
        <w:pStyle w:val="Ang15"/>
        <w:rPr>
          <w:lang w:val="en-US"/>
        </w:rPr>
      </w:pPr>
      <w:r>
        <w:rPr>
          <w:rFonts w:hint="cs"/>
          <w:cs/>
          <w:lang w:val="en-US"/>
        </w:rPr>
        <w:t>กลุ่ม</w:t>
      </w:r>
      <w:r w:rsidR="00420C0F" w:rsidRPr="005164E4">
        <w:rPr>
          <w:cs/>
          <w:lang w:val="en-US"/>
        </w:rPr>
        <w:t>บริษัท</w:t>
      </w:r>
      <w:r w:rsidR="00420C0F" w:rsidRPr="005164E4">
        <w:rPr>
          <w:rFonts w:hint="cs"/>
          <w:cs/>
          <w:lang w:val="en-US"/>
        </w:rPr>
        <w:t>กำหนดให้ลูกค้าหลายรายนำเงิน</w:t>
      </w:r>
      <w:r w:rsidR="002E6A33">
        <w:rPr>
          <w:rFonts w:hint="cs"/>
          <w:cs/>
          <w:lang w:val="en-US"/>
        </w:rPr>
        <w:t>สดหรือหนังสือค้ำประกันโดยธนาคาร</w:t>
      </w:r>
      <w:r w:rsidR="00420C0F" w:rsidRPr="005164E4">
        <w:rPr>
          <w:rFonts w:hint="cs"/>
          <w:cs/>
          <w:lang w:val="en-US"/>
        </w:rPr>
        <w:t>มาใช้เป็นหลักประกัน</w:t>
      </w:r>
    </w:p>
    <w:p w:rsidR="005C313B" w:rsidRPr="002E6A33" w:rsidRDefault="005C313B" w:rsidP="00776522">
      <w:pPr>
        <w:pStyle w:val="Ang15"/>
        <w:rPr>
          <w:sz w:val="20"/>
          <w:szCs w:val="20"/>
        </w:rPr>
      </w:pPr>
    </w:p>
    <w:p w:rsidR="005164E4" w:rsidRDefault="00420C0F" w:rsidP="00776522">
      <w:pPr>
        <w:pStyle w:val="Ang15"/>
        <w:rPr>
          <w:lang w:val="en-US"/>
        </w:rPr>
      </w:pPr>
      <w:r w:rsidRPr="005164E4">
        <w:rPr>
          <w:cs/>
        </w:rPr>
        <w:t>โดยปกติระยะเวล</w:t>
      </w:r>
      <w:r w:rsidR="002B33CA" w:rsidRPr="005164E4">
        <w:rPr>
          <w:cs/>
        </w:rPr>
        <w:t>าการให้สินเชื่อแก่ลูกค้าของ</w:t>
      </w:r>
      <w:r w:rsidR="00DC304E">
        <w:rPr>
          <w:rFonts w:hint="cs"/>
          <w:cs/>
        </w:rPr>
        <w:t>กลุ่ม</w:t>
      </w:r>
      <w:r w:rsidRPr="005164E4">
        <w:rPr>
          <w:cs/>
        </w:rPr>
        <w:t>บริษัท</w:t>
      </w:r>
      <w:r w:rsidRPr="005164E4">
        <w:rPr>
          <w:rFonts w:hint="cs"/>
          <w:cs/>
        </w:rPr>
        <w:t>มีระยะเวลาตั้งแต่</w:t>
      </w:r>
      <w:r w:rsidRPr="005164E4">
        <w:rPr>
          <w:cs/>
        </w:rPr>
        <w:t xml:space="preserve"> </w:t>
      </w:r>
      <w:r w:rsidR="00317C85">
        <w:rPr>
          <w:lang w:val="en-US"/>
        </w:rPr>
        <w:t>15</w:t>
      </w:r>
      <w:r w:rsidRPr="005164E4">
        <w:t xml:space="preserve"> </w:t>
      </w:r>
      <w:r w:rsidRPr="005164E4">
        <w:rPr>
          <w:rFonts w:hint="cs"/>
          <w:cs/>
        </w:rPr>
        <w:t>วัน ถึง</w:t>
      </w:r>
      <w:r w:rsidRPr="005164E4">
        <w:t xml:space="preserve"> </w:t>
      </w:r>
      <w:r w:rsidR="00317C85">
        <w:t>30</w:t>
      </w:r>
      <w:r w:rsidRPr="005164E4">
        <w:t xml:space="preserve"> </w:t>
      </w:r>
      <w:r w:rsidRPr="005164E4">
        <w:rPr>
          <w:rFonts w:hint="cs"/>
          <w:cs/>
        </w:rPr>
        <w:t>วัน</w:t>
      </w:r>
      <w:r w:rsidR="00CC102C" w:rsidRPr="005164E4">
        <w:rPr>
          <w:lang w:val="en-US"/>
        </w:rPr>
        <w:t xml:space="preserve"> </w:t>
      </w:r>
    </w:p>
    <w:p w:rsidR="00BF0876" w:rsidRPr="005164E4" w:rsidRDefault="00BF0876" w:rsidP="00BF0876">
      <w:pPr>
        <w:pStyle w:val="Bo-Blankline"/>
        <w:rPr>
          <w:lang w:val="en-US"/>
        </w:rPr>
      </w:pPr>
    </w:p>
    <w:p w:rsidR="00776522" w:rsidRPr="0086631C" w:rsidRDefault="0086631C" w:rsidP="0086631C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sz w:val="20"/>
          <w:szCs w:val="20"/>
          <w:cs/>
          <w:lang w:val="en-US"/>
        </w:rPr>
        <w:br w:type="page"/>
      </w:r>
    </w:p>
    <w:p w:rsidR="00C13355" w:rsidRDefault="00C13355" w:rsidP="00CF0803">
      <w:pPr>
        <w:pStyle w:val="Caption"/>
      </w:pPr>
      <w:r w:rsidRPr="00C13355">
        <w:rPr>
          <w:cs/>
        </w:rPr>
        <w:lastRenderedPageBreak/>
        <w:t>เงินลงทุนในบริษัทย่อย</w:t>
      </w:r>
    </w:p>
    <w:p w:rsidR="00914B1B" w:rsidRDefault="00914B1B" w:rsidP="00914B1B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1081"/>
        <w:gridCol w:w="273"/>
        <w:gridCol w:w="1261"/>
        <w:gridCol w:w="274"/>
        <w:gridCol w:w="1253"/>
      </w:tblGrid>
      <w:tr w:rsidR="008D3732" w:rsidRPr="004A1B1D" w:rsidTr="008D3732">
        <w:trPr>
          <w:tblHeader/>
        </w:trPr>
        <w:tc>
          <w:tcPr>
            <w:tcW w:w="2766" w:type="pct"/>
          </w:tcPr>
          <w:p w:rsidR="008D3732" w:rsidRPr="004A1B1D" w:rsidRDefault="008D3732" w:rsidP="00D83821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8D3732" w:rsidRPr="004A1B1D" w:rsidRDefault="008D3732" w:rsidP="00D8382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8D3732" w:rsidRPr="004A1B1D" w:rsidRDefault="008D3732" w:rsidP="00D838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:rsidR="008D3732" w:rsidRPr="008D3732" w:rsidRDefault="008D3732" w:rsidP="009A2BD0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37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01C" w:rsidRPr="004A1B1D" w:rsidTr="00D83821">
        <w:trPr>
          <w:tblHeader/>
        </w:trPr>
        <w:tc>
          <w:tcPr>
            <w:tcW w:w="2766" w:type="pct"/>
          </w:tcPr>
          <w:p w:rsidR="0076401C" w:rsidRPr="004A1B1D" w:rsidRDefault="0076401C" w:rsidP="00D83821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</w:tcPr>
          <w:p w:rsidR="0076401C" w:rsidRPr="004A1B1D" w:rsidRDefault="0076401C" w:rsidP="00D8382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6401C" w:rsidRPr="004A1B1D" w:rsidRDefault="0076401C" w:rsidP="00D838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76401C" w:rsidRDefault="0076401C" w:rsidP="009A2BD0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76401C" w:rsidRPr="004A1B1D" w:rsidRDefault="0076401C" w:rsidP="009A2BD0">
            <w:pPr>
              <w:pStyle w:val="BodyText"/>
              <w:tabs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76401C" w:rsidRDefault="0076401C" w:rsidP="009A2BD0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9A2BD0" w:rsidRPr="004A1B1D" w:rsidTr="00D83821">
        <w:trPr>
          <w:tblHeader/>
        </w:trPr>
        <w:tc>
          <w:tcPr>
            <w:tcW w:w="2766" w:type="pct"/>
          </w:tcPr>
          <w:p w:rsidR="009A2BD0" w:rsidRPr="004A1B1D" w:rsidRDefault="009A2BD0" w:rsidP="00D8382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9A2BD0" w:rsidRPr="004A1B1D" w:rsidRDefault="009A2BD0" w:rsidP="00D8382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9A2BD0" w:rsidRPr="004A1B1D" w:rsidRDefault="009A2BD0" w:rsidP="00D838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:rsidR="009A2BD0" w:rsidRPr="004A1B1D" w:rsidRDefault="009A2BD0" w:rsidP="00D8382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3EAF" w:rsidRPr="004A1B1D" w:rsidTr="00D83821">
        <w:trPr>
          <w:tblHeader/>
        </w:trPr>
        <w:tc>
          <w:tcPr>
            <w:tcW w:w="2766" w:type="pct"/>
          </w:tcPr>
          <w:p w:rsidR="00623EAF" w:rsidRPr="004A1B1D" w:rsidRDefault="00623EAF" w:rsidP="00623E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</w:tcPr>
          <w:p w:rsidR="00623EAF" w:rsidRPr="004A1B1D" w:rsidRDefault="00623EAF" w:rsidP="00623EAF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3EAF" w:rsidRPr="004A1B1D" w:rsidRDefault="00623EAF" w:rsidP="00623E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623EAF" w:rsidRPr="004A1B1D" w:rsidRDefault="00623EAF" w:rsidP="00623EAF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191,457</w:t>
            </w:r>
          </w:p>
        </w:tc>
        <w:tc>
          <w:tcPr>
            <w:tcW w:w="148" w:type="pct"/>
          </w:tcPr>
          <w:p w:rsidR="00623EAF" w:rsidRPr="004A1B1D" w:rsidRDefault="00623EAF" w:rsidP="00623E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623EAF" w:rsidRPr="004A1B1D" w:rsidRDefault="00623EAF" w:rsidP="00623EAF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23EAF" w:rsidRPr="004A1B1D" w:rsidTr="00D83821">
        <w:trPr>
          <w:tblHeader/>
        </w:trPr>
        <w:tc>
          <w:tcPr>
            <w:tcW w:w="2766" w:type="pct"/>
          </w:tcPr>
          <w:p w:rsidR="00623EAF" w:rsidRPr="004A1B1D" w:rsidRDefault="00623EAF" w:rsidP="00623E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3" w:type="pct"/>
          </w:tcPr>
          <w:p w:rsidR="00623EAF" w:rsidRPr="004A1B1D" w:rsidRDefault="00623EAF" w:rsidP="00623EAF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3EAF" w:rsidRPr="004A1B1D" w:rsidRDefault="00623EAF" w:rsidP="00623E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623EAF" w:rsidRPr="004A1B1D" w:rsidRDefault="00623EAF" w:rsidP="00623EAF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623EAF" w:rsidRPr="004A1B1D" w:rsidRDefault="00623EAF" w:rsidP="00623E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623EAF" w:rsidRPr="004A1B1D" w:rsidRDefault="00623EAF" w:rsidP="00623EAF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3,957</w:t>
            </w:r>
          </w:p>
        </w:tc>
      </w:tr>
      <w:tr w:rsidR="00623EAF" w:rsidRPr="00FB7665" w:rsidTr="00D83821">
        <w:trPr>
          <w:tblHeader/>
        </w:trPr>
        <w:tc>
          <w:tcPr>
            <w:tcW w:w="2766" w:type="pct"/>
          </w:tcPr>
          <w:p w:rsidR="00623EAF" w:rsidRPr="004A1B1D" w:rsidRDefault="00623EAF" w:rsidP="00623EA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3" w:type="pct"/>
          </w:tcPr>
          <w:p w:rsidR="00623EAF" w:rsidRPr="004A1B1D" w:rsidRDefault="00623EAF" w:rsidP="00623EAF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23EAF" w:rsidRPr="004A1B1D" w:rsidRDefault="00623EAF" w:rsidP="00623EA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623EAF" w:rsidRPr="00623EAF" w:rsidRDefault="00623EAF" w:rsidP="00623EAF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191,457</w:t>
            </w:r>
          </w:p>
        </w:tc>
        <w:tc>
          <w:tcPr>
            <w:tcW w:w="148" w:type="pct"/>
          </w:tcPr>
          <w:p w:rsidR="00623EAF" w:rsidRPr="004A1B1D" w:rsidRDefault="00623EAF" w:rsidP="00623EA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623EAF" w:rsidRPr="00FB7665" w:rsidRDefault="00623EAF" w:rsidP="00623EAF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7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3,957</w:t>
            </w:r>
          </w:p>
        </w:tc>
      </w:tr>
    </w:tbl>
    <w:p w:rsidR="009A2BD0" w:rsidRDefault="009A2BD0" w:rsidP="00914B1B">
      <w:pPr>
        <w:pStyle w:val="Bo-Blankline"/>
        <w:rPr>
          <w:lang w:val="en-US"/>
        </w:rPr>
      </w:pPr>
    </w:p>
    <w:p w:rsidR="009A2BD0" w:rsidRDefault="009A2BD0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A2BD0" w:rsidRDefault="009A2BD0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A2BD0" w:rsidRPr="009A2BD0" w:rsidRDefault="009A2BD0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A2BD0" w:rsidRPr="009A2BD0" w:rsidSect="005C3B02">
          <w:headerReference w:type="default" r:id="rId8"/>
          <w:footerReference w:type="default" r:id="rId9"/>
          <w:pgSz w:w="11909" w:h="16834" w:code="9"/>
          <w:pgMar w:top="691" w:right="1109" w:bottom="720" w:left="1152" w:header="706" w:footer="706" w:gutter="0"/>
          <w:pgNumType w:start="15"/>
          <w:cols w:space="737"/>
          <w:docGrid w:linePitch="360"/>
        </w:sectPr>
      </w:pPr>
    </w:p>
    <w:p w:rsidR="004350F8" w:rsidRDefault="004350F8" w:rsidP="00C0237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2BD0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</w:rPr>
        <w:t>256</w:t>
      </w:r>
      <w:r w:rsidR="00F840E5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 w:rsidR="00317C8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317C85">
        <w:rPr>
          <w:rFonts w:ascii="Angsana New" w:hAnsi="Angsana New"/>
          <w:sz w:val="30"/>
          <w:szCs w:val="30"/>
        </w:rPr>
        <w:t>256</w:t>
      </w:r>
      <w:r w:rsidR="00F840E5">
        <w:rPr>
          <w:rFonts w:ascii="Angsana New" w:hAnsi="Angsana New" w:hint="cs"/>
          <w:sz w:val="30"/>
          <w:szCs w:val="30"/>
          <w:cs/>
        </w:rPr>
        <w:t>1</w:t>
      </w:r>
      <w:r w:rsidR="00F64094"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9A2BD0">
        <w:rPr>
          <w:rFonts w:ascii="Angsana New" w:hAnsi="Angsana New" w:hint="cs"/>
          <w:sz w:val="30"/>
          <w:szCs w:val="30"/>
          <w:cs/>
        </w:rPr>
        <w:t>30 มิถุนายน</w:t>
      </w:r>
      <w:r w:rsidR="00F64094">
        <w:rPr>
          <w:rFonts w:ascii="Angsana New" w:hAnsi="Angsana New" w:hint="cs"/>
          <w:sz w:val="30"/>
          <w:szCs w:val="30"/>
          <w:cs/>
        </w:rPr>
        <w:t xml:space="preserve"> </w:t>
      </w:r>
      <w:r w:rsidR="00F64094">
        <w:rPr>
          <w:rFonts w:ascii="Angsana New" w:hAnsi="Angsana New"/>
          <w:sz w:val="30"/>
          <w:szCs w:val="30"/>
          <w:lang w:val="en-US"/>
        </w:rPr>
        <w:t xml:space="preserve">2562 </w:t>
      </w:r>
      <w:r w:rsidR="00F6409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64094">
        <w:rPr>
          <w:rFonts w:ascii="Angsana New" w:hAnsi="Angsana New"/>
          <w:sz w:val="30"/>
          <w:szCs w:val="30"/>
          <w:lang w:val="en-US"/>
        </w:rPr>
        <w:t>2561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F840E5" w:rsidRPr="00744476" w:rsidRDefault="00F840E5" w:rsidP="00F840E5">
      <w:pPr>
        <w:pStyle w:val="Bo-Blankline"/>
      </w:pPr>
    </w:p>
    <w:tbl>
      <w:tblPr>
        <w:tblW w:w="152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17"/>
        <w:gridCol w:w="1512"/>
        <w:gridCol w:w="99"/>
        <w:gridCol w:w="900"/>
        <w:gridCol w:w="90"/>
        <w:gridCol w:w="819"/>
        <w:gridCol w:w="81"/>
        <w:gridCol w:w="900"/>
        <w:gridCol w:w="72"/>
        <w:gridCol w:w="830"/>
        <w:gridCol w:w="7"/>
        <w:gridCol w:w="92"/>
        <w:gridCol w:w="7"/>
        <w:gridCol w:w="837"/>
        <w:gridCol w:w="126"/>
        <w:gridCol w:w="821"/>
        <w:gridCol w:w="7"/>
        <w:gridCol w:w="119"/>
        <w:gridCol w:w="7"/>
        <w:gridCol w:w="837"/>
        <w:gridCol w:w="162"/>
        <w:gridCol w:w="830"/>
        <w:gridCol w:w="7"/>
        <w:gridCol w:w="164"/>
        <w:gridCol w:w="7"/>
        <w:gridCol w:w="837"/>
        <w:gridCol w:w="153"/>
        <w:gridCol w:w="830"/>
        <w:gridCol w:w="7"/>
        <w:gridCol w:w="146"/>
        <w:gridCol w:w="7"/>
        <w:gridCol w:w="837"/>
        <w:gridCol w:w="135"/>
        <w:gridCol w:w="911"/>
        <w:gridCol w:w="7"/>
      </w:tblGrid>
      <w:tr w:rsidR="00F840E5" w:rsidRPr="00744476" w:rsidTr="009A2BD0">
        <w:trPr>
          <w:gridAfter w:val="1"/>
          <w:wAfter w:w="7" w:type="dxa"/>
          <w:tblHeader/>
        </w:trPr>
        <w:tc>
          <w:tcPr>
            <w:tcW w:w="1944" w:type="dxa"/>
            <w:vAlign w:val="bottom"/>
          </w:tcPr>
          <w:p w:rsidR="00F840E5" w:rsidRPr="00744476" w:rsidRDefault="00F840E5" w:rsidP="00F840E5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85" w:type="dxa"/>
            <w:gridSpan w:val="31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840E5" w:rsidRPr="00744476" w:rsidTr="009A2BD0">
        <w:trPr>
          <w:gridAfter w:val="1"/>
          <w:wAfter w:w="7" w:type="dxa"/>
          <w:tblHeader/>
        </w:trPr>
        <w:tc>
          <w:tcPr>
            <w:tcW w:w="1944" w:type="dxa"/>
            <w:vAlign w:val="bottom"/>
          </w:tcPr>
          <w:p w:rsidR="00F840E5" w:rsidRPr="00744476" w:rsidRDefault="00F840E5" w:rsidP="00F840E5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F840E5" w:rsidRPr="00B94594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9459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ลักษณะธุรกิจ</w:t>
            </w:r>
          </w:p>
        </w:tc>
        <w:tc>
          <w:tcPr>
            <w:tcW w:w="99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9" w:type="dxa"/>
            <w:gridSpan w:val="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2" w:type="dxa"/>
            <w:gridSpan w:val="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gridSpan w:val="2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91" w:type="dxa"/>
            <w:gridSpan w:val="4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6" w:type="dxa"/>
            <w:gridSpan w:val="2"/>
          </w:tcPr>
          <w:p w:rsidR="00F840E5" w:rsidRPr="00744476" w:rsidRDefault="00F840E5" w:rsidP="00F840E5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36" w:type="dxa"/>
            <w:gridSpan w:val="4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71" w:type="dxa"/>
            <w:gridSpan w:val="2"/>
          </w:tcPr>
          <w:p w:rsidR="00F840E5" w:rsidRPr="00744476" w:rsidRDefault="00F840E5" w:rsidP="00F840E5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7" w:type="dxa"/>
            <w:gridSpan w:val="4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ราคาทุน 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53" w:type="dxa"/>
            <w:gridSpan w:val="2"/>
          </w:tcPr>
          <w:p w:rsidR="00F840E5" w:rsidRPr="00744476" w:rsidRDefault="00F840E5" w:rsidP="00F840E5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gridSpan w:val="4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9A2BD0" w:rsidRPr="00744476" w:rsidTr="009A2BD0">
        <w:trPr>
          <w:trHeight w:val="234"/>
          <w:tblHeader/>
        </w:trPr>
        <w:tc>
          <w:tcPr>
            <w:tcW w:w="1944" w:type="dxa"/>
            <w:vAlign w:val="bottom"/>
          </w:tcPr>
          <w:p w:rsidR="009A2BD0" w:rsidRPr="00744476" w:rsidRDefault="009A2BD0" w:rsidP="009A2BD0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มิถุนายน</w:t>
            </w:r>
          </w:p>
        </w:tc>
        <w:tc>
          <w:tcPr>
            <w:tcW w:w="90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81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มิถุนายน</w:t>
            </w:r>
          </w:p>
        </w:tc>
        <w:tc>
          <w:tcPr>
            <w:tcW w:w="72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99" w:type="dxa"/>
            <w:gridSpan w:val="2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มิถุนายน</w:t>
            </w:r>
          </w:p>
        </w:tc>
        <w:tc>
          <w:tcPr>
            <w:tcW w:w="126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26" w:type="dxa"/>
            <w:gridSpan w:val="2"/>
          </w:tcPr>
          <w:p w:rsidR="009A2BD0" w:rsidRPr="00744476" w:rsidRDefault="009A2BD0" w:rsidP="009A2BD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มิถุนายน</w:t>
            </w:r>
          </w:p>
        </w:tc>
        <w:tc>
          <w:tcPr>
            <w:tcW w:w="162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71" w:type="dxa"/>
            <w:gridSpan w:val="2"/>
          </w:tcPr>
          <w:p w:rsidR="009A2BD0" w:rsidRPr="00744476" w:rsidRDefault="009A2BD0" w:rsidP="009A2BD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มิถุนายน</w:t>
            </w:r>
          </w:p>
        </w:tc>
        <w:tc>
          <w:tcPr>
            <w:tcW w:w="153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53" w:type="dxa"/>
            <w:gridSpan w:val="2"/>
          </w:tcPr>
          <w:p w:rsidR="009A2BD0" w:rsidRPr="00744476" w:rsidRDefault="009A2BD0" w:rsidP="009A2BD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มิถุนายน</w:t>
            </w:r>
          </w:p>
        </w:tc>
        <w:tc>
          <w:tcPr>
            <w:tcW w:w="135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9A2BD0" w:rsidRPr="00744476" w:rsidRDefault="009A2BD0" w:rsidP="009A2BD0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มิถุนายน</w:t>
            </w:r>
          </w:p>
        </w:tc>
      </w:tr>
      <w:tr w:rsidR="009A2BD0" w:rsidRPr="00744476" w:rsidTr="009A2BD0">
        <w:trPr>
          <w:trHeight w:val="234"/>
          <w:tblHeader/>
        </w:trPr>
        <w:tc>
          <w:tcPr>
            <w:tcW w:w="1944" w:type="dxa"/>
            <w:vAlign w:val="bottom"/>
          </w:tcPr>
          <w:p w:rsidR="009A2BD0" w:rsidRPr="00744476" w:rsidRDefault="009A2BD0" w:rsidP="009A2BD0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90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81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72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99" w:type="dxa"/>
            <w:gridSpan w:val="2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26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6" w:type="dxa"/>
            <w:gridSpan w:val="2"/>
          </w:tcPr>
          <w:p w:rsidR="009A2BD0" w:rsidRPr="00744476" w:rsidRDefault="009A2BD0" w:rsidP="009A2BD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62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71" w:type="dxa"/>
            <w:gridSpan w:val="2"/>
          </w:tcPr>
          <w:p w:rsidR="009A2BD0" w:rsidRPr="00744476" w:rsidRDefault="009A2BD0" w:rsidP="009A2BD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53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53" w:type="dxa"/>
            <w:gridSpan w:val="2"/>
          </w:tcPr>
          <w:p w:rsidR="009A2BD0" w:rsidRPr="00744476" w:rsidRDefault="009A2BD0" w:rsidP="009A2BD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35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9A2BD0" w:rsidRPr="00744476" w:rsidRDefault="009A2BD0" w:rsidP="009A2BD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</w:tr>
      <w:tr w:rsidR="009A2BD0" w:rsidRPr="00744476" w:rsidTr="009A2BD0">
        <w:trPr>
          <w:gridAfter w:val="1"/>
          <w:wAfter w:w="7" w:type="dxa"/>
          <w:trHeight w:val="135"/>
          <w:tblHeader/>
        </w:trPr>
        <w:tc>
          <w:tcPr>
            <w:tcW w:w="1944" w:type="dxa"/>
            <w:vAlign w:val="bottom"/>
          </w:tcPr>
          <w:p w:rsidR="009A2BD0" w:rsidRPr="00744476" w:rsidRDefault="009A2BD0" w:rsidP="009A2BD0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9" w:type="dxa"/>
            <w:gridSpan w:val="3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ร้อยละ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81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95" w:type="dxa"/>
            <w:gridSpan w:val="27"/>
          </w:tcPr>
          <w:p w:rsidR="009A2BD0" w:rsidRPr="00744476" w:rsidRDefault="009A2BD0" w:rsidP="009A2B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9A2BD0" w:rsidRPr="00744476" w:rsidTr="009A2BD0">
        <w:tc>
          <w:tcPr>
            <w:tcW w:w="1944" w:type="dxa"/>
            <w:vAlign w:val="bottom"/>
          </w:tcPr>
          <w:p w:rsidR="009A2BD0" w:rsidRPr="00744476" w:rsidRDefault="009A2BD0" w:rsidP="009A2BD0">
            <w:pPr>
              <w:spacing w:line="320" w:lineRule="exact"/>
              <w:ind w:left="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7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9A2BD0" w:rsidRPr="00744476" w:rsidRDefault="009A2BD0" w:rsidP="009A2B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  <w:gridSpan w:val="2"/>
          </w:tcPr>
          <w:p w:rsidR="009A2BD0" w:rsidRPr="00744476" w:rsidRDefault="009A2BD0" w:rsidP="009A2BD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:rsidR="009A2BD0" w:rsidRPr="00744476" w:rsidRDefault="009A2BD0" w:rsidP="009A2BD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gridSpan w:val="2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" w:type="dxa"/>
            <w:gridSpan w:val="2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gridSpan w:val="2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9A2BD0" w:rsidRPr="00744476" w:rsidRDefault="009A2BD0" w:rsidP="009A2BD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9A2BD0" w:rsidRPr="00744476" w:rsidRDefault="009A2BD0" w:rsidP="009A2BD0">
            <w:pPr>
              <w:spacing w:line="240" w:lineRule="auto"/>
              <w:ind w:left="-128" w:right="9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57068" w:rsidRPr="00744476" w:rsidTr="009A2BD0">
        <w:tc>
          <w:tcPr>
            <w:tcW w:w="1944" w:type="dxa"/>
          </w:tcPr>
          <w:p w:rsidR="00757068" w:rsidRPr="00BD3C4D" w:rsidRDefault="00757068" w:rsidP="00757068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TPI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Polene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Power Investment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</w:t>
            </w:r>
            <w:r w:rsidRPr="00BD3C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td.</w:t>
            </w:r>
          </w:p>
        </w:tc>
        <w:tc>
          <w:tcPr>
            <w:tcW w:w="117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757068" w:rsidRPr="00744476" w:rsidRDefault="00757068" w:rsidP="0075706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ลงทุนในกิจการผลิตกระแสไฟฟ้าใน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ประเทศกัมพูชา</w:t>
            </w:r>
          </w:p>
        </w:tc>
        <w:tc>
          <w:tcPr>
            <w:tcW w:w="99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757068" w:rsidRPr="00744476" w:rsidRDefault="00757068" w:rsidP="0075706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0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757068" w:rsidRPr="00744476" w:rsidRDefault="00757068" w:rsidP="0075706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757068" w:rsidRPr="00744476" w:rsidRDefault="00757068" w:rsidP="0075706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72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757068" w:rsidRPr="00744476" w:rsidRDefault="00757068" w:rsidP="0075706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99" w:type="dxa"/>
            <w:gridSpan w:val="2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757068" w:rsidRPr="00744476" w:rsidRDefault="00757068" w:rsidP="00757068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26" w:type="dxa"/>
          </w:tcPr>
          <w:p w:rsidR="00757068" w:rsidRPr="00744476" w:rsidRDefault="00757068" w:rsidP="007570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757068" w:rsidRPr="00744476" w:rsidRDefault="00757068" w:rsidP="00757068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26" w:type="dxa"/>
            <w:gridSpan w:val="2"/>
          </w:tcPr>
          <w:p w:rsidR="00757068" w:rsidRPr="00744476" w:rsidRDefault="00757068" w:rsidP="007570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757068" w:rsidRPr="00744476" w:rsidRDefault="00757068" w:rsidP="0075706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757068" w:rsidRPr="00744476" w:rsidRDefault="00757068" w:rsidP="00757068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757068" w:rsidRPr="00744476" w:rsidRDefault="00757068" w:rsidP="0075706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  <w:gridSpan w:val="2"/>
          </w:tcPr>
          <w:p w:rsidR="00757068" w:rsidRPr="00744476" w:rsidRDefault="00757068" w:rsidP="007570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757068" w:rsidRPr="00744476" w:rsidRDefault="00757068" w:rsidP="0075706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53" w:type="dxa"/>
          </w:tcPr>
          <w:p w:rsidR="00757068" w:rsidRPr="00744476" w:rsidRDefault="00757068" w:rsidP="007570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757068" w:rsidRPr="00744476" w:rsidRDefault="00757068" w:rsidP="0075706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53" w:type="dxa"/>
            <w:gridSpan w:val="2"/>
          </w:tcPr>
          <w:p w:rsidR="00757068" w:rsidRPr="00744476" w:rsidRDefault="00757068" w:rsidP="00757068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757068" w:rsidRPr="00744476" w:rsidRDefault="00757068" w:rsidP="00757068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757068" w:rsidRPr="00744476" w:rsidRDefault="00757068" w:rsidP="00757068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57068" w:rsidRPr="00744476" w:rsidTr="009A2BD0">
        <w:tc>
          <w:tcPr>
            <w:tcW w:w="1944" w:type="dxa"/>
          </w:tcPr>
          <w:p w:rsidR="00757068" w:rsidRPr="00744476" w:rsidRDefault="00757068" w:rsidP="00757068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บริษัท ทีพีไอ โพลีน เพาเวอร์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(อ่อนนุช) จำกัด</w:t>
            </w:r>
          </w:p>
        </w:tc>
        <w:tc>
          <w:tcPr>
            <w:tcW w:w="117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757068" w:rsidRPr="00744476" w:rsidRDefault="00757068" w:rsidP="0075706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ลงทุนในกิจการผลิตกระแสไฟฟ้าจาก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ขยะมูลฝอย</w:t>
            </w:r>
          </w:p>
        </w:tc>
        <w:tc>
          <w:tcPr>
            <w:tcW w:w="99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757068" w:rsidRPr="00BD3C4D" w:rsidRDefault="00757068" w:rsidP="0075706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  <w:vAlign w:val="bottom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757068" w:rsidRPr="00BD3C4D" w:rsidRDefault="00757068" w:rsidP="0075706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757068" w:rsidRPr="00744476" w:rsidRDefault="00757068" w:rsidP="0075706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72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757068" w:rsidRPr="00744476" w:rsidRDefault="00757068" w:rsidP="0075706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99" w:type="dxa"/>
            <w:gridSpan w:val="2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757068" w:rsidRPr="00744476" w:rsidRDefault="00757068" w:rsidP="00757068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26" w:type="dxa"/>
          </w:tcPr>
          <w:p w:rsidR="00757068" w:rsidRPr="00744476" w:rsidRDefault="00757068" w:rsidP="007570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757068" w:rsidRPr="00744476" w:rsidRDefault="00757068" w:rsidP="00757068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26" w:type="dxa"/>
            <w:gridSpan w:val="2"/>
          </w:tcPr>
          <w:p w:rsidR="00757068" w:rsidRPr="00744476" w:rsidRDefault="00757068" w:rsidP="007570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757068" w:rsidRPr="00744476" w:rsidRDefault="00757068" w:rsidP="0075706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757068" w:rsidRPr="00744476" w:rsidRDefault="00757068" w:rsidP="00757068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757068" w:rsidRPr="00744476" w:rsidRDefault="00757068" w:rsidP="0075706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  <w:gridSpan w:val="2"/>
          </w:tcPr>
          <w:p w:rsidR="00757068" w:rsidRPr="00744476" w:rsidRDefault="00757068" w:rsidP="007570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757068" w:rsidRPr="00744476" w:rsidRDefault="00757068" w:rsidP="0075706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53" w:type="dxa"/>
          </w:tcPr>
          <w:p w:rsidR="00757068" w:rsidRPr="00744476" w:rsidRDefault="00757068" w:rsidP="007570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757068" w:rsidRPr="00744476" w:rsidRDefault="00757068" w:rsidP="0075706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53" w:type="dxa"/>
            <w:gridSpan w:val="2"/>
          </w:tcPr>
          <w:p w:rsidR="00757068" w:rsidRPr="00744476" w:rsidRDefault="00757068" w:rsidP="00757068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757068" w:rsidRPr="00744476" w:rsidRDefault="00757068" w:rsidP="00757068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757068" w:rsidRPr="00744476" w:rsidRDefault="00757068" w:rsidP="00757068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57068" w:rsidRPr="00744476" w:rsidTr="009A2BD0">
        <w:tc>
          <w:tcPr>
            <w:tcW w:w="1944" w:type="dxa"/>
          </w:tcPr>
          <w:p w:rsidR="00757068" w:rsidRPr="00744476" w:rsidRDefault="00757068" w:rsidP="00757068">
            <w:pPr>
              <w:spacing w:line="32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757068" w:rsidRPr="00744476" w:rsidRDefault="00757068" w:rsidP="00757068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757068" w:rsidRPr="00744476" w:rsidRDefault="00757068" w:rsidP="00757068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757068" w:rsidRPr="00744476" w:rsidRDefault="00757068" w:rsidP="007570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757068" w:rsidRPr="00744476" w:rsidRDefault="00757068" w:rsidP="007570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  <w:gridSpan w:val="2"/>
          </w:tcPr>
          <w:p w:rsidR="00757068" w:rsidRPr="00744476" w:rsidRDefault="00757068" w:rsidP="007570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757068" w:rsidRPr="00744476" w:rsidRDefault="00757068" w:rsidP="00757068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26" w:type="dxa"/>
          </w:tcPr>
          <w:p w:rsidR="00757068" w:rsidRPr="00744476" w:rsidRDefault="00757068" w:rsidP="00757068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57068" w:rsidRPr="00744476" w:rsidRDefault="00757068" w:rsidP="00757068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26" w:type="dxa"/>
            <w:gridSpan w:val="2"/>
          </w:tcPr>
          <w:p w:rsidR="00757068" w:rsidRPr="00744476" w:rsidRDefault="00757068" w:rsidP="007570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757068" w:rsidRPr="00744476" w:rsidRDefault="00757068" w:rsidP="0075706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757068" w:rsidRPr="00744476" w:rsidRDefault="00757068" w:rsidP="007570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57068" w:rsidRPr="00744476" w:rsidRDefault="00757068" w:rsidP="0075706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  <w:gridSpan w:val="2"/>
          </w:tcPr>
          <w:p w:rsidR="00757068" w:rsidRPr="00744476" w:rsidRDefault="00757068" w:rsidP="007570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757068" w:rsidRPr="00744476" w:rsidRDefault="00757068" w:rsidP="00757068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53" w:type="dxa"/>
          </w:tcPr>
          <w:p w:rsidR="00757068" w:rsidRPr="00744476" w:rsidRDefault="00757068" w:rsidP="007570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57068" w:rsidRPr="00744476" w:rsidRDefault="00757068" w:rsidP="00757068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53" w:type="dxa"/>
            <w:gridSpan w:val="2"/>
          </w:tcPr>
          <w:p w:rsidR="00757068" w:rsidRPr="00744476" w:rsidRDefault="00757068" w:rsidP="007570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757068" w:rsidRPr="00744476" w:rsidRDefault="00757068" w:rsidP="00757068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757068" w:rsidRPr="00744476" w:rsidRDefault="00757068" w:rsidP="00757068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57068" w:rsidRPr="00744476" w:rsidRDefault="00757068" w:rsidP="00757068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:rsidR="00727F24" w:rsidRPr="00727F24" w:rsidRDefault="00727F24" w:rsidP="009A2BD0">
      <w:pPr>
        <w:ind w:left="45" w:hanging="18"/>
        <w:rPr>
          <w:rFonts w:ascii="Angsana New" w:hAnsi="Angsana New"/>
          <w:sz w:val="20"/>
          <w:szCs w:val="20"/>
          <w:lang w:val="en-US"/>
        </w:rPr>
      </w:pPr>
    </w:p>
    <w:p w:rsidR="00C07D6D" w:rsidRDefault="00C07D6D" w:rsidP="009A2BD0">
      <w:pPr>
        <w:ind w:left="45" w:hanging="18"/>
        <w:rPr>
          <w:rFonts w:ascii="Angsana New" w:hAnsi="Angsana New"/>
          <w:sz w:val="30"/>
          <w:szCs w:val="30"/>
        </w:rPr>
      </w:pPr>
      <w:r w:rsidRPr="00474634">
        <w:rPr>
          <w:rFonts w:ascii="Angsana New" w:hAnsi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07D6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 xml:space="preserve">TPI </w:t>
      </w:r>
      <w:proofErr w:type="spellStart"/>
      <w:r w:rsidRPr="004A1B1D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4A1B1D">
        <w:rPr>
          <w:rFonts w:asciiTheme="majorBidi" w:hAnsiTheme="majorBidi" w:cstheme="majorBidi"/>
          <w:sz w:val="30"/>
          <w:szCs w:val="30"/>
        </w:rPr>
        <w:t xml:space="preserve"> Power Investment Company Limited</w:t>
      </w:r>
      <w:r w:rsidRPr="00474634">
        <w:rPr>
          <w:rFonts w:ascii="Angsana New" w:hAnsi="Angsana New"/>
          <w:sz w:val="30"/>
          <w:szCs w:val="30"/>
          <w:cs/>
        </w:rPr>
        <w:t xml:space="preserve"> ซึ่งดำเนินธุรกิจในประเทศ</w:t>
      </w:r>
      <w:r>
        <w:rPr>
          <w:rFonts w:ascii="Angsana New" w:hAnsi="Angsana New" w:hint="cs"/>
          <w:sz w:val="30"/>
          <w:szCs w:val="30"/>
          <w:cs/>
        </w:rPr>
        <w:t>กัมพูชา</w:t>
      </w:r>
    </w:p>
    <w:p w:rsidR="006773F7" w:rsidRPr="006773F7" w:rsidRDefault="006773F7" w:rsidP="009A2BD0">
      <w:pPr>
        <w:ind w:left="45" w:hanging="18"/>
        <w:rPr>
          <w:rFonts w:ascii="Angsana New" w:hAnsi="Angsana New"/>
          <w:sz w:val="30"/>
          <w:szCs w:val="30"/>
        </w:rPr>
      </w:pPr>
      <w:r w:rsidRPr="006773F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:rsidR="006773F7" w:rsidRPr="006773F7" w:rsidRDefault="006773F7" w:rsidP="009A2BD0">
      <w:pPr>
        <w:ind w:left="45" w:hanging="18"/>
      </w:pPr>
    </w:p>
    <w:p w:rsidR="004350F8" w:rsidRDefault="004350F8" w:rsidP="009A2BD0">
      <w:pPr>
        <w:pStyle w:val="Caption"/>
        <w:framePr w:w="13707" w:wrap="auto" w:hAnchor="text"/>
        <w:numPr>
          <w:ilvl w:val="0"/>
          <w:numId w:val="0"/>
        </w:numPr>
        <w:ind w:left="45" w:hanging="18"/>
        <w:rPr>
          <w:cs/>
          <w:lang w:val="en-GB"/>
        </w:rPr>
        <w:sectPr w:rsidR="004350F8" w:rsidSect="00BA1336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:rsidR="00F356C1" w:rsidRDefault="00F356C1" w:rsidP="00F34C1E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</w:t>
      </w:r>
      <w:r w:rsidRPr="00D83821">
        <w:rPr>
          <w:cs/>
        </w:rPr>
        <w:t>อุปกรณ์</w:t>
      </w:r>
    </w:p>
    <w:p w:rsidR="00FF59E6" w:rsidRPr="00FF59E6" w:rsidRDefault="00FF59E6" w:rsidP="00FF59E6">
      <w:pPr>
        <w:pStyle w:val="Ang15"/>
        <w:rPr>
          <w:sz w:val="20"/>
          <w:szCs w:val="20"/>
          <w:lang w:val="en-US"/>
        </w:rPr>
      </w:pPr>
    </w:p>
    <w:p w:rsidR="00EB712A" w:rsidRPr="00563005" w:rsidRDefault="00EB712A" w:rsidP="008B5FE8">
      <w:pPr>
        <w:pStyle w:val="Bo-Blankline"/>
        <w:rPr>
          <w:sz w:val="4"/>
          <w:szCs w:val="4"/>
          <w:cs/>
          <w:lang w:val="en-US"/>
        </w:rPr>
      </w:pPr>
    </w:p>
    <w:p w:rsidR="00154C07" w:rsidRDefault="00154C07" w:rsidP="00154C07">
      <w:pPr>
        <w:pStyle w:val="ListParagraph"/>
        <w:tabs>
          <w:tab w:val="clear" w:pos="680"/>
          <w:tab w:val="left" w:pos="540"/>
        </w:tabs>
        <w:spacing w:line="240" w:lineRule="auto"/>
        <w:ind w:right="54" w:hanging="180"/>
        <w:jc w:val="both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การซื้อและจำหน่ายที่ดิน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อาคารและอุปกรณ์ระหว่างงวด</w:t>
      </w:r>
      <w:r w:rsidRPr="00E44B80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FF59E6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E44B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690B29" w:rsidRPr="00FF59E6" w:rsidRDefault="00690B29" w:rsidP="00154C07">
      <w:pPr>
        <w:pStyle w:val="ListParagraph"/>
        <w:tabs>
          <w:tab w:val="clear" w:pos="680"/>
          <w:tab w:val="left" w:pos="540"/>
        </w:tabs>
        <w:spacing w:line="240" w:lineRule="auto"/>
        <w:ind w:right="54" w:hanging="18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563005" w:rsidRPr="00E44B80" w:rsidTr="001A3F57">
        <w:tc>
          <w:tcPr>
            <w:tcW w:w="4140" w:type="dxa"/>
            <w:vAlign w:val="bottom"/>
          </w:tcPr>
          <w:p w:rsidR="00563005" w:rsidRPr="00FF59E6" w:rsidRDefault="00563005" w:rsidP="00D8382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63005" w:rsidRPr="00FF59E6" w:rsidRDefault="00FF59E6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9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63005" w:rsidRPr="00FF59E6" w:rsidRDefault="00563005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63005" w:rsidRPr="00FF59E6" w:rsidRDefault="00FF59E6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9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C07" w:rsidRPr="00E44B80" w:rsidTr="001A3F57">
        <w:tc>
          <w:tcPr>
            <w:tcW w:w="4140" w:type="dxa"/>
          </w:tcPr>
          <w:p w:rsidR="00154C07" w:rsidRPr="00FF59E6" w:rsidRDefault="00154C07" w:rsidP="00D8382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9E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9E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F59E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9E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9E6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</w:tcPr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9E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9E6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9E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154C07" w:rsidRPr="00FF59E6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9E6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154C07" w:rsidRPr="00E44B80" w:rsidTr="001A3F57">
        <w:trPr>
          <w:trHeight w:val="75"/>
        </w:trPr>
        <w:tc>
          <w:tcPr>
            <w:tcW w:w="4140" w:type="dxa"/>
          </w:tcPr>
          <w:p w:rsidR="00154C07" w:rsidRPr="00563005" w:rsidRDefault="00154C07" w:rsidP="00D8382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30" w:type="dxa"/>
            <w:gridSpan w:val="7"/>
          </w:tcPr>
          <w:p w:rsidR="00154C07" w:rsidRPr="00E44B80" w:rsidRDefault="00154C07" w:rsidP="00D838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3A5A" w:rsidRPr="00E44B80" w:rsidTr="001A3F57">
        <w:trPr>
          <w:trHeight w:hRule="exact" w:val="420"/>
        </w:trPr>
        <w:tc>
          <w:tcPr>
            <w:tcW w:w="4140" w:type="dxa"/>
          </w:tcPr>
          <w:p w:rsidR="00693A5A" w:rsidRPr="00E44B80" w:rsidRDefault="00693A5A" w:rsidP="00693A5A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776,621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776,621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93A5A" w:rsidRPr="00E44B80" w:rsidTr="001A3F57">
        <w:trPr>
          <w:trHeight w:hRule="exact" w:val="420"/>
        </w:trPr>
        <w:tc>
          <w:tcPr>
            <w:tcW w:w="4140" w:type="dxa"/>
          </w:tcPr>
          <w:p w:rsidR="00693A5A" w:rsidRPr="00E44B80" w:rsidRDefault="00693A5A" w:rsidP="00693A5A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126,400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126,400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93A5A" w:rsidRPr="00E44B80" w:rsidTr="001A3F57">
        <w:trPr>
          <w:trHeight w:hRule="exact" w:val="420"/>
        </w:trPr>
        <w:tc>
          <w:tcPr>
            <w:tcW w:w="4140" w:type="dxa"/>
          </w:tcPr>
          <w:p w:rsidR="00693A5A" w:rsidRPr="00E44B80" w:rsidRDefault="00693A5A" w:rsidP="00693A5A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10,425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10,425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93A5A" w:rsidRPr="00E44B80" w:rsidTr="001A3F57">
        <w:trPr>
          <w:trHeight w:hRule="exact" w:val="420"/>
        </w:trPr>
        <w:tc>
          <w:tcPr>
            <w:tcW w:w="4140" w:type="dxa"/>
          </w:tcPr>
          <w:p w:rsidR="00693A5A" w:rsidRPr="00E44B80" w:rsidRDefault="00693A5A" w:rsidP="00693A5A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4,485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4,485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</w:p>
        </w:tc>
      </w:tr>
      <w:tr w:rsidR="00693A5A" w:rsidRPr="00E44B80" w:rsidTr="001A3F57">
        <w:trPr>
          <w:trHeight w:hRule="exact" w:val="420"/>
        </w:trPr>
        <w:tc>
          <w:tcPr>
            <w:tcW w:w="4140" w:type="dxa"/>
          </w:tcPr>
          <w:p w:rsidR="00693A5A" w:rsidRPr="00E44B80" w:rsidRDefault="00693A5A" w:rsidP="00693A5A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93A5A" w:rsidRPr="00E44B80" w:rsidTr="001A3F57">
        <w:trPr>
          <w:trHeight w:hRule="exact" w:val="420"/>
        </w:trPr>
        <w:tc>
          <w:tcPr>
            <w:tcW w:w="4140" w:type="dxa"/>
          </w:tcPr>
          <w:p w:rsidR="00693A5A" w:rsidRPr="00E44B80" w:rsidRDefault="00693A5A" w:rsidP="00693A5A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1,715,641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1,715,641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93A5A" w:rsidRPr="00E44B80" w:rsidTr="001A3F57">
        <w:trPr>
          <w:trHeight w:hRule="exact" w:val="420"/>
        </w:trPr>
        <w:tc>
          <w:tcPr>
            <w:tcW w:w="4140" w:type="dxa"/>
          </w:tcPr>
          <w:p w:rsidR="00693A5A" w:rsidRPr="00E44B80" w:rsidRDefault="00693A5A" w:rsidP="00693A5A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สินทรัพย์ประมาณการรื้อถอน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81,318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81,318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93A5A" w:rsidRPr="00E44B80" w:rsidRDefault="00693A5A" w:rsidP="00693A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93A5A" w:rsidRPr="00E44B80" w:rsidTr="001A3F57">
        <w:trPr>
          <w:trHeight w:hRule="exact" w:val="420"/>
        </w:trPr>
        <w:tc>
          <w:tcPr>
            <w:tcW w:w="4140" w:type="dxa"/>
          </w:tcPr>
          <w:p w:rsidR="00693A5A" w:rsidRPr="00E44B80" w:rsidRDefault="00693A5A" w:rsidP="00693A5A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2,715,065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2,715,065</w:t>
            </w:r>
          </w:p>
        </w:tc>
        <w:tc>
          <w:tcPr>
            <w:tcW w:w="270" w:type="dxa"/>
          </w:tcPr>
          <w:p w:rsidR="00693A5A" w:rsidRPr="00E44B80" w:rsidRDefault="00693A5A" w:rsidP="00693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3A5A" w:rsidRPr="00E44B80" w:rsidRDefault="00693A5A" w:rsidP="00693A5A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</w:p>
        </w:tc>
      </w:tr>
    </w:tbl>
    <w:p w:rsidR="00154C07" w:rsidRPr="00FB7665" w:rsidRDefault="00154C07" w:rsidP="00154C07">
      <w:pPr>
        <w:pStyle w:val="Bo-Blankline"/>
      </w:pPr>
    </w:p>
    <w:p w:rsidR="00154C07" w:rsidRPr="004A1B1D" w:rsidRDefault="00154C07" w:rsidP="001A3F57">
      <w:pPr>
        <w:pStyle w:val="Ang15"/>
        <w:ind w:right="-72"/>
        <w:rPr>
          <w:rFonts w:asciiTheme="majorBidi" w:hAnsiTheme="majorBidi" w:cstheme="majorBidi"/>
          <w:i/>
          <w:iCs/>
        </w:rPr>
      </w:pPr>
      <w:r w:rsidRPr="004A1B1D">
        <w:rPr>
          <w:rFonts w:asciiTheme="majorBidi" w:hAnsiTheme="majorBidi" w:cstheme="majorBidi"/>
          <w:cs/>
          <w:lang w:val="en-US"/>
        </w:rPr>
        <w:t>บริษัทไม่มี</w:t>
      </w:r>
      <w:r w:rsidRPr="004A1B1D">
        <w:rPr>
          <w:rFonts w:asciiTheme="majorBidi" w:hAnsiTheme="majorBidi" w:cstheme="majorBidi"/>
          <w:cs/>
        </w:rPr>
        <w:t xml:space="preserve">ต้นทุนการกู้ยืมที่เกี่ยวข้องกับการได้มาซึ่งการก่อสร้างโรงงานใหม่ที่บันทึกเป็นส่วนหนึ่งของต้นทุนสินทรัพย์ </w:t>
      </w:r>
    </w:p>
    <w:p w:rsidR="00E05C7C" w:rsidRDefault="00E05C7C" w:rsidP="008B5FE8">
      <w:pPr>
        <w:pStyle w:val="Bo-Blankline"/>
        <w:rPr>
          <w:lang w:val="en-US"/>
        </w:rPr>
      </w:pPr>
    </w:p>
    <w:p w:rsidR="005F425C" w:rsidRPr="005F425C" w:rsidRDefault="005F425C" w:rsidP="002E6A33">
      <w:pPr>
        <w:pStyle w:val="Ang15"/>
        <w:rPr>
          <w:i/>
          <w:iCs/>
          <w:sz w:val="20"/>
          <w:szCs w:val="20"/>
        </w:rPr>
      </w:pPr>
    </w:p>
    <w:p w:rsidR="00FC6716" w:rsidRDefault="00FC6716">
      <w:pPr>
        <w:spacing w:line="240" w:lineRule="auto"/>
        <w:rPr>
          <w:cs/>
        </w:rPr>
        <w:sectPr w:rsidR="00FC6716" w:rsidSect="00BA1336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:rsidR="00FC6716" w:rsidRDefault="00FC6716" w:rsidP="00FC6716">
      <w:pPr>
        <w:pStyle w:val="Caption"/>
        <w:ind w:left="900" w:hanging="900"/>
      </w:pPr>
      <w:r>
        <w:rPr>
          <w:rFonts w:hint="cs"/>
          <w:cs/>
        </w:rPr>
        <w:lastRenderedPageBreak/>
        <w:t>หุ้นกู้</w:t>
      </w:r>
    </w:p>
    <w:p w:rsidR="00FC6716" w:rsidRPr="00FC6716" w:rsidRDefault="00FC6716" w:rsidP="00B672A7">
      <w:pPr>
        <w:pStyle w:val="Bo-Blankline"/>
        <w:rPr>
          <w:lang w:val="en-US"/>
        </w:rPr>
      </w:pPr>
    </w:p>
    <w:p w:rsidR="00B672A7" w:rsidRPr="00114080" w:rsidRDefault="00B672A7" w:rsidP="00114080">
      <w:pPr>
        <w:pStyle w:val="Bo-C1Content"/>
        <w:ind w:right="127"/>
        <w:rPr>
          <w:rFonts w:asciiTheme="majorBidi" w:hAnsiTheme="majorBidi" w:cstheme="majorBidi"/>
          <w:i/>
          <w:iCs/>
          <w:spacing w:val="-10"/>
          <w:lang w:val="en-US"/>
        </w:rPr>
      </w:pPr>
      <w:r w:rsidRPr="00114080">
        <w:rPr>
          <w:rFonts w:asciiTheme="majorBidi" w:hAnsiTheme="majorBidi" w:cstheme="majorBidi"/>
          <w:spacing w:val="-10"/>
          <w:cs/>
        </w:rPr>
        <w:t xml:space="preserve">ณ วันที่ </w:t>
      </w:r>
      <w:r w:rsidR="00B451CB">
        <w:rPr>
          <w:rFonts w:asciiTheme="majorBidi" w:hAnsiTheme="majorBidi" w:cstheme="majorBidi"/>
          <w:spacing w:val="-10"/>
          <w:lang w:val="en-US"/>
        </w:rPr>
        <w:t xml:space="preserve">30 </w:t>
      </w:r>
      <w:r w:rsidR="00B451CB">
        <w:rPr>
          <w:rFonts w:asciiTheme="majorBidi" w:hAnsiTheme="majorBidi" w:cstheme="majorBidi" w:hint="cs"/>
          <w:spacing w:val="-10"/>
          <w:cs/>
          <w:lang w:val="en-US"/>
        </w:rPr>
        <w:t>มิถุนายน</w:t>
      </w:r>
      <w:r w:rsidRPr="00114080">
        <w:rPr>
          <w:rFonts w:asciiTheme="majorBidi" w:hAnsiTheme="majorBidi" w:cstheme="majorBidi"/>
          <w:spacing w:val="-10"/>
          <w:cs/>
          <w:lang w:val="en-US"/>
        </w:rPr>
        <w:t xml:space="preserve"> </w:t>
      </w:r>
      <w:r w:rsidRPr="00114080">
        <w:rPr>
          <w:rFonts w:asciiTheme="majorBidi" w:hAnsiTheme="majorBidi" w:cstheme="majorBidi"/>
          <w:spacing w:val="-10"/>
          <w:cs/>
        </w:rPr>
        <w:t>25</w:t>
      </w:r>
      <w:r w:rsidRPr="00114080">
        <w:rPr>
          <w:rFonts w:asciiTheme="majorBidi" w:hAnsiTheme="majorBidi" w:cstheme="majorBidi"/>
          <w:spacing w:val="-10"/>
        </w:rPr>
        <w:t>6</w:t>
      </w:r>
      <w:r w:rsidR="00C357E8" w:rsidRPr="00114080">
        <w:rPr>
          <w:rFonts w:asciiTheme="majorBidi" w:hAnsiTheme="majorBidi" w:cstheme="majorBidi"/>
          <w:spacing w:val="-10"/>
        </w:rPr>
        <w:t>2</w:t>
      </w:r>
      <w:r w:rsidRPr="00114080">
        <w:rPr>
          <w:rFonts w:asciiTheme="majorBidi" w:hAnsiTheme="majorBidi" w:cstheme="majorBidi"/>
          <w:spacing w:val="-10"/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3 เดือน </w:t>
      </w:r>
      <w:r w:rsidRPr="007A23BE">
        <w:rPr>
          <w:rFonts w:asciiTheme="majorBidi" w:hAnsiTheme="majorBidi" w:cstheme="majorBidi"/>
          <w:spacing w:val="-10"/>
          <w:cs/>
        </w:rPr>
        <w:t xml:space="preserve">มูลค่ารวม </w:t>
      </w:r>
      <w:r w:rsidRPr="007A23BE">
        <w:rPr>
          <w:rFonts w:asciiTheme="majorBidi" w:hAnsiTheme="majorBidi" w:cstheme="majorBidi"/>
          <w:spacing w:val="-10"/>
        </w:rPr>
        <w:t xml:space="preserve">4,000 </w:t>
      </w:r>
      <w:r w:rsidRPr="007A23BE">
        <w:rPr>
          <w:rFonts w:asciiTheme="majorBidi" w:hAnsiTheme="majorBidi" w:cstheme="majorBidi"/>
          <w:spacing w:val="-10"/>
          <w:cs/>
        </w:rPr>
        <w:t xml:space="preserve">ล้านบาท </w:t>
      </w:r>
      <w:r w:rsidRPr="007A23BE">
        <w:rPr>
          <w:rFonts w:asciiTheme="majorBidi" w:hAnsiTheme="majorBidi" w:cstheme="majorBidi"/>
          <w:i/>
          <w:iCs/>
          <w:spacing w:val="-10"/>
          <w:cs/>
        </w:rPr>
        <w:t>(</w:t>
      </w:r>
      <w:r w:rsidR="00C357E8" w:rsidRPr="00114080">
        <w:rPr>
          <w:rFonts w:asciiTheme="majorBidi" w:hAnsiTheme="majorBidi" w:cstheme="majorBidi"/>
          <w:i/>
          <w:iCs/>
          <w:spacing w:val="-10"/>
        </w:rPr>
        <w:t xml:space="preserve">31 </w:t>
      </w:r>
      <w:r w:rsidR="00C357E8" w:rsidRPr="00114080">
        <w:rPr>
          <w:rFonts w:asciiTheme="majorBidi" w:hAnsiTheme="majorBidi" w:cstheme="majorBidi" w:hint="cs"/>
          <w:i/>
          <w:iCs/>
          <w:spacing w:val="-10"/>
          <w:cs/>
        </w:rPr>
        <w:t xml:space="preserve">ธันวาคม </w:t>
      </w:r>
      <w:r w:rsidR="00C357E8" w:rsidRPr="00114080">
        <w:rPr>
          <w:rFonts w:asciiTheme="majorBidi" w:hAnsiTheme="majorBidi" w:cstheme="majorBidi"/>
          <w:i/>
          <w:iCs/>
          <w:spacing w:val="-10"/>
        </w:rPr>
        <w:t>2561</w:t>
      </w:r>
      <w:r w:rsidRPr="00114080">
        <w:rPr>
          <w:rFonts w:asciiTheme="majorBidi" w:hAnsiTheme="majorBidi" w:cstheme="majorBidi"/>
          <w:i/>
          <w:iCs/>
          <w:spacing w:val="-10"/>
          <w:lang w:val="en-US"/>
        </w:rPr>
        <w:t>:</w:t>
      </w:r>
      <w:r w:rsidR="00C357E8" w:rsidRPr="00114080">
        <w:rPr>
          <w:rFonts w:asciiTheme="majorBidi" w:hAnsiTheme="majorBidi" w:cstheme="majorBidi"/>
          <w:i/>
          <w:iCs/>
          <w:spacing w:val="-10"/>
          <w:lang w:val="en-US"/>
        </w:rPr>
        <w:t xml:space="preserve"> 4,000 </w:t>
      </w:r>
      <w:r w:rsidR="00C357E8" w:rsidRPr="00114080">
        <w:rPr>
          <w:rFonts w:asciiTheme="majorBidi" w:hAnsiTheme="majorBidi" w:cstheme="majorBidi" w:hint="cs"/>
          <w:i/>
          <w:iCs/>
          <w:spacing w:val="-10"/>
          <w:cs/>
          <w:lang w:val="en-US"/>
        </w:rPr>
        <w:t>ล้านบาท</w:t>
      </w:r>
      <w:r w:rsidRPr="00114080">
        <w:rPr>
          <w:rFonts w:asciiTheme="majorBidi" w:hAnsiTheme="majorBidi" w:cstheme="majorBidi"/>
          <w:i/>
          <w:iCs/>
          <w:spacing w:val="-10"/>
          <w:cs/>
          <w:lang w:val="en-US"/>
        </w:rPr>
        <w:t>)</w:t>
      </w:r>
      <w:r w:rsidRPr="00114080">
        <w:rPr>
          <w:rFonts w:asciiTheme="majorBidi" w:hAnsiTheme="majorBidi" w:cstheme="majorBidi"/>
          <w:i/>
          <w:iCs/>
          <w:spacing w:val="-10"/>
          <w:lang w:val="en-US"/>
        </w:rPr>
        <w:t xml:space="preserve"> </w:t>
      </w:r>
      <w:r w:rsidRPr="00114080">
        <w:rPr>
          <w:rFonts w:asciiTheme="majorBidi" w:hAnsiTheme="majorBidi" w:cstheme="majorBidi"/>
          <w:spacing w:val="-10"/>
          <w:cs/>
          <w:lang w:val="en-US"/>
        </w:rPr>
        <w:t>ดังนี้</w:t>
      </w:r>
    </w:p>
    <w:p w:rsidR="00B672A7" w:rsidRDefault="00B672A7" w:rsidP="00B672A7">
      <w:pPr>
        <w:pStyle w:val="Bo-Blankline"/>
        <w:rPr>
          <w:lang w:val="en-US"/>
        </w:rPr>
      </w:pPr>
    </w:p>
    <w:tbl>
      <w:tblPr>
        <w:tblW w:w="14508" w:type="dxa"/>
        <w:tblInd w:w="450" w:type="dxa"/>
        <w:tblLook w:val="04A0" w:firstRow="1" w:lastRow="0" w:firstColumn="1" w:lastColumn="0" w:noHBand="0" w:noVBand="1"/>
      </w:tblPr>
      <w:tblGrid>
        <w:gridCol w:w="1728"/>
        <w:gridCol w:w="236"/>
        <w:gridCol w:w="1474"/>
        <w:gridCol w:w="235"/>
        <w:gridCol w:w="1475"/>
        <w:gridCol w:w="235"/>
        <w:gridCol w:w="1475"/>
        <w:gridCol w:w="265"/>
        <w:gridCol w:w="1445"/>
        <w:gridCol w:w="236"/>
        <w:gridCol w:w="1474"/>
        <w:gridCol w:w="236"/>
        <w:gridCol w:w="1474"/>
        <w:gridCol w:w="236"/>
        <w:gridCol w:w="1204"/>
        <w:gridCol w:w="235"/>
        <w:gridCol w:w="845"/>
      </w:tblGrid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44" w:type="dxa"/>
            <w:gridSpan w:val="15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84" w:type="dxa"/>
            <w:gridSpan w:val="3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85" w:type="dxa"/>
            <w:gridSpan w:val="3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184" w:type="dxa"/>
            <w:gridSpan w:val="3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451CB" w:rsidRPr="00744476" w:rsidTr="003520CE">
        <w:tc>
          <w:tcPr>
            <w:tcW w:w="1728" w:type="dxa"/>
          </w:tcPr>
          <w:p w:rsidR="00B451CB" w:rsidRPr="00744476" w:rsidRDefault="00B451CB" w:rsidP="00B451C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:rsidR="00B451CB" w:rsidRPr="003D5F4F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51CB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B451CB">
              <w:rPr>
                <w:rFonts w:asciiTheme="majorBidi" w:hAnsiTheme="majorBidi"/>
                <w:sz w:val="27"/>
                <w:szCs w:val="27"/>
                <w:cs/>
              </w:rPr>
              <w:t xml:space="preserve">มิถุนายน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5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5" w:type="dxa"/>
          </w:tcPr>
          <w:p w:rsidR="00B451CB" w:rsidRPr="003D5F4F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ธันวาคม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5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5" w:type="dxa"/>
          </w:tcPr>
          <w:p w:rsidR="00B451CB" w:rsidRPr="003D5F4F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51CB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B451CB">
              <w:rPr>
                <w:rFonts w:asciiTheme="majorBidi" w:hAnsiTheme="majorBidi"/>
                <w:sz w:val="27"/>
                <w:szCs w:val="27"/>
                <w:cs/>
              </w:rPr>
              <w:t xml:space="preserve">มิถุนายน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65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5" w:type="dxa"/>
          </w:tcPr>
          <w:p w:rsidR="00B451CB" w:rsidRPr="003D5F4F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ธันวาคม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:rsidR="00B451CB" w:rsidRPr="003D5F4F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51CB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B451CB">
              <w:rPr>
                <w:rFonts w:asciiTheme="majorBidi" w:hAnsiTheme="majorBidi"/>
                <w:sz w:val="27"/>
                <w:szCs w:val="27"/>
                <w:cs/>
              </w:rPr>
              <w:t xml:space="preserve">มิถุนายน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ธันวาคม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:rsidR="00B451CB" w:rsidRPr="00744476" w:rsidRDefault="00B451CB" w:rsidP="00B451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024" w:type="dxa"/>
            <w:gridSpan w:val="11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B672A7" w:rsidRPr="00744476" w:rsidRDefault="00B672A7" w:rsidP="003520CE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B672A7" w:rsidRPr="00744476" w:rsidRDefault="00B672A7" w:rsidP="003520C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B672A7" w:rsidRPr="00744476" w:rsidRDefault="00B672A7" w:rsidP="003520CE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B672A7" w:rsidRPr="00744476" w:rsidRDefault="00B672A7" w:rsidP="00A31C00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B672A7" w:rsidRPr="00744476" w:rsidRDefault="00B03A5E" w:rsidP="00995DD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B672A7" w:rsidRPr="00744476" w:rsidRDefault="00B672A7" w:rsidP="003520C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B672A7" w:rsidRPr="00744476" w:rsidRDefault="00995DD2" w:rsidP="00995DD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B672A7" w:rsidRPr="00744476" w:rsidTr="003520CE">
        <w:tc>
          <w:tcPr>
            <w:tcW w:w="1728" w:type="dxa"/>
          </w:tcPr>
          <w:p w:rsidR="00B672A7" w:rsidRPr="0018344E" w:rsidRDefault="00B672A7" w:rsidP="003520CE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B672A7" w:rsidRPr="0018344E" w:rsidRDefault="00B672A7" w:rsidP="003520C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18344E" w:rsidRDefault="00B672A7" w:rsidP="003520CE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B672A7" w:rsidRPr="0018344E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18344E" w:rsidRDefault="00B672A7" w:rsidP="003520CE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B672A7" w:rsidRPr="0018344E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18344E" w:rsidRDefault="00B672A7" w:rsidP="00A31C00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:rsidR="00B672A7" w:rsidRPr="0018344E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995DD2" w:rsidRDefault="00995DD2" w:rsidP="00995DD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5DD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18344E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18344E" w:rsidRDefault="00B672A7" w:rsidP="003520C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18344E" w:rsidRDefault="00B672A7" w:rsidP="003520C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995DD2" w:rsidRDefault="00995DD2" w:rsidP="00995DD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5DD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5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:rsidR="00B672A7" w:rsidRDefault="00B672A7" w:rsidP="00B672A7">
      <w:pPr>
        <w:pStyle w:val="Bo-Blankline"/>
        <w:rPr>
          <w:lang w:val="en-US"/>
        </w:rPr>
      </w:pPr>
    </w:p>
    <w:p w:rsidR="007A23BE" w:rsidRPr="0046309E" w:rsidRDefault="0022707B" w:rsidP="00B672A7">
      <w:pPr>
        <w:pStyle w:val="Bo-Blankline"/>
        <w:rPr>
          <w:sz w:val="30"/>
          <w:szCs w:val="30"/>
          <w:lang w:val="en-US"/>
        </w:rPr>
      </w:pPr>
      <w:r w:rsidRPr="00104A59">
        <w:rPr>
          <w:spacing w:val="-2"/>
          <w:sz w:val="30"/>
          <w:szCs w:val="30"/>
          <w:cs/>
          <w:lang w:val="en-US"/>
        </w:rPr>
        <w:t>ใน</w:t>
      </w:r>
      <w:r w:rsidR="00AF0ACC">
        <w:rPr>
          <w:rFonts w:hint="cs"/>
          <w:spacing w:val="-2"/>
          <w:sz w:val="30"/>
          <w:szCs w:val="30"/>
          <w:cs/>
          <w:lang w:val="en-US"/>
        </w:rPr>
        <w:t xml:space="preserve">วันที่ </w:t>
      </w:r>
      <w:r w:rsidR="00AF0ACC">
        <w:rPr>
          <w:spacing w:val="-2"/>
          <w:sz w:val="30"/>
          <w:szCs w:val="30"/>
          <w:lang w:val="en-US"/>
        </w:rPr>
        <w:t xml:space="preserve">9 </w:t>
      </w:r>
      <w:r w:rsidRPr="00104A59">
        <w:rPr>
          <w:spacing w:val="-2"/>
          <w:sz w:val="30"/>
          <w:szCs w:val="30"/>
          <w:cs/>
          <w:lang w:val="en-US"/>
        </w:rPr>
        <w:t xml:space="preserve">สิงหาคม </w:t>
      </w:r>
      <w:r w:rsidRPr="00104A59">
        <w:rPr>
          <w:spacing w:val="-2"/>
          <w:sz w:val="30"/>
          <w:szCs w:val="30"/>
          <w:lang w:val="en-US"/>
        </w:rPr>
        <w:t xml:space="preserve">2562 </w:t>
      </w:r>
      <w:r w:rsidRPr="00104A59">
        <w:rPr>
          <w:spacing w:val="-2"/>
          <w:sz w:val="30"/>
          <w:szCs w:val="30"/>
          <w:cs/>
          <w:lang w:val="en-US"/>
        </w:rPr>
        <w:t xml:space="preserve">บริษัทได้ออกหุ้นกู้มูลค่า </w:t>
      </w:r>
      <w:r w:rsidR="00CB71C6">
        <w:rPr>
          <w:spacing w:val="-2"/>
          <w:sz w:val="30"/>
          <w:szCs w:val="30"/>
          <w:lang w:val="en-US"/>
        </w:rPr>
        <w:t>4</w:t>
      </w:r>
      <w:r w:rsidRPr="00104A59">
        <w:rPr>
          <w:spacing w:val="-2"/>
          <w:sz w:val="30"/>
          <w:szCs w:val="30"/>
          <w:lang w:val="en-US"/>
        </w:rPr>
        <w:t xml:space="preserve">,000 </w:t>
      </w:r>
      <w:r w:rsidRPr="00104A59">
        <w:rPr>
          <w:spacing w:val="-2"/>
          <w:sz w:val="30"/>
          <w:szCs w:val="30"/>
          <w:cs/>
          <w:lang w:val="en-US"/>
        </w:rPr>
        <w:t xml:space="preserve">ล้านบาท อายุ </w:t>
      </w:r>
      <w:r w:rsidRPr="00104A59">
        <w:rPr>
          <w:spacing w:val="-2"/>
          <w:sz w:val="30"/>
          <w:szCs w:val="30"/>
          <w:lang w:val="en-US"/>
        </w:rPr>
        <w:t xml:space="preserve">3 </w:t>
      </w:r>
      <w:r w:rsidRPr="00104A59">
        <w:rPr>
          <w:spacing w:val="-2"/>
          <w:sz w:val="30"/>
          <w:szCs w:val="30"/>
          <w:cs/>
          <w:lang w:val="en-US"/>
        </w:rPr>
        <w:t xml:space="preserve">ปี </w:t>
      </w:r>
      <w:r w:rsidRPr="00104A59">
        <w:rPr>
          <w:spacing w:val="-2"/>
          <w:sz w:val="30"/>
          <w:szCs w:val="30"/>
          <w:lang w:val="en-US"/>
        </w:rPr>
        <w:t xml:space="preserve">3 </w:t>
      </w:r>
      <w:r w:rsidRPr="00104A59">
        <w:rPr>
          <w:spacing w:val="-2"/>
          <w:sz w:val="30"/>
          <w:szCs w:val="30"/>
          <w:cs/>
          <w:lang w:val="en-US"/>
        </w:rPr>
        <w:t>เดือน ไม่มีประกัน ชนิดระบุ</w:t>
      </w:r>
      <w:r w:rsidR="00AF0ACC">
        <w:rPr>
          <w:rFonts w:hint="cs"/>
          <w:spacing w:val="-2"/>
          <w:sz w:val="30"/>
          <w:szCs w:val="30"/>
          <w:cs/>
          <w:lang w:val="en-US"/>
        </w:rPr>
        <w:t>ชื่อ</w:t>
      </w:r>
      <w:r w:rsidRPr="00104A59">
        <w:rPr>
          <w:spacing w:val="-2"/>
          <w:sz w:val="30"/>
          <w:szCs w:val="30"/>
          <w:cs/>
          <w:lang w:val="en-US"/>
        </w:rPr>
        <w:t>ผู้ถือ</w:t>
      </w:r>
      <w:r w:rsidRPr="0046309E">
        <w:rPr>
          <w:sz w:val="30"/>
          <w:szCs w:val="30"/>
          <w:cs/>
          <w:lang w:val="en-US"/>
        </w:rPr>
        <w:t xml:space="preserve"> ไม่ด้อยสิทธิ และมีผู้แทนถือหุ้นกู้ อัตราดอกเบี้ยคงที่ร้อยละ </w:t>
      </w:r>
      <w:r w:rsidRPr="0046309E">
        <w:rPr>
          <w:sz w:val="30"/>
          <w:szCs w:val="30"/>
          <w:lang w:val="en-US"/>
        </w:rPr>
        <w:t xml:space="preserve">3.50 </w:t>
      </w:r>
      <w:r w:rsidRPr="0046309E">
        <w:rPr>
          <w:sz w:val="30"/>
          <w:szCs w:val="30"/>
          <w:cs/>
          <w:lang w:val="en-US"/>
        </w:rPr>
        <w:t xml:space="preserve">ต่อปี ชำระดอกเบี้ยทุก </w:t>
      </w:r>
      <w:r w:rsidRPr="0046309E">
        <w:rPr>
          <w:sz w:val="30"/>
          <w:szCs w:val="30"/>
          <w:lang w:val="en-US"/>
        </w:rPr>
        <w:t xml:space="preserve">3 </w:t>
      </w:r>
      <w:r w:rsidRPr="0046309E">
        <w:rPr>
          <w:sz w:val="30"/>
          <w:szCs w:val="30"/>
          <w:cs/>
          <w:lang w:val="en-US"/>
        </w:rPr>
        <w:t>เดือน</w:t>
      </w:r>
    </w:p>
    <w:p w:rsidR="00B672A7" w:rsidRDefault="00B672A7" w:rsidP="00B672A7">
      <w:pPr>
        <w:spacing w:line="240" w:lineRule="auto"/>
        <w:rPr>
          <w:rFonts w:asciiTheme="majorBidi" w:hAnsiTheme="majorBidi" w:cstheme="majorBidi"/>
          <w:spacing w:val="-1"/>
          <w:sz w:val="30"/>
          <w:szCs w:val="30"/>
          <w:lang w:val="en-US"/>
        </w:rPr>
      </w:pPr>
    </w:p>
    <w:p w:rsidR="00FC6716" w:rsidRPr="00FC6716" w:rsidRDefault="00FC6716" w:rsidP="00FC6716">
      <w:pPr>
        <w:rPr>
          <w:cs/>
          <w:lang w:val="en-US"/>
        </w:rPr>
        <w:sectPr w:rsidR="00FC6716" w:rsidRPr="00FC6716" w:rsidSect="00BA1336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:rsidR="000C1807" w:rsidRPr="000C1807" w:rsidRDefault="000C1807" w:rsidP="00C50CF6">
      <w:pPr>
        <w:pStyle w:val="Caption"/>
        <w:rPr>
          <w:lang w:val="th-TH"/>
        </w:rPr>
      </w:pPr>
      <w:r w:rsidRPr="000C1807">
        <w:rPr>
          <w:rFonts w:hint="cs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0C1807" w:rsidRPr="00C152B0" w:rsidRDefault="000C1807" w:rsidP="000C1807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0C1807" w:rsidRDefault="000C1807" w:rsidP="001A3F57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C1807">
        <w:rPr>
          <w:rFonts w:ascii="Angsana New" w:hAnsi="Angsana New"/>
          <w:sz w:val="30"/>
          <w:szCs w:val="30"/>
          <w:cs/>
        </w:rPr>
        <w:t>เมื่อวันที่</w:t>
      </w:r>
      <w:r w:rsidRPr="000C1807">
        <w:rPr>
          <w:rFonts w:ascii="Angsana New" w:hAnsi="Angsana New"/>
          <w:sz w:val="30"/>
          <w:szCs w:val="30"/>
        </w:rPr>
        <w:t xml:space="preserve"> 5 </w:t>
      </w:r>
      <w:r w:rsidRPr="000C1807">
        <w:rPr>
          <w:rFonts w:ascii="Angsana New" w:hAnsi="Angsana New"/>
          <w:sz w:val="30"/>
          <w:szCs w:val="30"/>
          <w:cs/>
        </w:rPr>
        <w:t>เมษายน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C1807">
        <w:rPr>
          <w:rFonts w:ascii="Angsana New" w:hAnsi="Angsana New"/>
          <w:sz w:val="30"/>
          <w:szCs w:val="30"/>
        </w:rPr>
        <w:t xml:space="preserve">2562 </w:t>
      </w:r>
      <w:r w:rsidRPr="000C1807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0C1807">
        <w:rPr>
          <w:rFonts w:ascii="Angsana New" w:hAnsi="Angsana New" w:hint="cs"/>
          <w:sz w:val="30"/>
          <w:szCs w:val="30"/>
          <w:cs/>
        </w:rPr>
        <w:t>และกำหนด</w:t>
      </w:r>
      <w:r w:rsidRPr="000C1807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0C1807">
        <w:rPr>
          <w:rFonts w:ascii="Angsana New" w:hAnsi="Angsana New"/>
          <w:sz w:val="30"/>
          <w:szCs w:val="30"/>
        </w:rPr>
        <w:t>20</w:t>
      </w:r>
      <w:r w:rsidRPr="000C1807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0C1807">
        <w:rPr>
          <w:rFonts w:ascii="Angsana New" w:hAnsi="Angsana New"/>
          <w:sz w:val="30"/>
          <w:szCs w:val="30"/>
        </w:rPr>
        <w:t>400</w:t>
      </w:r>
      <w:r w:rsidRPr="000C1807">
        <w:rPr>
          <w:rFonts w:ascii="Angsana New" w:hAnsi="Angsana New"/>
          <w:sz w:val="30"/>
          <w:szCs w:val="30"/>
          <w:cs/>
        </w:rPr>
        <w:t xml:space="preserve"> วัน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C1807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</w:t>
      </w:r>
      <w:r w:rsidRPr="000C1807">
        <w:rPr>
          <w:rFonts w:ascii="Angsana New" w:hAnsi="Angsana New" w:hint="cs"/>
          <w:sz w:val="30"/>
          <w:szCs w:val="30"/>
          <w:cs/>
        </w:rPr>
        <w:t>ง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C1807">
        <w:rPr>
          <w:rFonts w:ascii="Angsana New" w:hAnsi="Angsana New"/>
          <w:sz w:val="30"/>
          <w:szCs w:val="30"/>
          <w:cs/>
        </w:rPr>
        <w:t xml:space="preserve">ปี </w:t>
      </w:r>
      <w:r w:rsidRPr="000C1807">
        <w:rPr>
          <w:rFonts w:ascii="Angsana New" w:hAnsi="Angsana New"/>
          <w:sz w:val="30"/>
          <w:szCs w:val="30"/>
        </w:rPr>
        <w:t>2562</w:t>
      </w:r>
      <w:r w:rsidRPr="000C1807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 รับรู้ประมาณการหนี้สินผลประโยชน์เมื่อเกษียณอายุ ณ วันที่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C1807">
        <w:rPr>
          <w:rFonts w:ascii="Angsana New" w:hAnsi="Angsana New"/>
          <w:sz w:val="30"/>
          <w:szCs w:val="30"/>
        </w:rPr>
        <w:t xml:space="preserve">30 </w:t>
      </w:r>
      <w:r w:rsidRPr="000C1807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0C1807">
        <w:rPr>
          <w:rFonts w:ascii="Angsana New" w:hAnsi="Angsana New"/>
          <w:sz w:val="30"/>
          <w:szCs w:val="30"/>
        </w:rPr>
        <w:t>2562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C1807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9948EC" w:rsidRPr="009948EC">
        <w:rPr>
          <w:rFonts w:ascii="Angsana New" w:hAnsi="Angsana New"/>
          <w:sz w:val="30"/>
          <w:szCs w:val="30"/>
        </w:rPr>
        <w:t>28</w:t>
      </w:r>
      <w:r w:rsidRPr="009948EC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9948EC">
        <w:rPr>
          <w:rFonts w:ascii="Angsana New" w:hAnsi="Angsana New"/>
          <w:sz w:val="30"/>
          <w:szCs w:val="30"/>
          <w:cs/>
        </w:rPr>
        <w:t>ล้านบาท</w:t>
      </w:r>
      <w:r w:rsidRPr="009948EC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9948EC">
        <w:rPr>
          <w:rFonts w:ascii="Angsana New" w:hAnsi="Angsana New"/>
          <w:sz w:val="30"/>
          <w:szCs w:val="30"/>
          <w:cs/>
        </w:rPr>
        <w:t xml:space="preserve">และ </w:t>
      </w:r>
      <w:r w:rsidR="009948EC" w:rsidRPr="009948EC">
        <w:rPr>
          <w:rFonts w:ascii="Angsana New" w:hAnsi="Angsana New"/>
          <w:sz w:val="30"/>
          <w:szCs w:val="30"/>
        </w:rPr>
        <w:t>28</w:t>
      </w:r>
      <w:r w:rsidRPr="009948EC">
        <w:rPr>
          <w:rFonts w:ascii="Angsana New" w:hAnsi="Angsana New"/>
          <w:sz w:val="30"/>
          <w:szCs w:val="30"/>
        </w:rPr>
        <w:t xml:space="preserve"> </w:t>
      </w:r>
      <w:r w:rsidRPr="009948EC">
        <w:rPr>
          <w:rFonts w:ascii="Angsana New" w:hAnsi="Angsana New"/>
          <w:sz w:val="30"/>
          <w:szCs w:val="30"/>
          <w:cs/>
        </w:rPr>
        <w:t>ล้านบาท</w:t>
      </w:r>
      <w:r w:rsidRPr="000C1807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C446EC" w:rsidRPr="000C1807" w:rsidRDefault="00C446EC" w:rsidP="000C1807">
      <w:pPr>
        <w:ind w:left="540"/>
        <w:rPr>
          <w:rFonts w:ascii="Angsana New" w:hAnsi="Angsana New"/>
          <w:sz w:val="30"/>
          <w:szCs w:val="30"/>
        </w:rPr>
      </w:pPr>
    </w:p>
    <w:p w:rsidR="00C21040" w:rsidRPr="008E1464" w:rsidRDefault="005A0745" w:rsidP="00C50CF6">
      <w:pPr>
        <w:pStyle w:val="Caption"/>
      </w:pPr>
      <w:r w:rsidRPr="005A0745">
        <w:rPr>
          <w:cs/>
        </w:rPr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  <w:r w:rsidR="00606FE0">
        <w:rPr>
          <w:rFonts w:hint="cs"/>
          <w:cs/>
        </w:rPr>
        <w:t>และการจำแนกรายได้</w:t>
      </w:r>
    </w:p>
    <w:p w:rsidR="00C21040" w:rsidRPr="007C466E" w:rsidRDefault="00C21040" w:rsidP="00C152B0">
      <w:pPr>
        <w:pStyle w:val="Ang15"/>
      </w:pPr>
    </w:p>
    <w:p w:rsidR="00624F44" w:rsidRPr="007C466E" w:rsidRDefault="00DE3ACE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26878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:rsidR="00EE0881" w:rsidRPr="007C466E" w:rsidRDefault="00EE0881" w:rsidP="00C152B0">
      <w:pPr>
        <w:pStyle w:val="Ang15"/>
        <w:rPr>
          <w:lang w:val="en-US"/>
        </w:rPr>
      </w:pPr>
    </w:p>
    <w:p w:rsidR="00624F44" w:rsidRPr="007C466E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624F44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CD37FD" w:rsidRDefault="00CD37FD" w:rsidP="00C152B0">
      <w:pPr>
        <w:pStyle w:val="Ang15"/>
      </w:pPr>
    </w:p>
    <w:p w:rsidR="00CD37FD" w:rsidRPr="00CD37FD" w:rsidRDefault="00CD37FD" w:rsidP="001A3F57">
      <w:pPr>
        <w:pStyle w:val="Ang15"/>
        <w:tabs>
          <w:tab w:val="left" w:pos="14220"/>
        </w:tabs>
        <w:ind w:right="-72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>
        <w:rPr>
          <w:rFonts w:hint="cs"/>
          <w:cs/>
        </w:rPr>
        <w:t>กลุ่ม</w:t>
      </w:r>
      <w:r w:rsidRPr="007C466E">
        <w:rPr>
          <w:cs/>
        </w:rPr>
        <w:t>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D37FD">
        <w:rPr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D37FD" w:rsidSect="00BA1336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:rsidR="00C21040" w:rsidRDefault="00C21040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404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177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D83821" w:rsidRPr="004A1B1D" w:rsidTr="00D83821">
        <w:tc>
          <w:tcPr>
            <w:tcW w:w="3177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D83821" w:rsidRPr="004A1B1D" w:rsidTr="00D83821">
        <w:tc>
          <w:tcPr>
            <w:tcW w:w="3177" w:type="dxa"/>
            <w:shd w:val="clear" w:color="auto" w:fill="auto"/>
            <w:vAlign w:val="bottom"/>
          </w:tcPr>
          <w:p w:rsidR="00D83821" w:rsidRPr="004A1B1D" w:rsidRDefault="00D83821" w:rsidP="00B21952">
            <w:pPr>
              <w:tabs>
                <w:tab w:val="left" w:pos="262"/>
              </w:tabs>
              <w:spacing w:line="240" w:lineRule="auto"/>
              <w:ind w:firstLine="280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D83821" w:rsidRPr="004A1B1D" w:rsidTr="00D83821">
        <w:tc>
          <w:tcPr>
            <w:tcW w:w="3177" w:type="dxa"/>
            <w:shd w:val="clear" w:color="auto" w:fill="auto"/>
          </w:tcPr>
          <w:p w:rsidR="00D83821" w:rsidRPr="004A1B1D" w:rsidRDefault="00D83821" w:rsidP="00D8382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A1B1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C37EC8" w:rsidRPr="004A1B1D" w:rsidTr="00D83821">
        <w:tc>
          <w:tcPr>
            <w:tcW w:w="3177" w:type="dxa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2,389,230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1,704,667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2,389,230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1,704,667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37EC8" w:rsidRPr="004A1B1D" w:rsidRDefault="0008296A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1,282,492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991,369</w:t>
            </w:r>
          </w:p>
        </w:tc>
      </w:tr>
      <w:tr w:rsidR="00C37EC8" w:rsidRPr="004A1B1D" w:rsidTr="00D83821">
        <w:tc>
          <w:tcPr>
            <w:tcW w:w="3177" w:type="dxa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187,399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174,812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187,399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174,812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37EC8" w:rsidRPr="004A1B1D" w:rsidRDefault="0008296A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(11,041)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18,395</w:t>
            </w:r>
          </w:p>
        </w:tc>
      </w:tr>
      <w:tr w:rsidR="00C37EC8" w:rsidRPr="004A1B1D" w:rsidTr="00D83821">
        <w:tc>
          <w:tcPr>
            <w:tcW w:w="3177" w:type="dxa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2,57</w:t>
            </w:r>
            <w:r w:rsidR="000829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,629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1,879,479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2,57</w:t>
            </w:r>
            <w:r w:rsidR="000829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,629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1,879,479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7EC8" w:rsidRPr="004A1B1D" w:rsidRDefault="0008296A" w:rsidP="00C37EC8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1,271,451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1,009,764</w:t>
            </w:r>
          </w:p>
        </w:tc>
      </w:tr>
      <w:tr w:rsidR="00C37EC8" w:rsidRPr="004A1B1D" w:rsidTr="00D83821">
        <w:trPr>
          <w:trHeight w:val="58"/>
        </w:trPr>
        <w:tc>
          <w:tcPr>
            <w:tcW w:w="3177" w:type="dxa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C37EC8" w:rsidRPr="004A1B1D" w:rsidTr="00D83821">
        <w:tc>
          <w:tcPr>
            <w:tcW w:w="4329" w:type="dxa"/>
            <w:gridSpan w:val="2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7EC8" w:rsidRPr="004A1B1D" w:rsidRDefault="0008296A" w:rsidP="00C37EC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37EC8" w:rsidRPr="004A1B1D" w:rsidTr="00D83821">
        <w:tc>
          <w:tcPr>
            <w:tcW w:w="3177" w:type="dxa"/>
            <w:shd w:val="clear" w:color="auto" w:fill="auto"/>
            <w:vAlign w:val="center"/>
          </w:tcPr>
          <w:p w:rsidR="00C37EC8" w:rsidRPr="004A1B1D" w:rsidRDefault="00C37EC8" w:rsidP="00C37EC8">
            <w:pPr>
              <w:spacing w:line="240" w:lineRule="auto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7EC8" w:rsidRPr="004A1B1D" w:rsidRDefault="0008296A" w:rsidP="00C37EC8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1,271,451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7EC8" w:rsidRPr="004A1B1D" w:rsidRDefault="00C37EC8" w:rsidP="00C37EC8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1,009,764</w:t>
            </w:r>
          </w:p>
        </w:tc>
      </w:tr>
    </w:tbl>
    <w:p w:rsidR="00D83821" w:rsidRDefault="00D83821" w:rsidP="00774E0A">
      <w:pPr>
        <w:pStyle w:val="Bo-Blankline"/>
        <w:rPr>
          <w:cs/>
        </w:rPr>
      </w:pPr>
    </w:p>
    <w:p w:rsidR="00D83821" w:rsidRDefault="00D83821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tbl>
      <w:tblPr>
        <w:tblW w:w="1404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177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D83821" w:rsidRPr="004A1B1D" w:rsidTr="00D83821">
        <w:tc>
          <w:tcPr>
            <w:tcW w:w="3177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D83821" w:rsidRPr="004A1B1D" w:rsidTr="00D83821">
        <w:tc>
          <w:tcPr>
            <w:tcW w:w="3177" w:type="dxa"/>
            <w:shd w:val="clear" w:color="auto" w:fill="auto"/>
            <w:vAlign w:val="bottom"/>
          </w:tcPr>
          <w:p w:rsidR="00D83821" w:rsidRPr="004A1B1D" w:rsidRDefault="00D83821" w:rsidP="00B21952">
            <w:pPr>
              <w:tabs>
                <w:tab w:val="left" w:pos="262"/>
              </w:tabs>
              <w:spacing w:line="240" w:lineRule="auto"/>
              <w:ind w:firstLine="280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83821" w:rsidRPr="004A1B1D" w:rsidRDefault="00D83821" w:rsidP="00D8382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D83821" w:rsidRPr="004A1B1D" w:rsidTr="00D83821">
        <w:tc>
          <w:tcPr>
            <w:tcW w:w="3177" w:type="dxa"/>
            <w:shd w:val="clear" w:color="auto" w:fill="auto"/>
          </w:tcPr>
          <w:p w:rsidR="00D83821" w:rsidRPr="004A1B1D" w:rsidRDefault="00D83821" w:rsidP="00D8382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D83821" w:rsidRPr="004A1B1D" w:rsidRDefault="00D83821" w:rsidP="00D8382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A1B1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901F2" w:rsidRPr="004A1B1D" w:rsidTr="00D83821">
        <w:tc>
          <w:tcPr>
            <w:tcW w:w="3177" w:type="dxa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4,637,485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2,881,074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4,637,485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2,881,074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2,291,784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1,779,142</w:t>
            </w:r>
          </w:p>
        </w:tc>
      </w:tr>
      <w:tr w:rsidR="003901F2" w:rsidRPr="004A1B1D" w:rsidTr="00D83821">
        <w:tc>
          <w:tcPr>
            <w:tcW w:w="3177" w:type="dxa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368,753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348,680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368,753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348,680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(6,768)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45,486</w:t>
            </w:r>
          </w:p>
        </w:tc>
      </w:tr>
      <w:tr w:rsidR="003901F2" w:rsidRPr="004A1B1D" w:rsidTr="00D83821">
        <w:tc>
          <w:tcPr>
            <w:tcW w:w="3177" w:type="dxa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5,006,238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3,229,754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5,006,238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3,229,754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2,285,016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1,824,628</w:t>
            </w:r>
          </w:p>
        </w:tc>
      </w:tr>
      <w:tr w:rsidR="003901F2" w:rsidRPr="004A1B1D" w:rsidTr="00D83821">
        <w:trPr>
          <w:trHeight w:val="58"/>
        </w:trPr>
        <w:tc>
          <w:tcPr>
            <w:tcW w:w="3177" w:type="dxa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901F2" w:rsidRPr="004A1B1D" w:rsidTr="00D83821">
        <w:tc>
          <w:tcPr>
            <w:tcW w:w="4329" w:type="dxa"/>
            <w:gridSpan w:val="2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01F2" w:rsidRPr="004A1B1D" w:rsidTr="00D83821">
        <w:tc>
          <w:tcPr>
            <w:tcW w:w="3177" w:type="dxa"/>
            <w:shd w:val="clear" w:color="auto" w:fill="auto"/>
            <w:vAlign w:val="center"/>
          </w:tcPr>
          <w:p w:rsidR="003901F2" w:rsidRPr="004A1B1D" w:rsidRDefault="003901F2" w:rsidP="003901F2">
            <w:pPr>
              <w:spacing w:line="240" w:lineRule="auto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2,285,016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901F2" w:rsidRPr="004A1B1D" w:rsidRDefault="003901F2" w:rsidP="003901F2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1,824,628</w:t>
            </w:r>
          </w:p>
        </w:tc>
      </w:tr>
    </w:tbl>
    <w:p w:rsidR="00FC7D90" w:rsidRPr="00774E0A" w:rsidRDefault="00FC7D90" w:rsidP="00774E0A">
      <w:pPr>
        <w:pStyle w:val="Bo-Blankline"/>
      </w:pPr>
    </w:p>
    <w:p w:rsidR="003637ED" w:rsidRPr="00774E0A" w:rsidRDefault="00FC7D90" w:rsidP="00405447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กลุ่มบริษัทดำเนินธุรกิจทั้งในประเทศและต่างประเทศ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 w:rsidR="00303BA4"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 w:rsidR="00EE4934"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:rsidR="00FC7D90" w:rsidRDefault="00FC7D90" w:rsidP="00C21040">
      <w:pPr>
        <w:rPr>
          <w:lang w:val="en-US"/>
        </w:rPr>
        <w:sectPr w:rsidR="00FC7D90" w:rsidSect="00994E11">
          <w:footerReference w:type="default" r:id="rId10"/>
          <w:pgSz w:w="16834" w:h="11909" w:orient="landscape" w:code="9"/>
          <w:pgMar w:top="1166" w:right="691" w:bottom="1152" w:left="1170" w:header="706" w:footer="706" w:gutter="0"/>
          <w:cols w:space="737"/>
          <w:docGrid w:linePitch="360"/>
        </w:sectPr>
      </w:pPr>
    </w:p>
    <w:p w:rsidR="005A69E3" w:rsidRPr="001F5A2E" w:rsidRDefault="005A69E3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1F5A2E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:rsidR="001B3E66" w:rsidRPr="00377CA5" w:rsidRDefault="001B3E66" w:rsidP="005A69E3">
      <w:pPr>
        <w:spacing w:line="240" w:lineRule="auto"/>
        <w:ind w:right="389"/>
        <w:jc w:val="both"/>
        <w:rPr>
          <w:rFonts w:ascii="Angsana New" w:hAnsi="Angsana New"/>
          <w:sz w:val="16"/>
          <w:szCs w:val="16"/>
        </w:rPr>
      </w:pPr>
    </w:p>
    <w:tbl>
      <w:tblPr>
        <w:tblW w:w="9253" w:type="dxa"/>
        <w:tblInd w:w="450" w:type="dxa"/>
        <w:tblLook w:val="04A0" w:firstRow="1" w:lastRow="0" w:firstColumn="1" w:lastColumn="0" w:noHBand="0" w:noVBand="1"/>
      </w:tblPr>
      <w:tblGrid>
        <w:gridCol w:w="4950"/>
        <w:gridCol w:w="990"/>
        <w:gridCol w:w="236"/>
        <w:gridCol w:w="1438"/>
        <w:gridCol w:w="234"/>
        <w:gridCol w:w="1405"/>
      </w:tblGrid>
      <w:tr w:rsidR="005A69E3" w:rsidRPr="001F5A2E" w:rsidTr="001A3F57">
        <w:tc>
          <w:tcPr>
            <w:tcW w:w="4950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5A69E3" w:rsidRPr="001F5A2E" w:rsidTr="001A3F57">
        <w:tc>
          <w:tcPr>
            <w:tcW w:w="4950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69E3" w:rsidRPr="004B1C75" w:rsidRDefault="00D83821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5A69E3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B1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1C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B1C75" w:rsidRPr="001F5A2E" w:rsidTr="001A3F57">
        <w:tc>
          <w:tcPr>
            <w:tcW w:w="4950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1C75" w:rsidRPr="001F5A2E" w:rsidRDefault="004B1C75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4B1C75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40E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4B1C75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40E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A69E3" w:rsidRPr="001F5A2E" w:rsidTr="001A3F57">
        <w:tc>
          <w:tcPr>
            <w:tcW w:w="4950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F5A2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840E5" w:rsidRPr="001F5A2E" w:rsidTr="001A3F57">
        <w:tc>
          <w:tcPr>
            <w:tcW w:w="4950" w:type="dxa"/>
            <w:shd w:val="clear" w:color="auto" w:fill="auto"/>
            <w:vAlign w:val="center"/>
          </w:tcPr>
          <w:p w:rsidR="00F840E5" w:rsidRPr="001F5A2E" w:rsidRDefault="00F840E5" w:rsidP="00F840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F840E5" w:rsidRPr="00EC69A2" w:rsidRDefault="003769F0" w:rsidP="005612DD">
            <w:pPr>
              <w:tabs>
                <w:tab w:val="decimal" w:pos="1214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30,05</w:t>
            </w:r>
            <w:r w:rsidR="00D0125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125C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4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F840E5" w:rsidRPr="00C30615" w:rsidRDefault="00F840E5" w:rsidP="005612DD">
            <w:pPr>
              <w:tabs>
                <w:tab w:val="decimal" w:pos="118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27,023,205</w:t>
            </w:r>
          </w:p>
        </w:tc>
      </w:tr>
      <w:tr w:rsidR="00F840E5" w:rsidRPr="001F5A2E" w:rsidTr="001A3F57">
        <w:tc>
          <w:tcPr>
            <w:tcW w:w="4950" w:type="dxa"/>
            <w:shd w:val="clear" w:color="auto" w:fill="auto"/>
            <w:vAlign w:val="center"/>
          </w:tcPr>
          <w:p w:rsidR="00F840E5" w:rsidRPr="001F5A2E" w:rsidRDefault="00F840E5" w:rsidP="00F840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F840E5" w:rsidRPr="006D25CF" w:rsidRDefault="003769F0" w:rsidP="005612DD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45,692</w:t>
            </w:r>
          </w:p>
        </w:tc>
        <w:tc>
          <w:tcPr>
            <w:tcW w:w="234" w:type="dxa"/>
            <w:shd w:val="clear" w:color="auto" w:fill="auto"/>
          </w:tcPr>
          <w:p w:rsidR="00F840E5" w:rsidRPr="006D25CF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F840E5" w:rsidRPr="0078123E" w:rsidRDefault="00F840E5" w:rsidP="005612DD">
            <w:pPr>
              <w:tabs>
                <w:tab w:val="decimal" w:pos="118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45,067</w:t>
            </w:r>
          </w:p>
        </w:tc>
      </w:tr>
      <w:tr w:rsidR="00F840E5" w:rsidRPr="00944713" w:rsidTr="001A3F57">
        <w:tc>
          <w:tcPr>
            <w:tcW w:w="4950" w:type="dxa"/>
            <w:shd w:val="clear" w:color="auto" w:fill="auto"/>
          </w:tcPr>
          <w:p w:rsidR="00F840E5" w:rsidRPr="00944713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840E5" w:rsidRPr="00944713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944713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F840E5" w:rsidRPr="006D25CF" w:rsidRDefault="003769F0" w:rsidP="005612DD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</w:t>
            </w:r>
            <w:r w:rsidR="00D0125C">
              <w:rPr>
                <w:rFonts w:ascii="Angsana New" w:hAnsi="Angsana New"/>
                <w:b/>
                <w:bCs/>
                <w:sz w:val="30"/>
                <w:szCs w:val="30"/>
              </w:rPr>
              <w:t>101,302</w:t>
            </w:r>
          </w:p>
        </w:tc>
        <w:tc>
          <w:tcPr>
            <w:tcW w:w="234" w:type="dxa"/>
            <w:shd w:val="clear" w:color="auto" w:fill="auto"/>
          </w:tcPr>
          <w:p w:rsidR="00F840E5" w:rsidRPr="006D25CF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78123E" w:rsidRDefault="00F840E5" w:rsidP="005612DD">
            <w:pPr>
              <w:tabs>
                <w:tab w:val="decimal" w:pos="118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27,068,272</w:t>
            </w:r>
          </w:p>
        </w:tc>
      </w:tr>
      <w:tr w:rsidR="00F840E5" w:rsidRPr="001F5A2E" w:rsidTr="001A3F57">
        <w:tc>
          <w:tcPr>
            <w:tcW w:w="4950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F840E5" w:rsidRPr="006D25CF" w:rsidRDefault="003769F0" w:rsidP="005612DD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</w:t>
            </w:r>
            <w:r w:rsidR="00D0125C">
              <w:rPr>
                <w:rFonts w:ascii="Angsana New" w:hAnsi="Angsana New"/>
                <w:sz w:val="30"/>
                <w:szCs w:val="30"/>
              </w:rPr>
              <w:t>28,632</w:t>
            </w:r>
          </w:p>
        </w:tc>
        <w:tc>
          <w:tcPr>
            <w:tcW w:w="234" w:type="dxa"/>
            <w:shd w:val="clear" w:color="auto" w:fill="auto"/>
          </w:tcPr>
          <w:p w:rsidR="00F840E5" w:rsidRPr="006D25CF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40E5" w:rsidRPr="0078123E" w:rsidRDefault="00F840E5" w:rsidP="005612DD">
            <w:pPr>
              <w:tabs>
                <w:tab w:val="decimal" w:pos="118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4,472,952</w:t>
            </w:r>
          </w:p>
        </w:tc>
      </w:tr>
      <w:tr w:rsidR="00F840E5" w:rsidRPr="00CC0312" w:rsidTr="001A3F57">
        <w:tc>
          <w:tcPr>
            <w:tcW w:w="4950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40E5" w:rsidRPr="000336D3" w:rsidRDefault="003769F0" w:rsidP="005612DD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32,529,934</w:t>
            </w:r>
          </w:p>
        </w:tc>
        <w:tc>
          <w:tcPr>
            <w:tcW w:w="234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40E5" w:rsidRPr="0078123E" w:rsidRDefault="00F840E5" w:rsidP="005612DD">
            <w:pPr>
              <w:tabs>
                <w:tab w:val="decimal" w:pos="118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31,541,224</w:t>
            </w:r>
          </w:p>
        </w:tc>
      </w:tr>
    </w:tbl>
    <w:p w:rsidR="005A69E3" w:rsidRPr="00377CA5" w:rsidRDefault="005A69E3" w:rsidP="00480BCF">
      <w:pPr>
        <w:pStyle w:val="Bo-Blankline"/>
        <w:rPr>
          <w:sz w:val="16"/>
          <w:szCs w:val="16"/>
          <w:cs/>
        </w:rPr>
      </w:pPr>
    </w:p>
    <w:p w:rsidR="00581076" w:rsidRDefault="00581076" w:rsidP="006E00CD">
      <w:pPr>
        <w:pStyle w:val="Caption"/>
        <w:ind w:left="567" w:hanging="567"/>
      </w:pPr>
      <w:r>
        <w:rPr>
          <w:rFonts w:hint="cs"/>
          <w:cs/>
        </w:rPr>
        <w:t>ภาษีเงินได้</w:t>
      </w:r>
    </w:p>
    <w:p w:rsidR="00A97089" w:rsidRPr="0012358B" w:rsidRDefault="00A97089" w:rsidP="00E51617">
      <w:pPr>
        <w:ind w:left="54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:rsidR="00422DA5" w:rsidRPr="0012358B" w:rsidRDefault="00422DA5" w:rsidP="001A3F57">
      <w:pPr>
        <w:ind w:left="540" w:right="-129"/>
        <w:jc w:val="thaiDistribute"/>
        <w:rPr>
          <w:rFonts w:ascii="Angsana New" w:hAnsi="Angsana New"/>
          <w:sz w:val="30"/>
          <w:szCs w:val="30"/>
        </w:rPr>
      </w:pPr>
      <w:r w:rsidRPr="0012358B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</w:t>
      </w:r>
      <w:r w:rsidRPr="0012358B">
        <w:rPr>
          <w:rFonts w:ascii="Angsana New" w:hAnsi="Angsana New" w:hint="cs"/>
          <w:sz w:val="30"/>
          <w:szCs w:val="30"/>
          <w:cs/>
        </w:rPr>
        <w:t>กลุ่ม</w:t>
      </w:r>
      <w:r w:rsidRPr="0012358B">
        <w:rPr>
          <w:rFonts w:ascii="Angsana New" w:hAnsi="Angsana New"/>
          <w:sz w:val="30"/>
          <w:szCs w:val="30"/>
          <w:cs/>
        </w:rPr>
        <w:t>บริษัท</w:t>
      </w:r>
      <w:r w:rsidRPr="0012358B">
        <w:rPr>
          <w:rFonts w:ascii="Angsana New" w:hAnsi="Angsana New" w:hint="cs"/>
          <w:sz w:val="30"/>
          <w:szCs w:val="30"/>
          <w:cs/>
        </w:rPr>
        <w:t>และบริษัท</w:t>
      </w:r>
      <w:r w:rsidRPr="0012358B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Pr="0012358B">
        <w:rPr>
          <w:rFonts w:ascii="Angsana New" w:hAnsi="Angsana New" w:hint="cs"/>
          <w:sz w:val="30"/>
          <w:szCs w:val="30"/>
          <w:cs/>
        </w:rPr>
        <w:t>สำหรับรอบ</w:t>
      </w:r>
      <w:r w:rsidRPr="0012358B">
        <w:rPr>
          <w:rFonts w:ascii="Angsana New" w:hAnsi="Angsana New"/>
          <w:sz w:val="30"/>
          <w:szCs w:val="30"/>
          <w:cs/>
        </w:rPr>
        <w:t>ระยะเวลา</w:t>
      </w:r>
      <w:r w:rsidR="00EB0424" w:rsidRPr="0012358B">
        <w:rPr>
          <w:rFonts w:ascii="Angsana New" w:hAnsi="Angsana New" w:hint="cs"/>
          <w:sz w:val="30"/>
          <w:szCs w:val="30"/>
          <w:cs/>
        </w:rPr>
        <w:t>หก</w:t>
      </w:r>
      <w:r w:rsidRPr="0012358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12358B">
        <w:rPr>
          <w:rFonts w:ascii="Angsana New" w:hAnsi="Angsana New"/>
          <w:sz w:val="30"/>
          <w:szCs w:val="30"/>
          <w:lang w:val="en-US"/>
        </w:rPr>
        <w:t>3</w:t>
      </w:r>
      <w:r w:rsidR="0020687A" w:rsidRPr="0012358B">
        <w:rPr>
          <w:rFonts w:ascii="Angsana New" w:hAnsi="Angsana New"/>
          <w:sz w:val="30"/>
          <w:szCs w:val="30"/>
          <w:lang w:val="en-US"/>
        </w:rPr>
        <w:t>0</w:t>
      </w:r>
      <w:r w:rsidRPr="0012358B">
        <w:rPr>
          <w:rFonts w:ascii="Angsana New" w:hAnsi="Angsana New"/>
          <w:sz w:val="30"/>
          <w:szCs w:val="30"/>
          <w:lang w:val="en-US"/>
        </w:rPr>
        <w:t xml:space="preserve"> </w:t>
      </w:r>
      <w:r w:rsidRPr="0012358B">
        <w:rPr>
          <w:rFonts w:ascii="Angsana New" w:hAnsi="Angsana New" w:hint="cs"/>
          <w:sz w:val="30"/>
          <w:szCs w:val="30"/>
          <w:cs/>
          <w:lang w:val="en-US"/>
        </w:rPr>
        <w:t>ม</w:t>
      </w:r>
      <w:r w:rsidR="00651FC8" w:rsidRPr="0012358B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Pr="0012358B">
        <w:rPr>
          <w:rFonts w:ascii="Angsana New" w:hAnsi="Angsana New"/>
          <w:sz w:val="30"/>
          <w:szCs w:val="30"/>
          <w:cs/>
        </w:rPr>
        <w:t xml:space="preserve"> 256</w:t>
      </w:r>
      <w:r w:rsidRPr="0012358B">
        <w:rPr>
          <w:rFonts w:ascii="Angsana New" w:hAnsi="Angsana New"/>
          <w:sz w:val="30"/>
          <w:szCs w:val="30"/>
        </w:rPr>
        <w:t xml:space="preserve">2 </w:t>
      </w:r>
      <w:r w:rsidRPr="0012358B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12358B" w:rsidRPr="0012358B">
        <w:rPr>
          <w:rFonts w:ascii="Angsana New" w:hAnsi="Angsana New"/>
          <w:sz w:val="30"/>
          <w:szCs w:val="30"/>
          <w:lang w:val="en-US"/>
        </w:rPr>
        <w:t>2.2</w:t>
      </w:r>
      <w:r w:rsidRPr="0012358B">
        <w:rPr>
          <w:rFonts w:ascii="Angsana New" w:hAnsi="Angsana New"/>
          <w:sz w:val="30"/>
          <w:szCs w:val="30"/>
        </w:rPr>
        <w:t xml:space="preserve"> </w:t>
      </w:r>
      <w:r w:rsidRPr="001235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358B" w:rsidRPr="0012358B">
        <w:rPr>
          <w:rFonts w:ascii="Angsana New" w:hAnsi="Angsana New"/>
          <w:sz w:val="30"/>
          <w:szCs w:val="30"/>
        </w:rPr>
        <w:t>2.2</w:t>
      </w:r>
      <w:r w:rsidRPr="0012358B">
        <w:rPr>
          <w:rFonts w:ascii="Angsana New" w:hAnsi="Angsana New"/>
          <w:sz w:val="30"/>
          <w:szCs w:val="30"/>
        </w:rPr>
        <w:t xml:space="preserve"> </w:t>
      </w:r>
      <w:r w:rsidRPr="0012358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12358B">
        <w:rPr>
          <w:rFonts w:ascii="Angsana New" w:hAnsi="Angsana New"/>
          <w:i/>
          <w:iCs/>
          <w:sz w:val="30"/>
          <w:szCs w:val="30"/>
        </w:rPr>
        <w:t>(</w:t>
      </w:r>
      <w:r w:rsidRPr="0012358B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651FC8" w:rsidRPr="0012358B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Pr="0012358B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12358B">
        <w:rPr>
          <w:rFonts w:ascii="Angsana New" w:hAnsi="Angsana New" w:hint="cs"/>
          <w:i/>
          <w:iCs/>
          <w:sz w:val="30"/>
          <w:szCs w:val="30"/>
          <w:cs/>
        </w:rPr>
        <w:t>ม</w:t>
      </w:r>
      <w:r w:rsidR="00651FC8" w:rsidRPr="0012358B">
        <w:rPr>
          <w:rFonts w:ascii="Angsana New" w:hAnsi="Angsana New" w:hint="cs"/>
          <w:i/>
          <w:iCs/>
          <w:sz w:val="30"/>
          <w:szCs w:val="30"/>
          <w:cs/>
        </w:rPr>
        <w:t>ิถุนายน</w:t>
      </w:r>
      <w:r w:rsidRPr="001235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2358B">
        <w:rPr>
          <w:rFonts w:ascii="Angsana New" w:hAnsi="Angsana New"/>
          <w:i/>
          <w:iCs/>
          <w:sz w:val="30"/>
          <w:szCs w:val="30"/>
        </w:rPr>
        <w:t>256</w:t>
      </w:r>
      <w:r w:rsidRPr="0012358B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12358B">
        <w:rPr>
          <w:rFonts w:ascii="Angsana New" w:hAnsi="Angsana New"/>
          <w:i/>
          <w:iCs/>
          <w:sz w:val="30"/>
          <w:szCs w:val="30"/>
        </w:rPr>
        <w:t xml:space="preserve">: </w:t>
      </w:r>
      <w:r w:rsidRPr="0012358B">
        <w:rPr>
          <w:rFonts w:ascii="Angsana New" w:hAnsi="Angsana New" w:hint="cs"/>
          <w:i/>
          <w:iCs/>
          <w:sz w:val="30"/>
          <w:szCs w:val="30"/>
          <w:cs/>
        </w:rPr>
        <w:t xml:space="preserve">ไม่มี และร้อยละ </w:t>
      </w:r>
      <w:r w:rsidR="0011443E">
        <w:rPr>
          <w:rFonts w:ascii="Angsana New" w:hAnsi="Angsana New"/>
          <w:i/>
          <w:iCs/>
          <w:sz w:val="30"/>
          <w:szCs w:val="30"/>
          <w:lang w:val="en-US"/>
        </w:rPr>
        <w:t xml:space="preserve">5.8 </w:t>
      </w:r>
      <w:r w:rsidRPr="0012358B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Pr="0012358B">
        <w:rPr>
          <w:rFonts w:ascii="Angsana New" w:hAnsi="Angsana New"/>
          <w:i/>
          <w:iCs/>
          <w:sz w:val="30"/>
          <w:szCs w:val="30"/>
        </w:rPr>
        <w:t xml:space="preserve">) </w:t>
      </w:r>
      <w:r w:rsidRPr="0012358B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</w:t>
      </w:r>
      <w:r w:rsidRPr="0012358B">
        <w:rPr>
          <w:rFonts w:ascii="Angsana New" w:hAnsi="Angsana New" w:hint="cs"/>
          <w:sz w:val="30"/>
          <w:szCs w:val="30"/>
          <w:cs/>
        </w:rPr>
        <w:t>จาก</w:t>
      </w:r>
    </w:p>
    <w:p w:rsidR="00422DA5" w:rsidRPr="0012358B" w:rsidRDefault="00422DA5" w:rsidP="00422DA5">
      <w:pPr>
        <w:numPr>
          <w:ilvl w:val="0"/>
          <w:numId w:val="24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12358B">
        <w:rPr>
          <w:rFonts w:ascii="Angsana New" w:hAnsi="Angsana New" w:hint="cs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Pr="0012358B">
        <w:rPr>
          <w:rFonts w:ascii="Angsana New" w:hAnsi="Angsana New"/>
          <w:sz w:val="30"/>
          <w:szCs w:val="30"/>
          <w:lang w:val="en-US"/>
        </w:rPr>
        <w:t xml:space="preserve">604 </w:t>
      </w:r>
      <w:r w:rsidRPr="0012358B">
        <w:rPr>
          <w:rFonts w:ascii="Angsana New" w:hAnsi="Angsana New" w:hint="cs"/>
          <w:sz w:val="30"/>
          <w:szCs w:val="30"/>
          <w:cs/>
          <w:lang w:val="en-US"/>
        </w:rPr>
        <w:t xml:space="preserve">และฉบับที่ </w:t>
      </w:r>
      <w:r w:rsidRPr="0012358B">
        <w:rPr>
          <w:rFonts w:ascii="Angsana New" w:hAnsi="Angsana New"/>
          <w:sz w:val="30"/>
          <w:szCs w:val="30"/>
          <w:lang w:val="en-US"/>
        </w:rPr>
        <w:t>642</w:t>
      </w:r>
    </w:p>
    <w:p w:rsidR="00422DA5" w:rsidRPr="0012358B" w:rsidRDefault="00422DA5" w:rsidP="00422DA5">
      <w:pPr>
        <w:numPr>
          <w:ilvl w:val="0"/>
          <w:numId w:val="24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12358B">
        <w:rPr>
          <w:rFonts w:ascii="Angsana New" w:hAnsi="Angsana New" w:hint="cs"/>
          <w:sz w:val="30"/>
          <w:szCs w:val="30"/>
          <w:cs/>
        </w:rPr>
        <w:t>การเพิ่มขึ้นของกำไรจากกิจการที่ได้รับการส่งเสริมการลงทุน</w:t>
      </w:r>
    </w:p>
    <w:p w:rsidR="00581076" w:rsidRPr="00377CA5" w:rsidRDefault="00581076" w:rsidP="007526C3">
      <w:pPr>
        <w:pStyle w:val="Bo-Blankline"/>
        <w:rPr>
          <w:sz w:val="16"/>
          <w:szCs w:val="16"/>
          <w:lang w:val="en-US"/>
        </w:rPr>
      </w:pPr>
    </w:p>
    <w:p w:rsidR="00F90B1F" w:rsidRPr="00DA6F99" w:rsidRDefault="007B2482" w:rsidP="006E00CD">
      <w:pPr>
        <w:pStyle w:val="Caption"/>
        <w:ind w:left="567" w:hanging="567"/>
      </w:pPr>
      <w:r w:rsidRPr="00DA6F99">
        <w:rPr>
          <w:cs/>
        </w:rPr>
        <w:t>กำไรต่อหุ้น</w:t>
      </w:r>
      <w:r w:rsidR="00C9729C" w:rsidRPr="00DA6F99">
        <w:rPr>
          <w:rFonts w:hint="cs"/>
          <w:cs/>
        </w:rPr>
        <w:t>ขั้นพื้นฐาน</w:t>
      </w:r>
    </w:p>
    <w:p w:rsidR="00F90B1F" w:rsidRPr="00377CA5" w:rsidRDefault="00F90B1F" w:rsidP="00F46F21">
      <w:pPr>
        <w:pStyle w:val="Bo-Blankline"/>
        <w:rPr>
          <w:sz w:val="16"/>
          <w:szCs w:val="16"/>
          <w:lang w:val="en-US"/>
        </w:rPr>
      </w:pPr>
    </w:p>
    <w:p w:rsidR="00D765AD" w:rsidRDefault="00D765AD" w:rsidP="001A3F57">
      <w:pPr>
        <w:pStyle w:val="Ang15"/>
        <w:ind w:right="-129"/>
        <w:rPr>
          <w:spacing w:val="4"/>
        </w:rPr>
      </w:pPr>
      <w:r w:rsidRPr="00620CA3">
        <w:rPr>
          <w:spacing w:val="4"/>
          <w:cs/>
        </w:rPr>
        <w:t>กำไร</w:t>
      </w:r>
      <w:r>
        <w:rPr>
          <w:spacing w:val="4"/>
          <w:cs/>
        </w:rPr>
        <w:t>ต่อหุ้นขั้นพื้นฐานสำหรั</w:t>
      </w:r>
      <w:r>
        <w:rPr>
          <w:rFonts w:hint="cs"/>
          <w:spacing w:val="4"/>
          <w:cs/>
        </w:rPr>
        <w:t>บงวด</w:t>
      </w:r>
      <w:r w:rsidR="00651FC8">
        <w:rPr>
          <w:rFonts w:hint="cs"/>
          <w:spacing w:val="4"/>
          <w:cs/>
        </w:rPr>
        <w:t>สามเดือนและ</w:t>
      </w:r>
      <w:r w:rsidR="00D83821">
        <w:rPr>
          <w:rFonts w:hint="cs"/>
          <w:spacing w:val="4"/>
          <w:cs/>
        </w:rPr>
        <w:t>หก</w:t>
      </w:r>
      <w:r>
        <w:rPr>
          <w:rFonts w:hint="cs"/>
          <w:spacing w:val="4"/>
          <w:cs/>
        </w:rPr>
        <w:t>เดือน</w:t>
      </w:r>
      <w:r w:rsidRPr="00620CA3">
        <w:rPr>
          <w:spacing w:val="4"/>
          <w:cs/>
        </w:rPr>
        <w:t>สิ้นสุด</w:t>
      </w:r>
      <w:r w:rsidRPr="00620CA3">
        <w:rPr>
          <w:rFonts w:hint="cs"/>
          <w:spacing w:val="4"/>
          <w:cs/>
        </w:rPr>
        <w:t>วั</w:t>
      </w:r>
      <w:r w:rsidRPr="00620CA3">
        <w:rPr>
          <w:spacing w:val="4"/>
          <w:cs/>
        </w:rPr>
        <w:t xml:space="preserve">นที่ </w:t>
      </w:r>
      <w:r w:rsidR="00D83821">
        <w:rPr>
          <w:rFonts w:hint="cs"/>
          <w:spacing w:val="4"/>
          <w:cs/>
        </w:rPr>
        <w:t>30 มิถุนายน</w:t>
      </w:r>
      <w:r w:rsidRPr="00620CA3">
        <w:rPr>
          <w:rFonts w:hint="cs"/>
          <w:cs/>
        </w:rPr>
        <w:t xml:space="preserve"> </w:t>
      </w:r>
      <w:r w:rsidR="00317C85">
        <w:t>25</w:t>
      </w:r>
      <w:r w:rsidR="00317C85">
        <w:rPr>
          <w:rFonts w:hint="cs"/>
          <w:cs/>
        </w:rPr>
        <w:t>6</w:t>
      </w:r>
      <w:r w:rsidR="00485CD3">
        <w:t>2</w:t>
      </w:r>
      <w:r w:rsidR="00600AD1">
        <w:t xml:space="preserve"> </w:t>
      </w:r>
      <w:r w:rsidRPr="00620CA3">
        <w:rPr>
          <w:cs/>
        </w:rPr>
        <w:t xml:space="preserve">และ </w:t>
      </w:r>
      <w:r w:rsidR="00317C85">
        <w:t>256</w:t>
      </w:r>
      <w:r w:rsidR="00485CD3">
        <w:t>1</w:t>
      </w:r>
      <w:r w:rsidRPr="00620CA3">
        <w:rPr>
          <w:rFonts w:hint="cs"/>
          <w:cs/>
        </w:rPr>
        <w:t xml:space="preserve"> </w:t>
      </w:r>
      <w:r w:rsidRPr="00620CA3">
        <w:rPr>
          <w:spacing w:val="4"/>
          <w:cs/>
        </w:rPr>
        <w:t>คำนวณจากกำไรสำหรับ</w:t>
      </w:r>
      <w:r>
        <w:rPr>
          <w:rFonts w:hint="cs"/>
          <w:spacing w:val="4"/>
          <w:cs/>
        </w:rPr>
        <w:t>งวดที่</w:t>
      </w:r>
      <w:r w:rsidRPr="00620CA3">
        <w:rPr>
          <w:spacing w:val="4"/>
          <w:cs/>
        </w:rPr>
        <w:t>เป็นส่วนของผู้ถือหุ้นสามัญของบริษัทและจำนวนหุ้นสามัญที่ออกจำหน่ายแล้วระหว่าง</w:t>
      </w:r>
      <w:r w:rsidR="001A160B">
        <w:rPr>
          <w:rFonts w:hint="cs"/>
          <w:spacing w:val="4"/>
          <w:cs/>
        </w:rPr>
        <w:t>งวด</w:t>
      </w:r>
      <w:r w:rsidRPr="00620CA3">
        <w:rPr>
          <w:spacing w:val="4"/>
        </w:rPr>
        <w:t xml:space="preserve"> </w:t>
      </w:r>
      <w:r w:rsidRPr="00620CA3">
        <w:rPr>
          <w:spacing w:val="4"/>
          <w:cs/>
        </w:rPr>
        <w:t>โดยแสดงการคำนวณดังนี้</w:t>
      </w:r>
    </w:p>
    <w:p w:rsidR="00377CA5" w:rsidRPr="00377CA5" w:rsidRDefault="00377CA5" w:rsidP="00D765AD">
      <w:pPr>
        <w:pStyle w:val="Ang15"/>
        <w:rPr>
          <w:spacing w:val="4"/>
          <w:sz w:val="16"/>
          <w:szCs w:val="16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270"/>
        <w:gridCol w:w="1260"/>
        <w:gridCol w:w="252"/>
        <w:gridCol w:w="1163"/>
        <w:gridCol w:w="7"/>
      </w:tblGrid>
      <w:tr w:rsidR="00377CA5" w:rsidTr="001A3F57">
        <w:trPr>
          <w:cantSplit/>
          <w:trHeight w:val="397"/>
          <w:tblHeader/>
        </w:trPr>
        <w:tc>
          <w:tcPr>
            <w:tcW w:w="5040" w:type="dxa"/>
          </w:tcPr>
          <w:p w:rsidR="00377CA5" w:rsidRPr="00242972" w:rsidRDefault="00377CA5" w:rsidP="00783240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77CA5" w:rsidRPr="00EB7266" w:rsidRDefault="00377CA5" w:rsidP="007832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77CA5" w:rsidRDefault="00377CA5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4"/>
          </w:tcPr>
          <w:p w:rsidR="00377CA5" w:rsidRDefault="00377CA5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CA5" w:rsidRPr="00D87537" w:rsidTr="001A3F57">
        <w:trPr>
          <w:cantSplit/>
          <w:trHeight w:val="397"/>
          <w:tblHeader/>
        </w:trPr>
        <w:tc>
          <w:tcPr>
            <w:tcW w:w="5040" w:type="dxa"/>
          </w:tcPr>
          <w:p w:rsidR="00377CA5" w:rsidRPr="00930071" w:rsidRDefault="00377CA5" w:rsidP="00767A44">
            <w:pPr>
              <w:ind w:right="-2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0" w:type="dxa"/>
          </w:tcPr>
          <w:p w:rsidR="00377CA5" w:rsidRPr="00744476" w:rsidRDefault="00377CA5" w:rsidP="007832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270" w:type="dxa"/>
          </w:tcPr>
          <w:p w:rsidR="00377CA5" w:rsidRDefault="00377CA5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77CA5" w:rsidRPr="00322005" w:rsidRDefault="00377CA5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  <w:vAlign w:val="bottom"/>
          </w:tcPr>
          <w:p w:rsidR="00377CA5" w:rsidRPr="00D87537" w:rsidRDefault="00377CA5" w:rsidP="00783240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377CA5" w:rsidRPr="00D87537" w:rsidRDefault="00377CA5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77CA5" w:rsidTr="001A3F57">
        <w:trPr>
          <w:gridAfter w:val="1"/>
          <w:wAfter w:w="7" w:type="dxa"/>
          <w:cantSplit/>
          <w:trHeight w:val="397"/>
          <w:tblHeader/>
        </w:trPr>
        <w:tc>
          <w:tcPr>
            <w:tcW w:w="5040" w:type="dxa"/>
          </w:tcPr>
          <w:p w:rsidR="00377CA5" w:rsidRPr="00DD78CE" w:rsidRDefault="00377CA5" w:rsidP="00767A44">
            <w:pPr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05" w:type="dxa"/>
            <w:gridSpan w:val="5"/>
            <w:vAlign w:val="bottom"/>
          </w:tcPr>
          <w:p w:rsidR="00377CA5" w:rsidRDefault="00377CA5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67A44" w:rsidRPr="004A1B1D" w:rsidTr="001A3F57">
        <w:tc>
          <w:tcPr>
            <w:tcW w:w="5040" w:type="dxa"/>
          </w:tcPr>
          <w:p w:rsidR="00767A44" w:rsidRPr="004A1B1D" w:rsidRDefault="00767A44" w:rsidP="00767A44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767A44" w:rsidRPr="008E2D14" w:rsidRDefault="003A4184" w:rsidP="00767A44">
            <w:pPr>
              <w:spacing w:line="240" w:lineRule="atLeast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1,250,</w:t>
            </w:r>
            <w:r w:rsidR="009711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922</w:t>
            </w:r>
          </w:p>
        </w:tc>
        <w:tc>
          <w:tcPr>
            <w:tcW w:w="270" w:type="dxa"/>
            <w:vAlign w:val="bottom"/>
          </w:tcPr>
          <w:p w:rsidR="00767A44" w:rsidRPr="008E2D14" w:rsidRDefault="00767A44" w:rsidP="00767A44">
            <w:pPr>
              <w:pStyle w:val="Bo-Blankline"/>
              <w:ind w:left="0" w:right="24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767A44" w:rsidRPr="008E2D14" w:rsidRDefault="003A4184" w:rsidP="00767A44">
            <w:pPr>
              <w:spacing w:line="240" w:lineRule="atLeast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1,252,454</w:t>
            </w:r>
          </w:p>
        </w:tc>
        <w:tc>
          <w:tcPr>
            <w:tcW w:w="252" w:type="dxa"/>
            <w:vAlign w:val="bottom"/>
          </w:tcPr>
          <w:p w:rsidR="00767A44" w:rsidRPr="00BE704B" w:rsidRDefault="00767A44" w:rsidP="00767A44">
            <w:pPr>
              <w:pStyle w:val="Bo-Blankline"/>
              <w:ind w:left="0" w:right="24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:rsidR="00767A44" w:rsidRPr="004A1B1D" w:rsidRDefault="00767A44" w:rsidP="00767A44">
            <w:pPr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965,555</w:t>
            </w:r>
          </w:p>
        </w:tc>
      </w:tr>
      <w:tr w:rsidR="00767A44" w:rsidRPr="004A1B1D" w:rsidTr="001A3F57">
        <w:tc>
          <w:tcPr>
            <w:tcW w:w="5040" w:type="dxa"/>
          </w:tcPr>
          <w:p w:rsidR="00767A44" w:rsidRPr="004A1B1D" w:rsidRDefault="00767A44" w:rsidP="00767A44">
            <w:pPr>
              <w:tabs>
                <w:tab w:val="left" w:pos="540"/>
              </w:tabs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7A44" w:rsidRPr="00037DF6" w:rsidRDefault="003A4184" w:rsidP="00767A44">
            <w:pPr>
              <w:spacing w:line="240" w:lineRule="atLeast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vAlign w:val="bottom"/>
          </w:tcPr>
          <w:p w:rsidR="00767A44" w:rsidRPr="00037DF6" w:rsidRDefault="00767A44" w:rsidP="00767A44">
            <w:pPr>
              <w:pStyle w:val="Bo-Blankline"/>
              <w:ind w:left="0" w:right="24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7A44" w:rsidRPr="00037DF6" w:rsidRDefault="003A4184" w:rsidP="00767A44">
            <w:pPr>
              <w:spacing w:line="240" w:lineRule="atLeast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52" w:type="dxa"/>
            <w:vAlign w:val="bottom"/>
          </w:tcPr>
          <w:p w:rsidR="00767A44" w:rsidRPr="00BE704B" w:rsidRDefault="00767A44" w:rsidP="00767A44">
            <w:pPr>
              <w:pStyle w:val="Bo-Blankline"/>
              <w:ind w:left="0" w:right="24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67A44" w:rsidRPr="004A1B1D" w:rsidRDefault="00767A44" w:rsidP="00767A44">
            <w:pPr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767A44" w:rsidRPr="004A1B1D" w:rsidTr="001A3F57">
        <w:tc>
          <w:tcPr>
            <w:tcW w:w="5040" w:type="dxa"/>
          </w:tcPr>
          <w:p w:rsidR="00767A44" w:rsidRPr="004A1B1D" w:rsidRDefault="00767A44" w:rsidP="00767A44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767A44" w:rsidRPr="003C652D" w:rsidRDefault="003A4184" w:rsidP="00767A44">
            <w:pPr>
              <w:spacing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0.149</w:t>
            </w:r>
          </w:p>
        </w:tc>
        <w:tc>
          <w:tcPr>
            <w:tcW w:w="270" w:type="dxa"/>
          </w:tcPr>
          <w:p w:rsidR="00767A44" w:rsidRPr="00BE704B" w:rsidRDefault="00767A44" w:rsidP="00767A44">
            <w:pPr>
              <w:pStyle w:val="Bo-Blankline"/>
              <w:ind w:left="0" w:right="24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767A44" w:rsidRPr="003C652D" w:rsidRDefault="003A4184" w:rsidP="00767A44">
            <w:pPr>
              <w:spacing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0.149</w:t>
            </w:r>
          </w:p>
        </w:tc>
        <w:tc>
          <w:tcPr>
            <w:tcW w:w="252" w:type="dxa"/>
          </w:tcPr>
          <w:p w:rsidR="00767A44" w:rsidRPr="00BE704B" w:rsidRDefault="00767A44" w:rsidP="00767A44">
            <w:pPr>
              <w:pStyle w:val="Bo-Blankline"/>
              <w:ind w:left="0" w:right="24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67A44" w:rsidRPr="004A1B1D" w:rsidRDefault="00767A44" w:rsidP="00767A44">
            <w:pPr>
              <w:spacing w:line="240" w:lineRule="auto"/>
              <w:ind w:left="-108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0.115</w:t>
            </w:r>
          </w:p>
        </w:tc>
      </w:tr>
    </w:tbl>
    <w:p w:rsidR="00377CA5" w:rsidRDefault="00377CA5" w:rsidP="00D765AD">
      <w:pPr>
        <w:pStyle w:val="Ang15"/>
        <w:rPr>
          <w:spacing w:val="4"/>
        </w:rPr>
      </w:pPr>
    </w:p>
    <w:p w:rsidR="00767A44" w:rsidRDefault="00767A44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260"/>
        <w:gridCol w:w="306"/>
        <w:gridCol w:w="1260"/>
        <w:gridCol w:w="239"/>
        <w:gridCol w:w="1165"/>
      </w:tblGrid>
      <w:tr w:rsidR="00767A44" w:rsidRPr="00565380" w:rsidTr="001A3F57">
        <w:tc>
          <w:tcPr>
            <w:tcW w:w="5040" w:type="dxa"/>
          </w:tcPr>
          <w:p w:rsidR="00767A44" w:rsidRPr="00565380" w:rsidRDefault="00767A44" w:rsidP="00767A44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lastRenderedPageBreak/>
              <w:br w:type="page"/>
            </w: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:rsidR="00767A44" w:rsidRPr="00565380" w:rsidRDefault="00767A44" w:rsidP="00767A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" w:type="dxa"/>
          </w:tcPr>
          <w:p w:rsidR="00767A44" w:rsidRPr="00565380" w:rsidRDefault="00767A44" w:rsidP="00767A4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:rsidR="00767A44" w:rsidRPr="00565380" w:rsidRDefault="00767A44" w:rsidP="00767A4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A44" w:rsidRPr="00565380" w:rsidTr="001A3F57">
        <w:tc>
          <w:tcPr>
            <w:tcW w:w="5040" w:type="dxa"/>
          </w:tcPr>
          <w:p w:rsidR="00767A44" w:rsidRPr="00565380" w:rsidRDefault="00767A44" w:rsidP="00767A44">
            <w:pPr>
              <w:spacing w:line="240" w:lineRule="auto"/>
              <w:ind w:right="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67A44" w:rsidRPr="00565380" w:rsidRDefault="00767A44" w:rsidP="00767A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306" w:type="dxa"/>
          </w:tcPr>
          <w:p w:rsidR="00767A44" w:rsidRPr="00565380" w:rsidRDefault="00767A44" w:rsidP="00767A4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67A44" w:rsidRPr="00565380" w:rsidRDefault="00767A44" w:rsidP="00767A4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vAlign w:val="bottom"/>
          </w:tcPr>
          <w:p w:rsidR="00767A44" w:rsidRPr="00565380" w:rsidRDefault="00767A44" w:rsidP="00767A44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767A44" w:rsidRPr="00565380" w:rsidRDefault="00767A44" w:rsidP="00767A4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67A44" w:rsidRPr="00565380" w:rsidTr="001A3F57">
        <w:tc>
          <w:tcPr>
            <w:tcW w:w="5040" w:type="dxa"/>
          </w:tcPr>
          <w:p w:rsidR="00767A44" w:rsidRPr="00565380" w:rsidRDefault="00767A44" w:rsidP="00767A44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</w:tcPr>
          <w:p w:rsidR="00767A44" w:rsidRPr="00565380" w:rsidRDefault="00767A44" w:rsidP="00767A44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65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65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บาท/พันหุ้น</w:t>
            </w:r>
            <w:r w:rsidRPr="005653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67A44" w:rsidRPr="00565380" w:rsidTr="001A3F57">
        <w:tc>
          <w:tcPr>
            <w:tcW w:w="5040" w:type="dxa"/>
          </w:tcPr>
          <w:p w:rsidR="00767A44" w:rsidRPr="00565380" w:rsidRDefault="00767A44" w:rsidP="00767A44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67A44" w:rsidRPr="00565380" w:rsidRDefault="0078149D" w:rsidP="00767A44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2,233,</w:t>
            </w:r>
            <w:r w:rsidR="00763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306" w:type="dxa"/>
          </w:tcPr>
          <w:p w:rsidR="00767A44" w:rsidRPr="00565380" w:rsidRDefault="00767A44" w:rsidP="00767A44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67A44" w:rsidRPr="00565380" w:rsidRDefault="0078149D" w:rsidP="00767A44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2,237,212</w:t>
            </w:r>
          </w:p>
        </w:tc>
        <w:tc>
          <w:tcPr>
            <w:tcW w:w="239" w:type="dxa"/>
          </w:tcPr>
          <w:p w:rsidR="00767A44" w:rsidRPr="00565380" w:rsidRDefault="00767A44" w:rsidP="00767A44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:rsidR="00767A44" w:rsidRPr="00565380" w:rsidRDefault="00767A44" w:rsidP="00F001F1">
            <w:pPr>
              <w:tabs>
                <w:tab w:val="decimal" w:pos="8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1,719,407</w:t>
            </w:r>
          </w:p>
        </w:tc>
      </w:tr>
      <w:tr w:rsidR="00767A44" w:rsidRPr="00565380" w:rsidTr="001A3F57">
        <w:tc>
          <w:tcPr>
            <w:tcW w:w="5040" w:type="dxa"/>
          </w:tcPr>
          <w:p w:rsidR="00767A44" w:rsidRPr="00565380" w:rsidRDefault="00767A44" w:rsidP="00767A44">
            <w:pPr>
              <w:tabs>
                <w:tab w:val="left" w:pos="540"/>
              </w:tabs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67A44" w:rsidRPr="00565380" w:rsidRDefault="0078149D" w:rsidP="00767A4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8,400,000</w:t>
            </w:r>
          </w:p>
        </w:tc>
        <w:tc>
          <w:tcPr>
            <w:tcW w:w="306" w:type="dxa"/>
          </w:tcPr>
          <w:p w:rsidR="00767A44" w:rsidRPr="00565380" w:rsidRDefault="00767A44" w:rsidP="00767A4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7A44" w:rsidRPr="00565380" w:rsidRDefault="0078149D" w:rsidP="00767A4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8,400,000</w:t>
            </w:r>
          </w:p>
        </w:tc>
        <w:tc>
          <w:tcPr>
            <w:tcW w:w="239" w:type="dxa"/>
          </w:tcPr>
          <w:p w:rsidR="00767A44" w:rsidRPr="00565380" w:rsidRDefault="00767A44" w:rsidP="00767A44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7A44" w:rsidRPr="00565380" w:rsidRDefault="00767A44" w:rsidP="00F001F1">
            <w:pPr>
              <w:tabs>
                <w:tab w:val="decimal" w:pos="8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8,400,000</w:t>
            </w:r>
          </w:p>
        </w:tc>
      </w:tr>
      <w:tr w:rsidR="00767A44" w:rsidRPr="00565380" w:rsidTr="001A3F57">
        <w:tc>
          <w:tcPr>
            <w:tcW w:w="5040" w:type="dxa"/>
          </w:tcPr>
          <w:p w:rsidR="00767A44" w:rsidRPr="00565380" w:rsidRDefault="00767A44" w:rsidP="00767A44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767A44" w:rsidRPr="00565380" w:rsidRDefault="0078149D" w:rsidP="00767A44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0.266</w:t>
            </w:r>
          </w:p>
        </w:tc>
        <w:tc>
          <w:tcPr>
            <w:tcW w:w="306" w:type="dxa"/>
          </w:tcPr>
          <w:p w:rsidR="00767A44" w:rsidRPr="00565380" w:rsidRDefault="00767A44" w:rsidP="00767A44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767A44" w:rsidRPr="00565380" w:rsidRDefault="0078149D" w:rsidP="00767A44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0.266</w:t>
            </w:r>
          </w:p>
        </w:tc>
        <w:tc>
          <w:tcPr>
            <w:tcW w:w="239" w:type="dxa"/>
          </w:tcPr>
          <w:p w:rsidR="00767A44" w:rsidRPr="00565380" w:rsidRDefault="00767A44" w:rsidP="00767A44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</w:tcPr>
          <w:p w:rsidR="00767A44" w:rsidRPr="00565380" w:rsidRDefault="00767A44" w:rsidP="00F001F1">
            <w:pPr>
              <w:tabs>
                <w:tab w:val="decimal" w:pos="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0.205</w:t>
            </w:r>
          </w:p>
        </w:tc>
      </w:tr>
    </w:tbl>
    <w:p w:rsidR="00377CA5" w:rsidRPr="00565380" w:rsidRDefault="00377CA5" w:rsidP="00D765AD">
      <w:pPr>
        <w:pStyle w:val="Ang15"/>
        <w:rPr>
          <w:rFonts w:asciiTheme="majorBidi" w:hAnsiTheme="majorBidi" w:cstheme="majorBidi"/>
          <w:spacing w:val="4"/>
        </w:rPr>
      </w:pPr>
    </w:p>
    <w:p w:rsidR="00C114F1" w:rsidRPr="009D1F3C" w:rsidRDefault="00C114F1" w:rsidP="00565380">
      <w:pPr>
        <w:pStyle w:val="Caption"/>
        <w:ind w:left="567" w:hanging="567"/>
        <w:rPr>
          <w:lang w:val="th-TH"/>
        </w:rPr>
      </w:pPr>
      <w:r w:rsidRPr="009D1F3C">
        <w:rPr>
          <w:cs/>
          <w:lang w:val="th-TH"/>
        </w:rPr>
        <w:t>เงินปันผล</w:t>
      </w:r>
    </w:p>
    <w:p w:rsidR="009D1F3C" w:rsidRDefault="009D1F3C" w:rsidP="009D1F3C">
      <w:pPr>
        <w:pStyle w:val="Ang15"/>
        <w:rPr>
          <w:highlight w:val="yellow"/>
          <w:lang w:val="th-TH"/>
        </w:rPr>
      </w:pPr>
    </w:p>
    <w:p w:rsidR="00352DF2" w:rsidRPr="000B26A5" w:rsidRDefault="00352DF2" w:rsidP="00352DF2">
      <w:pPr>
        <w:pStyle w:val="Caption"/>
        <w:numPr>
          <w:ilvl w:val="0"/>
          <w:numId w:val="0"/>
        </w:numPr>
        <w:ind w:left="540" w:right="-129"/>
        <w:rPr>
          <w:b w:val="0"/>
          <w:bCs w:val="0"/>
        </w:rPr>
      </w:pPr>
      <w:r w:rsidRPr="000B26A5">
        <w:rPr>
          <w:b w:val="0"/>
          <w:bCs w:val="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0B26A5">
        <w:rPr>
          <w:b w:val="0"/>
          <w:bCs w:val="0"/>
        </w:rPr>
        <w:t>19</w:t>
      </w:r>
      <w:r w:rsidRPr="000B26A5">
        <w:rPr>
          <w:b w:val="0"/>
          <w:bCs w:val="0"/>
          <w:cs/>
        </w:rPr>
        <w:t xml:space="preserve"> เมษายน </w:t>
      </w:r>
      <w:r w:rsidRPr="000B26A5">
        <w:rPr>
          <w:b w:val="0"/>
          <w:bCs w:val="0"/>
        </w:rPr>
        <w:t>25</w:t>
      </w:r>
      <w:r w:rsidRPr="000B26A5">
        <w:rPr>
          <w:b w:val="0"/>
          <w:bCs w:val="0"/>
          <w:cs/>
        </w:rPr>
        <w:t>6</w:t>
      </w:r>
      <w:r w:rsidRPr="000B26A5">
        <w:rPr>
          <w:b w:val="0"/>
          <w:bCs w:val="0"/>
        </w:rPr>
        <w:t xml:space="preserve">2 </w:t>
      </w:r>
      <w:r w:rsidRPr="000B26A5">
        <w:rPr>
          <w:b w:val="0"/>
          <w:bCs w:val="0"/>
          <w:cs/>
        </w:rPr>
        <w:t xml:space="preserve">ผู้ถือหุ้นมีมติอนุมัติการจ่ายเงินปันผลสำหรับปี </w:t>
      </w:r>
      <w:r w:rsidRPr="000B26A5">
        <w:rPr>
          <w:b w:val="0"/>
          <w:bCs w:val="0"/>
        </w:rPr>
        <w:t xml:space="preserve">2561 </w:t>
      </w:r>
      <w:r w:rsidRPr="000B26A5">
        <w:rPr>
          <w:b w:val="0"/>
          <w:bCs w:val="0"/>
          <w:cs/>
        </w:rPr>
        <w:t xml:space="preserve">ในอัตราหุ้นละ </w:t>
      </w:r>
      <w:r w:rsidRPr="000B26A5">
        <w:rPr>
          <w:b w:val="0"/>
          <w:bCs w:val="0"/>
        </w:rPr>
        <w:t xml:space="preserve">0.40 </w:t>
      </w:r>
      <w:r w:rsidRPr="000B26A5">
        <w:rPr>
          <w:b w:val="0"/>
          <w:bCs w:val="0"/>
          <w:cs/>
        </w:rPr>
        <w:t xml:space="preserve">บาท เป็นจำนวนเงิน </w:t>
      </w:r>
      <w:r w:rsidRPr="000B26A5">
        <w:rPr>
          <w:b w:val="0"/>
          <w:bCs w:val="0"/>
        </w:rPr>
        <w:t xml:space="preserve">3,360 </w:t>
      </w:r>
      <w:r w:rsidRPr="000B26A5">
        <w:rPr>
          <w:b w:val="0"/>
          <w:bCs w:val="0"/>
          <w:cs/>
        </w:rPr>
        <w:t>ล้านบาท เงินปันผลสำหรับปีดังกล่าวได้รวมเงินปันผล</w:t>
      </w:r>
      <w:r w:rsidRPr="000B26A5">
        <w:rPr>
          <w:b w:val="0"/>
          <w:bCs w:val="0"/>
          <w:spacing w:val="-4"/>
          <w:cs/>
        </w:rPr>
        <w:t>ระหว่างกาลในอัตราหุ้นละ</w:t>
      </w:r>
      <w:r w:rsidRPr="000B26A5">
        <w:rPr>
          <w:b w:val="0"/>
          <w:bCs w:val="0"/>
          <w:spacing w:val="-4"/>
        </w:rPr>
        <w:t xml:space="preserve"> 0.30 </w:t>
      </w:r>
      <w:r w:rsidRPr="000B26A5">
        <w:rPr>
          <w:b w:val="0"/>
          <w:bCs w:val="0"/>
          <w:spacing w:val="-4"/>
          <w:cs/>
        </w:rPr>
        <w:t>บาท</w:t>
      </w:r>
      <w:r w:rsidRPr="000B26A5">
        <w:rPr>
          <w:b w:val="0"/>
          <w:bCs w:val="0"/>
          <w:spacing w:val="-4"/>
        </w:rPr>
        <w:t xml:space="preserve"> </w:t>
      </w:r>
      <w:r w:rsidRPr="000B26A5">
        <w:rPr>
          <w:b w:val="0"/>
          <w:bCs w:val="0"/>
          <w:spacing w:val="-4"/>
          <w:cs/>
        </w:rPr>
        <w:t xml:space="preserve">ซึ่งบริษัทได้จ่ายให้กับผู้ถือหุ้นของบริษัทแล้วในระหว่างปี </w:t>
      </w:r>
      <w:r w:rsidRPr="000B26A5">
        <w:rPr>
          <w:b w:val="0"/>
          <w:bCs w:val="0"/>
          <w:spacing w:val="-4"/>
        </w:rPr>
        <w:t xml:space="preserve">2561 </w:t>
      </w:r>
      <w:r w:rsidRPr="000B26A5">
        <w:rPr>
          <w:b w:val="0"/>
          <w:bCs w:val="0"/>
          <w:spacing w:val="-4"/>
          <w:cs/>
        </w:rPr>
        <w:t>ดังนั้นเงินปันผล</w:t>
      </w:r>
      <w:r w:rsidRPr="000B26A5">
        <w:rPr>
          <w:b w:val="0"/>
          <w:bCs w:val="0"/>
          <w:cs/>
        </w:rPr>
        <w:t xml:space="preserve">ที่จะต้องจ่ายเพิ่มอีกจึงเท่ากับอัตราหุ้นละ </w:t>
      </w:r>
      <w:r w:rsidRPr="000B26A5">
        <w:rPr>
          <w:b w:val="0"/>
          <w:bCs w:val="0"/>
        </w:rPr>
        <w:t>0.</w:t>
      </w:r>
      <w:r w:rsidR="00B64E1C" w:rsidRPr="000B26A5">
        <w:rPr>
          <w:b w:val="0"/>
          <w:bCs w:val="0"/>
        </w:rPr>
        <w:t>10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>บาท คิดเป็นจำนวนเงินรวม</w:t>
      </w:r>
      <w:r w:rsidRPr="000B26A5">
        <w:rPr>
          <w:b w:val="0"/>
          <w:bCs w:val="0"/>
        </w:rPr>
        <w:t xml:space="preserve"> </w:t>
      </w:r>
      <w:r w:rsidR="00B64E1C" w:rsidRPr="000B26A5">
        <w:rPr>
          <w:b w:val="0"/>
          <w:bCs w:val="0"/>
        </w:rPr>
        <w:t>840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B64E1C" w:rsidRPr="000B26A5">
        <w:rPr>
          <w:b w:val="0"/>
          <w:bCs w:val="0"/>
        </w:rPr>
        <w:t>3</w:t>
      </w:r>
      <w:r w:rsidRPr="000B26A5">
        <w:rPr>
          <w:b w:val="0"/>
          <w:bCs w:val="0"/>
        </w:rPr>
        <w:t xml:space="preserve"> </w:t>
      </w:r>
      <w:r w:rsidRPr="000B26A5">
        <w:rPr>
          <w:rFonts w:hint="cs"/>
          <w:b w:val="0"/>
          <w:bCs w:val="0"/>
          <w:cs/>
        </w:rPr>
        <w:t xml:space="preserve">พฤษภาคม </w:t>
      </w:r>
      <w:r w:rsidRPr="000B26A5">
        <w:rPr>
          <w:b w:val="0"/>
          <w:bCs w:val="0"/>
        </w:rPr>
        <w:t>256</w:t>
      </w:r>
      <w:r w:rsidR="00B64E1C" w:rsidRPr="000B26A5">
        <w:rPr>
          <w:b w:val="0"/>
          <w:bCs w:val="0"/>
        </w:rPr>
        <w:t>2</w:t>
      </w:r>
    </w:p>
    <w:p w:rsidR="00352DF2" w:rsidRDefault="00352DF2" w:rsidP="009D1F3C">
      <w:pPr>
        <w:pStyle w:val="Ang15"/>
        <w:rPr>
          <w:highlight w:val="yellow"/>
          <w:cs/>
          <w:lang w:val="th-TH"/>
        </w:rPr>
      </w:pPr>
    </w:p>
    <w:p w:rsidR="00074045" w:rsidRPr="000B26A5" w:rsidRDefault="00074045" w:rsidP="00074045">
      <w:pPr>
        <w:pStyle w:val="Caption"/>
        <w:numPr>
          <w:ilvl w:val="0"/>
          <w:numId w:val="0"/>
        </w:numPr>
        <w:ind w:left="540" w:right="-129"/>
        <w:rPr>
          <w:b w:val="0"/>
          <w:bCs w:val="0"/>
        </w:rPr>
      </w:pPr>
      <w:r w:rsidRPr="000B26A5">
        <w:rPr>
          <w:b w:val="0"/>
          <w:bCs w:val="0"/>
          <w:cs/>
        </w:rPr>
        <w:t xml:space="preserve">ในการประชุมคณะกรรมการบริษัทเมื่อวันที่ </w:t>
      </w:r>
      <w:r w:rsidRPr="000B26A5">
        <w:rPr>
          <w:b w:val="0"/>
          <w:bCs w:val="0"/>
        </w:rPr>
        <w:t xml:space="preserve">31 </w:t>
      </w:r>
      <w:r w:rsidRPr="000B26A5">
        <w:rPr>
          <w:b w:val="0"/>
          <w:bCs w:val="0"/>
          <w:cs/>
        </w:rPr>
        <w:t xml:space="preserve">พฤษภาคม </w:t>
      </w:r>
      <w:r w:rsidRPr="000B26A5">
        <w:rPr>
          <w:b w:val="0"/>
          <w:bCs w:val="0"/>
        </w:rPr>
        <w:t xml:space="preserve">2561 </w:t>
      </w:r>
      <w:r w:rsidRPr="000B26A5">
        <w:rPr>
          <w:b w:val="0"/>
          <w:bCs w:val="0"/>
          <w:cs/>
        </w:rPr>
        <w:t xml:space="preserve">มีมติอนุมัติการจ่ายเงินปันผลระหว่างกาลจากกำไรสะสมจนถึงวันที่ </w:t>
      </w:r>
      <w:r w:rsidRPr="000B26A5">
        <w:rPr>
          <w:b w:val="0"/>
          <w:bCs w:val="0"/>
        </w:rPr>
        <w:t>31</w:t>
      </w:r>
      <w:r w:rsidRPr="000B26A5">
        <w:rPr>
          <w:b w:val="0"/>
          <w:bCs w:val="0"/>
          <w:cs/>
        </w:rPr>
        <w:t xml:space="preserve"> มีนาคม </w:t>
      </w:r>
      <w:r w:rsidRPr="000B26A5">
        <w:rPr>
          <w:b w:val="0"/>
          <w:bCs w:val="0"/>
        </w:rPr>
        <w:t>2561</w:t>
      </w:r>
      <w:r w:rsidRPr="000B26A5">
        <w:rPr>
          <w:b w:val="0"/>
          <w:bCs w:val="0"/>
          <w:cs/>
        </w:rPr>
        <w:t xml:space="preserve"> ในอัตราหุ้นละ </w:t>
      </w:r>
      <w:r w:rsidRPr="000B26A5">
        <w:rPr>
          <w:b w:val="0"/>
          <w:bCs w:val="0"/>
        </w:rPr>
        <w:t>0</w:t>
      </w:r>
      <w:r w:rsidRPr="000B26A5">
        <w:rPr>
          <w:b w:val="0"/>
          <w:bCs w:val="0"/>
          <w:cs/>
        </w:rPr>
        <w:t>.</w:t>
      </w:r>
      <w:r w:rsidRPr="000B26A5">
        <w:rPr>
          <w:b w:val="0"/>
          <w:bCs w:val="0"/>
        </w:rPr>
        <w:t>1</w:t>
      </w:r>
      <w:r w:rsidR="0066502D">
        <w:rPr>
          <w:b w:val="0"/>
          <w:bCs w:val="0"/>
        </w:rPr>
        <w:t>0</w:t>
      </w:r>
      <w:r w:rsidRPr="000B26A5">
        <w:rPr>
          <w:b w:val="0"/>
          <w:bCs w:val="0"/>
          <w:cs/>
        </w:rPr>
        <w:t xml:space="preserve"> บาท สำหรับหุ้นสามัญจำนวน </w:t>
      </w:r>
      <w:r w:rsidRPr="000B26A5">
        <w:rPr>
          <w:b w:val="0"/>
          <w:bCs w:val="0"/>
        </w:rPr>
        <w:t>8,400</w:t>
      </w:r>
      <w:r w:rsidRPr="000B26A5">
        <w:rPr>
          <w:b w:val="0"/>
          <w:bCs w:val="0"/>
          <w:cs/>
        </w:rPr>
        <w:t xml:space="preserve"> ล้านหุ้น เป็นจำนวนเงินทั้งสิ้น </w:t>
      </w:r>
      <w:r w:rsidRPr="000B26A5">
        <w:rPr>
          <w:b w:val="0"/>
          <w:bCs w:val="0"/>
        </w:rPr>
        <w:t>840</w:t>
      </w:r>
      <w:r w:rsidRPr="000B26A5">
        <w:rPr>
          <w:b w:val="0"/>
          <w:bCs w:val="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0B26A5">
        <w:rPr>
          <w:b w:val="0"/>
          <w:bCs w:val="0"/>
        </w:rPr>
        <w:t xml:space="preserve">28 </w:t>
      </w:r>
      <w:r w:rsidRPr="000B26A5">
        <w:rPr>
          <w:b w:val="0"/>
          <w:bCs w:val="0"/>
          <w:cs/>
        </w:rPr>
        <w:t xml:space="preserve">มิถุนายน </w:t>
      </w:r>
      <w:r w:rsidRPr="000B26A5">
        <w:rPr>
          <w:b w:val="0"/>
          <w:bCs w:val="0"/>
        </w:rPr>
        <w:t>2561</w:t>
      </w:r>
    </w:p>
    <w:p w:rsidR="00074045" w:rsidRPr="000B26A5" w:rsidRDefault="00074045" w:rsidP="00074045">
      <w:pPr>
        <w:pStyle w:val="Caption"/>
        <w:numPr>
          <w:ilvl w:val="0"/>
          <w:numId w:val="0"/>
        </w:numPr>
        <w:ind w:left="540" w:right="-129"/>
        <w:rPr>
          <w:b w:val="0"/>
          <w:bCs w:val="0"/>
        </w:rPr>
      </w:pPr>
    </w:p>
    <w:p w:rsidR="00074045" w:rsidRPr="000B26A5" w:rsidRDefault="00074045" w:rsidP="00074045">
      <w:pPr>
        <w:pStyle w:val="Caption"/>
        <w:numPr>
          <w:ilvl w:val="0"/>
          <w:numId w:val="0"/>
        </w:numPr>
        <w:ind w:left="540" w:right="-129"/>
        <w:rPr>
          <w:b w:val="0"/>
          <w:bCs w:val="0"/>
        </w:rPr>
      </w:pPr>
      <w:r w:rsidRPr="000B26A5">
        <w:rPr>
          <w:b w:val="0"/>
          <w:bCs w:val="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0B26A5">
        <w:rPr>
          <w:b w:val="0"/>
          <w:bCs w:val="0"/>
        </w:rPr>
        <w:t>19</w:t>
      </w:r>
      <w:r w:rsidRPr="000B26A5">
        <w:rPr>
          <w:b w:val="0"/>
          <w:bCs w:val="0"/>
          <w:cs/>
        </w:rPr>
        <w:t xml:space="preserve"> เมษายน </w:t>
      </w:r>
      <w:r w:rsidRPr="000B26A5">
        <w:rPr>
          <w:b w:val="0"/>
          <w:bCs w:val="0"/>
        </w:rPr>
        <w:t>25</w:t>
      </w:r>
      <w:r w:rsidRPr="000B26A5">
        <w:rPr>
          <w:b w:val="0"/>
          <w:bCs w:val="0"/>
          <w:cs/>
        </w:rPr>
        <w:t>6</w:t>
      </w:r>
      <w:r w:rsidRPr="000B26A5">
        <w:rPr>
          <w:b w:val="0"/>
          <w:bCs w:val="0"/>
        </w:rPr>
        <w:t xml:space="preserve">1 </w:t>
      </w:r>
      <w:r w:rsidRPr="000B26A5">
        <w:rPr>
          <w:b w:val="0"/>
          <w:bCs w:val="0"/>
          <w:cs/>
        </w:rPr>
        <w:t xml:space="preserve">ผู้ถือหุ้นมีมติอนุมัติการจ่ายเงินปันผลสำหรับปี </w:t>
      </w:r>
      <w:r w:rsidRPr="000B26A5">
        <w:rPr>
          <w:b w:val="0"/>
          <w:bCs w:val="0"/>
        </w:rPr>
        <w:t xml:space="preserve">2560 </w:t>
      </w:r>
      <w:r w:rsidRPr="000B26A5">
        <w:rPr>
          <w:b w:val="0"/>
          <w:bCs w:val="0"/>
          <w:cs/>
        </w:rPr>
        <w:t xml:space="preserve">ในอัตราหุ้นละ </w:t>
      </w:r>
      <w:r w:rsidRPr="000B26A5">
        <w:rPr>
          <w:b w:val="0"/>
          <w:bCs w:val="0"/>
        </w:rPr>
        <w:t xml:space="preserve">0.30 </w:t>
      </w:r>
      <w:r w:rsidRPr="000B26A5">
        <w:rPr>
          <w:b w:val="0"/>
          <w:bCs w:val="0"/>
          <w:cs/>
        </w:rPr>
        <w:t xml:space="preserve">บาท เป็นจำนวนเงิน </w:t>
      </w:r>
      <w:r w:rsidRPr="000B26A5">
        <w:rPr>
          <w:b w:val="0"/>
          <w:bCs w:val="0"/>
        </w:rPr>
        <w:t xml:space="preserve">2,520 </w:t>
      </w:r>
      <w:r w:rsidRPr="000B26A5">
        <w:rPr>
          <w:b w:val="0"/>
          <w:bCs w:val="0"/>
          <w:cs/>
        </w:rPr>
        <w:t>ล้านบาท เงินปันผลสำหรับปีดังกล่าวได้รวมเงินปันผลระหว่างกาลในอัตราหุ้นละ</w:t>
      </w:r>
      <w:r w:rsidRPr="000B26A5">
        <w:rPr>
          <w:b w:val="0"/>
          <w:bCs w:val="0"/>
        </w:rPr>
        <w:t xml:space="preserve"> 0.26 </w:t>
      </w:r>
      <w:r w:rsidRPr="000B26A5">
        <w:rPr>
          <w:b w:val="0"/>
          <w:bCs w:val="0"/>
          <w:cs/>
        </w:rPr>
        <w:t>บาท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 xml:space="preserve">ซึ่งบริษัทได้จ่ายให้กับผู้ถือหุ้นของบริษัทแล้วในระหว่างปี </w:t>
      </w:r>
      <w:r w:rsidRPr="000B26A5">
        <w:rPr>
          <w:b w:val="0"/>
          <w:bCs w:val="0"/>
        </w:rPr>
        <w:t xml:space="preserve">2560 </w:t>
      </w:r>
      <w:r w:rsidRPr="000B26A5">
        <w:rPr>
          <w:b w:val="0"/>
          <w:bCs w:val="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Pr="000B26A5">
        <w:rPr>
          <w:b w:val="0"/>
          <w:bCs w:val="0"/>
        </w:rPr>
        <w:t xml:space="preserve">0.04 </w:t>
      </w:r>
      <w:r w:rsidRPr="000B26A5">
        <w:rPr>
          <w:b w:val="0"/>
          <w:bCs w:val="0"/>
          <w:cs/>
        </w:rPr>
        <w:t>บาท คิดเป็นจำนวนเงินรวม</w:t>
      </w:r>
      <w:r w:rsidRPr="000B26A5">
        <w:rPr>
          <w:b w:val="0"/>
          <w:bCs w:val="0"/>
        </w:rPr>
        <w:t xml:space="preserve"> 336 </w:t>
      </w:r>
      <w:r w:rsidRPr="000B26A5">
        <w:rPr>
          <w:b w:val="0"/>
          <w:bCs w:val="0"/>
          <w:cs/>
        </w:rPr>
        <w:t xml:space="preserve">ล้านบาท เงินปันผลดังกล่าวได้จ่ายให้แก่ผู้ถือหุ้นในวันที่ </w:t>
      </w:r>
      <w:r w:rsidRPr="000B26A5">
        <w:rPr>
          <w:b w:val="0"/>
          <w:bCs w:val="0"/>
        </w:rPr>
        <w:t xml:space="preserve">10 </w:t>
      </w:r>
      <w:r w:rsidRPr="000B26A5">
        <w:rPr>
          <w:rFonts w:hint="cs"/>
          <w:b w:val="0"/>
          <w:bCs w:val="0"/>
          <w:cs/>
        </w:rPr>
        <w:t xml:space="preserve">พฤษภาคม </w:t>
      </w:r>
      <w:r w:rsidRPr="000B26A5">
        <w:rPr>
          <w:b w:val="0"/>
          <w:bCs w:val="0"/>
        </w:rPr>
        <w:t>2561</w:t>
      </w:r>
    </w:p>
    <w:p w:rsidR="00074045" w:rsidRPr="00FE0F7C" w:rsidRDefault="00074045" w:rsidP="00074045">
      <w:pPr>
        <w:pStyle w:val="Caption"/>
        <w:numPr>
          <w:ilvl w:val="0"/>
          <w:numId w:val="0"/>
        </w:numPr>
        <w:ind w:left="540" w:right="-129"/>
        <w:rPr>
          <w:b w:val="0"/>
          <w:bCs w:val="0"/>
          <w:highlight w:val="yellow"/>
        </w:rPr>
      </w:pPr>
    </w:p>
    <w:p w:rsidR="00282F12" w:rsidRPr="00074045" w:rsidRDefault="00282F12" w:rsidP="009D1F3C">
      <w:pPr>
        <w:pStyle w:val="Ang15"/>
        <w:rPr>
          <w:sz w:val="20"/>
          <w:szCs w:val="20"/>
          <w:highlight w:val="yellow"/>
          <w:lang w:val="en-US"/>
        </w:rPr>
      </w:pPr>
    </w:p>
    <w:p w:rsidR="000B26A5" w:rsidRDefault="000B26A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/>
          <w:cs/>
        </w:rPr>
        <w:br w:type="page"/>
      </w:r>
    </w:p>
    <w:p w:rsidR="00A95E68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95E68">
        <w:rPr>
          <w:rFonts w:asciiTheme="majorBidi" w:hAnsiTheme="majorBidi"/>
          <w:cs/>
        </w:rPr>
        <w:lastRenderedPageBreak/>
        <w:t>เครื่องมือทางการเงิน</w:t>
      </w:r>
    </w:p>
    <w:p w:rsidR="00A95E68" w:rsidRPr="00074045" w:rsidRDefault="00A95E68" w:rsidP="00E05FCD">
      <w:pPr>
        <w:pStyle w:val="Ang15"/>
        <w:rPr>
          <w:sz w:val="20"/>
          <w:szCs w:val="20"/>
          <w:lang w:val="en-US"/>
        </w:rPr>
      </w:pPr>
    </w:p>
    <w:p w:rsidR="00A95E68" w:rsidRPr="00FF73D4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746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474634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474634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:rsidR="00A95E68" w:rsidRPr="00074045" w:rsidRDefault="00A95E68" w:rsidP="00E05FCD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:rsidR="00A95E68" w:rsidRDefault="00A95E68" w:rsidP="002A59C3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B6B5A" w:rsidRPr="00074045" w:rsidRDefault="006B6B5A">
      <w:pPr>
        <w:spacing w:line="240" w:lineRule="auto"/>
        <w:rPr>
          <w:rFonts w:asciiTheme="majorBidi" w:hAnsi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652ACC" w:rsidRPr="00CF7D64" w:rsidTr="002A59C3">
        <w:tc>
          <w:tcPr>
            <w:tcW w:w="4230" w:type="dxa"/>
            <w:vAlign w:val="bottom"/>
          </w:tcPr>
          <w:p w:rsidR="00652ACC" w:rsidRPr="00CF7D64" w:rsidRDefault="00652ACC" w:rsidP="000274C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652ACC" w:rsidRPr="00CF7D64" w:rsidRDefault="00652ACC" w:rsidP="0002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2ACC" w:rsidRPr="00CF7D64" w:rsidTr="002A59C3">
        <w:tc>
          <w:tcPr>
            <w:tcW w:w="4230" w:type="dxa"/>
            <w:vAlign w:val="bottom"/>
          </w:tcPr>
          <w:p w:rsidR="00652ACC" w:rsidRPr="00CF7D64" w:rsidRDefault="00652ACC" w:rsidP="000274C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652ACC" w:rsidRPr="00CF7D64" w:rsidRDefault="00652ACC" w:rsidP="0002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52ACC" w:rsidRPr="00CF7D64" w:rsidTr="002A59C3">
        <w:tc>
          <w:tcPr>
            <w:tcW w:w="4230" w:type="dxa"/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F7D6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F7D6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52ACC" w:rsidRPr="00CF7D64" w:rsidTr="002A59C3">
        <w:tc>
          <w:tcPr>
            <w:tcW w:w="4230" w:type="dxa"/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7D64" w:rsidRPr="00CF7D64" w:rsidTr="002A59C3">
        <w:tc>
          <w:tcPr>
            <w:tcW w:w="4230" w:type="dxa"/>
            <w:shd w:val="clear" w:color="auto" w:fill="auto"/>
            <w:vAlign w:val="bottom"/>
          </w:tcPr>
          <w:p w:rsidR="00CF7D64" w:rsidRPr="00CF7D64" w:rsidRDefault="00CF7D64" w:rsidP="00CF7D6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30 มิถุนายน 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CF7D64" w:rsidRPr="00CF7D64" w:rsidRDefault="00CF7D64" w:rsidP="00CF7D6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F7D64" w:rsidRPr="00CF7D64" w:rsidTr="002A59C3">
        <w:tc>
          <w:tcPr>
            <w:tcW w:w="4230" w:type="dxa"/>
            <w:shd w:val="clear" w:color="auto" w:fill="auto"/>
            <w:vAlign w:val="bottom"/>
          </w:tcPr>
          <w:p w:rsidR="00CF7D64" w:rsidRPr="00CF7D64" w:rsidRDefault="00CF7D64" w:rsidP="00CF7D64">
            <w:pPr>
              <w:spacing w:line="240" w:lineRule="atLeast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CF7D64" w:rsidRPr="00CF7D64" w:rsidRDefault="00CF7D64" w:rsidP="00CF7D6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2211F" w:rsidRPr="00CF7D64" w:rsidTr="002A59C3">
        <w:tc>
          <w:tcPr>
            <w:tcW w:w="4230" w:type="dxa"/>
            <w:shd w:val="clear" w:color="auto" w:fill="auto"/>
          </w:tcPr>
          <w:p w:rsidR="0052211F" w:rsidRPr="00CF7D64" w:rsidRDefault="0052211F" w:rsidP="0052211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ตราสารหนี้ถือไว้เพื่อค้า 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,474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2F0C0A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,474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2F0C0A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,474</w:t>
            </w:r>
          </w:p>
        </w:tc>
      </w:tr>
      <w:tr w:rsidR="0052211F" w:rsidRPr="00CF7D64" w:rsidTr="002A59C3">
        <w:tc>
          <w:tcPr>
            <w:tcW w:w="4230" w:type="dxa"/>
            <w:shd w:val="clear" w:color="auto" w:fill="auto"/>
          </w:tcPr>
          <w:p w:rsidR="0052211F" w:rsidRPr="00CF7D64" w:rsidRDefault="0052211F" w:rsidP="0052211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CF7D6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999,398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2F0C0A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999,398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2F0C0A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999,398</w:t>
            </w:r>
          </w:p>
        </w:tc>
      </w:tr>
      <w:tr w:rsidR="0052211F" w:rsidRPr="00CF7D64" w:rsidTr="002A59C3">
        <w:tc>
          <w:tcPr>
            <w:tcW w:w="4230" w:type="dxa"/>
            <w:shd w:val="clear" w:color="auto" w:fill="auto"/>
          </w:tcPr>
          <w:p w:rsidR="0052211F" w:rsidRPr="00CF7D64" w:rsidRDefault="0052211F" w:rsidP="0052211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</w:t>
            </w: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2211F" w:rsidRPr="00CF7D64" w:rsidTr="002A59C3">
        <w:tc>
          <w:tcPr>
            <w:tcW w:w="4230" w:type="dxa"/>
            <w:shd w:val="clear" w:color="auto" w:fill="auto"/>
          </w:tcPr>
          <w:p w:rsidR="0052211F" w:rsidRPr="00CF7D64" w:rsidRDefault="0052211F" w:rsidP="0052211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4,023,954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2F0C0A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4,023,954</w:t>
            </w:r>
          </w:p>
        </w:tc>
      </w:tr>
      <w:tr w:rsidR="0052211F" w:rsidRPr="00CF7D64" w:rsidTr="002A59C3">
        <w:tc>
          <w:tcPr>
            <w:tcW w:w="4230" w:type="dxa"/>
            <w:shd w:val="clear" w:color="auto" w:fill="auto"/>
            <w:vAlign w:val="bottom"/>
          </w:tcPr>
          <w:p w:rsidR="0052211F" w:rsidRPr="00074045" w:rsidRDefault="0052211F" w:rsidP="0052211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2211F" w:rsidRPr="00074045" w:rsidRDefault="0052211F" w:rsidP="0052211F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211F" w:rsidRPr="00074045" w:rsidRDefault="0052211F" w:rsidP="005221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074045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074045" w:rsidRDefault="0052211F" w:rsidP="0052211F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074045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074045" w:rsidRDefault="0052211F" w:rsidP="005221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074045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074045" w:rsidRDefault="0052211F" w:rsidP="0052211F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211F" w:rsidRPr="00CF7D64" w:rsidTr="002A59C3">
        <w:tc>
          <w:tcPr>
            <w:tcW w:w="4230" w:type="dxa"/>
            <w:shd w:val="clear" w:color="auto" w:fill="auto"/>
            <w:vAlign w:val="bottom"/>
          </w:tcPr>
          <w:p w:rsidR="0052211F" w:rsidRPr="00CF7D64" w:rsidRDefault="0052211F" w:rsidP="0052211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11F" w:rsidRPr="00CF7D64" w:rsidTr="002A59C3">
        <w:tc>
          <w:tcPr>
            <w:tcW w:w="4230" w:type="dxa"/>
            <w:shd w:val="clear" w:color="auto" w:fill="auto"/>
            <w:vAlign w:val="bottom"/>
          </w:tcPr>
          <w:p w:rsidR="0052211F" w:rsidRPr="00CF7D64" w:rsidRDefault="0052211F" w:rsidP="0052211F">
            <w:pPr>
              <w:spacing w:line="240" w:lineRule="atLeast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52211F" w:rsidRPr="00CF7D64" w:rsidRDefault="0052211F" w:rsidP="0052211F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31E3" w:rsidRPr="00CF7D64" w:rsidTr="002A59C3">
        <w:tc>
          <w:tcPr>
            <w:tcW w:w="4230" w:type="dxa"/>
            <w:shd w:val="clear" w:color="auto" w:fill="auto"/>
          </w:tcPr>
          <w:p w:rsidR="006A31E3" w:rsidRPr="00CF7D64" w:rsidRDefault="006A31E3" w:rsidP="006A31E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ตราสารหนี้ถือไว้เพื่อค้า 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2F0C0A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2F0C0A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,638</w:t>
            </w:r>
          </w:p>
        </w:tc>
      </w:tr>
      <w:tr w:rsidR="006A31E3" w:rsidRPr="00CF7D64" w:rsidTr="002A59C3">
        <w:tc>
          <w:tcPr>
            <w:tcW w:w="4230" w:type="dxa"/>
            <w:shd w:val="clear" w:color="auto" w:fill="auto"/>
          </w:tcPr>
          <w:p w:rsidR="006A31E3" w:rsidRPr="00CF7D64" w:rsidRDefault="006A31E3" w:rsidP="006A31E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CF7D6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2F0C0A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2F0C0A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2,530,465</w:t>
            </w:r>
          </w:p>
        </w:tc>
      </w:tr>
      <w:tr w:rsidR="006A31E3" w:rsidRPr="00CF7D64" w:rsidTr="002A59C3">
        <w:tc>
          <w:tcPr>
            <w:tcW w:w="4230" w:type="dxa"/>
            <w:shd w:val="clear" w:color="auto" w:fill="auto"/>
          </w:tcPr>
          <w:p w:rsidR="006A31E3" w:rsidRPr="00CF7D64" w:rsidRDefault="006A31E3" w:rsidP="006A31E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</w:t>
            </w: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A31E3" w:rsidRPr="00CF7D64" w:rsidTr="002A59C3">
        <w:tc>
          <w:tcPr>
            <w:tcW w:w="4230" w:type="dxa"/>
            <w:shd w:val="clear" w:color="auto" w:fill="auto"/>
          </w:tcPr>
          <w:p w:rsidR="006A31E3" w:rsidRPr="00CF7D64" w:rsidRDefault="006A31E3" w:rsidP="006A31E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4,016,748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A31E3" w:rsidRPr="00CF7D64" w:rsidRDefault="006A31E3" w:rsidP="006A31E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4,016,748</w:t>
            </w:r>
          </w:p>
        </w:tc>
      </w:tr>
    </w:tbl>
    <w:p w:rsidR="00074045" w:rsidRDefault="00074045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br w:type="page"/>
      </w:r>
    </w:p>
    <w:p w:rsidR="00C152B0" w:rsidRDefault="00C152B0" w:rsidP="00C152B0">
      <w:pPr>
        <w:pStyle w:val="Caption"/>
        <w:numPr>
          <w:ilvl w:val="0"/>
          <w:numId w:val="0"/>
        </w:numPr>
        <w:ind w:left="900" w:hanging="360"/>
      </w:pPr>
      <w:r w:rsidRPr="00FE613D">
        <w:rPr>
          <w:cs/>
        </w:rPr>
        <w:lastRenderedPageBreak/>
        <w:t xml:space="preserve">การวัดมูลค่ายุติธรรม </w:t>
      </w:r>
    </w:p>
    <w:p w:rsidR="00627172" w:rsidRPr="00627172" w:rsidRDefault="00627172" w:rsidP="00627172">
      <w:pPr>
        <w:pStyle w:val="Ang15"/>
        <w:rPr>
          <w:sz w:val="20"/>
          <w:szCs w:val="20"/>
          <w:lang w:val="en-US"/>
        </w:rPr>
      </w:pPr>
    </w:p>
    <w:p w:rsidR="00627172" w:rsidRDefault="00627172" w:rsidP="00627172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8811B6" w:rsidRPr="00627172" w:rsidRDefault="008811B6" w:rsidP="008811B6">
      <w:pPr>
        <w:pStyle w:val="Ang15"/>
        <w:rPr>
          <w:sz w:val="20"/>
          <w:szCs w:val="20"/>
          <w:lang w:val="en-US"/>
        </w:rPr>
      </w:pPr>
    </w:p>
    <w:p w:rsidR="00627172" w:rsidRPr="00627172" w:rsidRDefault="00627172" w:rsidP="00627172">
      <w:pPr>
        <w:pStyle w:val="BodyText"/>
        <w:numPr>
          <w:ilvl w:val="0"/>
          <w:numId w:val="46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627172">
        <w:rPr>
          <w:rFonts w:asciiTheme="majorBidi" w:hAnsiTheme="majorBidi" w:cstheme="majorBidi"/>
          <w:sz w:val="30"/>
          <w:szCs w:val="30"/>
        </w:rPr>
        <w:t>(</w:t>
      </w:r>
      <w:r w:rsidRPr="00627172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627172">
        <w:rPr>
          <w:rFonts w:asciiTheme="majorBidi" w:hAnsiTheme="majorBidi" w:cstheme="majorBidi"/>
          <w:sz w:val="30"/>
          <w:szCs w:val="30"/>
        </w:rPr>
        <w:t xml:space="preserve">) </w:t>
      </w:r>
      <w:r w:rsidRPr="00627172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27172" w:rsidRPr="00627172" w:rsidRDefault="00627172" w:rsidP="00627172">
      <w:pPr>
        <w:pStyle w:val="BodyText"/>
        <w:numPr>
          <w:ilvl w:val="0"/>
          <w:numId w:val="46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627172">
        <w:rPr>
          <w:rFonts w:asciiTheme="majorBidi" w:hAnsiTheme="majorBidi"/>
          <w:sz w:val="30"/>
          <w:szCs w:val="30"/>
        </w:rPr>
        <w:t>(</w:t>
      </w:r>
      <w:r w:rsidRPr="00627172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27172">
        <w:rPr>
          <w:rFonts w:asciiTheme="majorBidi" w:hAnsiTheme="majorBidi" w:cstheme="majorBidi"/>
          <w:sz w:val="30"/>
          <w:szCs w:val="30"/>
        </w:rPr>
        <w:t>1</w:t>
      </w:r>
    </w:p>
    <w:p w:rsidR="00627172" w:rsidRPr="00627172" w:rsidRDefault="00627172" w:rsidP="00627172">
      <w:pPr>
        <w:pStyle w:val="BodyText"/>
        <w:numPr>
          <w:ilvl w:val="0"/>
          <w:numId w:val="46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627172" w:rsidRPr="008811B6" w:rsidRDefault="00627172">
      <w:pPr>
        <w:spacing w:line="240" w:lineRule="auto"/>
        <w:rPr>
          <w:rFonts w:asciiTheme="majorBidi" w:hAnsiTheme="majorBidi" w:cstheme="majorBidi"/>
          <w:sz w:val="20"/>
          <w:szCs w:val="20"/>
          <w:highlight w:val="cyan"/>
        </w:rPr>
      </w:pPr>
    </w:p>
    <w:p w:rsidR="00627172" w:rsidRDefault="00627172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27172" w:rsidRPr="00627172" w:rsidRDefault="00627172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152B0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796E3E">
        <w:rPr>
          <w:i/>
          <w:iCs/>
          <w:cs/>
        </w:rPr>
        <w:t>เทคนิคการประเมินมูลค่า</w:t>
      </w:r>
    </w:p>
    <w:p w:rsidR="00627172" w:rsidRPr="00627172" w:rsidRDefault="00627172" w:rsidP="00627172">
      <w:pPr>
        <w:pStyle w:val="Bo-Blankline"/>
        <w:rPr>
          <w:lang w:val="en-US"/>
        </w:rPr>
      </w:pPr>
    </w:p>
    <w:p w:rsidR="00C152B0" w:rsidRPr="00C122C1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C122C1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C122C1">
        <w:rPr>
          <w:b w:val="0"/>
          <w:bCs w:val="0"/>
        </w:rPr>
        <w:t xml:space="preserve">2 </w:t>
      </w:r>
    </w:p>
    <w:p w:rsidR="00C152B0" w:rsidRPr="00C122C1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386"/>
        <w:gridCol w:w="236"/>
        <w:gridCol w:w="5648"/>
      </w:tblGrid>
      <w:tr w:rsidR="00CF7D64" w:rsidRPr="002274A4" w:rsidTr="00E150C1">
        <w:trPr>
          <w:tblHeader/>
        </w:trPr>
        <w:tc>
          <w:tcPr>
            <w:tcW w:w="3386" w:type="dxa"/>
            <w:shd w:val="clear" w:color="auto" w:fill="auto"/>
            <w:vAlign w:val="bottom"/>
          </w:tcPr>
          <w:p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8" w:type="dxa"/>
            <w:shd w:val="clear" w:color="auto" w:fill="auto"/>
            <w:vAlign w:val="bottom"/>
          </w:tcPr>
          <w:p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CF7D64" w:rsidRPr="002274A4" w:rsidTr="00E150C1">
        <w:tc>
          <w:tcPr>
            <w:tcW w:w="3386" w:type="dxa"/>
            <w:shd w:val="clear" w:color="auto" w:fill="auto"/>
          </w:tcPr>
          <w:p w:rsidR="00CF7D64" w:rsidRPr="000A4973" w:rsidRDefault="00CF7D64" w:rsidP="00027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236" w:type="dxa"/>
            <w:shd w:val="clear" w:color="auto" w:fill="auto"/>
          </w:tcPr>
          <w:p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8" w:type="dxa"/>
            <w:shd w:val="clear" w:color="auto" w:fill="auto"/>
          </w:tcPr>
          <w:p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F7D64" w:rsidRPr="002274A4" w:rsidTr="00E150C1">
        <w:tc>
          <w:tcPr>
            <w:tcW w:w="3386" w:type="dxa"/>
            <w:shd w:val="clear" w:color="auto" w:fill="auto"/>
          </w:tcPr>
          <w:p w:rsidR="00CF7D64" w:rsidRPr="00E1550C" w:rsidRDefault="00CF7D64" w:rsidP="000274C4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</w:rPr>
            </w:pPr>
            <w:r w:rsidRPr="00E1550C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ตราสารหนี้ภาคเอกชนถือไว้เพื่อค้า </w:t>
            </w:r>
          </w:p>
          <w:p w:rsidR="00CF7D64" w:rsidRPr="00E1550C" w:rsidRDefault="00CF7D64" w:rsidP="000274C4">
            <w:pPr>
              <w:spacing w:line="240" w:lineRule="atLeast"/>
              <w:ind w:left="270" w:right="-10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1550C">
              <w:rPr>
                <w:rFonts w:ascii="Angsana New" w:hAnsi="Angsana New"/>
                <w:sz w:val="30"/>
                <w:szCs w:val="30"/>
              </w:rPr>
              <w:t>(</w:t>
            </w:r>
            <w:r w:rsidRPr="00E1550C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E1550C">
              <w:rPr>
                <w:rFonts w:ascii="Angsana New" w:hAnsi="Angsana New"/>
                <w:sz w:val="30"/>
                <w:szCs w:val="30"/>
              </w:rPr>
              <w:t>)</w:t>
            </w:r>
            <w:r w:rsidRPr="00E155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8" w:type="dxa"/>
            <w:shd w:val="clear" w:color="auto" w:fill="auto"/>
          </w:tcPr>
          <w:p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</w:tbl>
    <w:p w:rsidR="00556CDE" w:rsidRDefault="00556CDE">
      <w: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386"/>
        <w:gridCol w:w="236"/>
        <w:gridCol w:w="5648"/>
      </w:tblGrid>
      <w:tr w:rsidR="00556CDE" w:rsidRPr="002274A4" w:rsidTr="00D77000">
        <w:tc>
          <w:tcPr>
            <w:tcW w:w="3386" w:type="dxa"/>
            <w:shd w:val="clear" w:color="auto" w:fill="auto"/>
            <w:vAlign w:val="bottom"/>
          </w:tcPr>
          <w:p w:rsidR="00556CDE" w:rsidRPr="000A4973" w:rsidRDefault="00556CDE" w:rsidP="00556C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56CDE" w:rsidRPr="000A4973" w:rsidRDefault="00556CDE" w:rsidP="00556C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8" w:type="dxa"/>
            <w:shd w:val="clear" w:color="auto" w:fill="auto"/>
            <w:vAlign w:val="bottom"/>
          </w:tcPr>
          <w:p w:rsidR="00556CDE" w:rsidRPr="000A4973" w:rsidRDefault="00556CDE" w:rsidP="00556C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556CDE" w:rsidRPr="002274A4" w:rsidTr="00E150C1">
        <w:tc>
          <w:tcPr>
            <w:tcW w:w="3386" w:type="dxa"/>
            <w:shd w:val="clear" w:color="auto" w:fill="auto"/>
          </w:tcPr>
          <w:p w:rsidR="00556CDE" w:rsidRPr="00E50529" w:rsidRDefault="00556CDE" w:rsidP="00556CD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:rsidR="00556CDE" w:rsidRPr="006C66AD" w:rsidRDefault="00556CDE" w:rsidP="00556C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8" w:type="dxa"/>
            <w:shd w:val="clear" w:color="auto" w:fill="auto"/>
          </w:tcPr>
          <w:p w:rsidR="00556CDE" w:rsidRPr="00E50529" w:rsidRDefault="00556CDE" w:rsidP="00556CD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และค่าความเสี่ยงด้านอื่นๆเพื่อสะท้อนมูลค่าที่แท้จริงของตราสารอนุพันธ์</w:t>
            </w:r>
          </w:p>
        </w:tc>
      </w:tr>
    </w:tbl>
    <w:p w:rsidR="00627172" w:rsidRDefault="00627172" w:rsidP="00A95E68">
      <w:pPr>
        <w:rPr>
          <w:rFonts w:ascii="Angsana New" w:hAnsi="Angsana New"/>
          <w:sz w:val="20"/>
          <w:szCs w:val="20"/>
          <w:lang w:eastAsia="x-none"/>
        </w:rPr>
      </w:pPr>
    </w:p>
    <w:p w:rsidR="006D3EA2" w:rsidRPr="00565380" w:rsidRDefault="006D3EA2" w:rsidP="00565380">
      <w:pPr>
        <w:pStyle w:val="Caption"/>
        <w:ind w:left="567" w:hanging="567"/>
        <w:rPr>
          <w:rFonts w:asciiTheme="majorBidi" w:hAnsiTheme="majorBidi" w:cstheme="majorBidi"/>
        </w:rPr>
      </w:pPr>
      <w:r w:rsidRPr="00565380">
        <w:rPr>
          <w:rFonts w:asciiTheme="majorBidi" w:hAnsiTheme="majorBidi" w:cstheme="majorBidi"/>
          <w:cs/>
        </w:rPr>
        <w:t>ภาระผูกพันกิจการที่ไม่เกี่ยวข้องกัน</w:t>
      </w:r>
    </w:p>
    <w:p w:rsidR="00F32D39" w:rsidRPr="009356CD" w:rsidRDefault="00F32D39" w:rsidP="00F32D39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242"/>
        <w:gridCol w:w="1442"/>
      </w:tblGrid>
      <w:tr w:rsidR="00627172" w:rsidRPr="00A16777" w:rsidTr="000274C4">
        <w:trPr>
          <w:trHeight w:val="659"/>
          <w:tblHeader/>
        </w:trPr>
        <w:tc>
          <w:tcPr>
            <w:tcW w:w="3261" w:type="pct"/>
            <w:vAlign w:val="bottom"/>
          </w:tcPr>
          <w:p w:rsidR="00627172" w:rsidRPr="00526E2F" w:rsidRDefault="00627172" w:rsidP="006271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8" w:type="pct"/>
            <w:vAlign w:val="bottom"/>
          </w:tcPr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</w:tcPr>
          <w:p w:rsidR="00627172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27172" w:rsidRPr="00485AA2" w:rsidTr="000274C4">
        <w:trPr>
          <w:tblHeader/>
        </w:trPr>
        <w:tc>
          <w:tcPr>
            <w:tcW w:w="3261" w:type="pct"/>
          </w:tcPr>
          <w:p w:rsidR="00627172" w:rsidRDefault="00627172" w:rsidP="0062717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9" w:type="pct"/>
            <w:gridSpan w:val="3"/>
          </w:tcPr>
          <w:p w:rsidR="00627172" w:rsidRPr="00526E2F" w:rsidRDefault="00627172" w:rsidP="000274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172" w:rsidRPr="00485AA2" w:rsidTr="000274C4">
        <w:tc>
          <w:tcPr>
            <w:tcW w:w="3261" w:type="pct"/>
          </w:tcPr>
          <w:p w:rsidR="00627172" w:rsidRPr="00565380" w:rsidRDefault="00627172" w:rsidP="00627172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8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627172" w:rsidRPr="00F4323B" w:rsidRDefault="00627172" w:rsidP="0062717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172" w:rsidRPr="00485AA2" w:rsidTr="00627172">
        <w:tc>
          <w:tcPr>
            <w:tcW w:w="3261" w:type="pct"/>
          </w:tcPr>
          <w:p w:rsidR="00627172" w:rsidRPr="00565380" w:rsidRDefault="00627172" w:rsidP="00627172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65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828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627172" w:rsidRPr="00F4323B" w:rsidRDefault="00627172" w:rsidP="0062717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6CD" w:rsidRPr="00485AA2" w:rsidTr="00627172">
        <w:tc>
          <w:tcPr>
            <w:tcW w:w="3261" w:type="pct"/>
          </w:tcPr>
          <w:p w:rsidR="009356CD" w:rsidRPr="00565380" w:rsidRDefault="009356CD" w:rsidP="009356C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</w:t>
            </w:r>
            <w:r w:rsidRPr="005653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828" w:type="pct"/>
            <w:tcBorders>
              <w:bottom w:val="double" w:sz="4" w:space="0" w:color="auto"/>
            </w:tcBorders>
          </w:tcPr>
          <w:p w:rsidR="009356CD" w:rsidRPr="00627172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1,531,638</w:t>
            </w:r>
          </w:p>
        </w:tc>
        <w:tc>
          <w:tcPr>
            <w:tcW w:w="131" w:type="pct"/>
          </w:tcPr>
          <w:p w:rsidR="009356CD" w:rsidRPr="00627172" w:rsidRDefault="009356CD" w:rsidP="009356C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</w:tcPr>
          <w:p w:rsidR="009356CD" w:rsidRPr="00627172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1,531,638</w:t>
            </w:r>
          </w:p>
        </w:tc>
      </w:tr>
      <w:tr w:rsidR="009356CD" w:rsidRPr="00485AA2" w:rsidTr="00627172">
        <w:tc>
          <w:tcPr>
            <w:tcW w:w="3261" w:type="pct"/>
          </w:tcPr>
          <w:p w:rsidR="009356CD" w:rsidRPr="00E40450" w:rsidRDefault="009356CD" w:rsidP="009356CD">
            <w:pPr>
              <w:spacing w:line="240" w:lineRule="atLeast"/>
              <w:ind w:left="-24" w:right="65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</w:tcPr>
          <w:p w:rsidR="009356CD" w:rsidRPr="00F4323B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9356CD" w:rsidRPr="00F4323B" w:rsidRDefault="009356CD" w:rsidP="009356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</w:tcPr>
          <w:p w:rsidR="009356CD" w:rsidRPr="00F4323B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6CD" w:rsidRPr="00485AA2" w:rsidTr="00627172">
        <w:tc>
          <w:tcPr>
            <w:tcW w:w="3261" w:type="pct"/>
          </w:tcPr>
          <w:p w:rsidR="009356CD" w:rsidRPr="00565380" w:rsidRDefault="009356CD" w:rsidP="009356CD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828" w:type="pct"/>
          </w:tcPr>
          <w:p w:rsidR="009356CD" w:rsidRPr="00F4323B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9356CD" w:rsidRPr="00F4323B" w:rsidRDefault="009356CD" w:rsidP="009356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9356CD" w:rsidRPr="00F4323B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6CD" w:rsidRPr="00485AA2" w:rsidTr="00627172">
        <w:tc>
          <w:tcPr>
            <w:tcW w:w="3261" w:type="pct"/>
          </w:tcPr>
          <w:p w:rsidR="009356CD" w:rsidRPr="00565380" w:rsidRDefault="009356CD" w:rsidP="009356C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28" w:type="pct"/>
          </w:tcPr>
          <w:p w:rsidR="009356CD" w:rsidRPr="00F4323B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4,938</w:t>
            </w:r>
          </w:p>
        </w:tc>
        <w:tc>
          <w:tcPr>
            <w:tcW w:w="131" w:type="pct"/>
          </w:tcPr>
          <w:p w:rsidR="009356CD" w:rsidRPr="00F4323B" w:rsidRDefault="009356CD" w:rsidP="009356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9356CD" w:rsidRPr="00F4323B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4,938</w:t>
            </w:r>
          </w:p>
        </w:tc>
      </w:tr>
      <w:tr w:rsidR="009356CD" w:rsidRPr="00485AA2" w:rsidTr="00627172">
        <w:tc>
          <w:tcPr>
            <w:tcW w:w="3261" w:type="pct"/>
          </w:tcPr>
          <w:p w:rsidR="009356CD" w:rsidRPr="00565380" w:rsidRDefault="009356CD" w:rsidP="009356C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28" w:type="pct"/>
          </w:tcPr>
          <w:p w:rsidR="009356CD" w:rsidRPr="00F4323B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131" w:type="pct"/>
          </w:tcPr>
          <w:p w:rsidR="009356CD" w:rsidRPr="00F4323B" w:rsidRDefault="009356CD" w:rsidP="009356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9356CD" w:rsidRPr="00F4323B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</w:tr>
      <w:tr w:rsidR="009356CD" w:rsidRPr="00247EE4" w:rsidTr="000274C4">
        <w:tc>
          <w:tcPr>
            <w:tcW w:w="3261" w:type="pct"/>
            <w:vAlign w:val="bottom"/>
          </w:tcPr>
          <w:p w:rsidR="009356CD" w:rsidRPr="00565380" w:rsidRDefault="009356CD" w:rsidP="009356C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:rsidR="009356CD" w:rsidRPr="00537A61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8,418</w:t>
            </w:r>
          </w:p>
        </w:tc>
        <w:tc>
          <w:tcPr>
            <w:tcW w:w="131" w:type="pct"/>
          </w:tcPr>
          <w:p w:rsidR="009356CD" w:rsidRPr="00537A61" w:rsidRDefault="009356CD" w:rsidP="009356C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:rsidR="009356CD" w:rsidRPr="00537A61" w:rsidRDefault="009356CD" w:rsidP="009356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8,418</w:t>
            </w:r>
          </w:p>
        </w:tc>
      </w:tr>
    </w:tbl>
    <w:p w:rsidR="00556CDE" w:rsidRPr="00556CDE" w:rsidRDefault="00556CDE" w:rsidP="001A160B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:rsidR="002E0FF0" w:rsidRPr="00565380" w:rsidRDefault="002E0FF0" w:rsidP="001A160B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53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2E0FF0" w:rsidRPr="009356CD" w:rsidRDefault="002E0FF0" w:rsidP="007526C3">
      <w:pPr>
        <w:pStyle w:val="Bo-Blankline"/>
        <w:rPr>
          <w:rFonts w:asciiTheme="majorBidi" w:hAnsiTheme="majorBidi" w:cstheme="majorBidi"/>
        </w:rPr>
      </w:pPr>
    </w:p>
    <w:p w:rsidR="001A160B" w:rsidRDefault="001A160B" w:rsidP="00E150C1">
      <w:pPr>
        <w:ind w:left="547" w:right="-129"/>
        <w:jc w:val="thaiDistribute"/>
        <w:rPr>
          <w:rFonts w:asciiTheme="majorBidi" w:hAnsiTheme="majorBidi" w:cstheme="majorBidi"/>
          <w:sz w:val="30"/>
          <w:szCs w:val="30"/>
        </w:rPr>
      </w:pPr>
      <w:r w:rsidRPr="0056538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บริษัทได้ทำสัญญาเช่าที่ดินและยานพาหนะหลายฉบับเป็นระยะเวลา </w:t>
      </w:r>
      <w:r w:rsidR="00317C85" w:rsidRPr="00565380">
        <w:rPr>
          <w:rFonts w:asciiTheme="majorBidi" w:hAnsiTheme="majorBidi" w:cstheme="majorBidi"/>
          <w:sz w:val="30"/>
          <w:szCs w:val="30"/>
        </w:rPr>
        <w:t>1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>ปี</w:t>
      </w:r>
      <w:r w:rsidR="00864578"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17C85" w:rsidRPr="00565380">
        <w:rPr>
          <w:rFonts w:asciiTheme="majorBidi" w:hAnsiTheme="majorBidi" w:cstheme="majorBidi"/>
          <w:sz w:val="30"/>
          <w:szCs w:val="30"/>
        </w:rPr>
        <w:t>5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627172" w:rsidRPr="009356CD" w:rsidRDefault="00627172" w:rsidP="001A160B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242"/>
        <w:gridCol w:w="1442"/>
      </w:tblGrid>
      <w:tr w:rsidR="00627172" w:rsidRPr="00A16777" w:rsidTr="000274C4">
        <w:trPr>
          <w:trHeight w:val="659"/>
          <w:tblHeader/>
        </w:trPr>
        <w:tc>
          <w:tcPr>
            <w:tcW w:w="3261" w:type="pct"/>
            <w:vAlign w:val="bottom"/>
          </w:tcPr>
          <w:p w:rsidR="00627172" w:rsidRPr="00526E2F" w:rsidRDefault="00627172" w:rsidP="000274C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8" w:type="pct"/>
            <w:vAlign w:val="bottom"/>
          </w:tcPr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</w:tcPr>
          <w:p w:rsidR="00627172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27172" w:rsidRPr="00485AA2" w:rsidTr="000274C4">
        <w:trPr>
          <w:tblHeader/>
        </w:trPr>
        <w:tc>
          <w:tcPr>
            <w:tcW w:w="3261" w:type="pct"/>
          </w:tcPr>
          <w:p w:rsidR="00627172" w:rsidRDefault="00627172" w:rsidP="000274C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9" w:type="pct"/>
            <w:gridSpan w:val="3"/>
          </w:tcPr>
          <w:p w:rsidR="00627172" w:rsidRPr="00526E2F" w:rsidRDefault="00627172" w:rsidP="000274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172" w:rsidRPr="00485AA2" w:rsidTr="00627172">
        <w:tc>
          <w:tcPr>
            <w:tcW w:w="3261" w:type="pct"/>
          </w:tcPr>
          <w:p w:rsidR="00627172" w:rsidRPr="00565380" w:rsidRDefault="00627172" w:rsidP="00627172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28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627172" w:rsidRPr="00F4323B" w:rsidRDefault="00627172" w:rsidP="0062717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172" w:rsidRPr="00485AA2" w:rsidTr="00627172">
        <w:tc>
          <w:tcPr>
            <w:tcW w:w="3261" w:type="pct"/>
          </w:tcPr>
          <w:p w:rsidR="00627172" w:rsidRPr="00565380" w:rsidRDefault="00627172" w:rsidP="00627172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627172" w:rsidRPr="00F4323B" w:rsidRDefault="009356CD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676,225</w:t>
            </w:r>
          </w:p>
        </w:tc>
        <w:tc>
          <w:tcPr>
            <w:tcW w:w="131" w:type="pct"/>
          </w:tcPr>
          <w:p w:rsidR="00627172" w:rsidRPr="00F4323B" w:rsidRDefault="00627172" w:rsidP="0062717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:rsidR="00627172" w:rsidRPr="00F4323B" w:rsidRDefault="009356CD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19,225</w:t>
            </w:r>
          </w:p>
        </w:tc>
      </w:tr>
      <w:tr w:rsidR="00627172" w:rsidRPr="00485AA2" w:rsidTr="00627172">
        <w:tc>
          <w:tcPr>
            <w:tcW w:w="3261" w:type="pct"/>
            <w:vAlign w:val="bottom"/>
          </w:tcPr>
          <w:p w:rsidR="00627172" w:rsidRPr="00565380" w:rsidRDefault="00627172" w:rsidP="0062717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:rsidR="00627172" w:rsidRPr="00627172" w:rsidRDefault="009356CD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676,225</w:t>
            </w:r>
          </w:p>
        </w:tc>
        <w:tc>
          <w:tcPr>
            <w:tcW w:w="131" w:type="pct"/>
          </w:tcPr>
          <w:p w:rsidR="00627172" w:rsidRPr="00627172" w:rsidRDefault="00627172" w:rsidP="0062717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:rsidR="00627172" w:rsidRPr="00627172" w:rsidRDefault="009356CD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19,225</w:t>
            </w:r>
          </w:p>
        </w:tc>
      </w:tr>
    </w:tbl>
    <w:p w:rsidR="00565380" w:rsidRPr="009356CD" w:rsidRDefault="00565380">
      <w:pPr>
        <w:spacing w:line="240" w:lineRule="auto"/>
        <w:rPr>
          <w:rFonts w:asciiTheme="majorBidi" w:eastAsia="Cordia New" w:hAnsiTheme="majorBidi" w:cstheme="majorBidi"/>
          <w:snapToGrid w:val="0"/>
          <w:sz w:val="20"/>
          <w:szCs w:val="20"/>
          <w:cs/>
          <w:lang w:val="th-TH" w:eastAsia="th-TH"/>
        </w:rPr>
      </w:pPr>
    </w:p>
    <w:p w:rsidR="00556CDE" w:rsidRDefault="00556CDE">
      <w:pPr>
        <w:spacing w:line="240" w:lineRule="auto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485CD3" w:rsidRPr="00565380" w:rsidRDefault="00485CD3" w:rsidP="00485CD3">
      <w:pPr>
        <w:spacing w:line="240" w:lineRule="auto"/>
        <w:ind w:firstLine="540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65380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</w:t>
      </w:r>
      <w:r w:rsidRPr="00565380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485CD3" w:rsidRPr="009356CD" w:rsidRDefault="00485CD3" w:rsidP="00485CD3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:rsidR="00485CD3" w:rsidRPr="00565380" w:rsidRDefault="00485CD3" w:rsidP="00E150C1">
      <w:pPr>
        <w:spacing w:line="240" w:lineRule="auto"/>
        <w:ind w:left="540" w:right="-12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53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565380">
        <w:rPr>
          <w:rFonts w:asciiTheme="majorBidi" w:hAnsiTheme="majorBidi" w:cstheme="majorBidi"/>
          <w:sz w:val="30"/>
          <w:szCs w:val="30"/>
        </w:rPr>
        <w:t xml:space="preserve">Non-Firm </w:t>
      </w:r>
      <w:r w:rsidRPr="005653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Pr="00565380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</w:rPr>
        <w:t>30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Cs/>
          <w:sz w:val="30"/>
          <w:szCs w:val="30"/>
        </w:rPr>
        <w:t>(Adder)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Pr="00565380">
        <w:rPr>
          <w:rFonts w:asciiTheme="majorBidi" w:hAnsiTheme="majorBidi" w:cstheme="majorBidi"/>
          <w:bCs/>
          <w:sz w:val="30"/>
          <w:szCs w:val="30"/>
        </w:rPr>
        <w:t>7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:rsidR="00485CD3" w:rsidRPr="009356CD" w:rsidRDefault="00485CD3" w:rsidP="00485CD3">
      <w:pPr>
        <w:pStyle w:val="Bo-Blankline"/>
        <w:rPr>
          <w:rFonts w:asciiTheme="majorBidi" w:hAnsiTheme="majorBidi" w:cstheme="majorBidi"/>
        </w:rPr>
      </w:pPr>
    </w:p>
    <w:tbl>
      <w:tblPr>
        <w:tblStyle w:val="PlainTable4"/>
        <w:tblW w:w="9090" w:type="dxa"/>
        <w:tblInd w:w="450" w:type="dxa"/>
        <w:tblLook w:val="04A0" w:firstRow="1" w:lastRow="0" w:firstColumn="1" w:lastColumn="0" w:noHBand="0" w:noVBand="1"/>
      </w:tblPr>
      <w:tblGrid>
        <w:gridCol w:w="1890"/>
        <w:gridCol w:w="3060"/>
        <w:gridCol w:w="2070"/>
        <w:gridCol w:w="2070"/>
      </w:tblGrid>
      <w:tr w:rsidR="00485CD3" w:rsidRPr="00565380" w:rsidTr="00D05C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306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ปริมาณพลังไฟฟ้าที่รับซื้อตามสัญญา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วันเริ่มสัญญา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วันที่เริ่มมีรายได้</w:t>
            </w:r>
          </w:p>
        </w:tc>
      </w:tr>
      <w:tr w:rsidR="00485CD3" w:rsidRPr="00565380" w:rsidTr="00D0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565380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565380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306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18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7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พฤศจิกายน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2557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16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485CD3" w:rsidRPr="00565380" w:rsidTr="00D05C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565380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56538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55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13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พฤศจิกายน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2556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6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485CD3" w:rsidRPr="00565380" w:rsidTr="00D0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565380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565380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306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90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17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5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</w:tbl>
    <w:p w:rsidR="009551EE" w:rsidRPr="00556CDE" w:rsidRDefault="009551EE" w:rsidP="00485CD3">
      <w:pPr>
        <w:pStyle w:val="Ang15"/>
        <w:ind w:left="0"/>
        <w:rPr>
          <w:sz w:val="20"/>
          <w:szCs w:val="20"/>
        </w:rPr>
      </w:pPr>
    </w:p>
    <w:p w:rsidR="007A5981" w:rsidRPr="004675F4" w:rsidRDefault="007A5981" w:rsidP="007A5981">
      <w:pPr>
        <w:pStyle w:val="Caption"/>
        <w:rPr>
          <w:cs/>
        </w:rPr>
      </w:pPr>
      <w:bookmarkStart w:id="2" w:name="_Hlk7631924"/>
      <w:r w:rsidRPr="004675F4">
        <w:rPr>
          <w:rFonts w:hint="cs"/>
          <w:cs/>
        </w:rPr>
        <w:t>มาตรฐานการรายงานทางการเงิน</w:t>
      </w:r>
      <w:r w:rsidRPr="004675F4">
        <w:rPr>
          <w:cs/>
        </w:rPr>
        <w:t>ที่ยังไม่ได้ใช้</w:t>
      </w:r>
    </w:p>
    <w:bookmarkEnd w:id="2"/>
    <w:p w:rsidR="007A5981" w:rsidRPr="005D3769" w:rsidRDefault="007A5981" w:rsidP="005D3769">
      <w:pPr>
        <w:pStyle w:val="Bo-Blankline"/>
        <w:rPr>
          <w:sz w:val="18"/>
          <w:szCs w:val="18"/>
          <w:lang w:val="en-US"/>
        </w:rPr>
      </w:pPr>
    </w:p>
    <w:p w:rsidR="0099009A" w:rsidRPr="0099009A" w:rsidRDefault="0099009A" w:rsidP="00A37372">
      <w:pPr>
        <w:pStyle w:val="Bo-C1Content"/>
        <w:ind w:right="-39"/>
      </w:pPr>
      <w:r w:rsidRPr="0099009A">
        <w:rPr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99009A">
        <w:t xml:space="preserve">1 </w:t>
      </w:r>
      <w:r w:rsidRPr="0099009A">
        <w:rPr>
          <w:cs/>
        </w:rPr>
        <w:t xml:space="preserve">มกราคม </w:t>
      </w:r>
      <w:r w:rsidRPr="0099009A">
        <w:t xml:space="preserve">2563 </w:t>
      </w:r>
      <w:r w:rsidRPr="0099009A">
        <w:rPr>
          <w:cs/>
        </w:rPr>
        <w:t>มีดังต่อไปนี้</w:t>
      </w:r>
    </w:p>
    <w:p w:rsidR="007A5981" w:rsidRPr="005D3769" w:rsidRDefault="007A5981" w:rsidP="007079DC">
      <w:pPr>
        <w:pStyle w:val="Ang15"/>
        <w:rPr>
          <w:sz w:val="18"/>
          <w:szCs w:val="18"/>
          <w:highlight w:val="yellow"/>
          <w:shd w:val="clear" w:color="auto" w:fill="E0E0E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00"/>
      </w:tblGrid>
      <w:tr w:rsidR="007A5981" w:rsidRPr="00A03E4C" w:rsidTr="005D3769">
        <w:trPr>
          <w:tblHeader/>
        </w:trPr>
        <w:tc>
          <w:tcPr>
            <w:tcW w:w="4680" w:type="dxa"/>
            <w:vAlign w:val="bottom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C35B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C35B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C35B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C35B1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C35B1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C35B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C35B1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C35B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CC35B1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CC35B1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CC35B1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C35B1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C35B1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A5981" w:rsidRPr="00A03E4C" w:rsidRDefault="007A5981" w:rsidP="007079DC">
      <w:pPr>
        <w:pStyle w:val="Ang15"/>
        <w:rPr>
          <w:sz w:val="10"/>
          <w:szCs w:val="10"/>
          <w:highlight w:val="yellow"/>
          <w:shd w:val="clear" w:color="auto" w:fill="D9D9D9" w:themeFill="background1" w:themeFillShade="D9"/>
        </w:rPr>
      </w:pPr>
    </w:p>
    <w:p w:rsidR="007A5981" w:rsidRPr="00032AF8" w:rsidRDefault="007A5981" w:rsidP="007A598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C35B1">
        <w:rPr>
          <w:rFonts w:ascii="Angsana New" w:hAnsi="Angsana New"/>
          <w:i/>
          <w:iCs/>
          <w:sz w:val="30"/>
          <w:szCs w:val="30"/>
        </w:rPr>
        <w:t xml:space="preserve">* </w:t>
      </w:r>
      <w:r w:rsidRPr="00CC35B1">
        <w:rPr>
          <w:rFonts w:ascii="Angsana New" w:hAnsi="Angsana New"/>
          <w:i/>
          <w:iCs/>
          <w:sz w:val="30"/>
          <w:szCs w:val="30"/>
          <w:cs/>
        </w:rPr>
        <w:t>มาตรฐานการ</w:t>
      </w:r>
      <w:r w:rsidRPr="00032AF8">
        <w:rPr>
          <w:rFonts w:ascii="Angsana New" w:hAnsi="Angsana New"/>
          <w:i/>
          <w:iCs/>
          <w:sz w:val="30"/>
          <w:szCs w:val="30"/>
          <w:cs/>
        </w:rPr>
        <w:t>รายงาน</w:t>
      </w:r>
      <w:r w:rsidR="00CC35B1" w:rsidRPr="00032AF8">
        <w:rPr>
          <w:rFonts w:ascii="Angsana New" w:hAnsi="Angsana New"/>
          <w:i/>
          <w:iCs/>
          <w:sz w:val="30"/>
          <w:szCs w:val="30"/>
          <w:cs/>
        </w:rPr>
        <w:t>ทางการเงินที่เกี่ยวข้องกับ</w:t>
      </w:r>
      <w:r w:rsidRPr="00032AF8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A37372" w:rsidRPr="005D3769" w:rsidRDefault="00A37372" w:rsidP="007A5981">
      <w:pPr>
        <w:ind w:left="540"/>
        <w:jc w:val="thaiDistribute"/>
        <w:rPr>
          <w:rFonts w:ascii="Angsana New" w:hAnsi="Angsana New"/>
          <w:i/>
          <w:iCs/>
          <w:sz w:val="18"/>
          <w:szCs w:val="18"/>
        </w:rPr>
      </w:pPr>
    </w:p>
    <w:p w:rsidR="00556CDE" w:rsidRDefault="00556CDE">
      <w:pPr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7A5981" w:rsidRPr="00032AF8" w:rsidRDefault="007A5981" w:rsidP="00100913">
      <w:pPr>
        <w:pStyle w:val="ListParagraph"/>
        <w:numPr>
          <w:ilvl w:val="0"/>
          <w:numId w:val="43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32AF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7A5981" w:rsidRPr="005D3769" w:rsidRDefault="007A5981" w:rsidP="007079DC">
      <w:pPr>
        <w:pStyle w:val="Ang15"/>
        <w:rPr>
          <w:sz w:val="18"/>
          <w:szCs w:val="18"/>
        </w:rPr>
      </w:pPr>
    </w:p>
    <w:p w:rsidR="00A37372" w:rsidRPr="005D3769" w:rsidRDefault="00A37372" w:rsidP="0077269A">
      <w:pPr>
        <w:pStyle w:val="Ang15"/>
        <w:ind w:right="-39"/>
        <w:rPr>
          <w:spacing w:val="-4"/>
        </w:rPr>
      </w:pPr>
      <w:r w:rsidRPr="005D3769">
        <w:rPr>
          <w:spacing w:val="-4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565380" w:rsidRPr="005D3769" w:rsidRDefault="00565380" w:rsidP="00AE5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Cs w:val="18"/>
          <w:cs/>
          <w:lang w:val="en-US"/>
        </w:rPr>
      </w:pPr>
    </w:p>
    <w:p w:rsidR="007A5981" w:rsidRPr="00032AF8" w:rsidRDefault="007A5981" w:rsidP="00100913">
      <w:pPr>
        <w:pStyle w:val="ListParagraph"/>
        <w:numPr>
          <w:ilvl w:val="0"/>
          <w:numId w:val="43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032AF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32AF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32AF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7A5981" w:rsidRPr="005D3769" w:rsidRDefault="007A5981" w:rsidP="007079DC">
      <w:pPr>
        <w:pStyle w:val="Ang15"/>
        <w:rPr>
          <w:sz w:val="18"/>
          <w:szCs w:val="18"/>
          <w:highlight w:val="yellow"/>
        </w:rPr>
      </w:pPr>
    </w:p>
    <w:p w:rsidR="00A37372" w:rsidRPr="005D3769" w:rsidRDefault="00A37372" w:rsidP="00AE5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5D3769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5D3769">
        <w:rPr>
          <w:rFonts w:ascii="Angsana New" w:hAnsi="Angsana New"/>
          <w:spacing w:val="-2"/>
          <w:sz w:val="30"/>
          <w:szCs w:val="30"/>
          <w:lang w:val="en-US"/>
        </w:rPr>
        <w:t xml:space="preserve">16 </w:t>
      </w:r>
      <w:r w:rsidRPr="005D3769">
        <w:rPr>
          <w:rFonts w:ascii="Angsana New" w:hAnsi="Angsana New"/>
          <w:spacing w:val="-2"/>
          <w:sz w:val="30"/>
          <w:szCs w:val="30"/>
          <w:cs/>
          <w:lang w:val="en-US"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5D3769" w:rsidRPr="005D3769" w:rsidRDefault="005D3769" w:rsidP="005D3769">
      <w:pPr>
        <w:pStyle w:val="Bo-Blankline"/>
        <w:rPr>
          <w:sz w:val="18"/>
          <w:szCs w:val="18"/>
          <w:highlight w:val="yellow"/>
          <w:lang w:val="en-US"/>
        </w:rPr>
      </w:pPr>
    </w:p>
    <w:p w:rsidR="007A5981" w:rsidRDefault="00A37372" w:rsidP="00AE5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A37372">
        <w:rPr>
          <w:rFonts w:ascii="Angsana New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sectPr w:rsidR="007A5981" w:rsidSect="00C21040"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3D2" w:rsidRDefault="00F473D2">
      <w:r>
        <w:separator/>
      </w:r>
    </w:p>
  </w:endnote>
  <w:endnote w:type="continuationSeparator" w:id="0">
    <w:p w:rsidR="00F473D2" w:rsidRDefault="00F4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69" w:rsidRPr="00FF32BF" w:rsidRDefault="005D3769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69" w:rsidRPr="00D83821" w:rsidRDefault="005D3769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3D2" w:rsidRDefault="00F473D2">
      <w:r>
        <w:separator/>
      </w:r>
    </w:p>
  </w:footnote>
  <w:footnote w:type="continuationSeparator" w:id="0">
    <w:p w:rsidR="00F473D2" w:rsidRDefault="00F47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69" w:rsidRDefault="005D3769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:rsidR="005D3769" w:rsidRDefault="005D3769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5D3769" w:rsidRPr="00E22BD2" w:rsidRDefault="005D3769" w:rsidP="009B404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5D3769" w:rsidRDefault="005D3769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11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7" w15:restartNumberingAfterBreak="0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1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2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33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20"/>
  </w:num>
  <w:num w:numId="3">
    <w:abstractNumId w:val="29"/>
  </w:num>
  <w:num w:numId="4">
    <w:abstractNumId w:val="30"/>
  </w:num>
  <w:num w:numId="5">
    <w:abstractNumId w:val="15"/>
  </w:num>
  <w:num w:numId="6">
    <w:abstractNumId w:val="1"/>
  </w:num>
  <w:num w:numId="7">
    <w:abstractNumId w:val="31"/>
  </w:num>
  <w:num w:numId="8">
    <w:abstractNumId w:val="16"/>
  </w:num>
  <w:num w:numId="9">
    <w:abstractNumId w:val="10"/>
  </w:num>
  <w:num w:numId="10">
    <w:abstractNumId w:val="19"/>
  </w:num>
  <w:num w:numId="11">
    <w:abstractNumId w:val="32"/>
  </w:num>
  <w:num w:numId="12">
    <w:abstractNumId w:val="14"/>
  </w:num>
  <w:num w:numId="13">
    <w:abstractNumId w:val="27"/>
  </w:num>
  <w:num w:numId="14">
    <w:abstractNumId w:val="12"/>
  </w:num>
  <w:num w:numId="15">
    <w:abstractNumId w:val="18"/>
  </w:num>
  <w:num w:numId="16">
    <w:abstractNumId w:val="3"/>
  </w:num>
  <w:num w:numId="17">
    <w:abstractNumId w:val="33"/>
  </w:num>
  <w:num w:numId="18">
    <w:abstractNumId w:val="17"/>
  </w:num>
  <w:num w:numId="19">
    <w:abstractNumId w:val="9"/>
  </w:num>
  <w:num w:numId="20">
    <w:abstractNumId w:val="26"/>
  </w:num>
  <w:num w:numId="21">
    <w:abstractNumId w:val="1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7"/>
  </w:num>
  <w:num w:numId="29">
    <w:abstractNumId w:val="22"/>
  </w:num>
  <w:num w:numId="30">
    <w:abstractNumId w:val="1"/>
  </w:num>
  <w:num w:numId="31">
    <w:abstractNumId w:val="11"/>
  </w:num>
  <w:num w:numId="32">
    <w:abstractNumId w:val="6"/>
  </w:num>
  <w:num w:numId="33">
    <w:abstractNumId w:val="24"/>
  </w:num>
  <w:num w:numId="34">
    <w:abstractNumId w:val="25"/>
  </w:num>
  <w:num w:numId="35">
    <w:abstractNumId w:val="8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1"/>
  </w:num>
  <w:num w:numId="41">
    <w:abstractNumId w:val="1"/>
  </w:num>
  <w:num w:numId="42">
    <w:abstractNumId w:val="1"/>
  </w:num>
  <w:num w:numId="43">
    <w:abstractNumId w:val="2"/>
  </w:num>
  <w:num w:numId="44">
    <w:abstractNumId w:val="28"/>
  </w:num>
  <w:num w:numId="45">
    <w:abstractNumId w:val="1"/>
  </w:num>
  <w:num w:numId="46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0FDF"/>
    <w:rsid w:val="00011277"/>
    <w:rsid w:val="000116AA"/>
    <w:rsid w:val="00011710"/>
    <w:rsid w:val="00011797"/>
    <w:rsid w:val="00012023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2E4E"/>
    <w:rsid w:val="000734A8"/>
    <w:rsid w:val="00073A37"/>
    <w:rsid w:val="00073A92"/>
    <w:rsid w:val="00074045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96A"/>
    <w:rsid w:val="00082B00"/>
    <w:rsid w:val="00083067"/>
    <w:rsid w:val="0008341D"/>
    <w:rsid w:val="0008358E"/>
    <w:rsid w:val="0008392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852"/>
    <w:rsid w:val="00086B7B"/>
    <w:rsid w:val="000874F1"/>
    <w:rsid w:val="00087692"/>
    <w:rsid w:val="00087955"/>
    <w:rsid w:val="00090330"/>
    <w:rsid w:val="000905CD"/>
    <w:rsid w:val="000906DB"/>
    <w:rsid w:val="000912A8"/>
    <w:rsid w:val="00091A06"/>
    <w:rsid w:val="00091C4F"/>
    <w:rsid w:val="00092292"/>
    <w:rsid w:val="000922A7"/>
    <w:rsid w:val="000926D0"/>
    <w:rsid w:val="0009291E"/>
    <w:rsid w:val="00093981"/>
    <w:rsid w:val="000939B2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B55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A99"/>
    <w:rsid w:val="00103DD9"/>
    <w:rsid w:val="00104178"/>
    <w:rsid w:val="00104302"/>
    <w:rsid w:val="0010475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32CB"/>
    <w:rsid w:val="00133352"/>
    <w:rsid w:val="0013363E"/>
    <w:rsid w:val="00133717"/>
    <w:rsid w:val="00133F92"/>
    <w:rsid w:val="0013438A"/>
    <w:rsid w:val="00134BC7"/>
    <w:rsid w:val="00134E9F"/>
    <w:rsid w:val="00135B88"/>
    <w:rsid w:val="001362FD"/>
    <w:rsid w:val="00136853"/>
    <w:rsid w:val="0013696E"/>
    <w:rsid w:val="00136BE5"/>
    <w:rsid w:val="00137061"/>
    <w:rsid w:val="001374C8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BBD"/>
    <w:rsid w:val="00172C0D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61F9"/>
    <w:rsid w:val="00186445"/>
    <w:rsid w:val="00186985"/>
    <w:rsid w:val="00186A7B"/>
    <w:rsid w:val="00186DD6"/>
    <w:rsid w:val="00187508"/>
    <w:rsid w:val="00187D86"/>
    <w:rsid w:val="00187EDF"/>
    <w:rsid w:val="00190A5A"/>
    <w:rsid w:val="00191009"/>
    <w:rsid w:val="0019163D"/>
    <w:rsid w:val="001917F4"/>
    <w:rsid w:val="00191A5B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B3"/>
    <w:rsid w:val="001F2188"/>
    <w:rsid w:val="001F2A87"/>
    <w:rsid w:val="001F2BD0"/>
    <w:rsid w:val="001F2E65"/>
    <w:rsid w:val="001F318E"/>
    <w:rsid w:val="001F4005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5F1B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89E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03A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B89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2F12"/>
    <w:rsid w:val="00283176"/>
    <w:rsid w:val="002834F8"/>
    <w:rsid w:val="002835EC"/>
    <w:rsid w:val="002845AF"/>
    <w:rsid w:val="00284626"/>
    <w:rsid w:val="00284E14"/>
    <w:rsid w:val="00284EA4"/>
    <w:rsid w:val="00285191"/>
    <w:rsid w:val="002853F7"/>
    <w:rsid w:val="002855E5"/>
    <w:rsid w:val="00285AA2"/>
    <w:rsid w:val="00285E22"/>
    <w:rsid w:val="00286480"/>
    <w:rsid w:val="0028731F"/>
    <w:rsid w:val="00287590"/>
    <w:rsid w:val="002876CE"/>
    <w:rsid w:val="00287D47"/>
    <w:rsid w:val="002902DF"/>
    <w:rsid w:val="002904B5"/>
    <w:rsid w:val="002913AB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9C3"/>
    <w:rsid w:val="002A5B3B"/>
    <w:rsid w:val="002A5D4D"/>
    <w:rsid w:val="002A5FDA"/>
    <w:rsid w:val="002A6521"/>
    <w:rsid w:val="002A6BFE"/>
    <w:rsid w:val="002A6CC1"/>
    <w:rsid w:val="002A7715"/>
    <w:rsid w:val="002A7747"/>
    <w:rsid w:val="002B01CA"/>
    <w:rsid w:val="002B0329"/>
    <w:rsid w:val="002B03DF"/>
    <w:rsid w:val="002B07C0"/>
    <w:rsid w:val="002B0A30"/>
    <w:rsid w:val="002B0B65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D66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4D1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CA5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16E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7CD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A0F"/>
    <w:rsid w:val="003D5B1A"/>
    <w:rsid w:val="003D5DBA"/>
    <w:rsid w:val="003D5F15"/>
    <w:rsid w:val="003D5F4F"/>
    <w:rsid w:val="003D65CC"/>
    <w:rsid w:val="003D6B91"/>
    <w:rsid w:val="003D7836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1F6"/>
    <w:rsid w:val="003F552C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413A"/>
    <w:rsid w:val="004047B3"/>
    <w:rsid w:val="00404F42"/>
    <w:rsid w:val="004051DB"/>
    <w:rsid w:val="004052F1"/>
    <w:rsid w:val="00405447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45F"/>
    <w:rsid w:val="0042150B"/>
    <w:rsid w:val="004215CA"/>
    <w:rsid w:val="004215E9"/>
    <w:rsid w:val="00421B8F"/>
    <w:rsid w:val="0042237F"/>
    <w:rsid w:val="00422580"/>
    <w:rsid w:val="00422DA5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43A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3092"/>
    <w:rsid w:val="00453159"/>
    <w:rsid w:val="00453893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309E"/>
    <w:rsid w:val="0046313F"/>
    <w:rsid w:val="00463A2C"/>
    <w:rsid w:val="0046425F"/>
    <w:rsid w:val="00464443"/>
    <w:rsid w:val="004644ED"/>
    <w:rsid w:val="00464535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4F7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6BA4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6CDE"/>
    <w:rsid w:val="0055708C"/>
    <w:rsid w:val="00557ADA"/>
    <w:rsid w:val="0056032F"/>
    <w:rsid w:val="0056067F"/>
    <w:rsid w:val="00560A36"/>
    <w:rsid w:val="00560FEF"/>
    <w:rsid w:val="005612DD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17F4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3B02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6348"/>
    <w:rsid w:val="005E710A"/>
    <w:rsid w:val="005E72D9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AD1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CE"/>
    <w:rsid w:val="00642B91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B5"/>
    <w:rsid w:val="0065236D"/>
    <w:rsid w:val="006524F0"/>
    <w:rsid w:val="00652871"/>
    <w:rsid w:val="00652983"/>
    <w:rsid w:val="00652ACC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AD2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3A5A"/>
    <w:rsid w:val="00694805"/>
    <w:rsid w:val="00694916"/>
    <w:rsid w:val="00694961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322"/>
    <w:rsid w:val="006A1B99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6B5A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291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A9C"/>
    <w:rsid w:val="006F3214"/>
    <w:rsid w:val="006F33D4"/>
    <w:rsid w:val="006F3505"/>
    <w:rsid w:val="006F3C15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9AE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068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A44"/>
    <w:rsid w:val="00767A6F"/>
    <w:rsid w:val="00767B89"/>
    <w:rsid w:val="00767D6F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9A"/>
    <w:rsid w:val="007726A7"/>
    <w:rsid w:val="007727C5"/>
    <w:rsid w:val="0077287F"/>
    <w:rsid w:val="00772A78"/>
    <w:rsid w:val="00772D0D"/>
    <w:rsid w:val="0077301B"/>
    <w:rsid w:val="007730D5"/>
    <w:rsid w:val="00773D1A"/>
    <w:rsid w:val="00774A0B"/>
    <w:rsid w:val="00774E0A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0968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3BE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5F2B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22D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314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677C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C4D"/>
    <w:rsid w:val="00893F0D"/>
    <w:rsid w:val="00894096"/>
    <w:rsid w:val="008946DA"/>
    <w:rsid w:val="0089493C"/>
    <w:rsid w:val="008950D5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286"/>
    <w:rsid w:val="008A7533"/>
    <w:rsid w:val="008A77DE"/>
    <w:rsid w:val="008A78B1"/>
    <w:rsid w:val="008A78BC"/>
    <w:rsid w:val="008B02E8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10BE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358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834"/>
    <w:rsid w:val="00923B0B"/>
    <w:rsid w:val="009243D1"/>
    <w:rsid w:val="00924C36"/>
    <w:rsid w:val="0092514C"/>
    <w:rsid w:val="0092580B"/>
    <w:rsid w:val="0092588E"/>
    <w:rsid w:val="00925A62"/>
    <w:rsid w:val="00926808"/>
    <w:rsid w:val="00926CF4"/>
    <w:rsid w:val="00927241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6CD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9EC"/>
    <w:rsid w:val="00982B3E"/>
    <w:rsid w:val="00982DD1"/>
    <w:rsid w:val="00983290"/>
    <w:rsid w:val="0098395C"/>
    <w:rsid w:val="00983D29"/>
    <w:rsid w:val="00984481"/>
    <w:rsid w:val="009845D2"/>
    <w:rsid w:val="00984C7F"/>
    <w:rsid w:val="00984DF7"/>
    <w:rsid w:val="00984F04"/>
    <w:rsid w:val="00985AF8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8EC"/>
    <w:rsid w:val="00994E11"/>
    <w:rsid w:val="00994EAA"/>
    <w:rsid w:val="0099511E"/>
    <w:rsid w:val="00995A7B"/>
    <w:rsid w:val="00995BEE"/>
    <w:rsid w:val="00995D77"/>
    <w:rsid w:val="00995DD2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49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01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28"/>
    <w:rsid w:val="009D7C81"/>
    <w:rsid w:val="009E00BC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65BE"/>
    <w:rsid w:val="009F674D"/>
    <w:rsid w:val="009F6782"/>
    <w:rsid w:val="009F6A15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854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537"/>
    <w:rsid w:val="00A66718"/>
    <w:rsid w:val="00A668D5"/>
    <w:rsid w:val="00A6697A"/>
    <w:rsid w:val="00A669DA"/>
    <w:rsid w:val="00A66A40"/>
    <w:rsid w:val="00A66A8E"/>
    <w:rsid w:val="00A670D6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4FEC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AF5"/>
    <w:rsid w:val="00AB2C50"/>
    <w:rsid w:val="00AB2FE0"/>
    <w:rsid w:val="00AB32A4"/>
    <w:rsid w:val="00AB345C"/>
    <w:rsid w:val="00AB3647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B7A9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6DBF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6335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1952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BAE"/>
    <w:rsid w:val="00B24D79"/>
    <w:rsid w:val="00B25263"/>
    <w:rsid w:val="00B25402"/>
    <w:rsid w:val="00B2569E"/>
    <w:rsid w:val="00B25C62"/>
    <w:rsid w:val="00B25E83"/>
    <w:rsid w:val="00B266C9"/>
    <w:rsid w:val="00B26D73"/>
    <w:rsid w:val="00B26F20"/>
    <w:rsid w:val="00B27791"/>
    <w:rsid w:val="00B27857"/>
    <w:rsid w:val="00B3035F"/>
    <w:rsid w:val="00B30B8E"/>
    <w:rsid w:val="00B319AA"/>
    <w:rsid w:val="00B319F6"/>
    <w:rsid w:val="00B3239C"/>
    <w:rsid w:val="00B32972"/>
    <w:rsid w:val="00B32AED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F41"/>
    <w:rsid w:val="00B671F1"/>
    <w:rsid w:val="00B672A7"/>
    <w:rsid w:val="00B67AC7"/>
    <w:rsid w:val="00B67B4C"/>
    <w:rsid w:val="00B67B6F"/>
    <w:rsid w:val="00B67BB2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684B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3CB2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B10"/>
    <w:rsid w:val="00BA4C61"/>
    <w:rsid w:val="00BA4FB7"/>
    <w:rsid w:val="00BA5120"/>
    <w:rsid w:val="00BA5402"/>
    <w:rsid w:val="00BA5684"/>
    <w:rsid w:val="00BA5917"/>
    <w:rsid w:val="00BA5CB7"/>
    <w:rsid w:val="00BA60EE"/>
    <w:rsid w:val="00BA6187"/>
    <w:rsid w:val="00BA626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C37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712"/>
    <w:rsid w:val="00BE29BA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876"/>
    <w:rsid w:val="00BF0978"/>
    <w:rsid w:val="00BF0CC3"/>
    <w:rsid w:val="00BF1270"/>
    <w:rsid w:val="00BF1533"/>
    <w:rsid w:val="00BF187E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6D"/>
    <w:rsid w:val="00C07DB9"/>
    <w:rsid w:val="00C103F6"/>
    <w:rsid w:val="00C106AB"/>
    <w:rsid w:val="00C107AC"/>
    <w:rsid w:val="00C10DFE"/>
    <w:rsid w:val="00C10FC7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1C8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5BD"/>
    <w:rsid w:val="00C91C7B"/>
    <w:rsid w:val="00C91DCD"/>
    <w:rsid w:val="00C91FA7"/>
    <w:rsid w:val="00C92068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6F3C"/>
    <w:rsid w:val="00CC7509"/>
    <w:rsid w:val="00CC7C47"/>
    <w:rsid w:val="00CC7D21"/>
    <w:rsid w:val="00CC7EBC"/>
    <w:rsid w:val="00CC7F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8E8"/>
    <w:rsid w:val="00CE6B78"/>
    <w:rsid w:val="00CE6F1E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DA"/>
    <w:rsid w:val="00D001A4"/>
    <w:rsid w:val="00D002E5"/>
    <w:rsid w:val="00D0035D"/>
    <w:rsid w:val="00D00406"/>
    <w:rsid w:val="00D00F7C"/>
    <w:rsid w:val="00D0125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B67"/>
    <w:rsid w:val="00D42F01"/>
    <w:rsid w:val="00D42F1B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5433"/>
    <w:rsid w:val="00D6560C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580"/>
    <w:rsid w:val="00E04AF9"/>
    <w:rsid w:val="00E04DFC"/>
    <w:rsid w:val="00E05B01"/>
    <w:rsid w:val="00E05C7C"/>
    <w:rsid w:val="00E05FCD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0C1"/>
    <w:rsid w:val="00E1550C"/>
    <w:rsid w:val="00E15A17"/>
    <w:rsid w:val="00E15DB7"/>
    <w:rsid w:val="00E16ACF"/>
    <w:rsid w:val="00E16B29"/>
    <w:rsid w:val="00E16B6A"/>
    <w:rsid w:val="00E16D30"/>
    <w:rsid w:val="00E177D8"/>
    <w:rsid w:val="00E17914"/>
    <w:rsid w:val="00E20064"/>
    <w:rsid w:val="00E208F0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5A35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122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AC0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2A8"/>
    <w:rsid w:val="00E8649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662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4AB"/>
    <w:rsid w:val="00EC7800"/>
    <w:rsid w:val="00EC7985"/>
    <w:rsid w:val="00EC7E17"/>
    <w:rsid w:val="00ED0235"/>
    <w:rsid w:val="00ED0249"/>
    <w:rsid w:val="00ED0B95"/>
    <w:rsid w:val="00ED0E2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934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B46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BDE"/>
    <w:rsid w:val="00F16CE8"/>
    <w:rsid w:val="00F172C5"/>
    <w:rsid w:val="00F174FB"/>
    <w:rsid w:val="00F175DB"/>
    <w:rsid w:val="00F17794"/>
    <w:rsid w:val="00F1786B"/>
    <w:rsid w:val="00F201E9"/>
    <w:rsid w:val="00F202BD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5A7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3D2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78B"/>
    <w:rsid w:val="00F6586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1F2D"/>
    <w:rsid w:val="00F9220C"/>
    <w:rsid w:val="00F92433"/>
    <w:rsid w:val="00F9278C"/>
    <w:rsid w:val="00F9288E"/>
    <w:rsid w:val="00F92F3C"/>
    <w:rsid w:val="00F935DA"/>
    <w:rsid w:val="00F93A72"/>
    <w:rsid w:val="00F93B9D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3DD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78C"/>
    <w:rsid w:val="00FA78BE"/>
    <w:rsid w:val="00FA7DE5"/>
    <w:rsid w:val="00FB05A9"/>
    <w:rsid w:val="00FB069F"/>
    <w:rsid w:val="00FB0C7F"/>
    <w:rsid w:val="00FB0F9D"/>
    <w:rsid w:val="00FB0FB6"/>
    <w:rsid w:val="00FB1AD2"/>
    <w:rsid w:val="00FB1C75"/>
    <w:rsid w:val="00FB251E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9E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D838DF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D5D67-CCCF-41E8-81FA-AF69D2E13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1611</TotalTime>
  <Pages>26</Pages>
  <Words>4513</Words>
  <Characters>25729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30182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Petcharat, Promsuwan</cp:lastModifiedBy>
  <cp:revision>456</cp:revision>
  <cp:lastPrinted>2019-08-07T10:18:00Z</cp:lastPrinted>
  <dcterms:created xsi:type="dcterms:W3CDTF">2018-05-03T03:07:00Z</dcterms:created>
  <dcterms:modified xsi:type="dcterms:W3CDTF">2019-08-13T05:21:00Z</dcterms:modified>
</cp:coreProperties>
</file>