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0B74" w:rsidRPr="000207E0" w:rsidRDefault="007C0B74" w:rsidP="00046D0F">
      <w:pPr>
        <w:pStyle w:val="BodyText"/>
        <w:spacing w:after="0" w:line="240" w:lineRule="atLeast"/>
        <w:jc w:val="center"/>
        <w:rPr>
          <w:rFonts w:cs="Cordia New"/>
          <w:b/>
          <w:bCs/>
          <w:sz w:val="20"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ED2471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0434B3" w:rsidRPr="00ED2471" w:rsidRDefault="000434B3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870408" w:rsidRPr="00ED2471" w:rsidRDefault="00870408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487B9A" w:rsidRPr="00ED2471" w:rsidRDefault="00487B9A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7C0B74" w:rsidRPr="0030047E" w:rsidRDefault="007C0B74" w:rsidP="00046D0F">
      <w:pPr>
        <w:pStyle w:val="BodyText"/>
        <w:spacing w:after="0" w:line="240" w:lineRule="atLeast"/>
        <w:jc w:val="center"/>
        <w:rPr>
          <w:rFonts w:cstheme="minorBidi"/>
          <w:b/>
          <w:bCs/>
          <w:sz w:val="20"/>
          <w:cs/>
          <w:lang w:val="en-US"/>
        </w:rPr>
      </w:pP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C33027" w:rsidRPr="0004479F" w:rsidRDefault="00C33027" w:rsidP="00046D0F">
      <w:pPr>
        <w:pStyle w:val="BodyText"/>
        <w:spacing w:after="0" w:line="240" w:lineRule="atLeast"/>
        <w:jc w:val="center"/>
        <w:rPr>
          <w:rFonts w:cs="Times New Roman"/>
          <w:b/>
          <w:bCs/>
          <w:sz w:val="20"/>
          <w:lang w:val="en-US"/>
        </w:rPr>
      </w:pPr>
    </w:p>
    <w:p w:rsidR="003F47B6" w:rsidRPr="0004479F" w:rsidRDefault="00571774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 w:rsidR="003F47B6" w:rsidRPr="0004479F">
        <w:rPr>
          <w:spacing w:val="-3"/>
          <w:szCs w:val="36"/>
        </w:rPr>
        <w:t>Interim financial statements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for the three-month and six-month periods ended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  <w:lang w:val="en-US"/>
        </w:rPr>
      </w:pPr>
      <w:r w:rsidRPr="0004479F">
        <w:rPr>
          <w:spacing w:val="-3"/>
          <w:szCs w:val="36"/>
        </w:rPr>
        <w:t>3</w:t>
      </w:r>
      <w:r w:rsidRPr="0004479F">
        <w:rPr>
          <w:rFonts w:cs="Cordia New"/>
          <w:spacing w:val="-3"/>
          <w:szCs w:val="45"/>
          <w:lang w:val="en-US" w:bidi="th-TH"/>
        </w:rPr>
        <w:t>0 June</w:t>
      </w:r>
      <w:r w:rsidRPr="0004479F">
        <w:rPr>
          <w:spacing w:val="-3"/>
          <w:szCs w:val="36"/>
        </w:rPr>
        <w:t xml:space="preserve"> 2019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and</w:t>
      </w:r>
    </w:p>
    <w:p w:rsidR="003F47B6" w:rsidRPr="0004479F" w:rsidRDefault="003F47B6" w:rsidP="00046D0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>Independent Auditor’s</w:t>
      </w:r>
      <w:r w:rsidR="00BB4CC9">
        <w:rPr>
          <w:spacing w:val="-3"/>
          <w:szCs w:val="36"/>
        </w:rPr>
        <w:t xml:space="preserve"> review report</w:t>
      </w:r>
    </w:p>
    <w:p w:rsidR="007C0B74" w:rsidRPr="0004479F" w:rsidRDefault="007C0B74" w:rsidP="00046D0F">
      <w:pPr>
        <w:pStyle w:val="BodyText"/>
        <w:spacing w:after="0" w:line="240" w:lineRule="atLeast"/>
        <w:jc w:val="center"/>
        <w:rPr>
          <w:rFonts w:cs="Times New Roman"/>
          <w:sz w:val="26"/>
          <w:szCs w:val="26"/>
        </w:rPr>
      </w:pPr>
    </w:p>
    <w:p w:rsidR="007C0B74" w:rsidRPr="0004479F" w:rsidRDefault="007C0B74" w:rsidP="00046D0F">
      <w:pPr>
        <w:pStyle w:val="BlockText"/>
        <w:spacing w:before="0" w:line="240" w:lineRule="atLeast"/>
        <w:ind w:left="0" w:firstLine="0"/>
        <w:rPr>
          <w:rFonts w:ascii="Times New Roman" w:cs="Times New Roman"/>
          <w:sz w:val="32"/>
          <w:szCs w:val="32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jc w:val="both"/>
        <w:rPr>
          <w:rFonts w:cs="Times New Roman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571774" w:rsidRPr="0004479F" w:rsidRDefault="00571774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  <w:lang w:val="en-US"/>
        </w:rPr>
      </w:pPr>
    </w:p>
    <w:p w:rsidR="008F2821" w:rsidRPr="004D4940" w:rsidRDefault="00826331" w:rsidP="00046D0F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t>Independent Auditor’s Report on Review of Interim Financial</w:t>
      </w:r>
      <w:r w:rsidR="002323DD" w:rsidRPr="004D4940">
        <w:rPr>
          <w:rFonts w:cs="Times New Roman"/>
          <w:b/>
          <w:bCs/>
          <w:sz w:val="28"/>
          <w:szCs w:val="28"/>
          <w:lang w:val="en-US"/>
        </w:rPr>
        <w:t xml:space="preserve"> </w:t>
      </w:r>
      <w:r w:rsidRPr="004D4940">
        <w:rPr>
          <w:rFonts w:cs="Times New Roman"/>
          <w:b/>
          <w:bCs/>
          <w:sz w:val="28"/>
          <w:szCs w:val="28"/>
          <w:lang w:val="en-US"/>
        </w:rPr>
        <w:t>Information</w:t>
      </w:r>
    </w:p>
    <w:p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:rsidR="00DF27ED" w:rsidRPr="0004479F" w:rsidRDefault="00DF27ED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</w:p>
    <w:p w:rsidR="008F2821" w:rsidRPr="0004479F" w:rsidRDefault="008F2821" w:rsidP="00046D0F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</w:t>
      </w:r>
      <w:r w:rsidR="00EA5271" w:rsidRPr="0004479F">
        <w:rPr>
          <w:sz w:val="24"/>
          <w:szCs w:val="24"/>
        </w:rPr>
        <w:t>the Board of Directors</w:t>
      </w:r>
      <w:r w:rsidRPr="0004479F">
        <w:rPr>
          <w:sz w:val="24"/>
          <w:szCs w:val="24"/>
        </w:rPr>
        <w:t xml:space="preserve"> of </w:t>
      </w:r>
      <w:proofErr w:type="spellStart"/>
      <w:r w:rsidR="001E7E3A"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</w:t>
      </w:r>
      <w:r w:rsidR="006F3E3A" w:rsidRPr="0004479F">
        <w:rPr>
          <w:sz w:val="24"/>
          <w:szCs w:val="24"/>
        </w:rPr>
        <w:t xml:space="preserve">Public </w:t>
      </w:r>
      <w:r w:rsidRPr="0004479F">
        <w:rPr>
          <w:sz w:val="24"/>
          <w:szCs w:val="24"/>
        </w:rPr>
        <w:t>Company Limited</w:t>
      </w:r>
    </w:p>
    <w:p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:rsidR="00DF27ED" w:rsidRPr="0004479F" w:rsidRDefault="00DF27ED" w:rsidP="00046D0F">
      <w:pPr>
        <w:spacing w:line="240" w:lineRule="atLeast"/>
        <w:ind w:right="-14"/>
        <w:jc w:val="both"/>
        <w:rPr>
          <w:rFonts w:cs="Times New Roman"/>
        </w:rPr>
      </w:pPr>
    </w:p>
    <w:p w:rsidR="00EA5271" w:rsidRPr="0004479F" w:rsidRDefault="00EA5271" w:rsidP="00046D0F">
      <w:pPr>
        <w:spacing w:line="240" w:lineRule="atLeast"/>
        <w:ind w:right="-14"/>
        <w:jc w:val="both"/>
        <w:rPr>
          <w:rFonts w:cs="Times New Roman"/>
        </w:rPr>
      </w:pPr>
      <w:r w:rsidRPr="0004479F">
        <w:rPr>
          <w:rFonts w:cs="Times New Roman"/>
        </w:rPr>
        <w:t xml:space="preserve">I have reviewed the accompanying </w:t>
      </w:r>
      <w:r w:rsidR="008E5008" w:rsidRPr="0004479F">
        <w:rPr>
          <w:rFonts w:cs="Times New Roman"/>
        </w:rPr>
        <w:t>statement</w:t>
      </w:r>
      <w:r w:rsidR="005868DB" w:rsidRPr="0004479F">
        <w:rPr>
          <w:rFonts w:cs="Times New Roman"/>
        </w:rPr>
        <w:t xml:space="preserve"> of financial position</w:t>
      </w:r>
      <w:r w:rsidR="00B45774" w:rsidRPr="0004479F">
        <w:rPr>
          <w:rFonts w:cs="Times New Roman"/>
        </w:rPr>
        <w:t xml:space="preserve"> of</w:t>
      </w:r>
      <w:r w:rsidRPr="0004479F">
        <w:rPr>
          <w:rFonts w:cs="Times New Roman"/>
        </w:rPr>
        <w:t xml:space="preserve"> </w:t>
      </w:r>
      <w:proofErr w:type="spellStart"/>
      <w:r w:rsidR="00B45774" w:rsidRPr="0004479F">
        <w:rPr>
          <w:rFonts w:cs="Times New Roman"/>
        </w:rPr>
        <w:t>Alucon</w:t>
      </w:r>
      <w:proofErr w:type="spellEnd"/>
      <w:r w:rsidR="00B45774" w:rsidRPr="0004479F">
        <w:rPr>
          <w:rFonts w:cs="Times New Roman"/>
        </w:rPr>
        <w:t xml:space="preserve"> Public Company Limited </w:t>
      </w:r>
      <w:r w:rsidR="00B2654F" w:rsidRPr="0004479F">
        <w:rPr>
          <w:rFonts w:cs="Times New Roman"/>
        </w:rPr>
        <w:t xml:space="preserve">as at </w:t>
      </w:r>
      <w:r w:rsidR="003F47B6" w:rsidRPr="0004479F">
        <w:rPr>
          <w:rFonts w:cs="Times New Roman"/>
        </w:rPr>
        <w:t>30 June</w:t>
      </w:r>
      <w:r w:rsidR="00B05ED4" w:rsidRPr="0004479F">
        <w:rPr>
          <w:rFonts w:cs="Times New Roman"/>
        </w:rPr>
        <w:t xml:space="preserve"> 201</w:t>
      </w:r>
      <w:r w:rsidR="00D8680F" w:rsidRPr="0004479F">
        <w:rPr>
          <w:rFonts w:cs="Times New Roman"/>
        </w:rPr>
        <w:t>9</w:t>
      </w:r>
      <w:r w:rsidR="00392802" w:rsidRPr="0004479F">
        <w:rPr>
          <w:rFonts w:cs="Times New Roman"/>
        </w:rPr>
        <w:t xml:space="preserve">; </w:t>
      </w:r>
      <w:r w:rsidR="00B05ED4" w:rsidRPr="0004479F">
        <w:rPr>
          <w:rFonts w:cs="Times New Roman"/>
        </w:rPr>
        <w:t xml:space="preserve">the </w:t>
      </w:r>
      <w:r w:rsidR="00B2654F" w:rsidRPr="0004479F">
        <w:rPr>
          <w:rFonts w:cs="Times New Roman"/>
        </w:rPr>
        <w:t xml:space="preserve">statements of </w:t>
      </w:r>
      <w:r w:rsidR="005868DB" w:rsidRPr="0004479F">
        <w:rPr>
          <w:rFonts w:cs="Times New Roman"/>
        </w:rPr>
        <w:t xml:space="preserve">comprehensive </w:t>
      </w:r>
      <w:r w:rsidR="00B2654F" w:rsidRPr="0004479F">
        <w:rPr>
          <w:rFonts w:cs="Times New Roman"/>
        </w:rPr>
        <w:t>i</w:t>
      </w:r>
      <w:r w:rsidR="0091194F" w:rsidRPr="0004479F">
        <w:rPr>
          <w:rFonts w:cs="Times New Roman"/>
        </w:rPr>
        <w:t>ncome</w:t>
      </w:r>
      <w:r w:rsidR="00D75BD4">
        <w:rPr>
          <w:rFonts w:cs="Times New Roman"/>
        </w:rPr>
        <w:t xml:space="preserve"> for the three-month and six-month periods ended 30 June 2019; the statement of</w:t>
      </w:r>
      <w:r w:rsidR="0091194F" w:rsidRPr="0004479F">
        <w:rPr>
          <w:rFonts w:cs="Times New Roman"/>
        </w:rPr>
        <w:t xml:space="preserve"> changes in </w:t>
      </w:r>
      <w:r w:rsidR="005868DB" w:rsidRPr="0004479F">
        <w:rPr>
          <w:rFonts w:cs="Times New Roman"/>
        </w:rPr>
        <w:t>equity and cash flows</w:t>
      </w:r>
      <w:r w:rsidR="00D75BD4">
        <w:rPr>
          <w:rFonts w:cs="Times New Roman"/>
        </w:rPr>
        <w:t xml:space="preserve"> </w:t>
      </w:r>
      <w:r w:rsidR="00B2654F" w:rsidRPr="0004479F">
        <w:rPr>
          <w:rFonts w:cs="Times New Roman"/>
        </w:rPr>
        <w:t xml:space="preserve">for the </w:t>
      </w:r>
      <w:r w:rsidR="003F47B6" w:rsidRPr="0004479F">
        <w:rPr>
          <w:rFonts w:cs="Times New Roman"/>
        </w:rPr>
        <w:t>six</w:t>
      </w:r>
      <w:r w:rsidR="00B2654F" w:rsidRPr="0004479F">
        <w:rPr>
          <w:rFonts w:cs="Times New Roman"/>
        </w:rPr>
        <w:t>-m</w:t>
      </w:r>
      <w:r w:rsidR="00562BA0" w:rsidRPr="0004479F">
        <w:rPr>
          <w:rFonts w:cs="Times New Roman"/>
        </w:rPr>
        <w:t>onth period</w:t>
      </w:r>
      <w:r w:rsidR="00B2654F" w:rsidRPr="0004479F">
        <w:rPr>
          <w:rFonts w:cs="Times New Roman"/>
        </w:rPr>
        <w:t xml:space="preserve"> </w:t>
      </w:r>
      <w:r w:rsidR="00B45774" w:rsidRPr="0004479F">
        <w:rPr>
          <w:rFonts w:cs="Times New Roman"/>
        </w:rPr>
        <w:t>ended</w:t>
      </w:r>
      <w:r w:rsidR="005868DB" w:rsidRPr="0004479F">
        <w:rPr>
          <w:rFonts w:cs="Times New Roman"/>
        </w:rPr>
        <w:t xml:space="preserve"> </w:t>
      </w:r>
      <w:r w:rsidR="003F47B6" w:rsidRPr="0004479F">
        <w:rPr>
          <w:rFonts w:cs="Times New Roman"/>
        </w:rPr>
        <w:t>30 June</w:t>
      </w:r>
      <w:r w:rsidR="00F205C6" w:rsidRPr="0004479F">
        <w:rPr>
          <w:rFonts w:cs="Times New Roman"/>
        </w:rPr>
        <w:t xml:space="preserve"> 201</w:t>
      </w:r>
      <w:r w:rsidR="00D8680F" w:rsidRPr="0004479F">
        <w:rPr>
          <w:rFonts w:cs="Times New Roman"/>
        </w:rPr>
        <w:t>9</w:t>
      </w:r>
      <w:r w:rsidR="008754EA" w:rsidRPr="0004479F">
        <w:rPr>
          <w:rFonts w:cs="Times New Roman"/>
        </w:rPr>
        <w:t xml:space="preserve">; and </w:t>
      </w:r>
      <w:r w:rsidR="00231307" w:rsidRPr="0004479F">
        <w:rPr>
          <w:rFonts w:cs="Times New Roman"/>
        </w:rPr>
        <w:t xml:space="preserve">condensed </w:t>
      </w:r>
      <w:r w:rsidR="008754EA" w:rsidRPr="0004479F">
        <w:rPr>
          <w:rFonts w:cs="Times New Roman"/>
        </w:rPr>
        <w:t xml:space="preserve">notes (“interim financial </w:t>
      </w:r>
      <w:r w:rsidR="00231307" w:rsidRPr="0004479F">
        <w:rPr>
          <w:rFonts w:cs="Times New Roman"/>
        </w:rPr>
        <w:t>information</w:t>
      </w:r>
      <w:r w:rsidR="008754EA" w:rsidRPr="0004479F">
        <w:rPr>
          <w:rFonts w:cs="Times New Roman"/>
        </w:rPr>
        <w:t>”)</w:t>
      </w:r>
      <w:r w:rsidR="000D7E50" w:rsidRPr="0004479F">
        <w:rPr>
          <w:rFonts w:cs="Times New Roman"/>
        </w:rPr>
        <w:t>.</w:t>
      </w:r>
      <w:r w:rsidR="008E5008" w:rsidRPr="0004479F">
        <w:rPr>
          <w:rFonts w:cs="Times New Roman"/>
        </w:rPr>
        <w:t xml:space="preserve"> </w:t>
      </w:r>
      <w:r w:rsidR="008754EA" w:rsidRPr="0004479F">
        <w:rPr>
          <w:rFonts w:cs="Times New Roman"/>
        </w:rPr>
        <w:t>M</w:t>
      </w:r>
      <w:r w:rsidRPr="0004479F">
        <w:rPr>
          <w:rFonts w:cs="Times New Roman"/>
        </w:rPr>
        <w:t xml:space="preserve">anagement </w:t>
      </w:r>
      <w:r w:rsidR="00B2654F" w:rsidRPr="0004479F">
        <w:rPr>
          <w:rFonts w:cs="Times New Roman"/>
        </w:rPr>
        <w:t xml:space="preserve">is </w:t>
      </w:r>
      <w:r w:rsidRPr="0004479F">
        <w:rPr>
          <w:rFonts w:cs="Times New Roman"/>
        </w:rPr>
        <w:t xml:space="preserve">responsible for the </w:t>
      </w:r>
      <w:r w:rsidR="008754EA" w:rsidRPr="0004479F">
        <w:rPr>
          <w:rFonts w:cs="Times New Roman"/>
        </w:rPr>
        <w:t>preparation and presentati</w:t>
      </w:r>
      <w:r w:rsidR="00231307" w:rsidRPr="0004479F">
        <w:rPr>
          <w:rFonts w:cs="Times New Roman"/>
        </w:rPr>
        <w:t>on of this</w:t>
      </w:r>
      <w:r w:rsidR="008754EA" w:rsidRPr="0004479F">
        <w:rPr>
          <w:rFonts w:cs="Times New Roman"/>
        </w:rPr>
        <w:t xml:space="preserve"> interim financial </w:t>
      </w:r>
      <w:r w:rsidR="00231307" w:rsidRPr="0004479F">
        <w:rPr>
          <w:rFonts w:cs="Times New Roman"/>
        </w:rPr>
        <w:t>information</w:t>
      </w:r>
      <w:r w:rsidR="008754EA" w:rsidRPr="0004479F">
        <w:rPr>
          <w:rFonts w:cs="Times New Roman"/>
        </w:rPr>
        <w:t xml:space="preserve"> in accordance with Thai </w:t>
      </w:r>
      <w:r w:rsidR="00231307" w:rsidRPr="0004479F">
        <w:rPr>
          <w:rFonts w:cs="Times New Roman"/>
        </w:rPr>
        <w:t>Accounting</w:t>
      </w:r>
      <w:r w:rsidR="008754EA" w:rsidRPr="0004479F">
        <w:rPr>
          <w:rFonts w:cs="Times New Roman"/>
        </w:rPr>
        <w:t xml:space="preserve"> Standards</w:t>
      </w:r>
      <w:r w:rsidR="00231307" w:rsidRPr="0004479F">
        <w:rPr>
          <w:rFonts w:cs="Times New Roman"/>
        </w:rPr>
        <w:t xml:space="preserve"> 34, “Interim Financial Reporting”.</w:t>
      </w:r>
      <w:r w:rsidRPr="0004479F">
        <w:rPr>
          <w:rFonts w:cs="Times New Roman"/>
        </w:rPr>
        <w:t xml:space="preserve"> My responsibility is to </w:t>
      </w:r>
      <w:r w:rsidR="008754EA" w:rsidRPr="0004479F">
        <w:rPr>
          <w:rFonts w:cs="Times New Roman"/>
        </w:rPr>
        <w:t>expr</w:t>
      </w:r>
      <w:r w:rsidRPr="0004479F">
        <w:rPr>
          <w:rFonts w:cs="Times New Roman"/>
        </w:rPr>
        <w:t>e</w:t>
      </w:r>
      <w:r w:rsidR="008754EA" w:rsidRPr="0004479F">
        <w:rPr>
          <w:rFonts w:cs="Times New Roman"/>
        </w:rPr>
        <w:t>ss</w:t>
      </w:r>
      <w:r w:rsidRPr="0004479F">
        <w:rPr>
          <w:rFonts w:cs="Times New Roman"/>
        </w:rPr>
        <w:t xml:space="preserve"> </w:t>
      </w:r>
      <w:r w:rsidR="00231307" w:rsidRPr="0004479F">
        <w:rPr>
          <w:rFonts w:cs="Times New Roman"/>
        </w:rPr>
        <w:t>a conclusion on this</w:t>
      </w:r>
      <w:r w:rsidR="008754EA" w:rsidRPr="0004479F">
        <w:rPr>
          <w:rFonts w:cs="Times New Roman"/>
        </w:rPr>
        <w:t xml:space="preserve"> </w:t>
      </w:r>
      <w:r w:rsidR="007B3364" w:rsidRPr="0004479F">
        <w:rPr>
          <w:rFonts w:cs="Times New Roman"/>
        </w:rPr>
        <w:t xml:space="preserve">interim </w:t>
      </w:r>
      <w:r w:rsidRPr="0004479F">
        <w:rPr>
          <w:rFonts w:cs="Times New Roman"/>
        </w:rPr>
        <w:t xml:space="preserve">financial </w:t>
      </w:r>
      <w:r w:rsidR="00231307" w:rsidRPr="0004479F">
        <w:rPr>
          <w:rFonts w:cs="Times New Roman"/>
        </w:rPr>
        <w:t>information</w:t>
      </w:r>
      <w:r w:rsidRPr="0004479F">
        <w:rPr>
          <w:rFonts w:cs="Times New Roman"/>
        </w:rPr>
        <w:t xml:space="preserve"> based on my review.</w:t>
      </w:r>
    </w:p>
    <w:p w:rsidR="00EA5271" w:rsidRPr="0004479F" w:rsidRDefault="00EA5271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7B3364" w:rsidRPr="0004479F" w:rsidRDefault="007B3364" w:rsidP="00046D0F">
      <w:pPr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EA5271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>I</w:t>
      </w:r>
      <w:r w:rsidR="00231307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>conducted my review in accordance with Thai Standard on Review Engagements 2410,</w:t>
      </w:r>
      <w:r w:rsidR="000B3A65" w:rsidRPr="0004479F">
        <w:rPr>
          <w:rFonts w:cs="Times New Roman"/>
          <w:lang w:val="en-US"/>
        </w:rPr>
        <w:t xml:space="preserve"> </w:t>
      </w:r>
      <w:r w:rsidRPr="0004479F">
        <w:rPr>
          <w:rFonts w:cs="Times New Roman"/>
          <w:lang w:val="en-US"/>
        </w:rPr>
        <w:t xml:space="preserve">“Review of Interim Financial Information Performed by the Independent Auditor of the Entity”. A review of interim financial </w:t>
      </w:r>
      <w:r w:rsidR="00231307" w:rsidRPr="0004479F">
        <w:rPr>
          <w:rFonts w:cs="Times New Roman"/>
          <w:lang w:val="en-US"/>
        </w:rPr>
        <w:t>information</w:t>
      </w:r>
      <w:r w:rsidRPr="0004479F">
        <w:rPr>
          <w:rFonts w:cs="Times New Roman"/>
          <w:lang w:val="en-US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 w:rsidR="00D75BD4"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:rsidR="00EA5271" w:rsidRPr="0004479F" w:rsidRDefault="00EA5271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7B3364" w:rsidRPr="0004479F" w:rsidRDefault="007B3364" w:rsidP="00046D0F">
      <w:pPr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:rsidR="007B3364" w:rsidRPr="0004479F" w:rsidRDefault="007B3364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:rsidR="00A11EAE" w:rsidRPr="0004479F" w:rsidRDefault="00EA5271" w:rsidP="00046D0F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="00D74DC9" w:rsidRPr="0004479F">
        <w:rPr>
          <w:rFonts w:cs="Times New Roman"/>
        </w:rPr>
        <w:t xml:space="preserve">accompanying </w:t>
      </w:r>
      <w:r w:rsidR="00AD1C7A">
        <w:rPr>
          <w:rFonts w:cs="Times New Roman"/>
        </w:rPr>
        <w:t xml:space="preserve"> </w:t>
      </w:r>
      <w:r w:rsidR="00D74DC9" w:rsidRPr="0004479F">
        <w:rPr>
          <w:rFonts w:cs="Times New Roman"/>
        </w:rPr>
        <w:t>interim</w:t>
      </w:r>
      <w:proofErr w:type="gramEnd"/>
      <w:r w:rsidR="00D74DC9" w:rsidRPr="0004479F">
        <w:rPr>
          <w:rFonts w:cs="Times New Roman"/>
        </w:rPr>
        <w:t xml:space="preserve"> </w:t>
      </w:r>
      <w:r w:rsidRPr="0004479F">
        <w:rPr>
          <w:rFonts w:cs="Times New Roman"/>
        </w:rPr>
        <w:t xml:space="preserve">financial </w:t>
      </w:r>
      <w:r w:rsidR="00545BE0" w:rsidRPr="0004479F">
        <w:rPr>
          <w:rFonts w:cs="Times New Roman"/>
        </w:rPr>
        <w:t>information is</w:t>
      </w:r>
      <w:r w:rsidR="00D74DC9" w:rsidRPr="0004479F">
        <w:rPr>
          <w:rFonts w:cs="Times New Roman"/>
        </w:rPr>
        <w:t xml:space="preserve"> not </w:t>
      </w:r>
      <w:r w:rsidR="00545BE0" w:rsidRPr="0004479F">
        <w:rPr>
          <w:rFonts w:cs="Times New Roman"/>
        </w:rPr>
        <w:t>prepared</w:t>
      </w:r>
      <w:r w:rsidRPr="0004479F">
        <w:rPr>
          <w:rFonts w:cs="Times New Roman"/>
        </w:rPr>
        <w:t>, in all material respects,</w:t>
      </w:r>
      <w:r w:rsidR="00545BE0" w:rsidRPr="0004479F">
        <w:rPr>
          <w:rFonts w:cs="Times New Roman"/>
        </w:rPr>
        <w:t xml:space="preserve"> in accordance with Thai Accounting Standard 34, “Interim Financial Reporting”.</w:t>
      </w:r>
      <w:r w:rsidRPr="0004479F">
        <w:rPr>
          <w:rFonts w:cs="Times New Roman"/>
        </w:rPr>
        <w:t xml:space="preserve"> </w:t>
      </w: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E92747" w:rsidRPr="0004479F" w:rsidRDefault="00E92747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52623C" w:rsidRPr="0004479F" w:rsidRDefault="0052623C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="000431E3" w:rsidRPr="0004479F">
        <w:rPr>
          <w:rFonts w:cs="Times New Roman"/>
          <w:lang w:val="en-US"/>
        </w:rPr>
        <w:t>Sumate Jangsamsee</w:t>
      </w:r>
      <w:r w:rsidRPr="0004479F">
        <w:rPr>
          <w:rFonts w:cs="Times New Roman"/>
          <w:lang w:val="en-US"/>
        </w:rPr>
        <w:t>)</w:t>
      </w:r>
    </w:p>
    <w:p w:rsidR="008F2821" w:rsidRPr="0004479F" w:rsidRDefault="008F2821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  <w:bookmarkStart w:id="1" w:name="_GoBack"/>
      <w:bookmarkEnd w:id="1"/>
    </w:p>
    <w:p w:rsidR="008F2821" w:rsidRPr="0004479F" w:rsidRDefault="00A25942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Registration </w:t>
      </w:r>
      <w:r w:rsidR="007C0B74" w:rsidRPr="0004479F">
        <w:rPr>
          <w:rFonts w:cs="Times New Roman"/>
          <w:lang w:val="en-US"/>
        </w:rPr>
        <w:t>No.</w:t>
      </w:r>
      <w:r w:rsidR="005E0F6C" w:rsidRPr="0004479F">
        <w:rPr>
          <w:rFonts w:cs="Times New Roman"/>
          <w:lang w:val="en-US"/>
        </w:rPr>
        <w:t xml:space="preserve"> </w:t>
      </w:r>
      <w:r w:rsidR="000431E3" w:rsidRPr="0004479F">
        <w:rPr>
          <w:rFonts w:cs="Times New Roman"/>
          <w:lang w:val="en-US"/>
        </w:rPr>
        <w:t>9362</w:t>
      </w:r>
    </w:p>
    <w:p w:rsidR="00D8680F" w:rsidRPr="0004479F" w:rsidRDefault="00D8680F" w:rsidP="00046D0F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</w:p>
    <w:p w:rsidR="008F2821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</w:p>
    <w:p w:rsidR="00825412" w:rsidRPr="0004479F" w:rsidRDefault="00825412" w:rsidP="00046D0F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:rsidR="00571774" w:rsidRPr="0004479F" w:rsidRDefault="008F2821" w:rsidP="00046D0F">
      <w:pPr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</w:rPr>
        <w:t>Bangkok</w:t>
      </w:r>
    </w:p>
    <w:p w:rsidR="00EC1079" w:rsidRDefault="00571774" w:rsidP="00046D0F">
      <w:pPr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</w:rPr>
        <w:t xml:space="preserve">13 </w:t>
      </w:r>
      <w:proofErr w:type="gramStart"/>
      <w:r w:rsidRPr="0004479F">
        <w:rPr>
          <w:rFonts w:cs="Times New Roman"/>
        </w:rPr>
        <w:t xml:space="preserve">August </w:t>
      </w:r>
      <w:r w:rsidR="00831495" w:rsidRPr="0004479F">
        <w:rPr>
          <w:rFonts w:cs="Times New Roman"/>
        </w:rPr>
        <w:t xml:space="preserve"> 201</w:t>
      </w:r>
      <w:r w:rsidR="00D8680F" w:rsidRPr="0004479F">
        <w:rPr>
          <w:rFonts w:cs="Times New Roman"/>
        </w:rPr>
        <w:t>9</w:t>
      </w:r>
      <w:proofErr w:type="gramEnd"/>
    </w:p>
    <w:p w:rsidR="00C13A06" w:rsidRPr="00C13A06" w:rsidRDefault="00C13A06" w:rsidP="00F57F58">
      <w:pPr>
        <w:pStyle w:val="IndexHeading1"/>
        <w:spacing w:after="0" w:line="240" w:lineRule="atLeast"/>
        <w:ind w:left="1138" w:right="-7" w:hanging="1138"/>
        <w:outlineLvl w:val="0"/>
      </w:pPr>
    </w:p>
    <w:sectPr w:rsidR="00C13A06" w:rsidRPr="00C13A06" w:rsidSect="00F57F58">
      <w:headerReference w:type="default" r:id="rId8"/>
      <w:footerReference w:type="default" r:id="rId9"/>
      <w:pgSz w:w="11907" w:h="16840" w:code="9"/>
      <w:pgMar w:top="691" w:right="1152" w:bottom="720" w:left="1152" w:header="720" w:footer="720" w:gutter="0"/>
      <w:paperSrc w:first="15" w:other="15"/>
      <w:pgNumType w:start="0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475" w:rsidRDefault="00BB1475">
      <w:r>
        <w:separator/>
      </w:r>
    </w:p>
  </w:endnote>
  <w:endnote w:type="continuationSeparator" w:id="0">
    <w:p w:rsidR="00BB1475" w:rsidRDefault="00BB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CD" w:rsidRPr="00A14333" w:rsidRDefault="00303FCD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475" w:rsidRDefault="00BB1475">
      <w:r>
        <w:separator/>
      </w:r>
    </w:p>
  </w:footnote>
  <w:footnote w:type="continuationSeparator" w:id="0">
    <w:p w:rsidR="00BB1475" w:rsidRDefault="00BB1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FCD" w:rsidRPr="00F57F58" w:rsidRDefault="00303FCD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P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F57F58" w:rsidRPr="00F57F58" w:rsidRDefault="00F57F58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  <w:p w:rsidR="00303FCD" w:rsidRPr="00F57F58" w:rsidRDefault="00303FCD" w:rsidP="00E04B8B">
    <w:pPr>
      <w:spacing w:line="240" w:lineRule="atLeast"/>
      <w:ind w:right="360"/>
      <w:jc w:val="both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8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9"/>
  </w:num>
  <w:num w:numId="5">
    <w:abstractNumId w:val="1"/>
  </w:num>
  <w:num w:numId="6">
    <w:abstractNumId w:val="10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6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3BFF"/>
    <w:rsid w:val="00004452"/>
    <w:rsid w:val="0000485F"/>
    <w:rsid w:val="00004BC6"/>
    <w:rsid w:val="00005F91"/>
    <w:rsid w:val="000061CE"/>
    <w:rsid w:val="00007482"/>
    <w:rsid w:val="00007816"/>
    <w:rsid w:val="00010C1B"/>
    <w:rsid w:val="00013C37"/>
    <w:rsid w:val="000148C9"/>
    <w:rsid w:val="00014D43"/>
    <w:rsid w:val="00016591"/>
    <w:rsid w:val="00016634"/>
    <w:rsid w:val="00016E06"/>
    <w:rsid w:val="000177E1"/>
    <w:rsid w:val="00017CEC"/>
    <w:rsid w:val="000204C7"/>
    <w:rsid w:val="000207E0"/>
    <w:rsid w:val="00021937"/>
    <w:rsid w:val="00022134"/>
    <w:rsid w:val="00022972"/>
    <w:rsid w:val="00022C0F"/>
    <w:rsid w:val="00023351"/>
    <w:rsid w:val="00023D8E"/>
    <w:rsid w:val="00024407"/>
    <w:rsid w:val="000244E2"/>
    <w:rsid w:val="000252F4"/>
    <w:rsid w:val="00025557"/>
    <w:rsid w:val="00026819"/>
    <w:rsid w:val="00026A47"/>
    <w:rsid w:val="00027FC1"/>
    <w:rsid w:val="00027FD9"/>
    <w:rsid w:val="000308EB"/>
    <w:rsid w:val="00030974"/>
    <w:rsid w:val="00030E94"/>
    <w:rsid w:val="00030F46"/>
    <w:rsid w:val="000311DF"/>
    <w:rsid w:val="000317EB"/>
    <w:rsid w:val="000327A0"/>
    <w:rsid w:val="00032D5E"/>
    <w:rsid w:val="00033260"/>
    <w:rsid w:val="000333EB"/>
    <w:rsid w:val="000334EB"/>
    <w:rsid w:val="000335D1"/>
    <w:rsid w:val="00035BCC"/>
    <w:rsid w:val="00035DED"/>
    <w:rsid w:val="00036D62"/>
    <w:rsid w:val="00036F87"/>
    <w:rsid w:val="00037EE4"/>
    <w:rsid w:val="0004010B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31F9"/>
    <w:rsid w:val="000534EA"/>
    <w:rsid w:val="000536B2"/>
    <w:rsid w:val="00053EDE"/>
    <w:rsid w:val="000545C9"/>
    <w:rsid w:val="00055376"/>
    <w:rsid w:val="00055757"/>
    <w:rsid w:val="0005639A"/>
    <w:rsid w:val="00056B60"/>
    <w:rsid w:val="00057192"/>
    <w:rsid w:val="000606A6"/>
    <w:rsid w:val="00061DE0"/>
    <w:rsid w:val="00063EF1"/>
    <w:rsid w:val="00064D0F"/>
    <w:rsid w:val="00064E92"/>
    <w:rsid w:val="00065596"/>
    <w:rsid w:val="00065A65"/>
    <w:rsid w:val="00066683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BF5"/>
    <w:rsid w:val="00077E40"/>
    <w:rsid w:val="00080F2E"/>
    <w:rsid w:val="00082DCF"/>
    <w:rsid w:val="00083E1B"/>
    <w:rsid w:val="000840C0"/>
    <w:rsid w:val="000845D7"/>
    <w:rsid w:val="00085403"/>
    <w:rsid w:val="0008639C"/>
    <w:rsid w:val="000865CD"/>
    <w:rsid w:val="00087953"/>
    <w:rsid w:val="0009121B"/>
    <w:rsid w:val="00092597"/>
    <w:rsid w:val="000930F9"/>
    <w:rsid w:val="00094A35"/>
    <w:rsid w:val="00094CC6"/>
    <w:rsid w:val="000958DE"/>
    <w:rsid w:val="00096666"/>
    <w:rsid w:val="00096AE6"/>
    <w:rsid w:val="00097101"/>
    <w:rsid w:val="000971B5"/>
    <w:rsid w:val="000A1F30"/>
    <w:rsid w:val="000A266A"/>
    <w:rsid w:val="000A3955"/>
    <w:rsid w:val="000A4734"/>
    <w:rsid w:val="000A71DA"/>
    <w:rsid w:val="000B2971"/>
    <w:rsid w:val="000B2F1D"/>
    <w:rsid w:val="000B3473"/>
    <w:rsid w:val="000B3A65"/>
    <w:rsid w:val="000B3EF9"/>
    <w:rsid w:val="000B4F02"/>
    <w:rsid w:val="000B683C"/>
    <w:rsid w:val="000B6E65"/>
    <w:rsid w:val="000C1FC3"/>
    <w:rsid w:val="000C23AC"/>
    <w:rsid w:val="000C253F"/>
    <w:rsid w:val="000C2A40"/>
    <w:rsid w:val="000C343D"/>
    <w:rsid w:val="000C3A57"/>
    <w:rsid w:val="000C3B7F"/>
    <w:rsid w:val="000C70FB"/>
    <w:rsid w:val="000C7CD7"/>
    <w:rsid w:val="000C7FE9"/>
    <w:rsid w:val="000D0698"/>
    <w:rsid w:val="000D1581"/>
    <w:rsid w:val="000D21AC"/>
    <w:rsid w:val="000D21D8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103C"/>
    <w:rsid w:val="000E1676"/>
    <w:rsid w:val="000E2A18"/>
    <w:rsid w:val="000E3BDA"/>
    <w:rsid w:val="000E4F98"/>
    <w:rsid w:val="000E5284"/>
    <w:rsid w:val="000F153D"/>
    <w:rsid w:val="000F2678"/>
    <w:rsid w:val="000F26E8"/>
    <w:rsid w:val="000F4281"/>
    <w:rsid w:val="000F4C8A"/>
    <w:rsid w:val="000F55FD"/>
    <w:rsid w:val="000F5775"/>
    <w:rsid w:val="000F5E7B"/>
    <w:rsid w:val="000F67F9"/>
    <w:rsid w:val="000F7566"/>
    <w:rsid w:val="001013FA"/>
    <w:rsid w:val="00101496"/>
    <w:rsid w:val="001020C1"/>
    <w:rsid w:val="001029C7"/>
    <w:rsid w:val="001035D9"/>
    <w:rsid w:val="00104937"/>
    <w:rsid w:val="00105C94"/>
    <w:rsid w:val="0010649F"/>
    <w:rsid w:val="00106A22"/>
    <w:rsid w:val="00107C61"/>
    <w:rsid w:val="00111379"/>
    <w:rsid w:val="0011146B"/>
    <w:rsid w:val="00112773"/>
    <w:rsid w:val="001140DD"/>
    <w:rsid w:val="0011643E"/>
    <w:rsid w:val="00116F49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26A"/>
    <w:rsid w:val="00125224"/>
    <w:rsid w:val="001255C1"/>
    <w:rsid w:val="001256E0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BB5"/>
    <w:rsid w:val="00135C3E"/>
    <w:rsid w:val="00136F1D"/>
    <w:rsid w:val="00140157"/>
    <w:rsid w:val="00140581"/>
    <w:rsid w:val="001405B7"/>
    <w:rsid w:val="00140C4E"/>
    <w:rsid w:val="001416CE"/>
    <w:rsid w:val="00141E70"/>
    <w:rsid w:val="001432E5"/>
    <w:rsid w:val="00144988"/>
    <w:rsid w:val="001449BA"/>
    <w:rsid w:val="0014583E"/>
    <w:rsid w:val="0014667A"/>
    <w:rsid w:val="001469A3"/>
    <w:rsid w:val="0014797D"/>
    <w:rsid w:val="001479F7"/>
    <w:rsid w:val="001507C1"/>
    <w:rsid w:val="00150DF1"/>
    <w:rsid w:val="00150E03"/>
    <w:rsid w:val="001515E1"/>
    <w:rsid w:val="00151A9C"/>
    <w:rsid w:val="00154D39"/>
    <w:rsid w:val="00155BA3"/>
    <w:rsid w:val="00155ECB"/>
    <w:rsid w:val="00157217"/>
    <w:rsid w:val="0016028B"/>
    <w:rsid w:val="00162BFC"/>
    <w:rsid w:val="00162D62"/>
    <w:rsid w:val="00163306"/>
    <w:rsid w:val="00165B0B"/>
    <w:rsid w:val="00165BEB"/>
    <w:rsid w:val="0016712F"/>
    <w:rsid w:val="001672EF"/>
    <w:rsid w:val="00167FAB"/>
    <w:rsid w:val="00171183"/>
    <w:rsid w:val="00171744"/>
    <w:rsid w:val="0017243D"/>
    <w:rsid w:val="001728D3"/>
    <w:rsid w:val="001731BB"/>
    <w:rsid w:val="00173342"/>
    <w:rsid w:val="001735A4"/>
    <w:rsid w:val="001745D4"/>
    <w:rsid w:val="00176CB5"/>
    <w:rsid w:val="00177296"/>
    <w:rsid w:val="00177635"/>
    <w:rsid w:val="0017790A"/>
    <w:rsid w:val="001823BE"/>
    <w:rsid w:val="00183358"/>
    <w:rsid w:val="001841FF"/>
    <w:rsid w:val="00185524"/>
    <w:rsid w:val="00186E2F"/>
    <w:rsid w:val="00187A6E"/>
    <w:rsid w:val="00187C39"/>
    <w:rsid w:val="00190E9F"/>
    <w:rsid w:val="00191647"/>
    <w:rsid w:val="001927B9"/>
    <w:rsid w:val="00192F58"/>
    <w:rsid w:val="0019370F"/>
    <w:rsid w:val="00193AAA"/>
    <w:rsid w:val="00193FF5"/>
    <w:rsid w:val="001944A1"/>
    <w:rsid w:val="00194E98"/>
    <w:rsid w:val="00194F34"/>
    <w:rsid w:val="0019588F"/>
    <w:rsid w:val="0019638F"/>
    <w:rsid w:val="00196F72"/>
    <w:rsid w:val="00197965"/>
    <w:rsid w:val="001A0152"/>
    <w:rsid w:val="001A0427"/>
    <w:rsid w:val="001A0882"/>
    <w:rsid w:val="001A0F88"/>
    <w:rsid w:val="001A1513"/>
    <w:rsid w:val="001A1D2A"/>
    <w:rsid w:val="001A2FB6"/>
    <w:rsid w:val="001A3020"/>
    <w:rsid w:val="001A322D"/>
    <w:rsid w:val="001A3A44"/>
    <w:rsid w:val="001A3F6A"/>
    <w:rsid w:val="001A4FCC"/>
    <w:rsid w:val="001A60F5"/>
    <w:rsid w:val="001A68E2"/>
    <w:rsid w:val="001B0178"/>
    <w:rsid w:val="001B08C6"/>
    <w:rsid w:val="001B1EF0"/>
    <w:rsid w:val="001B218D"/>
    <w:rsid w:val="001B2A2B"/>
    <w:rsid w:val="001B2B0F"/>
    <w:rsid w:val="001B3C92"/>
    <w:rsid w:val="001B5B80"/>
    <w:rsid w:val="001B6584"/>
    <w:rsid w:val="001B6AA3"/>
    <w:rsid w:val="001B70CA"/>
    <w:rsid w:val="001B7881"/>
    <w:rsid w:val="001C05A5"/>
    <w:rsid w:val="001C0DD7"/>
    <w:rsid w:val="001C0E16"/>
    <w:rsid w:val="001C35EE"/>
    <w:rsid w:val="001C3825"/>
    <w:rsid w:val="001C4758"/>
    <w:rsid w:val="001C4871"/>
    <w:rsid w:val="001C4C6B"/>
    <w:rsid w:val="001C52C3"/>
    <w:rsid w:val="001C58F0"/>
    <w:rsid w:val="001C64AA"/>
    <w:rsid w:val="001C688A"/>
    <w:rsid w:val="001C7D3A"/>
    <w:rsid w:val="001D0350"/>
    <w:rsid w:val="001D0395"/>
    <w:rsid w:val="001D264F"/>
    <w:rsid w:val="001D38AE"/>
    <w:rsid w:val="001D5238"/>
    <w:rsid w:val="001E02AC"/>
    <w:rsid w:val="001E0C85"/>
    <w:rsid w:val="001E0DDD"/>
    <w:rsid w:val="001E1554"/>
    <w:rsid w:val="001E1869"/>
    <w:rsid w:val="001E1C28"/>
    <w:rsid w:val="001E2EB6"/>
    <w:rsid w:val="001E38B4"/>
    <w:rsid w:val="001E4E9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3F12"/>
    <w:rsid w:val="001F3F7E"/>
    <w:rsid w:val="001F4A08"/>
    <w:rsid w:val="001F5955"/>
    <w:rsid w:val="001F5E05"/>
    <w:rsid w:val="001F7728"/>
    <w:rsid w:val="0020200B"/>
    <w:rsid w:val="00202314"/>
    <w:rsid w:val="002023F7"/>
    <w:rsid w:val="0020242D"/>
    <w:rsid w:val="00203BCC"/>
    <w:rsid w:val="002041FD"/>
    <w:rsid w:val="00205904"/>
    <w:rsid w:val="002061DE"/>
    <w:rsid w:val="00207038"/>
    <w:rsid w:val="0020746B"/>
    <w:rsid w:val="0021251B"/>
    <w:rsid w:val="00212634"/>
    <w:rsid w:val="00212E87"/>
    <w:rsid w:val="00214234"/>
    <w:rsid w:val="00214B78"/>
    <w:rsid w:val="00217075"/>
    <w:rsid w:val="00217912"/>
    <w:rsid w:val="00217B9C"/>
    <w:rsid w:val="00220603"/>
    <w:rsid w:val="00221D02"/>
    <w:rsid w:val="002228D4"/>
    <w:rsid w:val="00222CAB"/>
    <w:rsid w:val="00223168"/>
    <w:rsid w:val="00223807"/>
    <w:rsid w:val="0022580D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A1A"/>
    <w:rsid w:val="00235AB8"/>
    <w:rsid w:val="002366FB"/>
    <w:rsid w:val="00236F51"/>
    <w:rsid w:val="0024045E"/>
    <w:rsid w:val="0024127C"/>
    <w:rsid w:val="00241698"/>
    <w:rsid w:val="00242ED8"/>
    <w:rsid w:val="002434CA"/>
    <w:rsid w:val="00243B60"/>
    <w:rsid w:val="00245A7E"/>
    <w:rsid w:val="00246FC5"/>
    <w:rsid w:val="00247E41"/>
    <w:rsid w:val="00251628"/>
    <w:rsid w:val="00251E73"/>
    <w:rsid w:val="002532C5"/>
    <w:rsid w:val="002543C7"/>
    <w:rsid w:val="002548AF"/>
    <w:rsid w:val="00254CD2"/>
    <w:rsid w:val="0025511A"/>
    <w:rsid w:val="002565D9"/>
    <w:rsid w:val="002572FF"/>
    <w:rsid w:val="00262048"/>
    <w:rsid w:val="002621DA"/>
    <w:rsid w:val="00262E02"/>
    <w:rsid w:val="00263271"/>
    <w:rsid w:val="002643E1"/>
    <w:rsid w:val="00266960"/>
    <w:rsid w:val="00267196"/>
    <w:rsid w:val="002675F2"/>
    <w:rsid w:val="00267675"/>
    <w:rsid w:val="002724F7"/>
    <w:rsid w:val="00273068"/>
    <w:rsid w:val="00273B93"/>
    <w:rsid w:val="002749CA"/>
    <w:rsid w:val="00275171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DA"/>
    <w:rsid w:val="002900F9"/>
    <w:rsid w:val="00294298"/>
    <w:rsid w:val="002948D8"/>
    <w:rsid w:val="00295F93"/>
    <w:rsid w:val="002961A9"/>
    <w:rsid w:val="00297E9F"/>
    <w:rsid w:val="002A037C"/>
    <w:rsid w:val="002A2091"/>
    <w:rsid w:val="002A3263"/>
    <w:rsid w:val="002A397C"/>
    <w:rsid w:val="002A61A5"/>
    <w:rsid w:val="002A68E7"/>
    <w:rsid w:val="002A69ED"/>
    <w:rsid w:val="002B39DB"/>
    <w:rsid w:val="002B56AE"/>
    <w:rsid w:val="002B696B"/>
    <w:rsid w:val="002C03C2"/>
    <w:rsid w:val="002C18E3"/>
    <w:rsid w:val="002C270C"/>
    <w:rsid w:val="002C3643"/>
    <w:rsid w:val="002C49E3"/>
    <w:rsid w:val="002C4C19"/>
    <w:rsid w:val="002C4C1D"/>
    <w:rsid w:val="002C5B7A"/>
    <w:rsid w:val="002C6836"/>
    <w:rsid w:val="002C7A3A"/>
    <w:rsid w:val="002D084A"/>
    <w:rsid w:val="002D2618"/>
    <w:rsid w:val="002D3E97"/>
    <w:rsid w:val="002D4C08"/>
    <w:rsid w:val="002D6B94"/>
    <w:rsid w:val="002D7024"/>
    <w:rsid w:val="002D79CB"/>
    <w:rsid w:val="002E0ECE"/>
    <w:rsid w:val="002E1B2D"/>
    <w:rsid w:val="002E2639"/>
    <w:rsid w:val="002E30E8"/>
    <w:rsid w:val="002E44BD"/>
    <w:rsid w:val="002E46CB"/>
    <w:rsid w:val="002E4B00"/>
    <w:rsid w:val="002F0FA9"/>
    <w:rsid w:val="002F0FB2"/>
    <w:rsid w:val="002F1C46"/>
    <w:rsid w:val="002F24BC"/>
    <w:rsid w:val="002F34C3"/>
    <w:rsid w:val="002F4FE3"/>
    <w:rsid w:val="002F5D7E"/>
    <w:rsid w:val="002F6B2B"/>
    <w:rsid w:val="00300195"/>
    <w:rsid w:val="0030047E"/>
    <w:rsid w:val="00301419"/>
    <w:rsid w:val="00301B1A"/>
    <w:rsid w:val="00303FCD"/>
    <w:rsid w:val="00304423"/>
    <w:rsid w:val="003076AE"/>
    <w:rsid w:val="00310A0D"/>
    <w:rsid w:val="00311D4F"/>
    <w:rsid w:val="003120E3"/>
    <w:rsid w:val="003138EC"/>
    <w:rsid w:val="00313BE6"/>
    <w:rsid w:val="00314D59"/>
    <w:rsid w:val="00315FDC"/>
    <w:rsid w:val="0031600A"/>
    <w:rsid w:val="0032082B"/>
    <w:rsid w:val="003208A5"/>
    <w:rsid w:val="00321EB5"/>
    <w:rsid w:val="00324403"/>
    <w:rsid w:val="00324C7F"/>
    <w:rsid w:val="003254C4"/>
    <w:rsid w:val="00327093"/>
    <w:rsid w:val="00327AD3"/>
    <w:rsid w:val="00327E03"/>
    <w:rsid w:val="00331FC4"/>
    <w:rsid w:val="00332D03"/>
    <w:rsid w:val="00333B6A"/>
    <w:rsid w:val="00334A44"/>
    <w:rsid w:val="00336AA0"/>
    <w:rsid w:val="00337D7D"/>
    <w:rsid w:val="003401DD"/>
    <w:rsid w:val="003411DB"/>
    <w:rsid w:val="00341F2C"/>
    <w:rsid w:val="003421C5"/>
    <w:rsid w:val="00343A31"/>
    <w:rsid w:val="00344749"/>
    <w:rsid w:val="00344820"/>
    <w:rsid w:val="00345F5B"/>
    <w:rsid w:val="00347A33"/>
    <w:rsid w:val="00347BFC"/>
    <w:rsid w:val="00347EF3"/>
    <w:rsid w:val="00351FF3"/>
    <w:rsid w:val="00353464"/>
    <w:rsid w:val="00354C82"/>
    <w:rsid w:val="00355FD5"/>
    <w:rsid w:val="003560EA"/>
    <w:rsid w:val="003574A9"/>
    <w:rsid w:val="00357AC4"/>
    <w:rsid w:val="00361A87"/>
    <w:rsid w:val="00362CE8"/>
    <w:rsid w:val="0036357D"/>
    <w:rsid w:val="00363E88"/>
    <w:rsid w:val="00364426"/>
    <w:rsid w:val="00365110"/>
    <w:rsid w:val="00366108"/>
    <w:rsid w:val="0036664B"/>
    <w:rsid w:val="00366930"/>
    <w:rsid w:val="003669BE"/>
    <w:rsid w:val="00366F5F"/>
    <w:rsid w:val="00367C38"/>
    <w:rsid w:val="00370E9F"/>
    <w:rsid w:val="00372A0D"/>
    <w:rsid w:val="00375856"/>
    <w:rsid w:val="0037629A"/>
    <w:rsid w:val="00376405"/>
    <w:rsid w:val="00377149"/>
    <w:rsid w:val="0037763A"/>
    <w:rsid w:val="00380B7F"/>
    <w:rsid w:val="00384A4A"/>
    <w:rsid w:val="00385770"/>
    <w:rsid w:val="0038629D"/>
    <w:rsid w:val="003878CF"/>
    <w:rsid w:val="00387DE5"/>
    <w:rsid w:val="0039001C"/>
    <w:rsid w:val="00390DC3"/>
    <w:rsid w:val="00392802"/>
    <w:rsid w:val="003941D6"/>
    <w:rsid w:val="00394AC5"/>
    <w:rsid w:val="00395C15"/>
    <w:rsid w:val="003963E4"/>
    <w:rsid w:val="00397073"/>
    <w:rsid w:val="00397107"/>
    <w:rsid w:val="00397C65"/>
    <w:rsid w:val="003A0360"/>
    <w:rsid w:val="003A05A5"/>
    <w:rsid w:val="003A1BFB"/>
    <w:rsid w:val="003A28BD"/>
    <w:rsid w:val="003A3571"/>
    <w:rsid w:val="003A4574"/>
    <w:rsid w:val="003A4D13"/>
    <w:rsid w:val="003A4D2A"/>
    <w:rsid w:val="003A59F6"/>
    <w:rsid w:val="003A61A0"/>
    <w:rsid w:val="003A6A95"/>
    <w:rsid w:val="003B01A5"/>
    <w:rsid w:val="003B0E84"/>
    <w:rsid w:val="003B30F3"/>
    <w:rsid w:val="003B33C9"/>
    <w:rsid w:val="003B3C5B"/>
    <w:rsid w:val="003B5B9E"/>
    <w:rsid w:val="003B6682"/>
    <w:rsid w:val="003B6BD1"/>
    <w:rsid w:val="003B72C3"/>
    <w:rsid w:val="003C021D"/>
    <w:rsid w:val="003C1CB8"/>
    <w:rsid w:val="003C46E8"/>
    <w:rsid w:val="003C4CC4"/>
    <w:rsid w:val="003C6CB9"/>
    <w:rsid w:val="003C70C5"/>
    <w:rsid w:val="003C70CD"/>
    <w:rsid w:val="003D5E81"/>
    <w:rsid w:val="003D6A49"/>
    <w:rsid w:val="003D7157"/>
    <w:rsid w:val="003D7880"/>
    <w:rsid w:val="003D7A2C"/>
    <w:rsid w:val="003E02A2"/>
    <w:rsid w:val="003E0394"/>
    <w:rsid w:val="003E0744"/>
    <w:rsid w:val="003E13C7"/>
    <w:rsid w:val="003E2CE0"/>
    <w:rsid w:val="003E3A9D"/>
    <w:rsid w:val="003E4F4C"/>
    <w:rsid w:val="003E598E"/>
    <w:rsid w:val="003E62EC"/>
    <w:rsid w:val="003E63AF"/>
    <w:rsid w:val="003E6B72"/>
    <w:rsid w:val="003E7C10"/>
    <w:rsid w:val="003E7D7F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94E"/>
    <w:rsid w:val="00403AD8"/>
    <w:rsid w:val="00403FE5"/>
    <w:rsid w:val="00404029"/>
    <w:rsid w:val="004056AC"/>
    <w:rsid w:val="004063D1"/>
    <w:rsid w:val="00406CD6"/>
    <w:rsid w:val="0041015E"/>
    <w:rsid w:val="00410483"/>
    <w:rsid w:val="00410CEC"/>
    <w:rsid w:val="00411163"/>
    <w:rsid w:val="004119C6"/>
    <w:rsid w:val="004130C3"/>
    <w:rsid w:val="00413D88"/>
    <w:rsid w:val="004148E1"/>
    <w:rsid w:val="00415D38"/>
    <w:rsid w:val="00416266"/>
    <w:rsid w:val="00417105"/>
    <w:rsid w:val="004200A6"/>
    <w:rsid w:val="00420FCC"/>
    <w:rsid w:val="004224CA"/>
    <w:rsid w:val="00422620"/>
    <w:rsid w:val="00422CE1"/>
    <w:rsid w:val="00424CC5"/>
    <w:rsid w:val="00424F1F"/>
    <w:rsid w:val="00426759"/>
    <w:rsid w:val="004267C7"/>
    <w:rsid w:val="00426FFC"/>
    <w:rsid w:val="00427862"/>
    <w:rsid w:val="00427C64"/>
    <w:rsid w:val="00431475"/>
    <w:rsid w:val="00431897"/>
    <w:rsid w:val="00433685"/>
    <w:rsid w:val="00433C5F"/>
    <w:rsid w:val="00435CB5"/>
    <w:rsid w:val="00435E8D"/>
    <w:rsid w:val="00435FC0"/>
    <w:rsid w:val="004373CE"/>
    <w:rsid w:val="004412EA"/>
    <w:rsid w:val="00441C3A"/>
    <w:rsid w:val="00441F2D"/>
    <w:rsid w:val="00444613"/>
    <w:rsid w:val="00444BD7"/>
    <w:rsid w:val="00446307"/>
    <w:rsid w:val="0044653C"/>
    <w:rsid w:val="00446F2F"/>
    <w:rsid w:val="004501EF"/>
    <w:rsid w:val="00451287"/>
    <w:rsid w:val="00451349"/>
    <w:rsid w:val="00453A51"/>
    <w:rsid w:val="00455A94"/>
    <w:rsid w:val="00456578"/>
    <w:rsid w:val="00456B37"/>
    <w:rsid w:val="00456BF8"/>
    <w:rsid w:val="004570BE"/>
    <w:rsid w:val="004613D5"/>
    <w:rsid w:val="00461CA2"/>
    <w:rsid w:val="00461CAE"/>
    <w:rsid w:val="00462006"/>
    <w:rsid w:val="00463A5A"/>
    <w:rsid w:val="00464550"/>
    <w:rsid w:val="00465FD1"/>
    <w:rsid w:val="00467120"/>
    <w:rsid w:val="004675F7"/>
    <w:rsid w:val="004678C5"/>
    <w:rsid w:val="004729F0"/>
    <w:rsid w:val="00472AC0"/>
    <w:rsid w:val="00473D14"/>
    <w:rsid w:val="004745B2"/>
    <w:rsid w:val="004757E6"/>
    <w:rsid w:val="00477F66"/>
    <w:rsid w:val="0048033B"/>
    <w:rsid w:val="00480ED4"/>
    <w:rsid w:val="00481BC1"/>
    <w:rsid w:val="004824B9"/>
    <w:rsid w:val="00483587"/>
    <w:rsid w:val="0048425C"/>
    <w:rsid w:val="00484DE5"/>
    <w:rsid w:val="00484E14"/>
    <w:rsid w:val="00485467"/>
    <w:rsid w:val="00486AD2"/>
    <w:rsid w:val="00486C43"/>
    <w:rsid w:val="00487B9A"/>
    <w:rsid w:val="00487D6E"/>
    <w:rsid w:val="0049064B"/>
    <w:rsid w:val="004906F7"/>
    <w:rsid w:val="0049070E"/>
    <w:rsid w:val="00490AAA"/>
    <w:rsid w:val="004910B7"/>
    <w:rsid w:val="004920A2"/>
    <w:rsid w:val="0049256F"/>
    <w:rsid w:val="00494DBD"/>
    <w:rsid w:val="004952FD"/>
    <w:rsid w:val="004958BB"/>
    <w:rsid w:val="00495C31"/>
    <w:rsid w:val="0049614A"/>
    <w:rsid w:val="00496CBB"/>
    <w:rsid w:val="00496DE0"/>
    <w:rsid w:val="004A21F8"/>
    <w:rsid w:val="004A2C98"/>
    <w:rsid w:val="004A2ED7"/>
    <w:rsid w:val="004A3E68"/>
    <w:rsid w:val="004A5515"/>
    <w:rsid w:val="004A6BC1"/>
    <w:rsid w:val="004A7B24"/>
    <w:rsid w:val="004B0E1A"/>
    <w:rsid w:val="004B1471"/>
    <w:rsid w:val="004B28D1"/>
    <w:rsid w:val="004B2D72"/>
    <w:rsid w:val="004B3BC5"/>
    <w:rsid w:val="004B41FD"/>
    <w:rsid w:val="004B4F99"/>
    <w:rsid w:val="004B5204"/>
    <w:rsid w:val="004B59CB"/>
    <w:rsid w:val="004B632A"/>
    <w:rsid w:val="004C0E27"/>
    <w:rsid w:val="004C115E"/>
    <w:rsid w:val="004C311D"/>
    <w:rsid w:val="004C3228"/>
    <w:rsid w:val="004C52FF"/>
    <w:rsid w:val="004D0E53"/>
    <w:rsid w:val="004D1E15"/>
    <w:rsid w:val="004D2FCD"/>
    <w:rsid w:val="004D3573"/>
    <w:rsid w:val="004D3D7A"/>
    <w:rsid w:val="004D3F37"/>
    <w:rsid w:val="004D467D"/>
    <w:rsid w:val="004D4940"/>
    <w:rsid w:val="004D6327"/>
    <w:rsid w:val="004D729A"/>
    <w:rsid w:val="004D7B71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F92"/>
    <w:rsid w:val="004F121E"/>
    <w:rsid w:val="004F1499"/>
    <w:rsid w:val="004F2452"/>
    <w:rsid w:val="004F4E49"/>
    <w:rsid w:val="004F4E80"/>
    <w:rsid w:val="004F760B"/>
    <w:rsid w:val="00500634"/>
    <w:rsid w:val="0050288D"/>
    <w:rsid w:val="00503633"/>
    <w:rsid w:val="00503750"/>
    <w:rsid w:val="005065EB"/>
    <w:rsid w:val="00506F94"/>
    <w:rsid w:val="00507827"/>
    <w:rsid w:val="00510B03"/>
    <w:rsid w:val="00510C0A"/>
    <w:rsid w:val="0051135C"/>
    <w:rsid w:val="0051266B"/>
    <w:rsid w:val="005129A3"/>
    <w:rsid w:val="00512B80"/>
    <w:rsid w:val="00515468"/>
    <w:rsid w:val="00515D7F"/>
    <w:rsid w:val="00516377"/>
    <w:rsid w:val="00516C93"/>
    <w:rsid w:val="005205FB"/>
    <w:rsid w:val="00520DBA"/>
    <w:rsid w:val="005217B9"/>
    <w:rsid w:val="00521ADE"/>
    <w:rsid w:val="005220A8"/>
    <w:rsid w:val="0052275E"/>
    <w:rsid w:val="0052299E"/>
    <w:rsid w:val="0052332E"/>
    <w:rsid w:val="00523B0A"/>
    <w:rsid w:val="00524E23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5AD8"/>
    <w:rsid w:val="005370AD"/>
    <w:rsid w:val="005403DC"/>
    <w:rsid w:val="00540D4F"/>
    <w:rsid w:val="005414E1"/>
    <w:rsid w:val="005417D4"/>
    <w:rsid w:val="00541EDA"/>
    <w:rsid w:val="0054237E"/>
    <w:rsid w:val="00543D31"/>
    <w:rsid w:val="00544565"/>
    <w:rsid w:val="005452B3"/>
    <w:rsid w:val="005453B0"/>
    <w:rsid w:val="00545816"/>
    <w:rsid w:val="00545BE0"/>
    <w:rsid w:val="00545EF0"/>
    <w:rsid w:val="00546BC9"/>
    <w:rsid w:val="0054718B"/>
    <w:rsid w:val="0055085C"/>
    <w:rsid w:val="0055094D"/>
    <w:rsid w:val="00550F2D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4"/>
    <w:rsid w:val="00562BA0"/>
    <w:rsid w:val="00562C72"/>
    <w:rsid w:val="00563D49"/>
    <w:rsid w:val="00566716"/>
    <w:rsid w:val="00570005"/>
    <w:rsid w:val="00570A32"/>
    <w:rsid w:val="00570F28"/>
    <w:rsid w:val="00571774"/>
    <w:rsid w:val="005717AB"/>
    <w:rsid w:val="005722A5"/>
    <w:rsid w:val="00573BBC"/>
    <w:rsid w:val="00573C53"/>
    <w:rsid w:val="0057443B"/>
    <w:rsid w:val="00575C55"/>
    <w:rsid w:val="00576D4F"/>
    <w:rsid w:val="005771DB"/>
    <w:rsid w:val="00577F28"/>
    <w:rsid w:val="005868DB"/>
    <w:rsid w:val="0058790B"/>
    <w:rsid w:val="0058799A"/>
    <w:rsid w:val="0059060E"/>
    <w:rsid w:val="0059169E"/>
    <w:rsid w:val="00591C94"/>
    <w:rsid w:val="00591D34"/>
    <w:rsid w:val="0059230D"/>
    <w:rsid w:val="00593025"/>
    <w:rsid w:val="00594373"/>
    <w:rsid w:val="005944EA"/>
    <w:rsid w:val="00595389"/>
    <w:rsid w:val="005953F2"/>
    <w:rsid w:val="00595B16"/>
    <w:rsid w:val="005979C1"/>
    <w:rsid w:val="00597FF5"/>
    <w:rsid w:val="005A219C"/>
    <w:rsid w:val="005A248E"/>
    <w:rsid w:val="005A29D7"/>
    <w:rsid w:val="005A3B7A"/>
    <w:rsid w:val="005A5350"/>
    <w:rsid w:val="005A7358"/>
    <w:rsid w:val="005A76F7"/>
    <w:rsid w:val="005A7F64"/>
    <w:rsid w:val="005B110D"/>
    <w:rsid w:val="005B2241"/>
    <w:rsid w:val="005B2AF6"/>
    <w:rsid w:val="005B2DD6"/>
    <w:rsid w:val="005B3488"/>
    <w:rsid w:val="005B3C40"/>
    <w:rsid w:val="005B4877"/>
    <w:rsid w:val="005B49FC"/>
    <w:rsid w:val="005B4A0E"/>
    <w:rsid w:val="005B554D"/>
    <w:rsid w:val="005B5801"/>
    <w:rsid w:val="005B6B3E"/>
    <w:rsid w:val="005B76F1"/>
    <w:rsid w:val="005B7D32"/>
    <w:rsid w:val="005C1221"/>
    <w:rsid w:val="005C1B9C"/>
    <w:rsid w:val="005C1C61"/>
    <w:rsid w:val="005C2DD3"/>
    <w:rsid w:val="005C6E4E"/>
    <w:rsid w:val="005C763A"/>
    <w:rsid w:val="005C771F"/>
    <w:rsid w:val="005D110B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F6C"/>
    <w:rsid w:val="005E10E0"/>
    <w:rsid w:val="005E383C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5EA6"/>
    <w:rsid w:val="005F698A"/>
    <w:rsid w:val="00600988"/>
    <w:rsid w:val="00600BFD"/>
    <w:rsid w:val="00601FC5"/>
    <w:rsid w:val="006047E8"/>
    <w:rsid w:val="006049F5"/>
    <w:rsid w:val="00604F70"/>
    <w:rsid w:val="0060534E"/>
    <w:rsid w:val="00610B7A"/>
    <w:rsid w:val="00610D79"/>
    <w:rsid w:val="00611047"/>
    <w:rsid w:val="006114F6"/>
    <w:rsid w:val="0061183E"/>
    <w:rsid w:val="0061209C"/>
    <w:rsid w:val="00612AB0"/>
    <w:rsid w:val="00614097"/>
    <w:rsid w:val="00620410"/>
    <w:rsid w:val="00620D3E"/>
    <w:rsid w:val="006211E5"/>
    <w:rsid w:val="006227AF"/>
    <w:rsid w:val="00622F16"/>
    <w:rsid w:val="00624123"/>
    <w:rsid w:val="006247F0"/>
    <w:rsid w:val="006247F4"/>
    <w:rsid w:val="00624FC8"/>
    <w:rsid w:val="00625332"/>
    <w:rsid w:val="00630CEA"/>
    <w:rsid w:val="0063188D"/>
    <w:rsid w:val="00631FF7"/>
    <w:rsid w:val="00632D51"/>
    <w:rsid w:val="00641A05"/>
    <w:rsid w:val="00642AF7"/>
    <w:rsid w:val="00643E64"/>
    <w:rsid w:val="00644557"/>
    <w:rsid w:val="00644581"/>
    <w:rsid w:val="00644A96"/>
    <w:rsid w:val="00645B1B"/>
    <w:rsid w:val="006468C9"/>
    <w:rsid w:val="00646F85"/>
    <w:rsid w:val="00647BA3"/>
    <w:rsid w:val="00647E2D"/>
    <w:rsid w:val="0065077F"/>
    <w:rsid w:val="00650DC2"/>
    <w:rsid w:val="00652ADE"/>
    <w:rsid w:val="0065348A"/>
    <w:rsid w:val="00654C6F"/>
    <w:rsid w:val="00660CCA"/>
    <w:rsid w:val="0066347A"/>
    <w:rsid w:val="0066368C"/>
    <w:rsid w:val="006638E7"/>
    <w:rsid w:val="00663BA2"/>
    <w:rsid w:val="00664CC2"/>
    <w:rsid w:val="00666FA4"/>
    <w:rsid w:val="00666FEF"/>
    <w:rsid w:val="00667882"/>
    <w:rsid w:val="0067173A"/>
    <w:rsid w:val="006717A8"/>
    <w:rsid w:val="00672B47"/>
    <w:rsid w:val="006753ED"/>
    <w:rsid w:val="006823E2"/>
    <w:rsid w:val="00683AA5"/>
    <w:rsid w:val="00683E41"/>
    <w:rsid w:val="00683FBD"/>
    <w:rsid w:val="006849E7"/>
    <w:rsid w:val="00685121"/>
    <w:rsid w:val="0068528A"/>
    <w:rsid w:val="00686658"/>
    <w:rsid w:val="00690EE2"/>
    <w:rsid w:val="00691751"/>
    <w:rsid w:val="006917C0"/>
    <w:rsid w:val="00691C87"/>
    <w:rsid w:val="006925E0"/>
    <w:rsid w:val="00693DA7"/>
    <w:rsid w:val="00695636"/>
    <w:rsid w:val="006956D6"/>
    <w:rsid w:val="00695B96"/>
    <w:rsid w:val="006971A7"/>
    <w:rsid w:val="00697742"/>
    <w:rsid w:val="006A0D3E"/>
    <w:rsid w:val="006A0E9F"/>
    <w:rsid w:val="006A0FC1"/>
    <w:rsid w:val="006A455B"/>
    <w:rsid w:val="006A4642"/>
    <w:rsid w:val="006A510A"/>
    <w:rsid w:val="006A5310"/>
    <w:rsid w:val="006A53EA"/>
    <w:rsid w:val="006A6A63"/>
    <w:rsid w:val="006B131D"/>
    <w:rsid w:val="006B27B8"/>
    <w:rsid w:val="006B30CA"/>
    <w:rsid w:val="006B60C7"/>
    <w:rsid w:val="006B6127"/>
    <w:rsid w:val="006B643B"/>
    <w:rsid w:val="006B6B6F"/>
    <w:rsid w:val="006B71DE"/>
    <w:rsid w:val="006B7352"/>
    <w:rsid w:val="006C0BA9"/>
    <w:rsid w:val="006C21C6"/>
    <w:rsid w:val="006C5958"/>
    <w:rsid w:val="006C6719"/>
    <w:rsid w:val="006C7F12"/>
    <w:rsid w:val="006D0F4E"/>
    <w:rsid w:val="006D12BF"/>
    <w:rsid w:val="006D1563"/>
    <w:rsid w:val="006D2369"/>
    <w:rsid w:val="006D314E"/>
    <w:rsid w:val="006D4278"/>
    <w:rsid w:val="006D43F0"/>
    <w:rsid w:val="006D52F9"/>
    <w:rsid w:val="006D6080"/>
    <w:rsid w:val="006D61E7"/>
    <w:rsid w:val="006D77C0"/>
    <w:rsid w:val="006D7833"/>
    <w:rsid w:val="006D7CA7"/>
    <w:rsid w:val="006D7E6B"/>
    <w:rsid w:val="006E24C6"/>
    <w:rsid w:val="006E2C13"/>
    <w:rsid w:val="006E6B0F"/>
    <w:rsid w:val="006F0AE2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7005D9"/>
    <w:rsid w:val="007015D8"/>
    <w:rsid w:val="0070164A"/>
    <w:rsid w:val="00702926"/>
    <w:rsid w:val="00702A5A"/>
    <w:rsid w:val="00702E5F"/>
    <w:rsid w:val="007046ED"/>
    <w:rsid w:val="00704A99"/>
    <w:rsid w:val="007052F6"/>
    <w:rsid w:val="00705E9C"/>
    <w:rsid w:val="00706FF2"/>
    <w:rsid w:val="00710C37"/>
    <w:rsid w:val="00710DE4"/>
    <w:rsid w:val="00712A2B"/>
    <w:rsid w:val="0071338D"/>
    <w:rsid w:val="007142CA"/>
    <w:rsid w:val="007147C7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90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4015E"/>
    <w:rsid w:val="00740A61"/>
    <w:rsid w:val="007427CA"/>
    <w:rsid w:val="00744696"/>
    <w:rsid w:val="00745134"/>
    <w:rsid w:val="00745636"/>
    <w:rsid w:val="0074722E"/>
    <w:rsid w:val="007475BE"/>
    <w:rsid w:val="00751CCF"/>
    <w:rsid w:val="00751CD8"/>
    <w:rsid w:val="00751F9E"/>
    <w:rsid w:val="007525B8"/>
    <w:rsid w:val="007542CC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5236"/>
    <w:rsid w:val="0077523B"/>
    <w:rsid w:val="00777184"/>
    <w:rsid w:val="00777B7D"/>
    <w:rsid w:val="00777FAC"/>
    <w:rsid w:val="007801C5"/>
    <w:rsid w:val="00780FCB"/>
    <w:rsid w:val="00781F34"/>
    <w:rsid w:val="007826F7"/>
    <w:rsid w:val="0078278E"/>
    <w:rsid w:val="007828EE"/>
    <w:rsid w:val="007848CD"/>
    <w:rsid w:val="0078623B"/>
    <w:rsid w:val="007873F0"/>
    <w:rsid w:val="00791CA3"/>
    <w:rsid w:val="00791E22"/>
    <w:rsid w:val="00792189"/>
    <w:rsid w:val="00792C48"/>
    <w:rsid w:val="0079401B"/>
    <w:rsid w:val="00794633"/>
    <w:rsid w:val="007955E7"/>
    <w:rsid w:val="00796882"/>
    <w:rsid w:val="007977CC"/>
    <w:rsid w:val="007A1D76"/>
    <w:rsid w:val="007A1F76"/>
    <w:rsid w:val="007A2C81"/>
    <w:rsid w:val="007A34D3"/>
    <w:rsid w:val="007A3546"/>
    <w:rsid w:val="007A4668"/>
    <w:rsid w:val="007A4EBC"/>
    <w:rsid w:val="007A6191"/>
    <w:rsid w:val="007B09B9"/>
    <w:rsid w:val="007B0C53"/>
    <w:rsid w:val="007B146B"/>
    <w:rsid w:val="007B1D0E"/>
    <w:rsid w:val="007B3364"/>
    <w:rsid w:val="007B3A07"/>
    <w:rsid w:val="007B432B"/>
    <w:rsid w:val="007B5078"/>
    <w:rsid w:val="007B5614"/>
    <w:rsid w:val="007B68F6"/>
    <w:rsid w:val="007B7BBD"/>
    <w:rsid w:val="007C0B74"/>
    <w:rsid w:val="007C0B81"/>
    <w:rsid w:val="007C1EE8"/>
    <w:rsid w:val="007C21E7"/>
    <w:rsid w:val="007C29BE"/>
    <w:rsid w:val="007C2F98"/>
    <w:rsid w:val="007C3806"/>
    <w:rsid w:val="007C3BA5"/>
    <w:rsid w:val="007C4422"/>
    <w:rsid w:val="007C4696"/>
    <w:rsid w:val="007C6895"/>
    <w:rsid w:val="007D1C76"/>
    <w:rsid w:val="007D2515"/>
    <w:rsid w:val="007D29E7"/>
    <w:rsid w:val="007D2F49"/>
    <w:rsid w:val="007D3B48"/>
    <w:rsid w:val="007D3E20"/>
    <w:rsid w:val="007D52BC"/>
    <w:rsid w:val="007D66CF"/>
    <w:rsid w:val="007D69F8"/>
    <w:rsid w:val="007D6D54"/>
    <w:rsid w:val="007D702D"/>
    <w:rsid w:val="007D7104"/>
    <w:rsid w:val="007D7ABB"/>
    <w:rsid w:val="007E0FD1"/>
    <w:rsid w:val="007E1B7E"/>
    <w:rsid w:val="007E5BEC"/>
    <w:rsid w:val="007F048E"/>
    <w:rsid w:val="007F37CB"/>
    <w:rsid w:val="007F3830"/>
    <w:rsid w:val="007F459B"/>
    <w:rsid w:val="007F5FC1"/>
    <w:rsid w:val="007F66CD"/>
    <w:rsid w:val="007F6B27"/>
    <w:rsid w:val="007F6BA1"/>
    <w:rsid w:val="007F7D77"/>
    <w:rsid w:val="00800FA2"/>
    <w:rsid w:val="00801C52"/>
    <w:rsid w:val="00802117"/>
    <w:rsid w:val="00802799"/>
    <w:rsid w:val="00802C2C"/>
    <w:rsid w:val="0080301E"/>
    <w:rsid w:val="0080410E"/>
    <w:rsid w:val="0080457A"/>
    <w:rsid w:val="00804ACC"/>
    <w:rsid w:val="0081007E"/>
    <w:rsid w:val="0081035F"/>
    <w:rsid w:val="00811CAD"/>
    <w:rsid w:val="00812452"/>
    <w:rsid w:val="008129D3"/>
    <w:rsid w:val="00815607"/>
    <w:rsid w:val="0081630C"/>
    <w:rsid w:val="00816340"/>
    <w:rsid w:val="00817126"/>
    <w:rsid w:val="00817288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30F2E"/>
    <w:rsid w:val="00831236"/>
    <w:rsid w:val="00831495"/>
    <w:rsid w:val="00831712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AC5"/>
    <w:rsid w:val="00845CF3"/>
    <w:rsid w:val="00847B9C"/>
    <w:rsid w:val="00847BC5"/>
    <w:rsid w:val="00850481"/>
    <w:rsid w:val="00850CA2"/>
    <w:rsid w:val="008516C9"/>
    <w:rsid w:val="00852522"/>
    <w:rsid w:val="00853810"/>
    <w:rsid w:val="00854220"/>
    <w:rsid w:val="008558CC"/>
    <w:rsid w:val="0085594C"/>
    <w:rsid w:val="0085602B"/>
    <w:rsid w:val="0085733E"/>
    <w:rsid w:val="00860EFD"/>
    <w:rsid w:val="0086165C"/>
    <w:rsid w:val="0086604D"/>
    <w:rsid w:val="0086734A"/>
    <w:rsid w:val="00870408"/>
    <w:rsid w:val="008717E7"/>
    <w:rsid w:val="00871B61"/>
    <w:rsid w:val="00871E65"/>
    <w:rsid w:val="008735BA"/>
    <w:rsid w:val="008747B1"/>
    <w:rsid w:val="00874994"/>
    <w:rsid w:val="008754EA"/>
    <w:rsid w:val="00876459"/>
    <w:rsid w:val="0087654B"/>
    <w:rsid w:val="00877262"/>
    <w:rsid w:val="00877FAD"/>
    <w:rsid w:val="00880931"/>
    <w:rsid w:val="00881DC7"/>
    <w:rsid w:val="0088216A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42B1"/>
    <w:rsid w:val="00894691"/>
    <w:rsid w:val="0089477F"/>
    <w:rsid w:val="00894F48"/>
    <w:rsid w:val="00895514"/>
    <w:rsid w:val="0089554C"/>
    <w:rsid w:val="00895563"/>
    <w:rsid w:val="0089577A"/>
    <w:rsid w:val="008970BD"/>
    <w:rsid w:val="008A069C"/>
    <w:rsid w:val="008A0B93"/>
    <w:rsid w:val="008A0BD3"/>
    <w:rsid w:val="008A0F55"/>
    <w:rsid w:val="008A1605"/>
    <w:rsid w:val="008A1F5D"/>
    <w:rsid w:val="008A21F6"/>
    <w:rsid w:val="008A2F1E"/>
    <w:rsid w:val="008A356F"/>
    <w:rsid w:val="008A4D44"/>
    <w:rsid w:val="008A56B4"/>
    <w:rsid w:val="008A64B0"/>
    <w:rsid w:val="008A652C"/>
    <w:rsid w:val="008A7375"/>
    <w:rsid w:val="008A794F"/>
    <w:rsid w:val="008B0A11"/>
    <w:rsid w:val="008B1C4C"/>
    <w:rsid w:val="008B1EDC"/>
    <w:rsid w:val="008B22E2"/>
    <w:rsid w:val="008B3000"/>
    <w:rsid w:val="008B673E"/>
    <w:rsid w:val="008B6AED"/>
    <w:rsid w:val="008C022C"/>
    <w:rsid w:val="008C026F"/>
    <w:rsid w:val="008C02EA"/>
    <w:rsid w:val="008C0D31"/>
    <w:rsid w:val="008C1EEC"/>
    <w:rsid w:val="008C3368"/>
    <w:rsid w:val="008C36E3"/>
    <w:rsid w:val="008C4479"/>
    <w:rsid w:val="008C4545"/>
    <w:rsid w:val="008C56A7"/>
    <w:rsid w:val="008C59CC"/>
    <w:rsid w:val="008C785D"/>
    <w:rsid w:val="008D0F0D"/>
    <w:rsid w:val="008D1E8A"/>
    <w:rsid w:val="008D1F49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6936"/>
    <w:rsid w:val="008F0CE9"/>
    <w:rsid w:val="008F118B"/>
    <w:rsid w:val="008F2339"/>
    <w:rsid w:val="008F2442"/>
    <w:rsid w:val="008F2821"/>
    <w:rsid w:val="008F319E"/>
    <w:rsid w:val="008F33C1"/>
    <w:rsid w:val="008F4FE7"/>
    <w:rsid w:val="008F63F7"/>
    <w:rsid w:val="008F7C77"/>
    <w:rsid w:val="008F7D96"/>
    <w:rsid w:val="00902F76"/>
    <w:rsid w:val="00903332"/>
    <w:rsid w:val="009036ED"/>
    <w:rsid w:val="009038F8"/>
    <w:rsid w:val="009041CF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728F"/>
    <w:rsid w:val="00930230"/>
    <w:rsid w:val="009309BC"/>
    <w:rsid w:val="00932954"/>
    <w:rsid w:val="00936041"/>
    <w:rsid w:val="009373CB"/>
    <w:rsid w:val="00940038"/>
    <w:rsid w:val="00940389"/>
    <w:rsid w:val="009414B4"/>
    <w:rsid w:val="00941E78"/>
    <w:rsid w:val="009421CF"/>
    <w:rsid w:val="009425DF"/>
    <w:rsid w:val="0094422F"/>
    <w:rsid w:val="009448D5"/>
    <w:rsid w:val="00945289"/>
    <w:rsid w:val="00946E82"/>
    <w:rsid w:val="0094768F"/>
    <w:rsid w:val="009503B1"/>
    <w:rsid w:val="00950C9D"/>
    <w:rsid w:val="00952762"/>
    <w:rsid w:val="009556E1"/>
    <w:rsid w:val="009614DE"/>
    <w:rsid w:val="00961E5F"/>
    <w:rsid w:val="00962FDB"/>
    <w:rsid w:val="009631A5"/>
    <w:rsid w:val="00963605"/>
    <w:rsid w:val="00963A91"/>
    <w:rsid w:val="00964955"/>
    <w:rsid w:val="0096512A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31A"/>
    <w:rsid w:val="00976CE4"/>
    <w:rsid w:val="009814BC"/>
    <w:rsid w:val="00981632"/>
    <w:rsid w:val="00981EE6"/>
    <w:rsid w:val="00983898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EF0"/>
    <w:rsid w:val="00994B5E"/>
    <w:rsid w:val="009957C5"/>
    <w:rsid w:val="00995CCD"/>
    <w:rsid w:val="00996BB7"/>
    <w:rsid w:val="00997CB5"/>
    <w:rsid w:val="00997E8C"/>
    <w:rsid w:val="009A09EC"/>
    <w:rsid w:val="009A12CE"/>
    <w:rsid w:val="009A21A5"/>
    <w:rsid w:val="009A2275"/>
    <w:rsid w:val="009A2CE3"/>
    <w:rsid w:val="009A3498"/>
    <w:rsid w:val="009A4046"/>
    <w:rsid w:val="009A4CB3"/>
    <w:rsid w:val="009A4CE2"/>
    <w:rsid w:val="009A4FD0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3168"/>
    <w:rsid w:val="009B42B8"/>
    <w:rsid w:val="009B52A4"/>
    <w:rsid w:val="009B7173"/>
    <w:rsid w:val="009B7683"/>
    <w:rsid w:val="009B7A2C"/>
    <w:rsid w:val="009B7DBD"/>
    <w:rsid w:val="009C0318"/>
    <w:rsid w:val="009C23DC"/>
    <w:rsid w:val="009C2603"/>
    <w:rsid w:val="009C28D9"/>
    <w:rsid w:val="009C3D04"/>
    <w:rsid w:val="009C4062"/>
    <w:rsid w:val="009C460E"/>
    <w:rsid w:val="009C636D"/>
    <w:rsid w:val="009C720C"/>
    <w:rsid w:val="009C7C43"/>
    <w:rsid w:val="009C7E78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E0B41"/>
    <w:rsid w:val="009E1403"/>
    <w:rsid w:val="009E1A5B"/>
    <w:rsid w:val="009E2AB4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A062B5"/>
    <w:rsid w:val="00A065FC"/>
    <w:rsid w:val="00A0798F"/>
    <w:rsid w:val="00A07EAD"/>
    <w:rsid w:val="00A11EAE"/>
    <w:rsid w:val="00A11EB3"/>
    <w:rsid w:val="00A1206F"/>
    <w:rsid w:val="00A14333"/>
    <w:rsid w:val="00A156CC"/>
    <w:rsid w:val="00A15A1D"/>
    <w:rsid w:val="00A1617B"/>
    <w:rsid w:val="00A16BE4"/>
    <w:rsid w:val="00A16CDB"/>
    <w:rsid w:val="00A172FF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307A"/>
    <w:rsid w:val="00A33554"/>
    <w:rsid w:val="00A36A57"/>
    <w:rsid w:val="00A36BDE"/>
    <w:rsid w:val="00A37519"/>
    <w:rsid w:val="00A42720"/>
    <w:rsid w:val="00A42832"/>
    <w:rsid w:val="00A436C0"/>
    <w:rsid w:val="00A43BF1"/>
    <w:rsid w:val="00A44CE5"/>
    <w:rsid w:val="00A4524C"/>
    <w:rsid w:val="00A45449"/>
    <w:rsid w:val="00A4554D"/>
    <w:rsid w:val="00A45E56"/>
    <w:rsid w:val="00A461C0"/>
    <w:rsid w:val="00A47B69"/>
    <w:rsid w:val="00A5013E"/>
    <w:rsid w:val="00A501A3"/>
    <w:rsid w:val="00A509D4"/>
    <w:rsid w:val="00A5129C"/>
    <w:rsid w:val="00A525C4"/>
    <w:rsid w:val="00A5320E"/>
    <w:rsid w:val="00A53735"/>
    <w:rsid w:val="00A56F2D"/>
    <w:rsid w:val="00A603A9"/>
    <w:rsid w:val="00A60B07"/>
    <w:rsid w:val="00A60F94"/>
    <w:rsid w:val="00A61E3E"/>
    <w:rsid w:val="00A633F3"/>
    <w:rsid w:val="00A63EEE"/>
    <w:rsid w:val="00A661C3"/>
    <w:rsid w:val="00A670F2"/>
    <w:rsid w:val="00A70177"/>
    <w:rsid w:val="00A7153D"/>
    <w:rsid w:val="00A71598"/>
    <w:rsid w:val="00A71E31"/>
    <w:rsid w:val="00A72F43"/>
    <w:rsid w:val="00A73085"/>
    <w:rsid w:val="00A731A5"/>
    <w:rsid w:val="00A743CA"/>
    <w:rsid w:val="00A74B0F"/>
    <w:rsid w:val="00A7789F"/>
    <w:rsid w:val="00A8168C"/>
    <w:rsid w:val="00A820D0"/>
    <w:rsid w:val="00A82B2A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521"/>
    <w:rsid w:val="00AA07C3"/>
    <w:rsid w:val="00AA08DF"/>
    <w:rsid w:val="00AA1236"/>
    <w:rsid w:val="00AA1293"/>
    <w:rsid w:val="00AA20BD"/>
    <w:rsid w:val="00AA3C04"/>
    <w:rsid w:val="00AA5DC3"/>
    <w:rsid w:val="00AA644C"/>
    <w:rsid w:val="00AA690A"/>
    <w:rsid w:val="00AB1FEE"/>
    <w:rsid w:val="00AB2454"/>
    <w:rsid w:val="00AB46B8"/>
    <w:rsid w:val="00AB4D33"/>
    <w:rsid w:val="00AB535F"/>
    <w:rsid w:val="00AB59C1"/>
    <w:rsid w:val="00AB6D21"/>
    <w:rsid w:val="00AB74F4"/>
    <w:rsid w:val="00AC02D4"/>
    <w:rsid w:val="00AC1769"/>
    <w:rsid w:val="00AC2D4E"/>
    <w:rsid w:val="00AC3FC0"/>
    <w:rsid w:val="00AC436F"/>
    <w:rsid w:val="00AC52F0"/>
    <w:rsid w:val="00AC6DBA"/>
    <w:rsid w:val="00AC7046"/>
    <w:rsid w:val="00AC758A"/>
    <w:rsid w:val="00AD1377"/>
    <w:rsid w:val="00AD1551"/>
    <w:rsid w:val="00AD1C7A"/>
    <w:rsid w:val="00AD24CD"/>
    <w:rsid w:val="00AD270F"/>
    <w:rsid w:val="00AD2B9A"/>
    <w:rsid w:val="00AD4437"/>
    <w:rsid w:val="00AD46BC"/>
    <w:rsid w:val="00AD4B30"/>
    <w:rsid w:val="00AD77DB"/>
    <w:rsid w:val="00AE17BE"/>
    <w:rsid w:val="00AE21CE"/>
    <w:rsid w:val="00AE3B14"/>
    <w:rsid w:val="00AE405A"/>
    <w:rsid w:val="00AE50C1"/>
    <w:rsid w:val="00AE519E"/>
    <w:rsid w:val="00AE51C7"/>
    <w:rsid w:val="00AE6C0A"/>
    <w:rsid w:val="00AE6EC2"/>
    <w:rsid w:val="00AE737A"/>
    <w:rsid w:val="00AE7A38"/>
    <w:rsid w:val="00AF2EF1"/>
    <w:rsid w:val="00AF44BA"/>
    <w:rsid w:val="00AF5191"/>
    <w:rsid w:val="00AF69F2"/>
    <w:rsid w:val="00AF6A5C"/>
    <w:rsid w:val="00AF78C6"/>
    <w:rsid w:val="00AF7EFA"/>
    <w:rsid w:val="00B00021"/>
    <w:rsid w:val="00B009DB"/>
    <w:rsid w:val="00B01CB2"/>
    <w:rsid w:val="00B022A4"/>
    <w:rsid w:val="00B043CF"/>
    <w:rsid w:val="00B04CAE"/>
    <w:rsid w:val="00B05812"/>
    <w:rsid w:val="00B05ED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4A0"/>
    <w:rsid w:val="00B1500D"/>
    <w:rsid w:val="00B16191"/>
    <w:rsid w:val="00B17667"/>
    <w:rsid w:val="00B21FEE"/>
    <w:rsid w:val="00B25FC9"/>
    <w:rsid w:val="00B2654F"/>
    <w:rsid w:val="00B27103"/>
    <w:rsid w:val="00B273B3"/>
    <w:rsid w:val="00B2794C"/>
    <w:rsid w:val="00B27CE9"/>
    <w:rsid w:val="00B30195"/>
    <w:rsid w:val="00B30ECA"/>
    <w:rsid w:val="00B314DB"/>
    <w:rsid w:val="00B326BF"/>
    <w:rsid w:val="00B32879"/>
    <w:rsid w:val="00B3700D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EB8"/>
    <w:rsid w:val="00B576FF"/>
    <w:rsid w:val="00B60348"/>
    <w:rsid w:val="00B60EF8"/>
    <w:rsid w:val="00B620B8"/>
    <w:rsid w:val="00B629A0"/>
    <w:rsid w:val="00B62F18"/>
    <w:rsid w:val="00B6541E"/>
    <w:rsid w:val="00B65E98"/>
    <w:rsid w:val="00B67A94"/>
    <w:rsid w:val="00B71CFE"/>
    <w:rsid w:val="00B71DB9"/>
    <w:rsid w:val="00B72234"/>
    <w:rsid w:val="00B72CE9"/>
    <w:rsid w:val="00B73D69"/>
    <w:rsid w:val="00B74476"/>
    <w:rsid w:val="00B75AE6"/>
    <w:rsid w:val="00B762FF"/>
    <w:rsid w:val="00B7694B"/>
    <w:rsid w:val="00B7750B"/>
    <w:rsid w:val="00B8041D"/>
    <w:rsid w:val="00B8226C"/>
    <w:rsid w:val="00B82478"/>
    <w:rsid w:val="00B83E5D"/>
    <w:rsid w:val="00B848A1"/>
    <w:rsid w:val="00B87EF5"/>
    <w:rsid w:val="00B91855"/>
    <w:rsid w:val="00B91A0A"/>
    <w:rsid w:val="00B92C6C"/>
    <w:rsid w:val="00B941DA"/>
    <w:rsid w:val="00B95EB9"/>
    <w:rsid w:val="00B96BBA"/>
    <w:rsid w:val="00B97DA3"/>
    <w:rsid w:val="00BA0229"/>
    <w:rsid w:val="00BA1BEA"/>
    <w:rsid w:val="00BA2180"/>
    <w:rsid w:val="00BA2435"/>
    <w:rsid w:val="00BA367A"/>
    <w:rsid w:val="00BA6C8C"/>
    <w:rsid w:val="00BA743F"/>
    <w:rsid w:val="00BB1475"/>
    <w:rsid w:val="00BB2285"/>
    <w:rsid w:val="00BB3201"/>
    <w:rsid w:val="00BB3318"/>
    <w:rsid w:val="00BB49EB"/>
    <w:rsid w:val="00BB4CC9"/>
    <w:rsid w:val="00BB54FF"/>
    <w:rsid w:val="00BB6136"/>
    <w:rsid w:val="00BB666B"/>
    <w:rsid w:val="00BC05C3"/>
    <w:rsid w:val="00BC0B76"/>
    <w:rsid w:val="00BC2B42"/>
    <w:rsid w:val="00BC354D"/>
    <w:rsid w:val="00BC37B3"/>
    <w:rsid w:val="00BC70F4"/>
    <w:rsid w:val="00BD1007"/>
    <w:rsid w:val="00BD4FF0"/>
    <w:rsid w:val="00BD5653"/>
    <w:rsid w:val="00BD59E8"/>
    <w:rsid w:val="00BD6BAA"/>
    <w:rsid w:val="00BD6CDC"/>
    <w:rsid w:val="00BE0E96"/>
    <w:rsid w:val="00BE1543"/>
    <w:rsid w:val="00BE16E1"/>
    <w:rsid w:val="00BE318C"/>
    <w:rsid w:val="00BE53E3"/>
    <w:rsid w:val="00BE5F79"/>
    <w:rsid w:val="00BE5FF1"/>
    <w:rsid w:val="00BE6BE2"/>
    <w:rsid w:val="00BE6FC9"/>
    <w:rsid w:val="00BE7E83"/>
    <w:rsid w:val="00BF0D0E"/>
    <w:rsid w:val="00BF1006"/>
    <w:rsid w:val="00BF2D91"/>
    <w:rsid w:val="00BF471F"/>
    <w:rsid w:val="00BF518B"/>
    <w:rsid w:val="00BF6328"/>
    <w:rsid w:val="00BF64F8"/>
    <w:rsid w:val="00BF6541"/>
    <w:rsid w:val="00BF69E3"/>
    <w:rsid w:val="00BF6A4F"/>
    <w:rsid w:val="00C00E5B"/>
    <w:rsid w:val="00C01DD2"/>
    <w:rsid w:val="00C02C6F"/>
    <w:rsid w:val="00C03A59"/>
    <w:rsid w:val="00C044AD"/>
    <w:rsid w:val="00C04DB1"/>
    <w:rsid w:val="00C062F6"/>
    <w:rsid w:val="00C06D38"/>
    <w:rsid w:val="00C07F94"/>
    <w:rsid w:val="00C10D1F"/>
    <w:rsid w:val="00C1160A"/>
    <w:rsid w:val="00C12695"/>
    <w:rsid w:val="00C12FE7"/>
    <w:rsid w:val="00C1367F"/>
    <w:rsid w:val="00C13A06"/>
    <w:rsid w:val="00C14882"/>
    <w:rsid w:val="00C14D1A"/>
    <w:rsid w:val="00C16627"/>
    <w:rsid w:val="00C224D0"/>
    <w:rsid w:val="00C22D11"/>
    <w:rsid w:val="00C22D70"/>
    <w:rsid w:val="00C2321D"/>
    <w:rsid w:val="00C23508"/>
    <w:rsid w:val="00C2472B"/>
    <w:rsid w:val="00C305B0"/>
    <w:rsid w:val="00C30BE8"/>
    <w:rsid w:val="00C31899"/>
    <w:rsid w:val="00C32FB7"/>
    <w:rsid w:val="00C33027"/>
    <w:rsid w:val="00C331CC"/>
    <w:rsid w:val="00C33643"/>
    <w:rsid w:val="00C3384E"/>
    <w:rsid w:val="00C34691"/>
    <w:rsid w:val="00C352E1"/>
    <w:rsid w:val="00C35FDB"/>
    <w:rsid w:val="00C37E0F"/>
    <w:rsid w:val="00C40AE7"/>
    <w:rsid w:val="00C44424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EAC"/>
    <w:rsid w:val="00C5467B"/>
    <w:rsid w:val="00C5543C"/>
    <w:rsid w:val="00C555CE"/>
    <w:rsid w:val="00C574A7"/>
    <w:rsid w:val="00C579E5"/>
    <w:rsid w:val="00C57EA4"/>
    <w:rsid w:val="00C612FF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2E3F"/>
    <w:rsid w:val="00C745A2"/>
    <w:rsid w:val="00C75223"/>
    <w:rsid w:val="00C753E6"/>
    <w:rsid w:val="00C7670D"/>
    <w:rsid w:val="00C778AE"/>
    <w:rsid w:val="00C779B7"/>
    <w:rsid w:val="00C77CC6"/>
    <w:rsid w:val="00C8129A"/>
    <w:rsid w:val="00C81C17"/>
    <w:rsid w:val="00C83A36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3897"/>
    <w:rsid w:val="00C94069"/>
    <w:rsid w:val="00C94D4F"/>
    <w:rsid w:val="00C9514F"/>
    <w:rsid w:val="00C95D55"/>
    <w:rsid w:val="00C9623F"/>
    <w:rsid w:val="00C97386"/>
    <w:rsid w:val="00CA0101"/>
    <w:rsid w:val="00CA0207"/>
    <w:rsid w:val="00CA0B24"/>
    <w:rsid w:val="00CA1729"/>
    <w:rsid w:val="00CA199B"/>
    <w:rsid w:val="00CA375D"/>
    <w:rsid w:val="00CA3F66"/>
    <w:rsid w:val="00CA4F2D"/>
    <w:rsid w:val="00CA64AA"/>
    <w:rsid w:val="00CB1811"/>
    <w:rsid w:val="00CB1C02"/>
    <w:rsid w:val="00CB20BA"/>
    <w:rsid w:val="00CB2769"/>
    <w:rsid w:val="00CB4B48"/>
    <w:rsid w:val="00CB7B9D"/>
    <w:rsid w:val="00CC2888"/>
    <w:rsid w:val="00CC3046"/>
    <w:rsid w:val="00CC351D"/>
    <w:rsid w:val="00CC4981"/>
    <w:rsid w:val="00CC6784"/>
    <w:rsid w:val="00CC7AFD"/>
    <w:rsid w:val="00CD15E8"/>
    <w:rsid w:val="00CD1C50"/>
    <w:rsid w:val="00CD1F06"/>
    <w:rsid w:val="00CD2EF3"/>
    <w:rsid w:val="00CD4142"/>
    <w:rsid w:val="00CD47CC"/>
    <w:rsid w:val="00CD5ABA"/>
    <w:rsid w:val="00CD72D9"/>
    <w:rsid w:val="00CE1439"/>
    <w:rsid w:val="00CE2235"/>
    <w:rsid w:val="00CE27DB"/>
    <w:rsid w:val="00CE2B52"/>
    <w:rsid w:val="00CE3412"/>
    <w:rsid w:val="00CE377D"/>
    <w:rsid w:val="00CE4FC8"/>
    <w:rsid w:val="00CE5C7E"/>
    <w:rsid w:val="00CE72F7"/>
    <w:rsid w:val="00CF259B"/>
    <w:rsid w:val="00CF4287"/>
    <w:rsid w:val="00CF4FD4"/>
    <w:rsid w:val="00CF50B4"/>
    <w:rsid w:val="00CF6F88"/>
    <w:rsid w:val="00CF71DB"/>
    <w:rsid w:val="00CF7A93"/>
    <w:rsid w:val="00D03718"/>
    <w:rsid w:val="00D03FE3"/>
    <w:rsid w:val="00D04ADC"/>
    <w:rsid w:val="00D05442"/>
    <w:rsid w:val="00D05AE2"/>
    <w:rsid w:val="00D05CB2"/>
    <w:rsid w:val="00D06734"/>
    <w:rsid w:val="00D06AFF"/>
    <w:rsid w:val="00D072AA"/>
    <w:rsid w:val="00D07BA6"/>
    <w:rsid w:val="00D10964"/>
    <w:rsid w:val="00D14129"/>
    <w:rsid w:val="00D14297"/>
    <w:rsid w:val="00D158DA"/>
    <w:rsid w:val="00D15A7D"/>
    <w:rsid w:val="00D15EF2"/>
    <w:rsid w:val="00D17CDF"/>
    <w:rsid w:val="00D17E4F"/>
    <w:rsid w:val="00D2038E"/>
    <w:rsid w:val="00D20FB0"/>
    <w:rsid w:val="00D21EA9"/>
    <w:rsid w:val="00D22E23"/>
    <w:rsid w:val="00D2370C"/>
    <w:rsid w:val="00D24500"/>
    <w:rsid w:val="00D24A10"/>
    <w:rsid w:val="00D25C22"/>
    <w:rsid w:val="00D267E0"/>
    <w:rsid w:val="00D302BE"/>
    <w:rsid w:val="00D303E8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BCB"/>
    <w:rsid w:val="00D52EBE"/>
    <w:rsid w:val="00D551DA"/>
    <w:rsid w:val="00D555EC"/>
    <w:rsid w:val="00D569E6"/>
    <w:rsid w:val="00D56B46"/>
    <w:rsid w:val="00D6007D"/>
    <w:rsid w:val="00D6091A"/>
    <w:rsid w:val="00D62D5E"/>
    <w:rsid w:val="00D62D66"/>
    <w:rsid w:val="00D634CD"/>
    <w:rsid w:val="00D640E7"/>
    <w:rsid w:val="00D65423"/>
    <w:rsid w:val="00D65CCE"/>
    <w:rsid w:val="00D66E49"/>
    <w:rsid w:val="00D67DFB"/>
    <w:rsid w:val="00D707B2"/>
    <w:rsid w:val="00D73497"/>
    <w:rsid w:val="00D7457B"/>
    <w:rsid w:val="00D74DC9"/>
    <w:rsid w:val="00D7508D"/>
    <w:rsid w:val="00D753FC"/>
    <w:rsid w:val="00D75BD4"/>
    <w:rsid w:val="00D76B7D"/>
    <w:rsid w:val="00D77311"/>
    <w:rsid w:val="00D80524"/>
    <w:rsid w:val="00D80C04"/>
    <w:rsid w:val="00D815D0"/>
    <w:rsid w:val="00D8248C"/>
    <w:rsid w:val="00D84320"/>
    <w:rsid w:val="00D84470"/>
    <w:rsid w:val="00D84E09"/>
    <w:rsid w:val="00D85BEE"/>
    <w:rsid w:val="00D8680F"/>
    <w:rsid w:val="00D87403"/>
    <w:rsid w:val="00D87F14"/>
    <w:rsid w:val="00D87F67"/>
    <w:rsid w:val="00D91831"/>
    <w:rsid w:val="00D93BC0"/>
    <w:rsid w:val="00D95266"/>
    <w:rsid w:val="00D96143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C12AD"/>
    <w:rsid w:val="00DC21A1"/>
    <w:rsid w:val="00DC262D"/>
    <w:rsid w:val="00DC3296"/>
    <w:rsid w:val="00DC3402"/>
    <w:rsid w:val="00DC50A1"/>
    <w:rsid w:val="00DC55C2"/>
    <w:rsid w:val="00DC5699"/>
    <w:rsid w:val="00DC67E4"/>
    <w:rsid w:val="00DC6805"/>
    <w:rsid w:val="00DC7C5D"/>
    <w:rsid w:val="00DD0493"/>
    <w:rsid w:val="00DD129C"/>
    <w:rsid w:val="00DD12D4"/>
    <w:rsid w:val="00DD3303"/>
    <w:rsid w:val="00DD3D2A"/>
    <w:rsid w:val="00DD4AB4"/>
    <w:rsid w:val="00DD4BF0"/>
    <w:rsid w:val="00DD6151"/>
    <w:rsid w:val="00DD79C0"/>
    <w:rsid w:val="00DE0553"/>
    <w:rsid w:val="00DE16E6"/>
    <w:rsid w:val="00DE25FE"/>
    <w:rsid w:val="00DE2FB7"/>
    <w:rsid w:val="00DE5251"/>
    <w:rsid w:val="00DE60AD"/>
    <w:rsid w:val="00DE6179"/>
    <w:rsid w:val="00DE61B4"/>
    <w:rsid w:val="00DE68D9"/>
    <w:rsid w:val="00DE69F1"/>
    <w:rsid w:val="00DE75C6"/>
    <w:rsid w:val="00DF050C"/>
    <w:rsid w:val="00DF08E2"/>
    <w:rsid w:val="00DF091C"/>
    <w:rsid w:val="00DF0AB7"/>
    <w:rsid w:val="00DF0B5E"/>
    <w:rsid w:val="00DF0E4C"/>
    <w:rsid w:val="00DF1AB1"/>
    <w:rsid w:val="00DF27ED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7BA3"/>
    <w:rsid w:val="00E07DC7"/>
    <w:rsid w:val="00E10BCF"/>
    <w:rsid w:val="00E12BC5"/>
    <w:rsid w:val="00E1362A"/>
    <w:rsid w:val="00E15ADC"/>
    <w:rsid w:val="00E16760"/>
    <w:rsid w:val="00E17C64"/>
    <w:rsid w:val="00E20122"/>
    <w:rsid w:val="00E20497"/>
    <w:rsid w:val="00E218C9"/>
    <w:rsid w:val="00E228C3"/>
    <w:rsid w:val="00E23BD2"/>
    <w:rsid w:val="00E23EEB"/>
    <w:rsid w:val="00E24A2A"/>
    <w:rsid w:val="00E250E4"/>
    <w:rsid w:val="00E2764A"/>
    <w:rsid w:val="00E278C2"/>
    <w:rsid w:val="00E27C77"/>
    <w:rsid w:val="00E302DE"/>
    <w:rsid w:val="00E3339B"/>
    <w:rsid w:val="00E33480"/>
    <w:rsid w:val="00E34BFF"/>
    <w:rsid w:val="00E34CC7"/>
    <w:rsid w:val="00E34D31"/>
    <w:rsid w:val="00E350ED"/>
    <w:rsid w:val="00E36005"/>
    <w:rsid w:val="00E365F3"/>
    <w:rsid w:val="00E36605"/>
    <w:rsid w:val="00E3743F"/>
    <w:rsid w:val="00E37ED3"/>
    <w:rsid w:val="00E37FF3"/>
    <w:rsid w:val="00E41885"/>
    <w:rsid w:val="00E42ADC"/>
    <w:rsid w:val="00E436A5"/>
    <w:rsid w:val="00E43A6F"/>
    <w:rsid w:val="00E45101"/>
    <w:rsid w:val="00E45889"/>
    <w:rsid w:val="00E47783"/>
    <w:rsid w:val="00E505D8"/>
    <w:rsid w:val="00E50A7B"/>
    <w:rsid w:val="00E50B47"/>
    <w:rsid w:val="00E51766"/>
    <w:rsid w:val="00E51C86"/>
    <w:rsid w:val="00E5230C"/>
    <w:rsid w:val="00E536B4"/>
    <w:rsid w:val="00E54170"/>
    <w:rsid w:val="00E545B8"/>
    <w:rsid w:val="00E55BE9"/>
    <w:rsid w:val="00E55F09"/>
    <w:rsid w:val="00E56350"/>
    <w:rsid w:val="00E572B4"/>
    <w:rsid w:val="00E57428"/>
    <w:rsid w:val="00E57628"/>
    <w:rsid w:val="00E57822"/>
    <w:rsid w:val="00E60852"/>
    <w:rsid w:val="00E609BA"/>
    <w:rsid w:val="00E62939"/>
    <w:rsid w:val="00E65122"/>
    <w:rsid w:val="00E660ED"/>
    <w:rsid w:val="00E662E3"/>
    <w:rsid w:val="00E6698F"/>
    <w:rsid w:val="00E669BA"/>
    <w:rsid w:val="00E66CF0"/>
    <w:rsid w:val="00E7030D"/>
    <w:rsid w:val="00E71A06"/>
    <w:rsid w:val="00E71C21"/>
    <w:rsid w:val="00E72117"/>
    <w:rsid w:val="00E734BB"/>
    <w:rsid w:val="00E74CBD"/>
    <w:rsid w:val="00E75B8E"/>
    <w:rsid w:val="00E8052D"/>
    <w:rsid w:val="00E809B7"/>
    <w:rsid w:val="00E82108"/>
    <w:rsid w:val="00E82819"/>
    <w:rsid w:val="00E82DB9"/>
    <w:rsid w:val="00E83B4E"/>
    <w:rsid w:val="00E84C93"/>
    <w:rsid w:val="00E85ABE"/>
    <w:rsid w:val="00E873F0"/>
    <w:rsid w:val="00E875F0"/>
    <w:rsid w:val="00E876D6"/>
    <w:rsid w:val="00E87E59"/>
    <w:rsid w:val="00E900A1"/>
    <w:rsid w:val="00E90BC4"/>
    <w:rsid w:val="00E91098"/>
    <w:rsid w:val="00E912A2"/>
    <w:rsid w:val="00E924B2"/>
    <w:rsid w:val="00E92747"/>
    <w:rsid w:val="00E93A58"/>
    <w:rsid w:val="00E95074"/>
    <w:rsid w:val="00E9684C"/>
    <w:rsid w:val="00E971E2"/>
    <w:rsid w:val="00E979B8"/>
    <w:rsid w:val="00E97A95"/>
    <w:rsid w:val="00EA0022"/>
    <w:rsid w:val="00EA04A0"/>
    <w:rsid w:val="00EA1B29"/>
    <w:rsid w:val="00EA2462"/>
    <w:rsid w:val="00EA2D07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6333"/>
    <w:rsid w:val="00EB6C04"/>
    <w:rsid w:val="00EC09E7"/>
    <w:rsid w:val="00EC1079"/>
    <w:rsid w:val="00EC1DBC"/>
    <w:rsid w:val="00EC1EFF"/>
    <w:rsid w:val="00EC3091"/>
    <w:rsid w:val="00EC42B9"/>
    <w:rsid w:val="00EC5690"/>
    <w:rsid w:val="00EC58C8"/>
    <w:rsid w:val="00EC615A"/>
    <w:rsid w:val="00ED1261"/>
    <w:rsid w:val="00ED2471"/>
    <w:rsid w:val="00ED28C5"/>
    <w:rsid w:val="00ED3BF4"/>
    <w:rsid w:val="00ED48DA"/>
    <w:rsid w:val="00ED49D8"/>
    <w:rsid w:val="00ED65DF"/>
    <w:rsid w:val="00ED6765"/>
    <w:rsid w:val="00ED7265"/>
    <w:rsid w:val="00ED7982"/>
    <w:rsid w:val="00EE22A2"/>
    <w:rsid w:val="00EE3C1C"/>
    <w:rsid w:val="00EE47E4"/>
    <w:rsid w:val="00EE5132"/>
    <w:rsid w:val="00EE54B6"/>
    <w:rsid w:val="00EE577B"/>
    <w:rsid w:val="00EF052C"/>
    <w:rsid w:val="00EF0A44"/>
    <w:rsid w:val="00EF107A"/>
    <w:rsid w:val="00EF1327"/>
    <w:rsid w:val="00EF1AC9"/>
    <w:rsid w:val="00EF3AF8"/>
    <w:rsid w:val="00EF4C2E"/>
    <w:rsid w:val="00EF50A8"/>
    <w:rsid w:val="00F00970"/>
    <w:rsid w:val="00F00A34"/>
    <w:rsid w:val="00F01B35"/>
    <w:rsid w:val="00F01BA0"/>
    <w:rsid w:val="00F022A8"/>
    <w:rsid w:val="00F02A0C"/>
    <w:rsid w:val="00F049F4"/>
    <w:rsid w:val="00F059CE"/>
    <w:rsid w:val="00F05F1F"/>
    <w:rsid w:val="00F06659"/>
    <w:rsid w:val="00F07967"/>
    <w:rsid w:val="00F10F94"/>
    <w:rsid w:val="00F11B0B"/>
    <w:rsid w:val="00F1212F"/>
    <w:rsid w:val="00F14CFB"/>
    <w:rsid w:val="00F15773"/>
    <w:rsid w:val="00F168A0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5720"/>
    <w:rsid w:val="00F27B77"/>
    <w:rsid w:val="00F30EC0"/>
    <w:rsid w:val="00F345D9"/>
    <w:rsid w:val="00F35300"/>
    <w:rsid w:val="00F3556E"/>
    <w:rsid w:val="00F35C88"/>
    <w:rsid w:val="00F43A95"/>
    <w:rsid w:val="00F440D2"/>
    <w:rsid w:val="00F45320"/>
    <w:rsid w:val="00F46BF1"/>
    <w:rsid w:val="00F47B56"/>
    <w:rsid w:val="00F50163"/>
    <w:rsid w:val="00F5126D"/>
    <w:rsid w:val="00F525DE"/>
    <w:rsid w:val="00F52659"/>
    <w:rsid w:val="00F54652"/>
    <w:rsid w:val="00F55C32"/>
    <w:rsid w:val="00F56970"/>
    <w:rsid w:val="00F5732D"/>
    <w:rsid w:val="00F57F58"/>
    <w:rsid w:val="00F6047F"/>
    <w:rsid w:val="00F615F1"/>
    <w:rsid w:val="00F62628"/>
    <w:rsid w:val="00F64F39"/>
    <w:rsid w:val="00F65039"/>
    <w:rsid w:val="00F6797E"/>
    <w:rsid w:val="00F712AD"/>
    <w:rsid w:val="00F71FDE"/>
    <w:rsid w:val="00F7489C"/>
    <w:rsid w:val="00F75605"/>
    <w:rsid w:val="00F75B69"/>
    <w:rsid w:val="00F768A0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E4F"/>
    <w:rsid w:val="00F85009"/>
    <w:rsid w:val="00F85E43"/>
    <w:rsid w:val="00F861CB"/>
    <w:rsid w:val="00F86473"/>
    <w:rsid w:val="00F90289"/>
    <w:rsid w:val="00F912FE"/>
    <w:rsid w:val="00F91970"/>
    <w:rsid w:val="00F91EE2"/>
    <w:rsid w:val="00F91F81"/>
    <w:rsid w:val="00F93A7B"/>
    <w:rsid w:val="00F95E20"/>
    <w:rsid w:val="00F961BC"/>
    <w:rsid w:val="00F962B4"/>
    <w:rsid w:val="00F96306"/>
    <w:rsid w:val="00F963D0"/>
    <w:rsid w:val="00FA0FFA"/>
    <w:rsid w:val="00FA261A"/>
    <w:rsid w:val="00FA39AF"/>
    <w:rsid w:val="00FA3DBE"/>
    <w:rsid w:val="00FA5830"/>
    <w:rsid w:val="00FA62F8"/>
    <w:rsid w:val="00FA6CCE"/>
    <w:rsid w:val="00FA6F23"/>
    <w:rsid w:val="00FA6FDF"/>
    <w:rsid w:val="00FA753A"/>
    <w:rsid w:val="00FA787C"/>
    <w:rsid w:val="00FB0A09"/>
    <w:rsid w:val="00FB0A71"/>
    <w:rsid w:val="00FB281A"/>
    <w:rsid w:val="00FB430D"/>
    <w:rsid w:val="00FB4B8E"/>
    <w:rsid w:val="00FB509D"/>
    <w:rsid w:val="00FB5321"/>
    <w:rsid w:val="00FB5DBF"/>
    <w:rsid w:val="00FB68F0"/>
    <w:rsid w:val="00FC0A30"/>
    <w:rsid w:val="00FC16E6"/>
    <w:rsid w:val="00FC45B8"/>
    <w:rsid w:val="00FC58CF"/>
    <w:rsid w:val="00FC7278"/>
    <w:rsid w:val="00FC7C2C"/>
    <w:rsid w:val="00FD01C8"/>
    <w:rsid w:val="00FD09CD"/>
    <w:rsid w:val="00FD0E05"/>
    <w:rsid w:val="00FD1AB0"/>
    <w:rsid w:val="00FD34F7"/>
    <w:rsid w:val="00FD381A"/>
    <w:rsid w:val="00FD3826"/>
    <w:rsid w:val="00FD3BAF"/>
    <w:rsid w:val="00FD641F"/>
    <w:rsid w:val="00FD6542"/>
    <w:rsid w:val="00FD65AC"/>
    <w:rsid w:val="00FD6A5F"/>
    <w:rsid w:val="00FD7234"/>
    <w:rsid w:val="00FD72C6"/>
    <w:rsid w:val="00FD75E6"/>
    <w:rsid w:val="00FE00C5"/>
    <w:rsid w:val="00FE12BF"/>
    <w:rsid w:val="00FE37DD"/>
    <w:rsid w:val="00FE3BDC"/>
    <w:rsid w:val="00FE5F46"/>
    <w:rsid w:val="00FE61D3"/>
    <w:rsid w:val="00FE65F0"/>
    <w:rsid w:val="00FE784D"/>
    <w:rsid w:val="00FF0401"/>
    <w:rsid w:val="00FF049E"/>
    <w:rsid w:val="00FF1385"/>
    <w:rsid w:val="00FF32CE"/>
    <w:rsid w:val="00FF3B96"/>
    <w:rsid w:val="00FF3C5D"/>
    <w:rsid w:val="00FF4ABA"/>
    <w:rsid w:val="00FF5409"/>
    <w:rsid w:val="00FF5AD1"/>
    <w:rsid w:val="00FF6049"/>
    <w:rsid w:val="00FF64A5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246D77D"/>
  <w15:chartTrackingRefBased/>
  <w15:docId w15:val="{2C74C4F6-D62D-4ACC-9D68-45602AA0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88A02-E896-4DB1-AEA1-47310B60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</TotalTime>
  <Pages>2</Pages>
  <Words>299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Patthawan, Ongchaikupt</dc:creator>
  <cp:keywords/>
  <cp:lastModifiedBy>Somjai, Nigonyanont</cp:lastModifiedBy>
  <cp:revision>3</cp:revision>
  <cp:lastPrinted>2019-07-26T08:49:00Z</cp:lastPrinted>
  <dcterms:created xsi:type="dcterms:W3CDTF">2019-08-13T03:45:00Z</dcterms:created>
  <dcterms:modified xsi:type="dcterms:W3CDTF">2019-08-13T03:49:00Z</dcterms:modified>
</cp:coreProperties>
</file>