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E52BA6" w:rsidRPr="005A6861" w:rsidRDefault="00E52BA6" w:rsidP="00E52B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00A2F"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1B2708" w:rsidRPr="005A6861" w:rsidRDefault="00E52BA6" w:rsidP="00E52B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1B2708" w:rsidRPr="005A686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12D23" w:rsidRPr="005A686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905C9" w:rsidRPr="005A686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1B2708" w:rsidRPr="005A6861" w:rsidRDefault="001B2708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B2708" w:rsidRPr="00A4230F" w:rsidRDefault="001B2708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400A2F"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รับอนุญาต</w:t>
      </w:r>
    </w:p>
    <w:p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45BF" w:rsidRPr="005A6861" w:rsidRDefault="00F7070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 ณ วันที่ 3</w:t>
      </w:r>
      <w:r w:rsidRPr="005A6861">
        <w:rPr>
          <w:rFonts w:ascii="Angsana New" w:hAnsi="Angsana New" w:cs="Angsana New" w:hint="cs"/>
          <w:sz w:val="30"/>
          <w:szCs w:val="30"/>
          <w:cs/>
        </w:rPr>
        <w:t>0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5A6861">
        <w:rPr>
          <w:rFonts w:ascii="Angsana New" w:hAnsi="Angsana New" w:cs="Angsana New"/>
          <w:sz w:val="30"/>
          <w:szCs w:val="30"/>
          <w:lang w:val="en-US"/>
        </w:rPr>
        <w:t>62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 สำหรับงวดสามเดือน</w:t>
      </w:r>
      <w:r w:rsidRPr="005A686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5A6861">
        <w:rPr>
          <w:rFonts w:ascii="Angsana New" w:hAnsi="Angsana New" w:cs="Angsana New"/>
          <w:sz w:val="30"/>
          <w:szCs w:val="30"/>
          <w:cs/>
        </w:rPr>
        <w:t>สิ้นสุด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Pr="005A6861">
        <w:rPr>
          <w:rFonts w:ascii="Angsana New" w:hAnsi="Angsana New" w:cs="Angsana New"/>
          <w:sz w:val="30"/>
          <w:szCs w:val="30"/>
          <w:cs/>
        </w:rPr>
        <w:t>3</w:t>
      </w:r>
      <w:r w:rsidRPr="005A6861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62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Pr="005A6861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5A6861">
        <w:rPr>
          <w:rFonts w:ascii="Angsana New" w:hAnsi="Angsana New" w:cs="Angsana New"/>
          <w:sz w:val="30"/>
          <w:szCs w:val="30"/>
          <w:cs/>
        </w:rPr>
        <w:t>สิ้นสุด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Pr="005A6861">
        <w:rPr>
          <w:rFonts w:ascii="Angsana New" w:hAnsi="Angsana New" w:cs="Angsana New"/>
          <w:sz w:val="30"/>
          <w:szCs w:val="30"/>
          <w:cs/>
        </w:rPr>
        <w:t>3</w:t>
      </w:r>
      <w:r w:rsidRPr="005A6861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5A6861">
        <w:rPr>
          <w:rFonts w:ascii="Angsana New" w:hAnsi="Angsana New" w:cs="Angsana New"/>
          <w:sz w:val="30"/>
          <w:szCs w:val="30"/>
          <w:lang w:val="en-US"/>
        </w:rPr>
        <w:t>62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ข้อมูลทางการเงินระหว่างกาล) ของบริษัท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F141B" w:rsidRPr="005A6861" w:rsidRDefault="00DF141B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="00F26C7A" w:rsidRPr="005A6861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</w:t>
      </w:r>
      <w:r w:rsidR="00E35175"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2E0B47" w:rsidRPr="005A6861" w:rsidRDefault="002E0B4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EF12A9" w:rsidRPr="005A6861" w:rsidRDefault="00EF12A9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EF12A9" w:rsidRPr="005A6861" w:rsidSect="001F029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45BF" w:rsidRPr="005A6861" w:rsidRDefault="003145BF" w:rsidP="00D20405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20405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="00676C7F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E53C09"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E53C09"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B44B77" w:rsidRPr="005A6861" w:rsidRDefault="00B44B77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76984" w:rsidRPr="005A6861" w:rsidRDefault="00376984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:rsidR="00B44B77" w:rsidRPr="005A6861" w:rsidRDefault="00A9780E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C116B1" w:rsidRPr="005A6861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44B77" w:rsidRPr="005A6861" w:rsidRDefault="00C116B1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5A6861">
        <w:rPr>
          <w:rFonts w:ascii="Angsana New" w:hAnsi="Angsana New"/>
          <w:sz w:val="30"/>
          <w:szCs w:val="30"/>
          <w:lang w:val="en-US"/>
        </w:rPr>
        <w:t>9362</w:t>
      </w:r>
    </w:p>
    <w:p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:rsidR="003A778F" w:rsidRDefault="00400A2F" w:rsidP="00EA65E1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r w:rsidRPr="005A6861">
        <w:rPr>
          <w:rFonts w:ascii="Angsana New" w:hAnsi="Angsana New" w:cs="Angsana New"/>
          <w:sz w:val="30"/>
          <w:szCs w:val="30"/>
          <w:lang w:val="en-US"/>
        </w:rPr>
        <w:t>13</w:t>
      </w:r>
      <w:r w:rsidR="002D7D93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52BA6" w:rsidRPr="005A6861">
        <w:rPr>
          <w:rFonts w:ascii="Angsana New" w:hAnsi="Angsana New" w:cs="Angsana New"/>
          <w:sz w:val="30"/>
          <w:szCs w:val="30"/>
          <w:cs/>
          <w:lang w:val="en-US"/>
        </w:rPr>
        <w:t>สิงหาคม</w:t>
      </w:r>
      <w:r w:rsidR="002D7D93" w:rsidRPr="005A686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033D4" w:rsidRPr="005A6861">
        <w:rPr>
          <w:rFonts w:ascii="Angsana New" w:hAnsi="Angsana New" w:cs="Angsana New"/>
          <w:sz w:val="30"/>
          <w:szCs w:val="30"/>
          <w:lang w:val="en-US"/>
        </w:rPr>
        <w:t>256</w:t>
      </w:r>
      <w:r w:rsidR="008905C9" w:rsidRPr="005A6861">
        <w:rPr>
          <w:rFonts w:ascii="Angsana New" w:hAnsi="Angsana New" w:cs="Angsana New"/>
          <w:sz w:val="30"/>
          <w:szCs w:val="30"/>
          <w:lang w:val="en-US"/>
        </w:rPr>
        <w:t>2</w:t>
      </w:r>
    </w:p>
    <w:p w:rsidR="006E0655" w:rsidRPr="006E0655" w:rsidRDefault="006E0655" w:rsidP="001F0296">
      <w:pPr>
        <w:pStyle w:val="IndexHeading1"/>
        <w:spacing w:after="0"/>
        <w:ind w:left="1440" w:hanging="1440"/>
        <w:outlineLvl w:val="0"/>
        <w:rPr>
          <w:rFonts w:ascii="Angsana New" w:hAnsi="Angsana New"/>
          <w:sz w:val="30"/>
          <w:szCs w:val="30"/>
        </w:rPr>
      </w:pPr>
    </w:p>
    <w:sectPr w:rsidR="006E0655" w:rsidRPr="006E0655" w:rsidSect="001F0296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2D8" w:rsidRDefault="00DA22D8">
      <w:r>
        <w:separator/>
      </w:r>
    </w:p>
  </w:endnote>
  <w:endnote w:type="continuationSeparator" w:id="0">
    <w:p w:rsidR="00DA22D8" w:rsidRDefault="00DA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Default="00024D4C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024D4C" w:rsidRDefault="00024D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Default="00024D4C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24D4C" w:rsidRDefault="00024D4C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Pr="005B2E06" w:rsidRDefault="00024D4C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24D4C" w:rsidRPr="00186B8D" w:rsidRDefault="00024D4C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296" w:rsidRDefault="001F029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296" w:rsidRPr="005B2E06" w:rsidRDefault="001F0296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1F0296" w:rsidRPr="00186B8D" w:rsidRDefault="001F0296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Pr="005B2E06" w:rsidRDefault="00024D4C" w:rsidP="00A8515E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  <w:lang w:val="en-US"/>
      </w:rPr>
      <w:t>2</w:t>
    </w:r>
  </w:p>
  <w:p w:rsidR="00024D4C" w:rsidRDefault="00024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2D8" w:rsidRDefault="00DA22D8">
      <w:r>
        <w:separator/>
      </w:r>
    </w:p>
  </w:footnote>
  <w:footnote w:type="continuationSeparator" w:id="0">
    <w:p w:rsidR="00DA22D8" w:rsidRDefault="00DA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Default="00024D4C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024D4C" w:rsidRDefault="00024D4C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:rsidR="00024D4C" w:rsidRPr="00006D1D" w:rsidRDefault="00024D4C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  <w:lang w:val="th-TH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024D4C" w:rsidRPr="00DF141B" w:rsidRDefault="00024D4C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:rsidR="00024D4C" w:rsidRPr="00DF141B" w:rsidRDefault="00024D4C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Default="00024D4C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024D4C" w:rsidRPr="00DF141B" w:rsidRDefault="00024D4C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024D4C" w:rsidRDefault="00024D4C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024D4C" w:rsidRDefault="00024D4C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024D4C" w:rsidRPr="00DF141B" w:rsidRDefault="00024D4C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024D4C" w:rsidRPr="00DF141B" w:rsidRDefault="00024D4C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Default="00024D4C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024D4C" w:rsidRDefault="00024D4C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024D4C" w:rsidRDefault="00024D4C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024D4C" w:rsidRDefault="00024D4C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Pr="00012D23" w:rsidRDefault="00024D4C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024D4C" w:rsidRPr="00012D23" w:rsidRDefault="00024D4C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024D4C" w:rsidRPr="00012D23" w:rsidRDefault="00024D4C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024D4C" w:rsidRPr="00012D23" w:rsidRDefault="00024D4C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024D4C" w:rsidRPr="00012D23" w:rsidRDefault="00024D4C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024D4C" w:rsidRDefault="00024D4C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024D4C" w:rsidRDefault="00024D4C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1F0296" w:rsidRDefault="001F0296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Default="00024D4C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:rsidR="001F0296" w:rsidRDefault="001F0296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D4C" w:rsidRDefault="00024D4C" w:rsidP="008733B6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024D4C" w:rsidRPr="00DF141B" w:rsidRDefault="00024D4C" w:rsidP="008733B6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6"/>
  </w:num>
  <w:num w:numId="5">
    <w:abstractNumId w:val="3"/>
  </w:num>
  <w:num w:numId="6">
    <w:abstractNumId w:val="9"/>
  </w:num>
  <w:num w:numId="7">
    <w:abstractNumId w:val="1"/>
  </w:num>
  <w:num w:numId="8">
    <w:abstractNumId w:val="31"/>
  </w:num>
  <w:num w:numId="9">
    <w:abstractNumId w:val="28"/>
  </w:num>
  <w:num w:numId="10">
    <w:abstractNumId w:val="5"/>
  </w:num>
  <w:num w:numId="11">
    <w:abstractNumId w:val="0"/>
  </w:num>
  <w:num w:numId="12">
    <w:abstractNumId w:val="16"/>
  </w:num>
  <w:num w:numId="13">
    <w:abstractNumId w:val="30"/>
  </w:num>
  <w:num w:numId="14">
    <w:abstractNumId w:val="25"/>
  </w:num>
  <w:num w:numId="15">
    <w:abstractNumId w:val="26"/>
  </w:num>
  <w:num w:numId="16">
    <w:abstractNumId w:val="32"/>
  </w:num>
  <w:num w:numId="17">
    <w:abstractNumId w:val="26"/>
  </w:num>
  <w:num w:numId="18">
    <w:abstractNumId w:val="8"/>
  </w:num>
  <w:num w:numId="19">
    <w:abstractNumId w:val="2"/>
  </w:num>
  <w:num w:numId="20">
    <w:abstractNumId w:val="33"/>
  </w:num>
  <w:num w:numId="21">
    <w:abstractNumId w:val="18"/>
  </w:num>
  <w:num w:numId="22">
    <w:abstractNumId w:val="7"/>
  </w:num>
  <w:num w:numId="23">
    <w:abstractNumId w:val="34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29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5"/>
  </w:num>
  <w:num w:numId="37">
    <w:abstractNumId w:val="21"/>
  </w:num>
  <w:num w:numId="38">
    <w:abstractNumId w:val="27"/>
  </w:num>
  <w:num w:numId="39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708C7"/>
    <w:rsid w:val="000715D6"/>
    <w:rsid w:val="00072814"/>
    <w:rsid w:val="00073EA2"/>
    <w:rsid w:val="00074150"/>
    <w:rsid w:val="0007415D"/>
    <w:rsid w:val="0007472C"/>
    <w:rsid w:val="00074B7D"/>
    <w:rsid w:val="00077A43"/>
    <w:rsid w:val="000809A3"/>
    <w:rsid w:val="000829A2"/>
    <w:rsid w:val="0008335B"/>
    <w:rsid w:val="00083A2C"/>
    <w:rsid w:val="00084D30"/>
    <w:rsid w:val="00086ACE"/>
    <w:rsid w:val="00087ACE"/>
    <w:rsid w:val="00090AE2"/>
    <w:rsid w:val="00091BD5"/>
    <w:rsid w:val="00094483"/>
    <w:rsid w:val="0009448E"/>
    <w:rsid w:val="000950F2"/>
    <w:rsid w:val="00095501"/>
    <w:rsid w:val="00095E07"/>
    <w:rsid w:val="00096204"/>
    <w:rsid w:val="0009636A"/>
    <w:rsid w:val="00096D05"/>
    <w:rsid w:val="000A08FC"/>
    <w:rsid w:val="000A173A"/>
    <w:rsid w:val="000A2280"/>
    <w:rsid w:val="000A415F"/>
    <w:rsid w:val="000A6132"/>
    <w:rsid w:val="000A7CE0"/>
    <w:rsid w:val="000B09CD"/>
    <w:rsid w:val="000B2393"/>
    <w:rsid w:val="000B3546"/>
    <w:rsid w:val="000B369D"/>
    <w:rsid w:val="000B3C4E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103304"/>
    <w:rsid w:val="0010402D"/>
    <w:rsid w:val="00105686"/>
    <w:rsid w:val="00106B12"/>
    <w:rsid w:val="001131C2"/>
    <w:rsid w:val="001140B1"/>
    <w:rsid w:val="00114446"/>
    <w:rsid w:val="00115109"/>
    <w:rsid w:val="0011521A"/>
    <w:rsid w:val="001159D3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8EF"/>
    <w:rsid w:val="00134A85"/>
    <w:rsid w:val="00137902"/>
    <w:rsid w:val="00137F97"/>
    <w:rsid w:val="0014044D"/>
    <w:rsid w:val="001408D8"/>
    <w:rsid w:val="00140ABB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2BE3"/>
    <w:rsid w:val="00162D19"/>
    <w:rsid w:val="00165094"/>
    <w:rsid w:val="00165CD4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46EA"/>
    <w:rsid w:val="001A5029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0296"/>
    <w:rsid w:val="001F10FC"/>
    <w:rsid w:val="001F153E"/>
    <w:rsid w:val="001F1682"/>
    <w:rsid w:val="001F46E0"/>
    <w:rsid w:val="001F4E3E"/>
    <w:rsid w:val="001F5741"/>
    <w:rsid w:val="001F57FE"/>
    <w:rsid w:val="001F68DA"/>
    <w:rsid w:val="001F6CF3"/>
    <w:rsid w:val="001F7010"/>
    <w:rsid w:val="001F7247"/>
    <w:rsid w:val="001F7CF5"/>
    <w:rsid w:val="002007BD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F48"/>
    <w:rsid w:val="00220755"/>
    <w:rsid w:val="00222207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7A17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2ADB"/>
    <w:rsid w:val="002533DB"/>
    <w:rsid w:val="0025496F"/>
    <w:rsid w:val="00255140"/>
    <w:rsid w:val="002557ED"/>
    <w:rsid w:val="002561C7"/>
    <w:rsid w:val="0026073B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B83"/>
    <w:rsid w:val="002724A2"/>
    <w:rsid w:val="002743F6"/>
    <w:rsid w:val="0027440B"/>
    <w:rsid w:val="00275DAD"/>
    <w:rsid w:val="0027601B"/>
    <w:rsid w:val="002767C1"/>
    <w:rsid w:val="0027759A"/>
    <w:rsid w:val="0028092D"/>
    <w:rsid w:val="00280C17"/>
    <w:rsid w:val="0028169E"/>
    <w:rsid w:val="00281D78"/>
    <w:rsid w:val="00285340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7A5"/>
    <w:rsid w:val="002976D8"/>
    <w:rsid w:val="00297B42"/>
    <w:rsid w:val="00297B53"/>
    <w:rsid w:val="002A0496"/>
    <w:rsid w:val="002A0779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25AE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DC4"/>
    <w:rsid w:val="002E3BBE"/>
    <w:rsid w:val="002E3C86"/>
    <w:rsid w:val="002E4DFB"/>
    <w:rsid w:val="002E4FA6"/>
    <w:rsid w:val="002E54A7"/>
    <w:rsid w:val="002E67CF"/>
    <w:rsid w:val="002E6AD4"/>
    <w:rsid w:val="002E76FB"/>
    <w:rsid w:val="002F0418"/>
    <w:rsid w:val="002F067B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EF8"/>
    <w:rsid w:val="003175B9"/>
    <w:rsid w:val="003176FF"/>
    <w:rsid w:val="0032186F"/>
    <w:rsid w:val="0032400F"/>
    <w:rsid w:val="00325D39"/>
    <w:rsid w:val="00327006"/>
    <w:rsid w:val="00327919"/>
    <w:rsid w:val="00327FEB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1D9E"/>
    <w:rsid w:val="003525C7"/>
    <w:rsid w:val="00354683"/>
    <w:rsid w:val="003548C4"/>
    <w:rsid w:val="003554DE"/>
    <w:rsid w:val="00357C84"/>
    <w:rsid w:val="00360127"/>
    <w:rsid w:val="003601AD"/>
    <w:rsid w:val="003603D5"/>
    <w:rsid w:val="00360557"/>
    <w:rsid w:val="00361050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2F20"/>
    <w:rsid w:val="00373215"/>
    <w:rsid w:val="003739E9"/>
    <w:rsid w:val="00373B2E"/>
    <w:rsid w:val="00373C3A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4FCE"/>
    <w:rsid w:val="0039542B"/>
    <w:rsid w:val="00395C8F"/>
    <w:rsid w:val="00397518"/>
    <w:rsid w:val="003977A0"/>
    <w:rsid w:val="003A1CB9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803"/>
    <w:rsid w:val="003C5016"/>
    <w:rsid w:val="003C65C7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B1A"/>
    <w:rsid w:val="004C1F57"/>
    <w:rsid w:val="004C2758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50AB"/>
    <w:rsid w:val="00505987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3EAC"/>
    <w:rsid w:val="00574098"/>
    <w:rsid w:val="005754C0"/>
    <w:rsid w:val="0057558A"/>
    <w:rsid w:val="005760DC"/>
    <w:rsid w:val="00576251"/>
    <w:rsid w:val="0057700A"/>
    <w:rsid w:val="005809EC"/>
    <w:rsid w:val="00580FBC"/>
    <w:rsid w:val="00582362"/>
    <w:rsid w:val="00582679"/>
    <w:rsid w:val="00582877"/>
    <w:rsid w:val="00584745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52A2"/>
    <w:rsid w:val="005A601A"/>
    <w:rsid w:val="005A6685"/>
    <w:rsid w:val="005A6861"/>
    <w:rsid w:val="005A6A9E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BA0"/>
    <w:rsid w:val="005D4459"/>
    <w:rsid w:val="005D611E"/>
    <w:rsid w:val="005D659E"/>
    <w:rsid w:val="005D7B6D"/>
    <w:rsid w:val="005E035E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10195"/>
    <w:rsid w:val="006104AB"/>
    <w:rsid w:val="006104D9"/>
    <w:rsid w:val="00610753"/>
    <w:rsid w:val="006115A5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721E"/>
    <w:rsid w:val="0064030F"/>
    <w:rsid w:val="00640427"/>
    <w:rsid w:val="0064224B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3269"/>
    <w:rsid w:val="006533C5"/>
    <w:rsid w:val="00653869"/>
    <w:rsid w:val="006547CC"/>
    <w:rsid w:val="00655641"/>
    <w:rsid w:val="00656888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3960"/>
    <w:rsid w:val="00685E29"/>
    <w:rsid w:val="00686F15"/>
    <w:rsid w:val="0068771F"/>
    <w:rsid w:val="00691F55"/>
    <w:rsid w:val="00692506"/>
    <w:rsid w:val="00692A60"/>
    <w:rsid w:val="00692D4F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2477"/>
    <w:rsid w:val="006B307C"/>
    <w:rsid w:val="006B38C2"/>
    <w:rsid w:val="006B4409"/>
    <w:rsid w:val="006B5895"/>
    <w:rsid w:val="006B7128"/>
    <w:rsid w:val="006B7DC0"/>
    <w:rsid w:val="006C0ACD"/>
    <w:rsid w:val="006C0F2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C0"/>
    <w:rsid w:val="006F19DA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923"/>
    <w:rsid w:val="00704AB3"/>
    <w:rsid w:val="00706A8C"/>
    <w:rsid w:val="00707FBB"/>
    <w:rsid w:val="007100E2"/>
    <w:rsid w:val="00711131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CF8"/>
    <w:rsid w:val="00720DDB"/>
    <w:rsid w:val="0072133C"/>
    <w:rsid w:val="007221FE"/>
    <w:rsid w:val="0072225F"/>
    <w:rsid w:val="00722A92"/>
    <w:rsid w:val="00722ABC"/>
    <w:rsid w:val="00723A55"/>
    <w:rsid w:val="00724AE7"/>
    <w:rsid w:val="00724E01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700E3"/>
    <w:rsid w:val="00770E05"/>
    <w:rsid w:val="007710F4"/>
    <w:rsid w:val="00774CD8"/>
    <w:rsid w:val="007760EC"/>
    <w:rsid w:val="0077708B"/>
    <w:rsid w:val="007774D1"/>
    <w:rsid w:val="00777CBC"/>
    <w:rsid w:val="00777D2D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6917"/>
    <w:rsid w:val="007B0B42"/>
    <w:rsid w:val="007B1146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50A1"/>
    <w:rsid w:val="007D6021"/>
    <w:rsid w:val="007D6955"/>
    <w:rsid w:val="007D723E"/>
    <w:rsid w:val="007D7635"/>
    <w:rsid w:val="007D7845"/>
    <w:rsid w:val="007D7CF2"/>
    <w:rsid w:val="007E24B5"/>
    <w:rsid w:val="007E39C6"/>
    <w:rsid w:val="007E6937"/>
    <w:rsid w:val="007E6A0F"/>
    <w:rsid w:val="007E6E57"/>
    <w:rsid w:val="007E7C2E"/>
    <w:rsid w:val="007F0268"/>
    <w:rsid w:val="007F3203"/>
    <w:rsid w:val="007F5B3D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9D6"/>
    <w:rsid w:val="00824A4D"/>
    <w:rsid w:val="008251FD"/>
    <w:rsid w:val="0082522A"/>
    <w:rsid w:val="00825ADD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441F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86E"/>
    <w:rsid w:val="00865152"/>
    <w:rsid w:val="008662A5"/>
    <w:rsid w:val="00866360"/>
    <w:rsid w:val="00866E32"/>
    <w:rsid w:val="0086726D"/>
    <w:rsid w:val="00871B45"/>
    <w:rsid w:val="008723E4"/>
    <w:rsid w:val="00873186"/>
    <w:rsid w:val="008733B6"/>
    <w:rsid w:val="00875C2A"/>
    <w:rsid w:val="00877E39"/>
    <w:rsid w:val="00877FE1"/>
    <w:rsid w:val="00880C27"/>
    <w:rsid w:val="00881053"/>
    <w:rsid w:val="00882604"/>
    <w:rsid w:val="00882B5A"/>
    <w:rsid w:val="0088301C"/>
    <w:rsid w:val="00884878"/>
    <w:rsid w:val="00885ABA"/>
    <w:rsid w:val="0088670C"/>
    <w:rsid w:val="008905C9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B1F"/>
    <w:rsid w:val="009254F8"/>
    <w:rsid w:val="009258CC"/>
    <w:rsid w:val="00925AE1"/>
    <w:rsid w:val="00926D08"/>
    <w:rsid w:val="00927FF3"/>
    <w:rsid w:val="00930683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DF0"/>
    <w:rsid w:val="00947292"/>
    <w:rsid w:val="009523D0"/>
    <w:rsid w:val="009528E6"/>
    <w:rsid w:val="00952EC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13BA"/>
    <w:rsid w:val="009815B7"/>
    <w:rsid w:val="00981DFF"/>
    <w:rsid w:val="009829A6"/>
    <w:rsid w:val="00983CDB"/>
    <w:rsid w:val="009850C6"/>
    <w:rsid w:val="009851AF"/>
    <w:rsid w:val="009852DF"/>
    <w:rsid w:val="0098534A"/>
    <w:rsid w:val="00985CB7"/>
    <w:rsid w:val="00986EEB"/>
    <w:rsid w:val="009875FE"/>
    <w:rsid w:val="00987EDD"/>
    <w:rsid w:val="00987F26"/>
    <w:rsid w:val="00991207"/>
    <w:rsid w:val="0099168B"/>
    <w:rsid w:val="0099222E"/>
    <w:rsid w:val="00992BB2"/>
    <w:rsid w:val="009930C8"/>
    <w:rsid w:val="009936B0"/>
    <w:rsid w:val="00993DCD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5439"/>
    <w:rsid w:val="009A57DF"/>
    <w:rsid w:val="009A5D81"/>
    <w:rsid w:val="009B058A"/>
    <w:rsid w:val="009B10B5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2BA"/>
    <w:rsid w:val="009C459D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5349"/>
    <w:rsid w:val="009E5CD8"/>
    <w:rsid w:val="009E6817"/>
    <w:rsid w:val="009E73DB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A0063A"/>
    <w:rsid w:val="00A00F9E"/>
    <w:rsid w:val="00A0119C"/>
    <w:rsid w:val="00A01C92"/>
    <w:rsid w:val="00A02359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40234"/>
    <w:rsid w:val="00A40261"/>
    <w:rsid w:val="00A426ED"/>
    <w:rsid w:val="00A431B8"/>
    <w:rsid w:val="00A43278"/>
    <w:rsid w:val="00A44CE9"/>
    <w:rsid w:val="00A45193"/>
    <w:rsid w:val="00A46835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A45"/>
    <w:rsid w:val="00AA4C06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2E1C"/>
    <w:rsid w:val="00B03FF0"/>
    <w:rsid w:val="00B0521B"/>
    <w:rsid w:val="00B07CB5"/>
    <w:rsid w:val="00B1174A"/>
    <w:rsid w:val="00B11C30"/>
    <w:rsid w:val="00B120E8"/>
    <w:rsid w:val="00B126A1"/>
    <w:rsid w:val="00B13203"/>
    <w:rsid w:val="00B14133"/>
    <w:rsid w:val="00B143C6"/>
    <w:rsid w:val="00B165D0"/>
    <w:rsid w:val="00B166E9"/>
    <w:rsid w:val="00B17130"/>
    <w:rsid w:val="00B175DA"/>
    <w:rsid w:val="00B17783"/>
    <w:rsid w:val="00B20140"/>
    <w:rsid w:val="00B2175C"/>
    <w:rsid w:val="00B23904"/>
    <w:rsid w:val="00B23D4F"/>
    <w:rsid w:val="00B24D65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BD2"/>
    <w:rsid w:val="00B42917"/>
    <w:rsid w:val="00B42FD5"/>
    <w:rsid w:val="00B4401E"/>
    <w:rsid w:val="00B4452A"/>
    <w:rsid w:val="00B4484E"/>
    <w:rsid w:val="00B44B77"/>
    <w:rsid w:val="00B44CF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936"/>
    <w:rsid w:val="00B65252"/>
    <w:rsid w:val="00B6581D"/>
    <w:rsid w:val="00B65863"/>
    <w:rsid w:val="00B659CF"/>
    <w:rsid w:val="00B65CE5"/>
    <w:rsid w:val="00B7076B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11AD"/>
    <w:rsid w:val="00BD1B60"/>
    <w:rsid w:val="00BD1E80"/>
    <w:rsid w:val="00BD24A8"/>
    <w:rsid w:val="00BD3EB7"/>
    <w:rsid w:val="00BD61DA"/>
    <w:rsid w:val="00BD6C68"/>
    <w:rsid w:val="00BD74B8"/>
    <w:rsid w:val="00BE03AB"/>
    <w:rsid w:val="00BE0482"/>
    <w:rsid w:val="00BE2B84"/>
    <w:rsid w:val="00BE3135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3E45"/>
    <w:rsid w:val="00C25135"/>
    <w:rsid w:val="00C26BF6"/>
    <w:rsid w:val="00C26C3A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B58"/>
    <w:rsid w:val="00C5248D"/>
    <w:rsid w:val="00C53957"/>
    <w:rsid w:val="00C543A5"/>
    <w:rsid w:val="00C54DB8"/>
    <w:rsid w:val="00C553AA"/>
    <w:rsid w:val="00C56887"/>
    <w:rsid w:val="00C56D84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7D"/>
    <w:rsid w:val="00C91980"/>
    <w:rsid w:val="00C93731"/>
    <w:rsid w:val="00C9385C"/>
    <w:rsid w:val="00C9457B"/>
    <w:rsid w:val="00C94A3B"/>
    <w:rsid w:val="00C97A33"/>
    <w:rsid w:val="00C97C97"/>
    <w:rsid w:val="00CA046D"/>
    <w:rsid w:val="00CA1DE8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3613"/>
    <w:rsid w:val="00CC3CDB"/>
    <w:rsid w:val="00CC3FF3"/>
    <w:rsid w:val="00CC4D80"/>
    <w:rsid w:val="00CC6D64"/>
    <w:rsid w:val="00CC713B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D00EF2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801"/>
    <w:rsid w:val="00D31DED"/>
    <w:rsid w:val="00D323D0"/>
    <w:rsid w:val="00D33BD0"/>
    <w:rsid w:val="00D33DC8"/>
    <w:rsid w:val="00D35852"/>
    <w:rsid w:val="00D36303"/>
    <w:rsid w:val="00D36667"/>
    <w:rsid w:val="00D36F64"/>
    <w:rsid w:val="00D37340"/>
    <w:rsid w:val="00D40187"/>
    <w:rsid w:val="00D41B67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76A"/>
    <w:rsid w:val="00D62873"/>
    <w:rsid w:val="00D63425"/>
    <w:rsid w:val="00D64412"/>
    <w:rsid w:val="00D645EF"/>
    <w:rsid w:val="00D65CF8"/>
    <w:rsid w:val="00D660EE"/>
    <w:rsid w:val="00D6673A"/>
    <w:rsid w:val="00D669A7"/>
    <w:rsid w:val="00D671C4"/>
    <w:rsid w:val="00D706B5"/>
    <w:rsid w:val="00D71F4D"/>
    <w:rsid w:val="00D71FAB"/>
    <w:rsid w:val="00D72354"/>
    <w:rsid w:val="00D734A0"/>
    <w:rsid w:val="00D76DE4"/>
    <w:rsid w:val="00D8076E"/>
    <w:rsid w:val="00D80F2E"/>
    <w:rsid w:val="00D815B4"/>
    <w:rsid w:val="00D836B7"/>
    <w:rsid w:val="00D84782"/>
    <w:rsid w:val="00D862C2"/>
    <w:rsid w:val="00D8662A"/>
    <w:rsid w:val="00D875D0"/>
    <w:rsid w:val="00D9043F"/>
    <w:rsid w:val="00D91DE9"/>
    <w:rsid w:val="00D92971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FF6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9B"/>
    <w:rsid w:val="00DD040D"/>
    <w:rsid w:val="00DD0E81"/>
    <w:rsid w:val="00DD141C"/>
    <w:rsid w:val="00DD239C"/>
    <w:rsid w:val="00DD5F3F"/>
    <w:rsid w:val="00DD606B"/>
    <w:rsid w:val="00DD7DDA"/>
    <w:rsid w:val="00DD7FA3"/>
    <w:rsid w:val="00DE0044"/>
    <w:rsid w:val="00DE0319"/>
    <w:rsid w:val="00DE2757"/>
    <w:rsid w:val="00DE2F38"/>
    <w:rsid w:val="00DE39F3"/>
    <w:rsid w:val="00DE4415"/>
    <w:rsid w:val="00DE5EB3"/>
    <w:rsid w:val="00DE6C76"/>
    <w:rsid w:val="00DF00AC"/>
    <w:rsid w:val="00DF010E"/>
    <w:rsid w:val="00DF03E1"/>
    <w:rsid w:val="00DF0855"/>
    <w:rsid w:val="00DF085A"/>
    <w:rsid w:val="00DF141B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76DA"/>
    <w:rsid w:val="00E71686"/>
    <w:rsid w:val="00E72E70"/>
    <w:rsid w:val="00E737FF"/>
    <w:rsid w:val="00E73F79"/>
    <w:rsid w:val="00E75EC4"/>
    <w:rsid w:val="00E76697"/>
    <w:rsid w:val="00E8003B"/>
    <w:rsid w:val="00E80FAA"/>
    <w:rsid w:val="00E810A4"/>
    <w:rsid w:val="00E83596"/>
    <w:rsid w:val="00E8406B"/>
    <w:rsid w:val="00E84159"/>
    <w:rsid w:val="00E84F57"/>
    <w:rsid w:val="00E864FA"/>
    <w:rsid w:val="00E86DC2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616C"/>
    <w:rsid w:val="00EC622C"/>
    <w:rsid w:val="00EC63DB"/>
    <w:rsid w:val="00EC7206"/>
    <w:rsid w:val="00EC7DE9"/>
    <w:rsid w:val="00ED0357"/>
    <w:rsid w:val="00ED2F49"/>
    <w:rsid w:val="00ED46BC"/>
    <w:rsid w:val="00ED62AE"/>
    <w:rsid w:val="00ED6C34"/>
    <w:rsid w:val="00ED7624"/>
    <w:rsid w:val="00EE0835"/>
    <w:rsid w:val="00EE1C97"/>
    <w:rsid w:val="00EE25B6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61C0"/>
    <w:rsid w:val="00EF6F20"/>
    <w:rsid w:val="00EF727D"/>
    <w:rsid w:val="00F007F7"/>
    <w:rsid w:val="00F010AB"/>
    <w:rsid w:val="00F011A3"/>
    <w:rsid w:val="00F0354F"/>
    <w:rsid w:val="00F045DE"/>
    <w:rsid w:val="00F05035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C26"/>
    <w:rsid w:val="00F16CF8"/>
    <w:rsid w:val="00F1730A"/>
    <w:rsid w:val="00F17B42"/>
    <w:rsid w:val="00F20385"/>
    <w:rsid w:val="00F212EC"/>
    <w:rsid w:val="00F2145F"/>
    <w:rsid w:val="00F227A8"/>
    <w:rsid w:val="00F22FBF"/>
    <w:rsid w:val="00F23C84"/>
    <w:rsid w:val="00F251BB"/>
    <w:rsid w:val="00F2591E"/>
    <w:rsid w:val="00F2630D"/>
    <w:rsid w:val="00F2665D"/>
    <w:rsid w:val="00F26C7A"/>
    <w:rsid w:val="00F26D81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ED0"/>
    <w:rsid w:val="00F44E95"/>
    <w:rsid w:val="00F458AB"/>
    <w:rsid w:val="00F46335"/>
    <w:rsid w:val="00F47D13"/>
    <w:rsid w:val="00F51AA8"/>
    <w:rsid w:val="00F52699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1A66"/>
    <w:rsid w:val="00F82A40"/>
    <w:rsid w:val="00F836E9"/>
    <w:rsid w:val="00F85172"/>
    <w:rsid w:val="00F85A0E"/>
    <w:rsid w:val="00F865A2"/>
    <w:rsid w:val="00F86CB5"/>
    <w:rsid w:val="00F87C1F"/>
    <w:rsid w:val="00F87E9B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AAD"/>
    <w:rsid w:val="00FA0C7E"/>
    <w:rsid w:val="00FA0E54"/>
    <w:rsid w:val="00FA2929"/>
    <w:rsid w:val="00FA37A0"/>
    <w:rsid w:val="00FA5E03"/>
    <w:rsid w:val="00FB0DA2"/>
    <w:rsid w:val="00FB1008"/>
    <w:rsid w:val="00FB1DC9"/>
    <w:rsid w:val="00FB1DF2"/>
    <w:rsid w:val="00FB26D9"/>
    <w:rsid w:val="00FB30E5"/>
    <w:rsid w:val="00FB3389"/>
    <w:rsid w:val="00FB44C6"/>
    <w:rsid w:val="00FB4A07"/>
    <w:rsid w:val="00FB6A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134FA2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22319-BA6B-4AB4-BD5A-0F09758C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356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2</cp:revision>
  <cp:lastPrinted>2019-07-26T08:44:00Z</cp:lastPrinted>
  <dcterms:created xsi:type="dcterms:W3CDTF">2019-08-13T03:56:00Z</dcterms:created>
  <dcterms:modified xsi:type="dcterms:W3CDTF">2019-08-13T03:56:00Z</dcterms:modified>
</cp:coreProperties>
</file>