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257" w:rsidRDefault="00EF4257" w:rsidP="008D3065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:rsidR="006B712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EF4257" w:rsidRPr="006E228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EF4257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EF4257" w:rsidRPr="002E2783" w:rsidRDefault="00CC1CB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</w:t>
      </w:r>
      <w:bookmarkStart w:id="0" w:name="_GoBack"/>
      <w:bookmarkEnd w:id="0"/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น</w:t>
      </w:r>
    </w:p>
    <w:p w:rsidR="00EF4257" w:rsidRDefault="00CC1CB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115109" w:rsidRPr="00115109" w:rsidRDefault="00CC1CB1" w:rsidP="00115109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5</w:t>
      </w:r>
      <w:r w:rsidR="00115109">
        <w:rPr>
          <w:rFonts w:ascii="Angsana New" w:hAnsi="Angsana New" w:cs="Angsana New"/>
          <w:sz w:val="30"/>
          <w:szCs w:val="30"/>
          <w:lang w:bidi="th-TH"/>
        </w:rPr>
        <w:tab/>
      </w:r>
      <w:r w:rsidR="00115109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0A08FC" w:rsidRDefault="00CC1CB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6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 และอุปกรณ์</w:t>
      </w:r>
    </w:p>
    <w:p w:rsidR="000A08FC" w:rsidRDefault="00CC1CB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7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FF42D5" w:rsidRDefault="00FF42D5" w:rsidP="00FF42D5">
      <w:pPr>
        <w:pStyle w:val="acctmergecolhdg"/>
        <w:spacing w:line="240" w:lineRule="auto"/>
        <w:ind w:left="1440" w:hanging="144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FF42D5">
        <w:rPr>
          <w:rFonts w:ascii="Angsana New" w:hAnsi="Angsana New" w:cs="Angsana New"/>
          <w:b w:val="0"/>
          <w:bCs/>
          <w:sz w:val="30"/>
          <w:szCs w:val="30"/>
          <w:lang w:bidi="th-TH"/>
        </w:rPr>
        <w:t>8</w:t>
      </w:r>
      <w:r>
        <w:rPr>
          <w:rFonts w:ascii="Angsana New" w:hAnsi="Angsana New" w:cs="Angsana New"/>
          <w:b w:val="0"/>
          <w:sz w:val="30"/>
          <w:szCs w:val="30"/>
          <w:lang w:bidi="th-TH"/>
        </w:rPr>
        <w:tab/>
      </w:r>
      <w:r w:rsidRPr="00FF42D5">
        <w:rPr>
          <w:rFonts w:ascii="Angsana New" w:hAnsi="Angsana New" w:cs="Angsana New" w:hint="cs"/>
          <w:b w:val="0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:rsidR="00EF4257" w:rsidRDefault="00FF42D5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9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E437E6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1E7707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4F6428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:rsidR="004F6428" w:rsidRDefault="00FF42D5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10</w:t>
      </w:r>
      <w:r w:rsidR="00470F28">
        <w:rPr>
          <w:rFonts w:ascii="Angsana New" w:hAnsi="Angsana New" w:cs="Angsana New"/>
          <w:sz w:val="30"/>
          <w:szCs w:val="30"/>
          <w:lang w:bidi="th-TH"/>
        </w:rPr>
        <w:tab/>
      </w:r>
      <w:r w:rsidR="00470F28" w:rsidRPr="002E2783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4F6428" w:rsidRDefault="00115109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5A686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FF42D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6B7128" w:rsidRPr="005A6861">
        <w:rPr>
          <w:rFonts w:ascii="Angsana New" w:hAnsi="Angsana New" w:cs="Angsana New"/>
          <w:sz w:val="30"/>
          <w:szCs w:val="30"/>
          <w:lang w:bidi="th-TH"/>
        </w:rPr>
        <w:tab/>
      </w:r>
      <w:r w:rsidR="004F6428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0A08FC" w:rsidRDefault="004F64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FF42D5">
        <w:rPr>
          <w:rFonts w:ascii="Angsana New" w:hAnsi="Angsana New" w:cs="Angsana New"/>
          <w:sz w:val="30"/>
          <w:szCs w:val="30"/>
          <w:lang w:val="en-US" w:bidi="th-TH"/>
        </w:rPr>
        <w:t>2</w:t>
      </w: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211A3C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:rsidR="00A40261" w:rsidRPr="002E2783" w:rsidRDefault="00A40261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1</w:t>
      </w:r>
      <w:r w:rsidR="00FF42D5">
        <w:rPr>
          <w:rFonts w:ascii="Angsana New" w:hAnsi="Angsana New" w:cs="Angsana New"/>
          <w:sz w:val="30"/>
          <w:szCs w:val="30"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A40261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CC1CB1" w:rsidRPr="009423A9" w:rsidRDefault="007B5DF9" w:rsidP="00CC1CB1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23A9">
        <w:rPr>
          <w:rFonts w:ascii="Angsana New" w:hAnsi="Angsana New" w:cs="Angsana New" w:hint="cs"/>
          <w:sz w:val="30"/>
          <w:szCs w:val="30"/>
          <w:cs/>
          <w:lang w:bidi="th-TH"/>
        </w:rPr>
        <w:t>1</w:t>
      </w:r>
      <w:r w:rsidR="00FF42D5">
        <w:rPr>
          <w:rFonts w:ascii="Angsana New" w:hAnsi="Angsana New" w:cs="Angsana New"/>
          <w:sz w:val="30"/>
          <w:szCs w:val="30"/>
          <w:lang w:bidi="th-TH"/>
        </w:rPr>
        <w:t>4</w:t>
      </w:r>
      <w:r w:rsidR="006B7128" w:rsidRPr="009423A9">
        <w:rPr>
          <w:rFonts w:ascii="Angsana New" w:hAnsi="Angsana New" w:cs="Angsana New"/>
          <w:sz w:val="30"/>
          <w:szCs w:val="30"/>
          <w:lang w:bidi="th-TH"/>
        </w:rPr>
        <w:tab/>
      </w:r>
      <w:r w:rsidR="004F6428" w:rsidRPr="009423A9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CC1CB1" w:rsidRPr="009423A9" w:rsidRDefault="00CC1CB1" w:rsidP="00CC1CB1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23A9">
        <w:rPr>
          <w:rFonts w:ascii="Angsana New" w:hAnsi="Angsana New" w:cs="Angsana New"/>
          <w:sz w:val="30"/>
          <w:szCs w:val="30"/>
          <w:cs/>
          <w:lang w:bidi="th-TH"/>
        </w:rPr>
        <w:tab/>
      </w:r>
    </w:p>
    <w:p w:rsidR="00332D8B" w:rsidRPr="009827F1" w:rsidRDefault="00332D8B" w:rsidP="00332D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332D8B" w:rsidRPr="00332D8B" w:rsidRDefault="00332D8B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:rsidR="00332D8B" w:rsidRDefault="00332D8B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E737FF" w:rsidRDefault="00E737FF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314BE9" w:rsidRPr="00E927DB" w:rsidRDefault="00314BE9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F26C7A" w:rsidRPr="005A6861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  <w:r w:rsidRPr="005A6861">
        <w:rPr>
          <w:rFonts w:ascii="Angsana New" w:hAnsi="Angsana New"/>
          <w:sz w:val="30"/>
          <w:szCs w:val="30"/>
          <w:cs/>
          <w:lang w:val="en-US"/>
        </w:rPr>
        <w:t>นี้</w:t>
      </w:r>
    </w:p>
    <w:p w:rsidR="00314BE9" w:rsidRPr="00131603" w:rsidRDefault="00314BE9" w:rsidP="008D0EA9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14BE9" w:rsidRPr="002C54F2" w:rsidRDefault="00314BE9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D33AB">
        <w:rPr>
          <w:rFonts w:ascii="Angsana New" w:hAnsi="Angsana New"/>
          <w:sz w:val="30"/>
          <w:szCs w:val="30"/>
          <w:cs/>
          <w:lang w:val="en-US"/>
        </w:rPr>
        <w:t>งบกา</w:t>
      </w:r>
      <w:r w:rsidR="00AD7E77" w:rsidRPr="007D33AB">
        <w:rPr>
          <w:rFonts w:ascii="Angsana New" w:hAnsi="Angsana New"/>
          <w:sz w:val="30"/>
          <w:szCs w:val="30"/>
          <w:cs/>
          <w:lang w:val="en-US"/>
        </w:rPr>
        <w:t>รเงิน</w:t>
      </w:r>
      <w:r w:rsidR="00880C27" w:rsidRPr="007D33AB">
        <w:rPr>
          <w:rFonts w:ascii="Angsana New" w:hAnsi="Angsana New"/>
          <w:sz w:val="30"/>
          <w:szCs w:val="30"/>
          <w:cs/>
          <w:lang w:val="en-US"/>
        </w:rPr>
        <w:t>ระหว่างกาล</w:t>
      </w:r>
      <w:r w:rsidR="00024D4C">
        <w:rPr>
          <w:rFonts w:ascii="Angsana New" w:hAnsi="Angsana New" w:hint="cs"/>
          <w:sz w:val="30"/>
          <w:szCs w:val="30"/>
          <w:cs/>
        </w:rPr>
        <w:t>แบบย่อ</w:t>
      </w:r>
      <w:r w:rsidR="00523893" w:rsidRPr="007D33AB">
        <w:rPr>
          <w:rFonts w:ascii="Angsana New" w:hAnsi="Angsana New"/>
          <w:sz w:val="30"/>
          <w:szCs w:val="30"/>
          <w:cs/>
          <w:lang w:val="en-US"/>
        </w:rPr>
        <w:t>นี้</w:t>
      </w:r>
      <w:r w:rsidR="00AD7E77" w:rsidRPr="007D33AB">
        <w:rPr>
          <w:rFonts w:ascii="Angsana New" w:hAnsi="Angsana New"/>
          <w:sz w:val="30"/>
          <w:szCs w:val="30"/>
          <w:cs/>
          <w:lang w:val="en-US"/>
        </w:rPr>
        <w:t>ได้รับอนุมัติ</w:t>
      </w:r>
      <w:r w:rsidR="00DF141B" w:rsidRPr="007D33AB">
        <w:rPr>
          <w:rFonts w:ascii="Angsana New" w:hAnsi="Angsana New"/>
          <w:sz w:val="30"/>
          <w:szCs w:val="30"/>
          <w:cs/>
          <w:lang w:val="en-US"/>
        </w:rPr>
        <w:t>ให้ออกงบการเงินจาก</w:t>
      </w:r>
      <w:r w:rsidR="00667FC3" w:rsidRPr="007D33AB">
        <w:rPr>
          <w:rFonts w:ascii="Angsana New" w:hAnsi="Angsana New"/>
          <w:sz w:val="30"/>
          <w:szCs w:val="30"/>
          <w:cs/>
          <w:lang w:val="en-US"/>
        </w:rPr>
        <w:t>คณะ</w:t>
      </w:r>
      <w:r w:rsidR="00DF141B" w:rsidRPr="007D33AB">
        <w:rPr>
          <w:rFonts w:ascii="Angsana New" w:hAnsi="Angsana New"/>
          <w:sz w:val="30"/>
          <w:szCs w:val="30"/>
          <w:cs/>
          <w:lang w:val="en-US"/>
        </w:rPr>
        <w:t>กรรมการ</w:t>
      </w:r>
      <w:r w:rsidR="00B659CF" w:rsidRPr="007D33AB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="003176FF" w:rsidRPr="007D33AB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="004F6428" w:rsidRPr="007D33A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F6428" w:rsidRPr="007D33AB">
        <w:rPr>
          <w:rFonts w:ascii="Angsana New" w:hAnsi="Angsana New"/>
          <w:sz w:val="30"/>
          <w:szCs w:val="30"/>
          <w:lang w:val="en-US"/>
        </w:rPr>
        <w:t>13</w:t>
      </w:r>
      <w:r w:rsidR="002D7D93" w:rsidRPr="007D33AB">
        <w:rPr>
          <w:rFonts w:ascii="Angsana New" w:hAnsi="Angsana New"/>
          <w:sz w:val="30"/>
          <w:szCs w:val="30"/>
          <w:lang w:val="en-US"/>
        </w:rPr>
        <w:t xml:space="preserve"> </w:t>
      </w:r>
      <w:r w:rsidR="00E52BA6" w:rsidRPr="007D33AB">
        <w:rPr>
          <w:rFonts w:ascii="Angsana New" w:hAnsi="Angsana New"/>
          <w:sz w:val="30"/>
          <w:szCs w:val="30"/>
          <w:cs/>
          <w:lang w:val="en-US"/>
        </w:rPr>
        <w:t>สิงหาคม</w:t>
      </w:r>
      <w:r w:rsidR="002D7D93" w:rsidRPr="007D33A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D7D93" w:rsidRPr="007D33AB">
        <w:rPr>
          <w:rFonts w:ascii="Angsana New" w:hAnsi="Angsana New"/>
          <w:sz w:val="30"/>
          <w:szCs w:val="30"/>
          <w:lang w:val="en-US"/>
        </w:rPr>
        <w:t>2</w:t>
      </w:r>
      <w:r w:rsidR="009033D4" w:rsidRPr="007D33AB">
        <w:rPr>
          <w:rFonts w:ascii="Angsana New" w:hAnsi="Angsana New"/>
          <w:sz w:val="30"/>
          <w:szCs w:val="30"/>
          <w:lang w:val="en-US"/>
        </w:rPr>
        <w:t>56</w:t>
      </w:r>
      <w:r w:rsidR="008905C9" w:rsidRPr="007D33AB">
        <w:rPr>
          <w:rFonts w:ascii="Angsana New" w:hAnsi="Angsana New"/>
          <w:sz w:val="30"/>
          <w:szCs w:val="30"/>
          <w:lang w:val="en-US"/>
        </w:rPr>
        <w:t>2</w:t>
      </w:r>
    </w:p>
    <w:p w:rsidR="00880C27" w:rsidRPr="00131603" w:rsidRDefault="00880C27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A5132" w:rsidRPr="004F7C45" w:rsidRDefault="004A5132" w:rsidP="008D0EA9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F7C45">
        <w:rPr>
          <w:rFonts w:ascii="Angsana New" w:hAnsi="Angsana New"/>
          <w:b/>
          <w:bCs/>
          <w:sz w:val="30"/>
          <w:szCs w:val="30"/>
          <w:cs/>
          <w:lang w:val="th-TH"/>
        </w:rPr>
        <w:t>1</w:t>
      </w:r>
      <w:r w:rsidRPr="004F7C45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ข้อมูลทั่วไป</w:t>
      </w:r>
    </w:p>
    <w:p w:rsidR="002F1A53" w:rsidRPr="00131603" w:rsidRDefault="002F1A53" w:rsidP="0044004D">
      <w:pPr>
        <w:spacing w:line="240" w:lineRule="atLeast"/>
        <w:ind w:left="547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A5132" w:rsidRPr="00E927DB" w:rsidRDefault="002F1A53" w:rsidP="0044004D">
      <w:pPr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F154CD">
        <w:rPr>
          <w:rFonts w:ascii="Angsana New" w:hAnsi="Angsana New"/>
          <w:spacing w:val="-2"/>
          <w:sz w:val="30"/>
          <w:szCs w:val="30"/>
          <w:cs/>
          <w:lang w:val="en-US"/>
        </w:rPr>
        <w:t>บริษัทดำเนินธุรกิจหลักเกี่ยวกับ การผลิต และจำหน่าย</w:t>
      </w:r>
      <w:r w:rsidR="00B3490B" w:rsidRPr="00F154CD">
        <w:rPr>
          <w:rFonts w:ascii="Angsana New" w:hAnsi="Angsana New" w:hint="cs"/>
          <w:spacing w:val="-2"/>
          <w:sz w:val="30"/>
          <w:szCs w:val="30"/>
          <w:cs/>
          <w:lang w:val="en-US"/>
        </w:rPr>
        <w:t>ภาชนะ</w:t>
      </w:r>
      <w:r w:rsidRPr="00F154CD">
        <w:rPr>
          <w:rFonts w:ascii="Angsana New" w:hAnsi="Angsana New"/>
          <w:spacing w:val="-2"/>
          <w:sz w:val="30"/>
          <w:szCs w:val="30"/>
          <w:cs/>
          <w:lang w:val="en-US"/>
        </w:rPr>
        <w:t>อลูมิเนียม เช่น หลอดอลูมิเนียมชนิดนิ่ม ภาชนะสำหรับบรรจุแก๊ส</w:t>
      </w:r>
      <w:r w:rsidRPr="00E927DB">
        <w:rPr>
          <w:rFonts w:ascii="Angsana New" w:hAnsi="Angsana New"/>
          <w:sz w:val="30"/>
          <w:szCs w:val="30"/>
          <w:cs/>
          <w:lang w:val="en-US"/>
        </w:rPr>
        <w:t>และผลิตภัณฑ์แอโรโซล ภาชนะอลูมิเนียมชนิดผนั</w:t>
      </w:r>
      <w:r w:rsidR="00B3490B" w:rsidRPr="00E927DB">
        <w:rPr>
          <w:rFonts w:ascii="Angsana New" w:hAnsi="Angsana New"/>
          <w:sz w:val="30"/>
          <w:szCs w:val="30"/>
          <w:cs/>
          <w:lang w:val="en-US"/>
        </w:rPr>
        <w:t>งแข็ง ขวดอลูมิเนียมชนิดผนังแข็ง</w:t>
      </w:r>
      <w:r w:rsidR="00F154C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154CD">
        <w:rPr>
          <w:rFonts w:ascii="Angsana New" w:hAnsi="Angsana New"/>
          <w:sz w:val="30"/>
          <w:szCs w:val="30"/>
          <w:cs/>
          <w:lang w:val="en-US"/>
        </w:rPr>
        <w:t>ขวดอลูมิเนียม</w:t>
      </w:r>
      <w:r w:rsidR="00B3490B" w:rsidRPr="00E927D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154CD">
        <w:rPr>
          <w:rFonts w:ascii="Angsana New" w:hAnsi="Angsana New"/>
          <w:sz w:val="30"/>
          <w:szCs w:val="30"/>
          <w:cs/>
          <w:lang w:val="en-US"/>
        </w:rPr>
        <w:br/>
      </w:r>
      <w:r w:rsidRPr="00E927DB">
        <w:rPr>
          <w:rFonts w:ascii="Angsana New" w:hAnsi="Angsana New"/>
          <w:sz w:val="30"/>
          <w:szCs w:val="30"/>
          <w:cs/>
          <w:lang w:val="en-US"/>
        </w:rPr>
        <w:t>งานประดิษฐ์ทางเทคนิคปั๊มขึ้นรูป เหรียญอลูมิเนียม คอยล์อลูมิเนียม เม็ดอลูมิเนียม และแผ่นอลูมิเนียม เป็นต้น</w:t>
      </w:r>
    </w:p>
    <w:p w:rsidR="002F1A53" w:rsidRPr="00131603" w:rsidRDefault="002F1A53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A5132" w:rsidRPr="00B7076B" w:rsidRDefault="004A5132" w:rsidP="008D0EA9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F7C45">
        <w:rPr>
          <w:rFonts w:ascii="Angsana New" w:hAnsi="Angsana New"/>
          <w:b/>
          <w:bCs/>
          <w:sz w:val="30"/>
          <w:szCs w:val="30"/>
          <w:cs/>
          <w:lang w:val="th-TH"/>
        </w:rPr>
        <w:t>2</w:t>
      </w:r>
      <w:r w:rsidRPr="004F7C45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</w:t>
      </w:r>
      <w:r w:rsidR="00794276" w:rsidRPr="004F7C45">
        <w:rPr>
          <w:rFonts w:ascii="Angsana New" w:hAnsi="Angsana New"/>
          <w:b/>
          <w:bCs/>
          <w:sz w:val="30"/>
          <w:szCs w:val="30"/>
          <w:cs/>
          <w:lang w:val="th-TH"/>
        </w:rPr>
        <w:t>บการเงิน</w:t>
      </w:r>
      <w:r w:rsidR="00121E04" w:rsidRPr="004F7C45">
        <w:rPr>
          <w:rFonts w:ascii="Angsana New" w:hAnsi="Angsana New"/>
          <w:b/>
          <w:bCs/>
          <w:sz w:val="30"/>
          <w:szCs w:val="30"/>
          <w:cs/>
          <w:lang w:val="th-TH"/>
        </w:rPr>
        <w:t>ระหว่างกาล</w:t>
      </w:r>
    </w:p>
    <w:p w:rsidR="008733B6" w:rsidRPr="00131603" w:rsidRDefault="008733B6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21E04" w:rsidRPr="00FF5E86" w:rsidRDefault="00121E04" w:rsidP="00121E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FF5E86">
        <w:rPr>
          <w:rFonts w:ascii="Angsana New" w:hAnsi="Angsana New"/>
          <w:i/>
          <w:iCs/>
          <w:sz w:val="30"/>
          <w:szCs w:val="30"/>
          <w:cs/>
        </w:rPr>
        <w:t>(ก)</w:t>
      </w:r>
      <w:r w:rsidRPr="00FF5E86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0E4830" w:rsidRPr="00131603" w:rsidRDefault="000E4830" w:rsidP="001B0382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1B0382" w:rsidRDefault="001B0382" w:rsidP="00134A8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31603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</w:t>
      </w:r>
      <w:r w:rsidR="00024D4C" w:rsidRPr="00131603">
        <w:rPr>
          <w:rFonts w:ascii="Angsana New" w:hAnsi="Angsana New" w:hint="cs"/>
          <w:spacing w:val="-4"/>
          <w:sz w:val="30"/>
          <w:szCs w:val="30"/>
          <w:cs/>
        </w:rPr>
        <w:t>แบบย่อ</w:t>
      </w:r>
      <w:r w:rsidRPr="00131603">
        <w:rPr>
          <w:rFonts w:ascii="Angsana New" w:hAnsi="Angsana New"/>
          <w:spacing w:val="-4"/>
          <w:sz w:val="30"/>
          <w:szCs w:val="30"/>
          <w:cs/>
        </w:rPr>
        <w:t>นี้</w:t>
      </w:r>
      <w:r w:rsidR="00134A85" w:rsidRPr="00131603">
        <w:rPr>
          <w:rFonts w:ascii="Angsana New" w:hAnsi="Angsana New" w:hint="cs"/>
          <w:spacing w:val="-4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</w:t>
      </w:r>
      <w:r w:rsidR="00C26C3A" w:rsidRPr="00131603">
        <w:rPr>
          <w:rFonts w:ascii="Angsana New" w:hAnsi="Angsana New" w:hint="cs"/>
          <w:spacing w:val="-4"/>
          <w:sz w:val="30"/>
          <w:szCs w:val="30"/>
          <w:cs/>
        </w:rPr>
        <w:t>ัด</w:t>
      </w:r>
      <w:r w:rsidR="00134A85" w:rsidRPr="00131603">
        <w:rPr>
          <w:rFonts w:ascii="Angsana New" w:hAnsi="Angsana New" w:hint="cs"/>
          <w:spacing w:val="-4"/>
          <w:sz w:val="30"/>
          <w:szCs w:val="30"/>
          <w:cs/>
        </w:rPr>
        <w:t>ทำหมายเหตุ</w:t>
      </w:r>
      <w:r w:rsidR="00134A85" w:rsidRPr="003632B4">
        <w:rPr>
          <w:rFonts w:ascii="Angsana New" w:hAnsi="Angsana New" w:hint="cs"/>
          <w:spacing w:val="-8"/>
          <w:sz w:val="30"/>
          <w:szCs w:val="30"/>
          <w:cs/>
        </w:rPr>
        <w:t>ประกอบงบการเงินระหว่างกาลในรูปแบบย่อ</w:t>
      </w:r>
      <w:r w:rsidR="00275DAD">
        <w:rPr>
          <w:rFonts w:ascii="Angsana New" w:hAnsi="Angsana New" w:hint="cs"/>
          <w:spacing w:val="-8"/>
          <w:sz w:val="30"/>
          <w:szCs w:val="30"/>
          <w:cs/>
        </w:rPr>
        <w:t xml:space="preserve"> (“งบการเงินระหว่างกาล”) </w:t>
      </w:r>
      <w:r w:rsidR="00F35477" w:rsidRPr="003632B4">
        <w:rPr>
          <w:rFonts w:ascii="Angsana New" w:hAnsi="Angsana New"/>
          <w:spacing w:val="-8"/>
          <w:sz w:val="30"/>
          <w:szCs w:val="30"/>
          <w:cs/>
        </w:rPr>
        <w:t>ตามมาตรฐานการบัญชี</w:t>
      </w:r>
      <w:r w:rsidR="00106B12" w:rsidRPr="003632B4">
        <w:rPr>
          <w:rFonts w:ascii="Angsana New" w:hAnsi="Angsana New"/>
          <w:spacing w:val="-8"/>
          <w:sz w:val="30"/>
          <w:szCs w:val="30"/>
          <w:cs/>
        </w:rPr>
        <w:t xml:space="preserve"> ฉบับที่</w:t>
      </w:r>
      <w:r w:rsidR="00106B12" w:rsidRPr="003632B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106B12" w:rsidRPr="003632B4">
        <w:rPr>
          <w:rFonts w:ascii="Angsana New" w:hAnsi="Angsana New"/>
          <w:spacing w:val="-8"/>
          <w:sz w:val="30"/>
          <w:szCs w:val="30"/>
        </w:rPr>
        <w:t>34</w:t>
      </w:r>
      <w:r w:rsidRPr="003632B4">
        <w:rPr>
          <w:rFonts w:ascii="Angsana New" w:hAnsi="Angsana New"/>
          <w:spacing w:val="-8"/>
          <w:sz w:val="30"/>
          <w:szCs w:val="30"/>
        </w:rPr>
        <w:t xml:space="preserve"> </w:t>
      </w:r>
      <w:r w:rsidRPr="003632B4">
        <w:rPr>
          <w:rFonts w:ascii="Angsana New" w:hAnsi="Angsana New"/>
          <w:spacing w:val="-8"/>
          <w:sz w:val="30"/>
          <w:szCs w:val="30"/>
          <w:cs/>
        </w:rPr>
        <w:t>เรื่อง</w:t>
      </w:r>
      <w:r w:rsidR="00677DEC" w:rsidRPr="003632B4">
        <w:rPr>
          <w:rFonts w:ascii="Angsana New" w:hAnsi="Angsana New"/>
          <w:spacing w:val="-8"/>
          <w:sz w:val="30"/>
          <w:szCs w:val="30"/>
        </w:rPr>
        <w:t xml:space="preserve"> </w:t>
      </w:r>
      <w:r w:rsidR="00E53C09" w:rsidRPr="003D6696">
        <w:rPr>
          <w:rFonts w:ascii="Angsana New" w:hAnsi="Angsana New" w:hint="cs"/>
          <w:i/>
          <w:iCs/>
          <w:spacing w:val="-8"/>
          <w:sz w:val="30"/>
          <w:szCs w:val="30"/>
          <w:cs/>
        </w:rPr>
        <w:t>การรายงานทาง</w:t>
      </w:r>
      <w:r w:rsidR="00E53C09" w:rsidRPr="003D6696">
        <w:rPr>
          <w:rFonts w:ascii="Angsana New" w:hAnsi="Angsana New"/>
          <w:i/>
          <w:iCs/>
          <w:spacing w:val="-8"/>
          <w:sz w:val="30"/>
          <w:szCs w:val="30"/>
          <w:cs/>
        </w:rPr>
        <w:t>การเงินระหว่างกาล</w:t>
      </w:r>
      <w:r w:rsidR="00E53C09" w:rsidRPr="00012D23">
        <w:rPr>
          <w:rFonts w:ascii="Angsana New" w:hAnsi="Angsana New"/>
          <w:sz w:val="30"/>
          <w:szCs w:val="30"/>
          <w:cs/>
        </w:rPr>
        <w:t xml:space="preserve"> </w:t>
      </w:r>
      <w:r w:rsidRPr="00E927DB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106B12" w:rsidRPr="00E927DB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9423A9">
        <w:rPr>
          <w:rFonts w:ascii="Angsana New" w:hAnsi="Angsana New"/>
          <w:sz w:val="30"/>
          <w:szCs w:val="30"/>
        </w:rPr>
        <w:t xml:space="preserve"> </w:t>
      </w:r>
      <w:r w:rsidRPr="00E927D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131603" w:rsidRPr="00131603" w:rsidRDefault="00131603" w:rsidP="00134A85">
      <w:pPr>
        <w:ind w:left="547" w:right="-43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4A5826" w:rsidRPr="00E927DB" w:rsidRDefault="001B0382" w:rsidP="00106B12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927D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3C5016">
        <w:rPr>
          <w:rFonts w:ascii="Angsana New" w:hAnsi="Angsana New"/>
          <w:sz w:val="30"/>
          <w:szCs w:val="30"/>
          <w:cs/>
        </w:rPr>
        <w:t xml:space="preserve">ับปีสิ้นสุดวันที่ 31 ธันวาคม </w:t>
      </w:r>
      <w:r w:rsidR="006775BB">
        <w:rPr>
          <w:rFonts w:ascii="Angsana New" w:hAnsi="Angsana New"/>
          <w:sz w:val="30"/>
          <w:szCs w:val="30"/>
        </w:rPr>
        <w:t>256</w:t>
      </w:r>
      <w:r w:rsidR="008905C9">
        <w:rPr>
          <w:rFonts w:ascii="Angsana New" w:hAnsi="Angsana New"/>
          <w:sz w:val="30"/>
          <w:szCs w:val="30"/>
        </w:rPr>
        <w:t>1</w:t>
      </w:r>
      <w:r w:rsidRPr="00E927DB">
        <w:rPr>
          <w:rFonts w:ascii="Angsana New" w:hAnsi="Angsana New" w:hint="cs"/>
          <w:sz w:val="30"/>
          <w:szCs w:val="30"/>
          <w:cs/>
        </w:rPr>
        <w:br/>
      </w:r>
      <w:r w:rsidRPr="00E927DB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="004F42A8" w:rsidRPr="00E927DB">
        <w:rPr>
          <w:rFonts w:ascii="Angsana New" w:hAnsi="Angsana New" w:hint="cs"/>
          <w:sz w:val="30"/>
          <w:szCs w:val="30"/>
          <w:cs/>
        </w:rPr>
        <w:t>เ</w:t>
      </w:r>
      <w:r w:rsidRPr="00E927DB">
        <w:rPr>
          <w:rFonts w:ascii="Angsana New" w:hAnsi="Angsana New"/>
          <w:sz w:val="30"/>
          <w:szCs w:val="30"/>
          <w:cs/>
        </w:rPr>
        <w:t>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F154CD">
        <w:rPr>
          <w:rFonts w:ascii="Angsana New" w:hAnsi="Angsana New" w:hint="cs"/>
          <w:sz w:val="30"/>
          <w:szCs w:val="30"/>
          <w:cs/>
        </w:rPr>
        <w:t xml:space="preserve"> </w:t>
      </w:r>
      <w:r w:rsidRPr="00E927DB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31</w:t>
      </w:r>
      <w:r w:rsidR="003C501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775BB">
        <w:rPr>
          <w:rFonts w:ascii="Angsana New" w:hAnsi="Angsana New"/>
          <w:sz w:val="30"/>
          <w:szCs w:val="30"/>
        </w:rPr>
        <w:t>256</w:t>
      </w:r>
      <w:r w:rsidR="008905C9">
        <w:rPr>
          <w:rFonts w:ascii="Angsana New" w:hAnsi="Angsana New"/>
          <w:sz w:val="30"/>
          <w:szCs w:val="30"/>
        </w:rPr>
        <w:t>1</w:t>
      </w:r>
    </w:p>
    <w:p w:rsidR="00354683" w:rsidRPr="00131603" w:rsidRDefault="00354683" w:rsidP="00363A3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</w:rPr>
      </w:pPr>
    </w:p>
    <w:p w:rsidR="00F7278F" w:rsidRPr="00150DC6" w:rsidRDefault="00134A85" w:rsidP="00F61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50DC6">
        <w:rPr>
          <w:rFonts w:ascii="Angsana New" w:hAnsi="Angsana New" w:hint="cs"/>
          <w:i/>
          <w:iCs/>
          <w:sz w:val="30"/>
          <w:szCs w:val="30"/>
          <w:cs/>
        </w:rPr>
        <w:t xml:space="preserve">(ข) </w:t>
      </w:r>
      <w:r w:rsidR="00C26C3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26C3A">
        <w:rPr>
          <w:rFonts w:ascii="Angsana New" w:hAnsi="Angsana New"/>
          <w:i/>
          <w:iCs/>
          <w:sz w:val="30"/>
          <w:szCs w:val="30"/>
          <w:cs/>
        </w:rPr>
        <w:tab/>
      </w:r>
      <w:r w:rsidRPr="00150DC6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F6147D" w:rsidRPr="00131603" w:rsidRDefault="00F6147D" w:rsidP="00F61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20"/>
          <w:szCs w:val="20"/>
        </w:rPr>
      </w:pPr>
    </w:p>
    <w:p w:rsidR="00134A85" w:rsidRPr="00F6147D" w:rsidRDefault="00134A85" w:rsidP="00F6147D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150DC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</w:t>
      </w:r>
      <w:r w:rsidR="00FC5478" w:rsidRPr="00150DC6">
        <w:rPr>
          <w:rFonts w:ascii="Angsana New" w:hAnsi="Angsana New"/>
          <w:sz w:val="30"/>
          <w:szCs w:val="30"/>
          <w:cs/>
        </w:rPr>
        <w:t>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</w:t>
      </w:r>
      <w:r w:rsidR="00C26C3A">
        <w:rPr>
          <w:rFonts w:ascii="Angsana New" w:hAnsi="Angsana New" w:hint="cs"/>
          <w:sz w:val="30"/>
          <w:szCs w:val="30"/>
          <w:cs/>
        </w:rPr>
        <w:t xml:space="preserve"> </w:t>
      </w:r>
      <w:r w:rsidR="00FC5478" w:rsidRPr="00150DC6">
        <w:rPr>
          <w:rFonts w:ascii="Angsana New" w:hAnsi="Angsana New"/>
          <w:sz w:val="30"/>
          <w:szCs w:val="30"/>
          <w:cs/>
        </w:rPr>
        <w:t>นโยบายการบัญชี</w:t>
      </w:r>
      <w:r w:rsidR="00C26C3A">
        <w:rPr>
          <w:rFonts w:ascii="Angsana New" w:hAnsi="Angsana New" w:hint="cs"/>
          <w:sz w:val="30"/>
          <w:szCs w:val="30"/>
          <w:cs/>
        </w:rPr>
        <w:t xml:space="preserve"> </w:t>
      </w:r>
      <w:r w:rsidR="00FC5478" w:rsidRPr="00150DC6">
        <w:rPr>
          <w:rFonts w:ascii="Angsana New" w:hAnsi="Angsana New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="00FC5478" w:rsidRPr="00150DC6">
        <w:rPr>
          <w:rFonts w:ascii="Angsana New" w:hAnsi="Angsana New"/>
          <w:sz w:val="30"/>
          <w:szCs w:val="30"/>
        </w:rPr>
        <w:t>31</w:t>
      </w:r>
      <w:r w:rsidR="00FC5478" w:rsidRPr="00150DC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C5478" w:rsidRPr="00150DC6">
        <w:rPr>
          <w:rFonts w:ascii="Angsana New" w:hAnsi="Angsana New"/>
          <w:sz w:val="30"/>
          <w:szCs w:val="30"/>
        </w:rPr>
        <w:t>2561</w:t>
      </w:r>
      <w:r w:rsidR="00FC5478" w:rsidRPr="00150DC6">
        <w:rPr>
          <w:rFonts w:ascii="Angsana New" w:hAnsi="Angsana New"/>
          <w:sz w:val="30"/>
          <w:szCs w:val="30"/>
          <w:cs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หรือรับรู้ตลอดช่วงเวลาหนึ่งตามข้อกำหนดของมาตรฐาน</w:t>
      </w:r>
      <w:r w:rsidR="001A5029" w:rsidRPr="00150DC6">
        <w:rPr>
          <w:rFonts w:ascii="Angsana New" w:hAnsi="Angsana New"/>
          <w:sz w:val="30"/>
          <w:szCs w:val="30"/>
          <w:cs/>
        </w:rPr>
        <w:t xml:space="preserve">การตรวจรายงานทางการเงิน ฉบับที่ </w:t>
      </w:r>
      <w:r w:rsidR="001A5029" w:rsidRPr="00150DC6">
        <w:rPr>
          <w:rFonts w:ascii="Angsana New" w:hAnsi="Angsana New"/>
          <w:sz w:val="30"/>
          <w:szCs w:val="30"/>
        </w:rPr>
        <w:t>15</w:t>
      </w:r>
      <w:r w:rsidR="001A5029" w:rsidRPr="00150DC6">
        <w:rPr>
          <w:rFonts w:ascii="Angsana New" w:hAnsi="Angsana New"/>
          <w:sz w:val="30"/>
          <w:szCs w:val="30"/>
          <w:cs/>
        </w:rPr>
        <w:t xml:space="preserve"> เรื่อง </w:t>
      </w:r>
      <w:r w:rsidR="001A5029" w:rsidRPr="00150DC6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="001A5029" w:rsidRPr="00150DC6">
        <w:rPr>
          <w:rFonts w:ascii="Angsana New" w:hAnsi="Angsana New"/>
          <w:sz w:val="30"/>
          <w:szCs w:val="30"/>
        </w:rPr>
        <w:t xml:space="preserve"> (“TPRS15”)</w:t>
      </w:r>
      <w:r w:rsidR="001A5029" w:rsidRPr="00150DC6">
        <w:rPr>
          <w:rFonts w:ascii="Angsana New" w:hAnsi="Angsana New"/>
          <w:sz w:val="30"/>
          <w:szCs w:val="30"/>
          <w:cs/>
        </w:rPr>
        <w:t xml:space="preserve"> ที่บริษัทถือปฏิบัติเป็นครั้งแรกแทนมาตรฐานการบัญชีฉบับที่ </w:t>
      </w:r>
      <w:r w:rsidR="001A5029" w:rsidRPr="00150DC6">
        <w:rPr>
          <w:rFonts w:ascii="Angsana New" w:hAnsi="Angsana New"/>
          <w:sz w:val="30"/>
          <w:szCs w:val="30"/>
        </w:rPr>
        <w:t>18</w:t>
      </w:r>
      <w:r w:rsidR="001A5029" w:rsidRPr="00150DC6">
        <w:rPr>
          <w:rFonts w:ascii="Angsana New" w:hAnsi="Angsana New"/>
          <w:sz w:val="30"/>
          <w:szCs w:val="30"/>
          <w:cs/>
        </w:rPr>
        <w:t xml:space="preserve"> เรื่อง </w:t>
      </w:r>
      <w:r w:rsidR="001A5029" w:rsidRPr="00150DC6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="001A5029" w:rsidRPr="00150DC6">
        <w:rPr>
          <w:rFonts w:ascii="Angsana New" w:hAnsi="Angsana New"/>
          <w:sz w:val="30"/>
          <w:szCs w:val="30"/>
          <w:cs/>
        </w:rPr>
        <w:t xml:space="preserve"> </w:t>
      </w:r>
      <w:r w:rsidR="001A5029" w:rsidRPr="00150DC6">
        <w:rPr>
          <w:rFonts w:ascii="Angsana New" w:hAnsi="Angsana New"/>
          <w:sz w:val="30"/>
          <w:szCs w:val="30"/>
        </w:rPr>
        <w:t>(“TAS18”)</w:t>
      </w:r>
      <w:r w:rsidR="001A5029" w:rsidRPr="00150DC6">
        <w:rPr>
          <w:rFonts w:ascii="Angsana New" w:hAnsi="Angsana New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F7278F" w:rsidRPr="00150DC6" w:rsidRDefault="00FC5478" w:rsidP="0013160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6147D">
        <w:rPr>
          <w:rFonts w:ascii="Angsana New" w:hAnsi="Angsana New"/>
          <w:sz w:val="30"/>
          <w:szCs w:val="30"/>
          <w:cs/>
        </w:rPr>
        <w:lastRenderedPageBreak/>
        <w:tab/>
      </w:r>
      <w:r w:rsidR="00F7278F" w:rsidRPr="000F09BD">
        <w:rPr>
          <w:rFonts w:ascii="Angsana New" w:hAnsi="Angsana New"/>
          <w:spacing w:val="-6"/>
          <w:sz w:val="30"/>
          <w:szCs w:val="30"/>
          <w:cs/>
        </w:rPr>
        <w:t xml:space="preserve">ตาม </w:t>
      </w:r>
      <w:r w:rsidR="00F7278F" w:rsidRPr="000F09BD">
        <w:rPr>
          <w:rFonts w:ascii="Angsana New" w:hAnsi="Angsana New"/>
          <w:spacing w:val="-6"/>
          <w:sz w:val="30"/>
          <w:szCs w:val="30"/>
        </w:rPr>
        <w:t>TFRS 15</w:t>
      </w:r>
      <w:r w:rsidR="00C97C97" w:rsidRPr="000F09BD">
        <w:rPr>
          <w:rFonts w:ascii="Angsana New" w:hAnsi="Angsana New" w:cstheme="minorBidi" w:hint="cs"/>
          <w:spacing w:val="-6"/>
          <w:sz w:val="30"/>
          <w:szCs w:val="30"/>
          <w:cs/>
        </w:rPr>
        <w:t xml:space="preserve"> </w:t>
      </w:r>
      <w:r w:rsidR="00F7278F" w:rsidRPr="000F09BD">
        <w:rPr>
          <w:rFonts w:ascii="Angsana New" w:hAnsi="Angsana New"/>
          <w:spacing w:val="-6"/>
          <w:sz w:val="30"/>
          <w:szCs w:val="30"/>
          <w:cs/>
        </w:rPr>
        <w:t>บริษัทรับรู้รายได้เมื่อลูกค้ามีอำนาจควบคุมในสินค้าหรือบริการ</w:t>
      </w:r>
      <w:r w:rsidR="00C97C97" w:rsidRPr="000F09B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7278F" w:rsidRPr="000F09BD">
        <w:rPr>
          <w:rFonts w:ascii="Angsana New" w:hAnsi="Angsana New"/>
          <w:spacing w:val="-6"/>
          <w:sz w:val="30"/>
          <w:szCs w:val="30"/>
          <w:cs/>
        </w:rPr>
        <w:t>ด้วยจำนวนเงินที่สะท้อนถึงสิ่งตอ</w:t>
      </w:r>
      <w:r w:rsidR="009428A5" w:rsidRPr="000F09B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="00134A85" w:rsidRPr="000F09BD">
        <w:rPr>
          <w:rFonts w:ascii="Angsana New" w:hAnsi="Angsana New" w:hint="cs"/>
          <w:spacing w:val="-6"/>
          <w:sz w:val="30"/>
          <w:szCs w:val="30"/>
          <w:cs/>
        </w:rPr>
        <w:t>แท</w:t>
      </w:r>
      <w:r w:rsidR="00F7278F" w:rsidRPr="000F09BD">
        <w:rPr>
          <w:rFonts w:ascii="Angsana New" w:hAnsi="Angsana New"/>
          <w:spacing w:val="-6"/>
          <w:sz w:val="30"/>
          <w:szCs w:val="30"/>
          <w:cs/>
        </w:rPr>
        <w:t>น</w:t>
      </w:r>
      <w:r w:rsidR="009428A5">
        <w:rPr>
          <w:rFonts w:ascii="Angsana New" w:hAnsi="Angsana New" w:hint="cs"/>
          <w:spacing w:val="-16"/>
          <w:sz w:val="30"/>
          <w:szCs w:val="30"/>
          <w:cs/>
        </w:rPr>
        <w:t xml:space="preserve"> </w:t>
      </w:r>
      <w:r w:rsidR="00F7278F" w:rsidRPr="00150DC6">
        <w:rPr>
          <w:rFonts w:ascii="Angsana New" w:hAnsi="Angsana New"/>
          <w:sz w:val="30"/>
          <w:szCs w:val="30"/>
          <w:cs/>
        </w:rPr>
        <w:t>ที่บริษัทคาดว่าจะมีสิทธิได้รับ และมีการใช้วิจารณญาณในการพิจารณาจังหวะเวลาในการส่งมอบการควบคุม</w:t>
      </w:r>
      <w:r w:rsidR="003D6CE4" w:rsidRPr="00150DC6">
        <w:rPr>
          <w:rFonts w:ascii="Angsana New" w:hAnsi="Angsana New"/>
          <w:sz w:val="30"/>
          <w:szCs w:val="30"/>
        </w:rPr>
        <w:t xml:space="preserve">      </w:t>
      </w:r>
      <w:r w:rsidR="00F7278F" w:rsidRPr="00150DC6">
        <w:rPr>
          <w:rFonts w:ascii="Angsana New" w:hAnsi="Angsana New"/>
          <w:sz w:val="30"/>
          <w:szCs w:val="30"/>
          <w:cs/>
        </w:rPr>
        <w:t xml:space="preserve">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="00F7278F" w:rsidRPr="00150DC6">
        <w:rPr>
          <w:rFonts w:ascii="Angsana New" w:hAnsi="Angsana New"/>
          <w:sz w:val="30"/>
          <w:szCs w:val="30"/>
        </w:rPr>
        <w:t xml:space="preserve">TAS 18 </w:t>
      </w:r>
      <w:r w:rsidR="00F7278F" w:rsidRPr="00150DC6">
        <w:rPr>
          <w:rFonts w:ascii="Angsana New" w:hAnsi="Angsana New"/>
          <w:sz w:val="30"/>
          <w:szCs w:val="30"/>
          <w:cs/>
        </w:rPr>
        <w:t>บริษัท 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F7278F" w:rsidRPr="00131603" w:rsidRDefault="00F7278F" w:rsidP="00363A3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F7278F" w:rsidRDefault="00B576F0" w:rsidP="00363A3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50DC6">
        <w:rPr>
          <w:rFonts w:ascii="Angsana New" w:hAnsi="Angsana New" w:cs="Angsana New" w:hint="cs"/>
          <w:sz w:val="30"/>
          <w:szCs w:val="30"/>
          <w:cs/>
          <w:lang w:bidi="th-TH"/>
        </w:rPr>
        <w:t>นอกจากนี้</w:t>
      </w:r>
      <w:r w:rsidR="00F7278F" w:rsidRPr="00150DC6">
        <w:rPr>
          <w:rFonts w:ascii="Angsana New" w:hAnsi="Angsana New" w:cs="Angsana New"/>
          <w:sz w:val="30"/>
          <w:szCs w:val="30"/>
          <w:cs/>
          <w:lang w:bidi="th-TH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80598E" w:rsidRPr="00150D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F7278F" w:rsidRPr="00150DC6">
        <w:rPr>
          <w:rFonts w:ascii="Angsana New" w:hAnsi="Angsana New" w:cs="Angsana New"/>
          <w:sz w:val="30"/>
          <w:szCs w:val="30"/>
          <w:cs/>
          <w:lang w:bidi="th-TH"/>
        </w:rPr>
        <w:t xml:space="preserve">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 </w:t>
      </w:r>
      <w:r w:rsidR="00781A51" w:rsidRPr="00150DC6">
        <w:rPr>
          <w:rFonts w:ascii="Angsana New" w:hAnsi="Angsana New" w:cs="Angsana New" w:hint="cs"/>
          <w:sz w:val="30"/>
          <w:szCs w:val="30"/>
          <w:cs/>
          <w:lang w:bidi="th-TH"/>
        </w:rPr>
        <w:t>1</w:t>
      </w:r>
      <w:r w:rsidR="00FF42D5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1316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:rsidR="00131603" w:rsidRPr="00131603" w:rsidRDefault="00131603" w:rsidP="00363A3F">
      <w:pPr>
        <w:pStyle w:val="block"/>
        <w:spacing w:after="0" w:line="240" w:lineRule="atLeast"/>
        <w:ind w:left="540"/>
        <w:jc w:val="thaiDistribute"/>
        <w:rPr>
          <w:rFonts w:ascii="Angsana New" w:hAnsi="Angsana New" w:cstheme="minorBidi"/>
          <w:sz w:val="30"/>
          <w:szCs w:val="30"/>
          <w:lang w:val="en-US" w:bidi="th-TH"/>
        </w:rPr>
      </w:pPr>
    </w:p>
    <w:p w:rsidR="00983CDB" w:rsidRPr="00423489" w:rsidRDefault="00A32344" w:rsidP="00E81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3</w:t>
      </w:r>
      <w:r w:rsidR="00156989" w:rsidRPr="0042348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73598B" w:rsidRPr="00423489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150DC6" w:rsidRPr="00131603" w:rsidRDefault="00150DC6" w:rsidP="00AA3A45">
      <w:pPr>
        <w:ind w:left="562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:rsidR="00AA3A45" w:rsidRPr="0008335B" w:rsidRDefault="00AA3A45" w:rsidP="001B51D0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8335B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 w:rsidRPr="0008335B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สามเดือนและ</w:t>
      </w:r>
      <w:r w:rsidRPr="0008335B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หกเดือนสิ้นสุดวันที่ </w:t>
      </w:r>
      <w:r w:rsidRPr="0008335B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Pr="0008335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Pr="0008335B">
        <w:rPr>
          <w:rFonts w:ascii="Angsana New" w:hAnsi="Angsana New"/>
          <w:spacing w:val="-2"/>
          <w:sz w:val="30"/>
          <w:szCs w:val="30"/>
          <w:cs/>
          <w:lang w:val="en-US"/>
        </w:rPr>
        <w:br/>
        <w:t>สรุปได้ดังนี้</w:t>
      </w:r>
    </w:p>
    <w:p w:rsidR="00AA3A45" w:rsidRPr="00131603" w:rsidRDefault="00AA3A45" w:rsidP="00AA3A45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5"/>
        <w:gridCol w:w="1188"/>
        <w:gridCol w:w="236"/>
        <w:gridCol w:w="1197"/>
        <w:gridCol w:w="236"/>
        <w:gridCol w:w="1166"/>
        <w:gridCol w:w="22"/>
        <w:gridCol w:w="236"/>
        <w:gridCol w:w="12"/>
        <w:gridCol w:w="1176"/>
      </w:tblGrid>
      <w:tr w:rsidR="00AA3A45" w:rsidRPr="00024E10" w:rsidTr="0072021C">
        <w:tc>
          <w:tcPr>
            <w:tcW w:w="3915" w:type="dxa"/>
            <w:vAlign w:val="bottom"/>
          </w:tcPr>
          <w:p w:rsidR="00AA3A45" w:rsidRPr="00024E10" w:rsidRDefault="00AA3A45" w:rsidP="00E640C8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:rsidR="00AA3A45" w:rsidRPr="00024E10" w:rsidRDefault="00AA3A45" w:rsidP="00E640C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36" w:type="dxa"/>
          </w:tcPr>
          <w:p w:rsidR="00AA3A45" w:rsidRPr="00024E10" w:rsidRDefault="00AA3A45" w:rsidP="00E640C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5"/>
            <w:vAlign w:val="bottom"/>
          </w:tcPr>
          <w:p w:rsidR="00AA3A45" w:rsidRPr="00024E10" w:rsidRDefault="00AA3A45" w:rsidP="00E640C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AA3A45" w:rsidRPr="00024E10" w:rsidTr="0072021C">
        <w:tc>
          <w:tcPr>
            <w:tcW w:w="3915" w:type="dxa"/>
            <w:vAlign w:val="bottom"/>
          </w:tcPr>
          <w:p w:rsidR="00AA3A45" w:rsidRPr="00024E10" w:rsidRDefault="00AA3A45" w:rsidP="00E640C8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:rsidR="00AA3A45" w:rsidRPr="00024E10" w:rsidRDefault="00AA3A45" w:rsidP="00E640C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024E1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AA3A45" w:rsidRPr="00024E10" w:rsidRDefault="00AA3A45" w:rsidP="00E640C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5"/>
            <w:vAlign w:val="bottom"/>
          </w:tcPr>
          <w:p w:rsidR="00AA3A45" w:rsidRPr="00024E10" w:rsidRDefault="00AA3A45" w:rsidP="00E640C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024E1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AA3A45" w:rsidRPr="00024E10" w:rsidTr="0072021C">
        <w:tc>
          <w:tcPr>
            <w:tcW w:w="3915" w:type="dxa"/>
            <w:vAlign w:val="bottom"/>
          </w:tcPr>
          <w:p w:rsidR="00AA3A45" w:rsidRPr="00024E10" w:rsidRDefault="00AA3A45" w:rsidP="00E640C8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AA3A45" w:rsidRPr="004601FD" w:rsidRDefault="00AA3A45" w:rsidP="00E640C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B016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:rsidR="00AA3A45" w:rsidRPr="00024E10" w:rsidRDefault="00AA3A45" w:rsidP="00E640C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AA3A45" w:rsidRPr="00024E10" w:rsidRDefault="00AA3A45" w:rsidP="00E640C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B016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AA3A45" w:rsidRPr="00024E10" w:rsidRDefault="00AA3A45" w:rsidP="00E640C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:rsidR="00AA3A45" w:rsidRPr="004601FD" w:rsidRDefault="00AA3A45" w:rsidP="00E640C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B016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gridSpan w:val="3"/>
            <w:vAlign w:val="bottom"/>
          </w:tcPr>
          <w:p w:rsidR="00AA3A45" w:rsidRPr="00024E10" w:rsidRDefault="00AA3A45" w:rsidP="00E640C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AA3A45" w:rsidRPr="00024E10" w:rsidRDefault="00AA3A45" w:rsidP="00E640C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B016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A3A45" w:rsidRPr="00024E10" w:rsidTr="0072021C">
        <w:tc>
          <w:tcPr>
            <w:tcW w:w="3915" w:type="dxa"/>
            <w:vAlign w:val="bottom"/>
          </w:tcPr>
          <w:p w:rsidR="00AA3A45" w:rsidRPr="00024E10" w:rsidRDefault="00AA3A45" w:rsidP="00E640C8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9" w:type="dxa"/>
            <w:gridSpan w:val="9"/>
          </w:tcPr>
          <w:p w:rsidR="00AA3A45" w:rsidRPr="00024E10" w:rsidRDefault="00AA3A45" w:rsidP="00E640C8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E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3A45" w:rsidRPr="00024E10" w:rsidTr="0072021C">
        <w:tc>
          <w:tcPr>
            <w:tcW w:w="3915" w:type="dxa"/>
          </w:tcPr>
          <w:p w:rsidR="00AA3A45" w:rsidRPr="00024E10" w:rsidRDefault="00AA3A45" w:rsidP="00E640C8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E1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88" w:type="dxa"/>
          </w:tcPr>
          <w:p w:rsidR="00AA3A45" w:rsidRDefault="00AA3A45" w:rsidP="00E640C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A3A45" w:rsidRPr="00024E10" w:rsidRDefault="00AA3A45" w:rsidP="00E640C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A3A45" w:rsidRPr="0095356C" w:rsidRDefault="00AA3A45" w:rsidP="00E640C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A3A45" w:rsidRPr="00024E10" w:rsidRDefault="00AA3A45" w:rsidP="00E640C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A3A45" w:rsidRDefault="00AA3A45" w:rsidP="00E640C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A3A45" w:rsidRPr="00024E10" w:rsidRDefault="00AA3A45" w:rsidP="00E640C8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A3A45" w:rsidRPr="00703AD6" w:rsidRDefault="00AA3A45" w:rsidP="00E640C8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161" w:rsidRPr="00024E10" w:rsidTr="0072021C">
        <w:tc>
          <w:tcPr>
            <w:tcW w:w="3915" w:type="dxa"/>
          </w:tcPr>
          <w:p w:rsidR="00AB0161" w:rsidRPr="00024E10" w:rsidRDefault="00AB0161" w:rsidP="00AB016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ขายสินค้า</w:t>
            </w:r>
          </w:p>
        </w:tc>
        <w:tc>
          <w:tcPr>
            <w:tcW w:w="1188" w:type="dxa"/>
          </w:tcPr>
          <w:p w:rsidR="00AB0161" w:rsidRPr="00DE2636" w:rsidRDefault="0085666E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666E">
              <w:rPr>
                <w:rFonts w:ascii="Angsana New" w:hAnsi="Angsana New"/>
                <w:sz w:val="30"/>
                <w:szCs w:val="30"/>
                <w:lang w:val="en-US"/>
              </w:rPr>
              <w:t>327,360</w:t>
            </w:r>
          </w:p>
        </w:tc>
        <w:tc>
          <w:tcPr>
            <w:tcW w:w="236" w:type="dxa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B0161" w:rsidRPr="00DE2636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  <w:lang w:val="en-US"/>
              </w:rPr>
              <w:t>323</w:t>
            </w:r>
            <w:r w:rsidRPr="008502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  <w:lang w:val="en-US"/>
              </w:rPr>
              <w:t>23</w:t>
            </w:r>
            <w:r w:rsidR="004879C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B0161" w:rsidRPr="00703AD6" w:rsidRDefault="0085666E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85666E">
              <w:rPr>
                <w:rFonts w:ascii="Angsana New" w:hAnsi="Angsana New"/>
                <w:sz w:val="30"/>
                <w:szCs w:val="30"/>
              </w:rPr>
              <w:t>659,499</w:t>
            </w:r>
          </w:p>
        </w:tc>
        <w:tc>
          <w:tcPr>
            <w:tcW w:w="236" w:type="dxa"/>
            <w:vAlign w:val="bottom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B0161" w:rsidRPr="00703AD6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641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193</w:t>
            </w:r>
          </w:p>
        </w:tc>
      </w:tr>
      <w:tr w:rsidR="00AB0161" w:rsidRPr="00024E10" w:rsidTr="0072021C">
        <w:tc>
          <w:tcPr>
            <w:tcW w:w="3915" w:type="dxa"/>
          </w:tcPr>
          <w:p w:rsidR="00AB0161" w:rsidRPr="00024E10" w:rsidRDefault="00AB0161" w:rsidP="00AB0161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88" w:type="dxa"/>
          </w:tcPr>
          <w:p w:rsidR="00AB0161" w:rsidRPr="0095356C" w:rsidRDefault="00D645EF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</w:t>
            </w:r>
            <w:r w:rsidR="00EE44E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B0161" w:rsidRPr="0095356C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286</w:t>
            </w:r>
          </w:p>
        </w:tc>
        <w:tc>
          <w:tcPr>
            <w:tcW w:w="236" w:type="dxa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B0161" w:rsidRPr="00703AD6" w:rsidRDefault="00CA6D4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4,310</w:t>
            </w:r>
          </w:p>
        </w:tc>
        <w:tc>
          <w:tcPr>
            <w:tcW w:w="236" w:type="dxa"/>
            <w:vAlign w:val="bottom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B0161" w:rsidRPr="00703AD6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790</w:t>
            </w:r>
          </w:p>
        </w:tc>
      </w:tr>
      <w:tr w:rsidR="00AB0161" w:rsidRPr="00024E10" w:rsidTr="0072021C">
        <w:tc>
          <w:tcPr>
            <w:tcW w:w="3915" w:type="dxa"/>
          </w:tcPr>
          <w:p w:rsidR="00AB0161" w:rsidRPr="00024E10" w:rsidRDefault="00AB0161" w:rsidP="00AB0161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</w:rPr>
              <w:t>ค่าธรรมเนียมสิทธิ</w:t>
            </w:r>
            <w:r w:rsidR="00D645EF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1188" w:type="dxa"/>
          </w:tcPr>
          <w:p w:rsidR="00AB0161" w:rsidRPr="0095356C" w:rsidRDefault="00D645EF" w:rsidP="00D645EF">
            <w:pPr>
              <w:tabs>
                <w:tab w:val="decimal" w:pos="945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5,69</w:t>
            </w:r>
            <w:r w:rsidR="00DE39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B0161" w:rsidRPr="0095356C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409</w:t>
            </w:r>
          </w:p>
        </w:tc>
        <w:tc>
          <w:tcPr>
            <w:tcW w:w="236" w:type="dxa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B0161" w:rsidRPr="00703AD6" w:rsidRDefault="00CA6D4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</w:t>
            </w:r>
            <w:r w:rsidR="00B42F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B0161" w:rsidRPr="00703AD6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636</w:t>
            </w:r>
          </w:p>
        </w:tc>
      </w:tr>
      <w:tr w:rsidR="00AB0161" w:rsidRPr="00024E10" w:rsidTr="0072021C">
        <w:tc>
          <w:tcPr>
            <w:tcW w:w="3915" w:type="dxa"/>
          </w:tcPr>
          <w:p w:rsidR="00AB0161" w:rsidRPr="00024E10" w:rsidRDefault="00AB0161" w:rsidP="00AB0161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88" w:type="dxa"/>
          </w:tcPr>
          <w:p w:rsidR="00AB0161" w:rsidRPr="0095356C" w:rsidRDefault="00D645EF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36" w:type="dxa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B0161" w:rsidRPr="0095356C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619</w:t>
            </w:r>
          </w:p>
        </w:tc>
        <w:tc>
          <w:tcPr>
            <w:tcW w:w="236" w:type="dxa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B0161" w:rsidRPr="00703AD6" w:rsidRDefault="00CA6D4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</w:t>
            </w:r>
            <w:r w:rsidR="00B42FD5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36" w:type="dxa"/>
            <w:vAlign w:val="bottom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B0161" w:rsidRPr="00703AD6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306</w:t>
            </w:r>
          </w:p>
        </w:tc>
      </w:tr>
      <w:tr w:rsidR="00AB0161" w:rsidRPr="00024E10" w:rsidTr="0072021C">
        <w:tc>
          <w:tcPr>
            <w:tcW w:w="3915" w:type="dxa"/>
          </w:tcPr>
          <w:p w:rsidR="00AB0161" w:rsidRPr="00024E10" w:rsidRDefault="00AB0161" w:rsidP="00AB0161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188" w:type="dxa"/>
          </w:tcPr>
          <w:p w:rsidR="00AB0161" w:rsidRDefault="00D645EF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D645EF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----</w:t>
            </w:r>
          </w:p>
        </w:tc>
        <w:tc>
          <w:tcPr>
            <w:tcW w:w="236" w:type="dxa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B0161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225</w:t>
            </w:r>
          </w:p>
        </w:tc>
        <w:tc>
          <w:tcPr>
            <w:tcW w:w="236" w:type="dxa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B0161" w:rsidRDefault="00CA6D4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36" w:type="dxa"/>
            <w:vAlign w:val="bottom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B0161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258</w:t>
            </w:r>
          </w:p>
        </w:tc>
      </w:tr>
      <w:tr w:rsidR="00AB0161" w:rsidRPr="00024E10" w:rsidTr="0072021C">
        <w:tc>
          <w:tcPr>
            <w:tcW w:w="3915" w:type="dxa"/>
          </w:tcPr>
          <w:p w:rsidR="00AB0161" w:rsidRPr="00024E10" w:rsidRDefault="00AB0161" w:rsidP="00AB0161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88" w:type="dxa"/>
          </w:tcPr>
          <w:p w:rsidR="00AB0161" w:rsidRPr="0095356C" w:rsidRDefault="00D645EF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DE39F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AB0161" w:rsidRPr="00024E10" w:rsidRDefault="00AB0161" w:rsidP="00AB0161">
            <w:pPr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B0161" w:rsidRPr="0095356C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370</w:t>
            </w:r>
          </w:p>
        </w:tc>
        <w:tc>
          <w:tcPr>
            <w:tcW w:w="236" w:type="dxa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B0161" w:rsidRPr="00703AD6" w:rsidRDefault="00CA6D4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  <w:tc>
          <w:tcPr>
            <w:tcW w:w="236" w:type="dxa"/>
            <w:vAlign w:val="bottom"/>
          </w:tcPr>
          <w:p w:rsidR="00AB0161" w:rsidRPr="00024E10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B0161" w:rsidRPr="00703AD6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539</w:t>
            </w:r>
          </w:p>
        </w:tc>
      </w:tr>
      <w:tr w:rsidR="00AB0161" w:rsidRPr="004601FD" w:rsidTr="0072021C">
        <w:tc>
          <w:tcPr>
            <w:tcW w:w="3915" w:type="dxa"/>
          </w:tcPr>
          <w:p w:rsidR="00AB0161" w:rsidRPr="004601FD" w:rsidRDefault="00AB0161" w:rsidP="00AB0161">
            <w:pPr>
              <w:spacing w:line="240" w:lineRule="auto"/>
              <w:ind w:right="-45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88" w:type="dxa"/>
          </w:tcPr>
          <w:p w:rsidR="00AB0161" w:rsidRPr="004601FD" w:rsidRDefault="00AB0161" w:rsidP="00AB0161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B0161" w:rsidRPr="004601FD" w:rsidRDefault="00AB0161" w:rsidP="00AB016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7" w:type="dxa"/>
          </w:tcPr>
          <w:p w:rsidR="00AB0161" w:rsidRPr="004601FD" w:rsidRDefault="00AB0161" w:rsidP="00AB0161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B0161" w:rsidRPr="004601FD" w:rsidRDefault="00AB0161" w:rsidP="00AB0161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8" w:type="dxa"/>
            <w:gridSpan w:val="2"/>
          </w:tcPr>
          <w:p w:rsidR="00AB0161" w:rsidRPr="004601FD" w:rsidRDefault="00AB0161" w:rsidP="00AB0161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AB0161" w:rsidRPr="004601FD" w:rsidRDefault="00AB0161" w:rsidP="00AB0161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8" w:type="dxa"/>
            <w:gridSpan w:val="2"/>
          </w:tcPr>
          <w:p w:rsidR="00AB0161" w:rsidRPr="004601FD" w:rsidRDefault="00AB0161" w:rsidP="00AB0161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131603" w:rsidRDefault="00131603"/>
    <w:p w:rsidR="00131603" w:rsidRDefault="00131603"/>
    <w:p w:rsidR="00131603" w:rsidRDefault="00131603"/>
    <w:p w:rsidR="00131603" w:rsidRDefault="00131603"/>
    <w:tbl>
      <w:tblPr>
        <w:tblW w:w="93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5"/>
        <w:gridCol w:w="1188"/>
        <w:gridCol w:w="236"/>
        <w:gridCol w:w="1197"/>
        <w:gridCol w:w="236"/>
        <w:gridCol w:w="1166"/>
        <w:gridCol w:w="22"/>
        <w:gridCol w:w="236"/>
        <w:gridCol w:w="12"/>
        <w:gridCol w:w="1176"/>
      </w:tblGrid>
      <w:tr w:rsidR="00131603" w:rsidRPr="00024E10" w:rsidTr="005C7015">
        <w:tc>
          <w:tcPr>
            <w:tcW w:w="3915" w:type="dxa"/>
            <w:vAlign w:val="bottom"/>
          </w:tcPr>
          <w:p w:rsidR="00131603" w:rsidRPr="00024E10" w:rsidRDefault="00131603" w:rsidP="00E359C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:rsidR="00131603" w:rsidRPr="00024E10" w:rsidRDefault="00131603" w:rsidP="00E359C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36" w:type="dxa"/>
          </w:tcPr>
          <w:p w:rsidR="00131603" w:rsidRPr="00024E10" w:rsidRDefault="00131603" w:rsidP="00E359C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5"/>
            <w:vAlign w:val="bottom"/>
          </w:tcPr>
          <w:p w:rsidR="00131603" w:rsidRPr="00024E10" w:rsidRDefault="00131603" w:rsidP="00E359C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131603" w:rsidRPr="00024E10" w:rsidTr="005C7015">
        <w:tc>
          <w:tcPr>
            <w:tcW w:w="3915" w:type="dxa"/>
            <w:vAlign w:val="bottom"/>
          </w:tcPr>
          <w:p w:rsidR="00131603" w:rsidRPr="00024E10" w:rsidRDefault="00131603" w:rsidP="00E359C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:rsidR="00131603" w:rsidRPr="00024E10" w:rsidRDefault="00131603" w:rsidP="00E359C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024E1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131603" w:rsidRPr="00024E10" w:rsidRDefault="00131603" w:rsidP="00E359C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5"/>
            <w:vAlign w:val="bottom"/>
          </w:tcPr>
          <w:p w:rsidR="00131603" w:rsidRPr="00024E10" w:rsidRDefault="00131603" w:rsidP="00E359C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024E1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131603" w:rsidRPr="00024E10" w:rsidTr="005C7015">
        <w:tc>
          <w:tcPr>
            <w:tcW w:w="3915" w:type="dxa"/>
            <w:vAlign w:val="bottom"/>
          </w:tcPr>
          <w:p w:rsidR="00131603" w:rsidRPr="00024E10" w:rsidRDefault="00131603" w:rsidP="00E359C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131603" w:rsidRPr="004601FD" w:rsidRDefault="00131603" w:rsidP="00E359C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vAlign w:val="bottom"/>
          </w:tcPr>
          <w:p w:rsidR="00131603" w:rsidRPr="00024E10" w:rsidRDefault="00131603" w:rsidP="00E359C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131603" w:rsidRPr="00024E10" w:rsidRDefault="00131603" w:rsidP="00E359C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131603" w:rsidRPr="00024E10" w:rsidRDefault="00131603" w:rsidP="00E359C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:rsidR="00131603" w:rsidRPr="004601FD" w:rsidRDefault="00131603" w:rsidP="00E359C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gridSpan w:val="3"/>
            <w:vAlign w:val="bottom"/>
          </w:tcPr>
          <w:p w:rsidR="00131603" w:rsidRPr="00024E10" w:rsidRDefault="00131603" w:rsidP="00E359C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131603" w:rsidRPr="00024E10" w:rsidRDefault="00131603" w:rsidP="00E359C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31603" w:rsidRPr="00024E10" w:rsidTr="005C7015">
        <w:tc>
          <w:tcPr>
            <w:tcW w:w="3915" w:type="dxa"/>
            <w:vAlign w:val="bottom"/>
          </w:tcPr>
          <w:p w:rsidR="00131603" w:rsidRPr="00024E10" w:rsidRDefault="00131603" w:rsidP="00E359C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9" w:type="dxa"/>
            <w:gridSpan w:val="9"/>
          </w:tcPr>
          <w:p w:rsidR="00131603" w:rsidRPr="00024E10" w:rsidRDefault="00131603" w:rsidP="00E359C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E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3A45" w:rsidRPr="00024E10" w:rsidTr="005C7015">
        <w:tc>
          <w:tcPr>
            <w:tcW w:w="3915" w:type="dxa"/>
          </w:tcPr>
          <w:p w:rsidR="00AA3A45" w:rsidRPr="00024E10" w:rsidRDefault="00AA3A45" w:rsidP="00E640C8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4E1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88" w:type="dxa"/>
          </w:tcPr>
          <w:p w:rsidR="00AA3A45" w:rsidRPr="00024E10" w:rsidRDefault="00AA3A45" w:rsidP="00E640C8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A3A45" w:rsidRPr="00024E10" w:rsidRDefault="00AA3A45" w:rsidP="00E640C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A3A45" w:rsidRPr="00024E10" w:rsidRDefault="00AA3A45" w:rsidP="00E640C8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A3A45" w:rsidRPr="00024E10" w:rsidRDefault="00AA3A45" w:rsidP="00E640C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A3A45" w:rsidRPr="00024E10" w:rsidRDefault="00AA3A45" w:rsidP="00E640C8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A3A45" w:rsidRPr="00024E10" w:rsidRDefault="00AA3A45" w:rsidP="00E640C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A3A45" w:rsidRPr="00024E10" w:rsidRDefault="00AA3A45" w:rsidP="00E640C8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3A45" w:rsidRPr="00024E10" w:rsidTr="005C7015">
        <w:tc>
          <w:tcPr>
            <w:tcW w:w="3915" w:type="dxa"/>
          </w:tcPr>
          <w:p w:rsidR="00AA3A45" w:rsidRPr="00024E10" w:rsidRDefault="00AA3A45" w:rsidP="00E640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88" w:type="dxa"/>
          </w:tcPr>
          <w:p w:rsidR="00AA3A45" w:rsidRPr="00024E10" w:rsidRDefault="00AA3A45" w:rsidP="00E640C8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A3A45" w:rsidRPr="00024E10" w:rsidRDefault="00AA3A45" w:rsidP="00E640C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A3A45" w:rsidRPr="00024E10" w:rsidRDefault="00AA3A45" w:rsidP="00E640C8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A3A45" w:rsidRPr="00024E10" w:rsidRDefault="00AA3A45" w:rsidP="00E640C8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A3A45" w:rsidRPr="00024E10" w:rsidRDefault="00AA3A45" w:rsidP="00E640C8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A3A45" w:rsidRPr="00024E10" w:rsidRDefault="00AA3A45" w:rsidP="00E640C8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A3A45" w:rsidRPr="00024E10" w:rsidRDefault="00AA3A45" w:rsidP="00E640C8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161" w:rsidRPr="00024E10" w:rsidTr="005C7015">
        <w:tc>
          <w:tcPr>
            <w:tcW w:w="3915" w:type="dxa"/>
          </w:tcPr>
          <w:p w:rsidR="00AB0161" w:rsidRPr="00024E10" w:rsidRDefault="00AB0161" w:rsidP="00AB01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024E1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1188" w:type="dxa"/>
          </w:tcPr>
          <w:p w:rsidR="00AB0161" w:rsidRPr="00703AD6" w:rsidRDefault="007C5BC4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12,999</w:t>
            </w:r>
          </w:p>
        </w:tc>
        <w:tc>
          <w:tcPr>
            <w:tcW w:w="236" w:type="dxa"/>
          </w:tcPr>
          <w:p w:rsidR="00AB0161" w:rsidRPr="00197C2B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B0161" w:rsidRPr="00703AD6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550</w:t>
            </w:r>
          </w:p>
        </w:tc>
        <w:tc>
          <w:tcPr>
            <w:tcW w:w="236" w:type="dxa"/>
          </w:tcPr>
          <w:p w:rsidR="00AB0161" w:rsidRPr="00197C2B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B0161" w:rsidRPr="00703AD6" w:rsidRDefault="007C5BC4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</w:t>
            </w:r>
            <w:r w:rsidR="00FB6B5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:rsidR="00AB0161" w:rsidRPr="00197C2B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B0161" w:rsidRPr="00703AD6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295</w:t>
            </w:r>
          </w:p>
        </w:tc>
      </w:tr>
      <w:tr w:rsidR="00AB0161" w:rsidRPr="00024E10" w:rsidTr="005C7015">
        <w:tc>
          <w:tcPr>
            <w:tcW w:w="3915" w:type="dxa"/>
          </w:tcPr>
          <w:p w:rsidR="00AB0161" w:rsidRPr="00024E10" w:rsidRDefault="00AB0161" w:rsidP="00AB01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024E1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AB0161" w:rsidRPr="00703AD6" w:rsidRDefault="007C5BC4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2,054</w:t>
            </w:r>
          </w:p>
        </w:tc>
        <w:tc>
          <w:tcPr>
            <w:tcW w:w="236" w:type="dxa"/>
          </w:tcPr>
          <w:p w:rsidR="00AB0161" w:rsidRPr="00197C2B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AB0161" w:rsidRPr="00703AD6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338</w:t>
            </w:r>
          </w:p>
        </w:tc>
        <w:tc>
          <w:tcPr>
            <w:tcW w:w="236" w:type="dxa"/>
          </w:tcPr>
          <w:p w:rsidR="00AB0161" w:rsidRPr="00197C2B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:rsidR="00AB0161" w:rsidRPr="00703AD6" w:rsidRDefault="007C5BC4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2,390</w:t>
            </w:r>
          </w:p>
        </w:tc>
        <w:tc>
          <w:tcPr>
            <w:tcW w:w="236" w:type="dxa"/>
            <w:vAlign w:val="bottom"/>
          </w:tcPr>
          <w:p w:rsidR="00AB0161" w:rsidRPr="00197C2B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:rsidR="00AB0161" w:rsidRPr="00703AD6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676</w:t>
            </w:r>
          </w:p>
        </w:tc>
      </w:tr>
      <w:tr w:rsidR="00AB0161" w:rsidRPr="00E91711" w:rsidTr="005C7015">
        <w:tc>
          <w:tcPr>
            <w:tcW w:w="3915" w:type="dxa"/>
          </w:tcPr>
          <w:p w:rsidR="00AB0161" w:rsidRPr="00E91711" w:rsidRDefault="00AB0161" w:rsidP="00AB0161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917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AB0161" w:rsidRPr="00E91711" w:rsidRDefault="007C5BC4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711">
              <w:rPr>
                <w:rFonts w:ascii="Angsana New" w:hAnsi="Angsana New"/>
                <w:b/>
                <w:bCs/>
                <w:sz w:val="30"/>
                <w:szCs w:val="30"/>
              </w:rPr>
              <w:t>15,053</w:t>
            </w:r>
          </w:p>
        </w:tc>
        <w:tc>
          <w:tcPr>
            <w:tcW w:w="236" w:type="dxa"/>
          </w:tcPr>
          <w:p w:rsidR="00AB0161" w:rsidRPr="00E91711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AB0161" w:rsidRPr="00E91711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7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</w:t>
            </w:r>
            <w:r w:rsidRPr="00E917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917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888</w:t>
            </w:r>
          </w:p>
        </w:tc>
        <w:tc>
          <w:tcPr>
            <w:tcW w:w="236" w:type="dxa"/>
          </w:tcPr>
          <w:p w:rsidR="00AB0161" w:rsidRPr="00E91711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B0161" w:rsidRPr="00E91711" w:rsidRDefault="007C5BC4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711">
              <w:rPr>
                <w:rFonts w:ascii="Angsana New" w:hAnsi="Angsana New"/>
                <w:b/>
                <w:bCs/>
                <w:sz w:val="30"/>
                <w:szCs w:val="30"/>
              </w:rPr>
              <w:t>28,789</w:t>
            </w:r>
          </w:p>
        </w:tc>
        <w:tc>
          <w:tcPr>
            <w:tcW w:w="236" w:type="dxa"/>
            <w:vAlign w:val="bottom"/>
          </w:tcPr>
          <w:p w:rsidR="00AB0161" w:rsidRPr="00E91711" w:rsidRDefault="00AB0161" w:rsidP="00AB016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B0161" w:rsidRPr="00E91711" w:rsidRDefault="00AB0161" w:rsidP="00AB016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7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</w:t>
            </w:r>
            <w:r w:rsidRPr="00E917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917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971</w:t>
            </w:r>
          </w:p>
        </w:tc>
      </w:tr>
    </w:tbl>
    <w:p w:rsidR="00131603" w:rsidRDefault="00131603" w:rsidP="00012D23">
      <w:pPr>
        <w:ind w:left="540"/>
        <w:rPr>
          <w:rFonts w:ascii="Angsana New" w:hAnsi="Angsana New"/>
          <w:sz w:val="30"/>
          <w:szCs w:val="30"/>
        </w:rPr>
      </w:pPr>
    </w:p>
    <w:p w:rsidR="005179D7" w:rsidRPr="00423489" w:rsidRDefault="005179D7" w:rsidP="00012D23">
      <w:pPr>
        <w:ind w:left="540"/>
        <w:rPr>
          <w:rFonts w:ascii="Angsana New" w:hAnsi="Angsana New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</w:t>
      </w:r>
      <w:r w:rsidR="00012D23">
        <w:rPr>
          <w:rFonts w:ascii="Angsana New" w:hAnsi="Angsana New"/>
          <w:sz w:val="30"/>
          <w:szCs w:val="30"/>
          <w:cs/>
        </w:rPr>
        <w:t xml:space="preserve">วข้องกัน ณ วันที่ </w:t>
      </w:r>
      <w:r w:rsidR="003C3453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3C3453">
        <w:rPr>
          <w:rFonts w:ascii="Angsana New" w:hAnsi="Angsana New" w:hint="cs"/>
          <w:spacing w:val="-2"/>
          <w:sz w:val="30"/>
          <w:szCs w:val="30"/>
          <w:cs/>
          <w:lang w:val="en-US"/>
        </w:rPr>
        <w:t>มิถุนายน</w:t>
      </w:r>
      <w:r w:rsidR="00012D23">
        <w:rPr>
          <w:rFonts w:ascii="Angsana New" w:hAnsi="Angsana New"/>
          <w:sz w:val="30"/>
          <w:szCs w:val="30"/>
          <w:cs/>
        </w:rPr>
        <w:t xml:space="preserve"> 25</w:t>
      </w:r>
      <w:r w:rsidR="00012D23">
        <w:rPr>
          <w:rFonts w:ascii="Angsana New" w:hAnsi="Angsana New"/>
          <w:sz w:val="30"/>
          <w:szCs w:val="30"/>
        </w:rPr>
        <w:t>6</w:t>
      </w:r>
      <w:r w:rsidR="008A2838">
        <w:rPr>
          <w:rFonts w:ascii="Angsana New" w:hAnsi="Angsana New"/>
          <w:sz w:val="30"/>
          <w:szCs w:val="30"/>
        </w:rPr>
        <w:t>2</w:t>
      </w:r>
      <w:r w:rsidR="00C735F9">
        <w:rPr>
          <w:rFonts w:ascii="Angsana New" w:hAnsi="Angsana New"/>
          <w:sz w:val="30"/>
          <w:szCs w:val="30"/>
        </w:rPr>
        <w:t xml:space="preserve"> </w:t>
      </w:r>
      <w:r w:rsidRPr="00423489">
        <w:rPr>
          <w:rFonts w:ascii="Angsana New" w:hAnsi="Angsana New"/>
          <w:sz w:val="30"/>
          <w:szCs w:val="30"/>
          <w:cs/>
        </w:rPr>
        <w:t>และ</w:t>
      </w:r>
      <w:r w:rsidR="001C51F4" w:rsidRPr="00423489">
        <w:rPr>
          <w:rFonts w:ascii="Angsana New" w:hAnsi="Angsana New"/>
          <w:sz w:val="30"/>
          <w:szCs w:val="30"/>
          <w:cs/>
        </w:rPr>
        <w:t xml:space="preserve"> </w:t>
      </w:r>
      <w:r w:rsidR="001C51F4" w:rsidRPr="00423489">
        <w:rPr>
          <w:rFonts w:ascii="Angsana New" w:hAnsi="Angsana New"/>
          <w:sz w:val="30"/>
          <w:szCs w:val="30"/>
        </w:rPr>
        <w:t>31</w:t>
      </w:r>
      <w:r w:rsidR="00D12C23" w:rsidRPr="00423489">
        <w:rPr>
          <w:rFonts w:ascii="Angsana New" w:hAnsi="Angsana New"/>
          <w:sz w:val="30"/>
          <w:szCs w:val="30"/>
          <w:cs/>
        </w:rPr>
        <w:t xml:space="preserve"> ธันวา</w:t>
      </w:r>
      <w:r w:rsidR="001C51F4" w:rsidRPr="00423489">
        <w:rPr>
          <w:rFonts w:ascii="Angsana New" w:hAnsi="Angsana New"/>
          <w:sz w:val="30"/>
          <w:szCs w:val="30"/>
          <w:cs/>
        </w:rPr>
        <w:t>คม</w:t>
      </w:r>
      <w:r w:rsidRPr="00423489">
        <w:rPr>
          <w:rFonts w:ascii="Angsana New" w:hAnsi="Angsana New"/>
          <w:sz w:val="30"/>
          <w:szCs w:val="30"/>
          <w:cs/>
        </w:rPr>
        <w:t xml:space="preserve"> 25</w:t>
      </w:r>
      <w:r w:rsidR="009033D4">
        <w:rPr>
          <w:rFonts w:ascii="Angsana New" w:hAnsi="Angsana New"/>
          <w:sz w:val="30"/>
          <w:szCs w:val="30"/>
        </w:rPr>
        <w:t>6</w:t>
      </w:r>
      <w:r w:rsidR="008A2838">
        <w:rPr>
          <w:rFonts w:ascii="Angsana New" w:hAnsi="Angsana New"/>
          <w:sz w:val="30"/>
          <w:szCs w:val="30"/>
        </w:rPr>
        <w:t>1</w:t>
      </w:r>
      <w:r w:rsidR="00C735F9">
        <w:rPr>
          <w:rFonts w:ascii="Angsana New" w:hAnsi="Angsana New"/>
          <w:sz w:val="30"/>
          <w:szCs w:val="30"/>
        </w:rPr>
        <w:t xml:space="preserve"> </w:t>
      </w:r>
      <w:r w:rsidRPr="00423489">
        <w:rPr>
          <w:rFonts w:ascii="Angsana New" w:hAnsi="Angsana New"/>
          <w:sz w:val="30"/>
          <w:szCs w:val="30"/>
          <w:cs/>
        </w:rPr>
        <w:t>มีดังนี้</w:t>
      </w:r>
    </w:p>
    <w:p w:rsidR="00FB0DA2" w:rsidRPr="00986EEB" w:rsidRDefault="00FB0DA2" w:rsidP="00012D23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32950" w:rsidRPr="00423489" w:rsidRDefault="00B32950" w:rsidP="00012D23">
      <w:pPr>
        <w:tabs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348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="00D14A1D" w:rsidRPr="0042348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D14A1D" w:rsidRPr="00423489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D14A1D" w:rsidRPr="0042348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3F7643" w:rsidRPr="0042348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391325" w:rsidRPr="00986EEB" w:rsidRDefault="00391325" w:rsidP="00012D23">
      <w:pPr>
        <w:tabs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58"/>
        <w:gridCol w:w="1170"/>
        <w:gridCol w:w="270"/>
        <w:gridCol w:w="1170"/>
      </w:tblGrid>
      <w:tr w:rsidR="00C810B2" w:rsidRPr="00A33503" w:rsidTr="00847ED2">
        <w:trPr>
          <w:cantSplit/>
        </w:trPr>
        <w:tc>
          <w:tcPr>
            <w:tcW w:w="6858" w:type="dxa"/>
          </w:tcPr>
          <w:p w:rsidR="00C810B2" w:rsidRPr="00A33503" w:rsidRDefault="00C810B2" w:rsidP="00CD2BA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Default="003C3453" w:rsidP="00CD2BA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C810B2" w:rsidRPr="00151864" w:rsidRDefault="00C810B2" w:rsidP="00CD2BA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C810B2" w:rsidRDefault="00C810B2" w:rsidP="00CD2BA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810B2" w:rsidRPr="00A33503" w:rsidTr="00847ED2">
        <w:trPr>
          <w:cantSplit/>
        </w:trPr>
        <w:tc>
          <w:tcPr>
            <w:tcW w:w="6858" w:type="dxa"/>
          </w:tcPr>
          <w:p w:rsidR="00C810B2" w:rsidRPr="00A33503" w:rsidRDefault="00C810B2" w:rsidP="00CD2BA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151864" w:rsidRDefault="00391325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283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810B2" w:rsidRPr="00151864" w:rsidRDefault="00C810B2" w:rsidP="00CD2BA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C810B2" w:rsidRDefault="007830DE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033D4">
              <w:rPr>
                <w:rFonts w:ascii="Angsana New" w:hAnsi="Angsana New"/>
                <w:sz w:val="30"/>
                <w:szCs w:val="30"/>
              </w:rPr>
              <w:t>6</w:t>
            </w:r>
            <w:r w:rsidR="008A283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10B2" w:rsidRPr="00A33503" w:rsidTr="00847ED2">
        <w:trPr>
          <w:cantSplit/>
        </w:trPr>
        <w:tc>
          <w:tcPr>
            <w:tcW w:w="6858" w:type="dxa"/>
          </w:tcPr>
          <w:p w:rsidR="00C810B2" w:rsidRPr="00A33503" w:rsidRDefault="00C810B2" w:rsidP="00CD2BA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810B2" w:rsidRPr="00A33503" w:rsidRDefault="00C810B2" w:rsidP="00CD2BA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33D4" w:rsidRPr="00A33503" w:rsidTr="00847ED2">
        <w:trPr>
          <w:cantSplit/>
        </w:trPr>
        <w:tc>
          <w:tcPr>
            <w:tcW w:w="6858" w:type="dxa"/>
          </w:tcPr>
          <w:p w:rsidR="009033D4" w:rsidRPr="00A33503" w:rsidRDefault="009033D4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9033D4" w:rsidRPr="005148C3" w:rsidRDefault="009033D4" w:rsidP="009033D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033D4" w:rsidRPr="00A33503" w:rsidRDefault="009033D4" w:rsidP="009033D4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9033D4" w:rsidRPr="005148C3" w:rsidRDefault="009033D4" w:rsidP="009033D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33D4" w:rsidRPr="00A33503" w:rsidTr="00847ED2">
        <w:trPr>
          <w:cantSplit/>
        </w:trPr>
        <w:tc>
          <w:tcPr>
            <w:tcW w:w="6858" w:type="dxa"/>
          </w:tcPr>
          <w:p w:rsidR="009033D4" w:rsidRPr="00A33503" w:rsidRDefault="009033D4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033D4" w:rsidRPr="005148C3" w:rsidRDefault="00F3799D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52,451</w:t>
            </w:r>
          </w:p>
        </w:tc>
        <w:tc>
          <w:tcPr>
            <w:tcW w:w="270" w:type="dxa"/>
          </w:tcPr>
          <w:p w:rsidR="009033D4" w:rsidRPr="002D7D93" w:rsidRDefault="009033D4" w:rsidP="002636B3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033D4" w:rsidRPr="005148C3" w:rsidRDefault="004E776A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79,609</w:t>
            </w:r>
          </w:p>
        </w:tc>
      </w:tr>
    </w:tbl>
    <w:p w:rsidR="00E810A4" w:rsidRPr="00986EEB" w:rsidRDefault="00E810A4" w:rsidP="00C1467B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  <w:cs/>
        </w:rPr>
      </w:pPr>
    </w:p>
    <w:p w:rsidR="00930683" w:rsidRPr="00D31801" w:rsidRDefault="00930683" w:rsidP="00C1467B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1801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  <w:r w:rsidR="003F7643" w:rsidRPr="00D3180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- กิจการที่เกี่ยวข้องกัน</w:t>
      </w:r>
    </w:p>
    <w:p w:rsidR="00D14A1D" w:rsidRPr="00986EEB" w:rsidRDefault="00D14A1D" w:rsidP="00C1467B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58"/>
        <w:gridCol w:w="1170"/>
        <w:gridCol w:w="270"/>
        <w:gridCol w:w="1170"/>
      </w:tblGrid>
      <w:tr w:rsidR="009033D4" w:rsidRPr="00A33503" w:rsidTr="00847ED2">
        <w:trPr>
          <w:cantSplit/>
        </w:trPr>
        <w:tc>
          <w:tcPr>
            <w:tcW w:w="6858" w:type="dxa"/>
          </w:tcPr>
          <w:p w:rsidR="009033D4" w:rsidRPr="00A33503" w:rsidRDefault="009033D4" w:rsidP="009033D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33D4" w:rsidRDefault="003C3453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9033D4" w:rsidRPr="00151864" w:rsidRDefault="009033D4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33D4" w:rsidRPr="00C810B2" w:rsidRDefault="009033D4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033D4" w:rsidRPr="00A33503" w:rsidTr="00847ED2">
        <w:trPr>
          <w:cantSplit/>
        </w:trPr>
        <w:tc>
          <w:tcPr>
            <w:tcW w:w="6858" w:type="dxa"/>
          </w:tcPr>
          <w:p w:rsidR="009033D4" w:rsidRPr="00A33503" w:rsidRDefault="009033D4" w:rsidP="009033D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33D4" w:rsidRPr="00151864" w:rsidRDefault="009033D4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283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033D4" w:rsidRPr="00151864" w:rsidRDefault="009033D4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33D4" w:rsidRPr="00C810B2" w:rsidRDefault="009033D4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A283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033D4" w:rsidRPr="00A33503" w:rsidTr="00847ED2">
        <w:trPr>
          <w:cantSplit/>
        </w:trPr>
        <w:tc>
          <w:tcPr>
            <w:tcW w:w="6858" w:type="dxa"/>
          </w:tcPr>
          <w:p w:rsidR="009033D4" w:rsidRPr="00A33503" w:rsidRDefault="009033D4" w:rsidP="009033D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9033D4" w:rsidRPr="00A33503" w:rsidRDefault="009033D4" w:rsidP="009033D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33D4" w:rsidRPr="00A33503" w:rsidTr="00847ED2">
        <w:trPr>
          <w:cantSplit/>
        </w:trPr>
        <w:tc>
          <w:tcPr>
            <w:tcW w:w="6858" w:type="dxa"/>
          </w:tcPr>
          <w:p w:rsidR="009033D4" w:rsidRPr="00A33503" w:rsidRDefault="009033D4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9033D4" w:rsidRPr="005148C3" w:rsidRDefault="009033D4" w:rsidP="009033D4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033D4" w:rsidRPr="00A33503" w:rsidRDefault="009033D4" w:rsidP="009033D4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9033D4" w:rsidRPr="005148C3" w:rsidRDefault="009033D4" w:rsidP="009033D4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33D4" w:rsidRPr="00A33503" w:rsidTr="00847ED2">
        <w:trPr>
          <w:cantSplit/>
        </w:trPr>
        <w:tc>
          <w:tcPr>
            <w:tcW w:w="6858" w:type="dxa"/>
          </w:tcPr>
          <w:p w:rsidR="009033D4" w:rsidRPr="00A33503" w:rsidRDefault="009033D4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033D4" w:rsidRPr="005148C3" w:rsidRDefault="00F3799D" w:rsidP="00936D4F">
            <w:pPr>
              <w:tabs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49</w:t>
            </w:r>
          </w:p>
        </w:tc>
        <w:tc>
          <w:tcPr>
            <w:tcW w:w="270" w:type="dxa"/>
          </w:tcPr>
          <w:p w:rsidR="009033D4" w:rsidRPr="00F53E26" w:rsidRDefault="009033D4" w:rsidP="009033D4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033D4" w:rsidRPr="005148C3" w:rsidRDefault="00A2619F" w:rsidP="00A2619F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</w:tbl>
    <w:p w:rsidR="00AA29BE" w:rsidRPr="00986EEB" w:rsidRDefault="00AA29BE" w:rsidP="002561C7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</w:p>
    <w:p w:rsidR="00131603" w:rsidRDefault="00131603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B32950" w:rsidRDefault="007F6A7E" w:rsidP="007830DE">
      <w:pPr>
        <w:spacing w:line="240" w:lineRule="auto"/>
        <w:ind w:left="540" w:right="-1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180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เจ้าหนี้อื่นและเงินกู้ยืมระยะสั้นจากบุคคลหรือกิจการที่เกี่ยวข้องกัน</w:t>
      </w:r>
    </w:p>
    <w:p w:rsidR="009033D4" w:rsidRPr="00A33AD3" w:rsidRDefault="009033D4" w:rsidP="009033D4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34"/>
        <w:gridCol w:w="32"/>
        <w:gridCol w:w="1087"/>
        <w:gridCol w:w="271"/>
        <w:gridCol w:w="1132"/>
        <w:gridCol w:w="1170"/>
        <w:gridCol w:w="271"/>
        <w:gridCol w:w="6"/>
        <w:gridCol w:w="1165"/>
      </w:tblGrid>
      <w:tr w:rsidR="009033D4" w:rsidRPr="00A33503" w:rsidTr="00847ED2">
        <w:tc>
          <w:tcPr>
            <w:tcW w:w="2306" w:type="pct"/>
            <w:gridSpan w:val="2"/>
          </w:tcPr>
          <w:p w:rsidR="009033D4" w:rsidRPr="00A33503" w:rsidRDefault="009033D4" w:rsidP="00EA3E7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:rsidR="009033D4" w:rsidRPr="00A33503" w:rsidRDefault="009033D4" w:rsidP="00EA3E7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79" w:type="pct"/>
            <w:gridSpan w:val="4"/>
          </w:tcPr>
          <w:p w:rsidR="009033D4" w:rsidRPr="00A33503" w:rsidRDefault="009033D4" w:rsidP="00EA3E72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33D4" w:rsidRPr="00A33503" w:rsidTr="00847ED2">
        <w:tc>
          <w:tcPr>
            <w:tcW w:w="2306" w:type="pct"/>
            <w:gridSpan w:val="2"/>
          </w:tcPr>
          <w:p w:rsidR="009033D4" w:rsidRPr="00A33503" w:rsidRDefault="009033D4" w:rsidP="009033D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:rsidR="009033D4" w:rsidRDefault="003C3453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</w:tcPr>
          <w:p w:rsidR="009033D4" w:rsidRPr="0015186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9033D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618" w:type="pct"/>
          </w:tcPr>
          <w:p w:rsidR="009033D4" w:rsidRDefault="003C3453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</w:tcPr>
          <w:p w:rsidR="009033D4" w:rsidRPr="0015186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9033D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9033D4" w:rsidRPr="00A33503" w:rsidTr="00847ED2">
        <w:tc>
          <w:tcPr>
            <w:tcW w:w="2306" w:type="pct"/>
            <w:gridSpan w:val="2"/>
          </w:tcPr>
          <w:p w:rsidR="009033D4" w:rsidRPr="00A33503" w:rsidRDefault="009033D4" w:rsidP="009033D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:rsidR="009033D4" w:rsidRPr="0015186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2619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9033D4" w:rsidRPr="0015186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9033D4" w:rsidRPr="0015186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2619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18" w:type="pct"/>
          </w:tcPr>
          <w:p w:rsidR="009033D4" w:rsidRPr="0015186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2619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9033D4" w:rsidRPr="0015186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9033D4" w:rsidRPr="00151864" w:rsidRDefault="009033D4" w:rsidP="009033D4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2619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033D4" w:rsidRPr="00A33503" w:rsidTr="00847ED2">
        <w:tc>
          <w:tcPr>
            <w:tcW w:w="2306" w:type="pct"/>
            <w:gridSpan w:val="2"/>
          </w:tcPr>
          <w:p w:rsidR="009033D4" w:rsidRPr="00A33503" w:rsidRDefault="009033D4" w:rsidP="009033D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:rsidR="009033D4" w:rsidRPr="00A33503" w:rsidRDefault="009033D4" w:rsidP="009033D4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79" w:type="pct"/>
            <w:gridSpan w:val="4"/>
          </w:tcPr>
          <w:p w:rsidR="009033D4" w:rsidRPr="00A33503" w:rsidRDefault="009033D4" w:rsidP="009033D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33D4" w:rsidRPr="00A33503" w:rsidTr="00847ED2">
        <w:tc>
          <w:tcPr>
            <w:tcW w:w="2306" w:type="pct"/>
            <w:gridSpan w:val="2"/>
          </w:tcPr>
          <w:p w:rsidR="009033D4" w:rsidRPr="00A33503" w:rsidRDefault="009033D4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4" w:type="pct"/>
          </w:tcPr>
          <w:p w:rsidR="009033D4" w:rsidRPr="00A33503" w:rsidRDefault="009033D4" w:rsidP="009033D4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033D4" w:rsidRPr="00A33503" w:rsidRDefault="009033D4" w:rsidP="009033D4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9033D4" w:rsidRPr="00A33503" w:rsidRDefault="009033D4" w:rsidP="009033D4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033D4" w:rsidRPr="00A33503" w:rsidRDefault="009033D4" w:rsidP="009033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:rsidR="009033D4" w:rsidRPr="00A33503" w:rsidRDefault="009033D4" w:rsidP="009033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9033D4" w:rsidRPr="00A33503" w:rsidRDefault="009033D4" w:rsidP="009033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033D4" w:rsidRPr="00A33503" w:rsidTr="00847ED2">
        <w:tc>
          <w:tcPr>
            <w:tcW w:w="2306" w:type="pct"/>
            <w:gridSpan w:val="2"/>
          </w:tcPr>
          <w:p w:rsidR="009033D4" w:rsidRPr="00A33503" w:rsidRDefault="009033D4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574" w:type="pct"/>
          </w:tcPr>
          <w:p w:rsidR="009033D4" w:rsidRPr="00A33503" w:rsidRDefault="009033D4" w:rsidP="009033D4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033D4" w:rsidRPr="00A33503" w:rsidRDefault="009033D4" w:rsidP="009033D4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9033D4" w:rsidRPr="00A33503" w:rsidRDefault="009033D4" w:rsidP="009033D4">
            <w:pPr>
              <w:pStyle w:val="BodyText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033D4" w:rsidRPr="00A33503" w:rsidRDefault="009033D4" w:rsidP="009033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:rsidR="009033D4" w:rsidRPr="00A33503" w:rsidRDefault="009033D4" w:rsidP="009033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9033D4" w:rsidRPr="00A33503" w:rsidRDefault="009033D4" w:rsidP="009033D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A7825" w:rsidRPr="00A33503" w:rsidTr="00847ED2">
        <w:tc>
          <w:tcPr>
            <w:tcW w:w="2306" w:type="pct"/>
            <w:gridSpan w:val="2"/>
          </w:tcPr>
          <w:p w:rsidR="002A7825" w:rsidRPr="00A33503" w:rsidRDefault="002A7825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574" w:type="pct"/>
            <w:vAlign w:val="center"/>
          </w:tcPr>
          <w:p w:rsidR="002A7825" w:rsidRPr="00087ACE" w:rsidRDefault="00087ACE" w:rsidP="002A78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7AC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2A7825" w:rsidRPr="00F2069C" w:rsidRDefault="002A7825" w:rsidP="002A7825">
            <w:pPr>
              <w:tabs>
                <w:tab w:val="decimal" w:pos="774"/>
              </w:tabs>
              <w:spacing w:line="240" w:lineRule="atLeast"/>
              <w:ind w:left="-108" w:right="-108"/>
              <w:rPr>
                <w:lang w:val="en-US"/>
              </w:rPr>
            </w:pPr>
          </w:p>
        </w:tc>
        <w:tc>
          <w:tcPr>
            <w:tcW w:w="598" w:type="pct"/>
          </w:tcPr>
          <w:p w:rsidR="002A7825" w:rsidRPr="00A33503" w:rsidRDefault="002A7825" w:rsidP="002A7825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1E3">
              <w:rPr>
                <w:rFonts w:ascii="Angsana New" w:hAnsi="Angsana New"/>
                <w:sz w:val="30"/>
                <w:szCs w:val="30"/>
                <w:cs/>
                <w:lang w:val="en-US"/>
              </w:rPr>
              <w:t>1.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2619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- 1.</w:t>
            </w:r>
            <w:r w:rsidR="00A2619F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618" w:type="pct"/>
            <w:vAlign w:val="center"/>
          </w:tcPr>
          <w:p w:rsidR="002A7825" w:rsidRPr="002636B3" w:rsidRDefault="00F3799D" w:rsidP="00717047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F3799D">
              <w:rPr>
                <w:rFonts w:ascii="Angsana New" w:hAnsi="Angsana New"/>
                <w:color w:val="FFFFFF" w:themeColor="background1"/>
                <w:sz w:val="30"/>
                <w:szCs w:val="30"/>
                <w:lang w:val="en-US"/>
              </w:rPr>
              <w:t>--</w:t>
            </w:r>
            <w:r>
              <w:rPr>
                <w:rFonts w:ascii="Angsana New" w:hAnsi="Angsana New"/>
                <w:color w:val="FFFFFF" w:themeColor="background1"/>
                <w:sz w:val="30"/>
                <w:szCs w:val="30"/>
                <w:lang w:val="en-US"/>
              </w:rPr>
              <w:t>-</w:t>
            </w:r>
            <w:r w:rsidRPr="00F3799D">
              <w:rPr>
                <w:rFonts w:ascii="Angsana New" w:hAnsi="Angsana New"/>
                <w:color w:val="FFFFFF" w:themeColor="background1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:rsidR="002A7825" w:rsidRPr="002636B3" w:rsidRDefault="002A7825" w:rsidP="002636B3">
            <w:pPr>
              <w:tabs>
                <w:tab w:val="decimal" w:pos="774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gridSpan w:val="2"/>
          </w:tcPr>
          <w:p w:rsidR="002A7825" w:rsidRPr="00A33503" w:rsidRDefault="00A2619F" w:rsidP="002636B3">
            <w:pPr>
              <w:pStyle w:val="BodyText"/>
              <w:tabs>
                <w:tab w:val="decimal" w:pos="88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="002A7825" w:rsidRPr="00A661E3">
              <w:rPr>
                <w:rFonts w:ascii="Angsana New" w:hAnsi="Angsana New"/>
                <w:sz w:val="30"/>
                <w:szCs w:val="30"/>
                <w:cs/>
                <w:lang w:val="en-US"/>
              </w:rPr>
              <w:t>,000</w:t>
            </w:r>
          </w:p>
        </w:tc>
      </w:tr>
      <w:tr w:rsidR="00AF71A2" w:rsidRPr="00A33503" w:rsidTr="00847ED2">
        <w:tc>
          <w:tcPr>
            <w:tcW w:w="2306" w:type="pct"/>
            <w:gridSpan w:val="2"/>
          </w:tcPr>
          <w:p w:rsidR="00AF71A2" w:rsidRPr="00A33503" w:rsidRDefault="00AF71A2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center"/>
          </w:tcPr>
          <w:p w:rsidR="00AF71A2" w:rsidRDefault="00AF71A2" w:rsidP="002A782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AF71A2" w:rsidRPr="00F2069C" w:rsidRDefault="00AF71A2" w:rsidP="002A7825">
            <w:pPr>
              <w:tabs>
                <w:tab w:val="decimal" w:pos="774"/>
              </w:tabs>
              <w:spacing w:line="240" w:lineRule="atLeast"/>
              <w:ind w:left="-108" w:right="-108"/>
              <w:rPr>
                <w:lang w:val="en-US"/>
              </w:rPr>
            </w:pPr>
          </w:p>
        </w:tc>
        <w:tc>
          <w:tcPr>
            <w:tcW w:w="598" w:type="pct"/>
          </w:tcPr>
          <w:p w:rsidR="00AF71A2" w:rsidRPr="00A661E3" w:rsidRDefault="00AF71A2" w:rsidP="002A7825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" w:type="pct"/>
            <w:vAlign w:val="center"/>
          </w:tcPr>
          <w:p w:rsidR="00AF71A2" w:rsidRPr="0088670C" w:rsidRDefault="00AF71A2" w:rsidP="00717047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:rsidR="00AF71A2" w:rsidRPr="002636B3" w:rsidRDefault="00AF71A2" w:rsidP="002636B3">
            <w:pPr>
              <w:tabs>
                <w:tab w:val="decimal" w:pos="774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gridSpan w:val="2"/>
          </w:tcPr>
          <w:p w:rsidR="00AF71A2" w:rsidRDefault="00AF71A2" w:rsidP="002636B3">
            <w:pPr>
              <w:pStyle w:val="BodyText"/>
              <w:tabs>
                <w:tab w:val="decimal" w:pos="88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D93" w:rsidRPr="00A33503" w:rsidTr="00847ED2">
        <w:tc>
          <w:tcPr>
            <w:tcW w:w="2306" w:type="pct"/>
            <w:gridSpan w:val="2"/>
          </w:tcPr>
          <w:p w:rsidR="002D7D93" w:rsidRPr="005231CA" w:rsidRDefault="002D7D93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31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</w:t>
            </w:r>
            <w:r w:rsidRPr="005231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574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D93" w:rsidRPr="00A33503" w:rsidTr="00847ED2">
        <w:tc>
          <w:tcPr>
            <w:tcW w:w="2306" w:type="pct"/>
            <w:gridSpan w:val="2"/>
          </w:tcPr>
          <w:p w:rsidR="002D7D93" w:rsidRPr="00A33503" w:rsidRDefault="002D7D93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574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D93" w:rsidRPr="00A33503" w:rsidTr="00847ED2">
        <w:tc>
          <w:tcPr>
            <w:tcW w:w="2306" w:type="pct"/>
            <w:gridSpan w:val="2"/>
          </w:tcPr>
          <w:p w:rsidR="002D7D93" w:rsidRPr="00A33503" w:rsidRDefault="002D7D93" w:rsidP="00847ED2">
            <w:pPr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บริษัท ทาเคะอุจิเพ</w:t>
            </w: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รส</w:t>
            </w:r>
            <w:r w:rsidRPr="00A33503">
              <w:rPr>
                <w:rFonts w:ascii="Angsana New" w:hAnsi="Angsana New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574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2D7D93" w:rsidRPr="00A33503" w:rsidRDefault="00F3799D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5,694</w:t>
            </w:r>
          </w:p>
        </w:tc>
        <w:tc>
          <w:tcPr>
            <w:tcW w:w="143" w:type="pct"/>
          </w:tcPr>
          <w:p w:rsidR="002D7D93" w:rsidRPr="002636B3" w:rsidRDefault="002D7D9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gridSpan w:val="2"/>
          </w:tcPr>
          <w:p w:rsidR="002D7D93" w:rsidRPr="00A33503" w:rsidRDefault="00A2619F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6,059</w:t>
            </w:r>
          </w:p>
        </w:tc>
      </w:tr>
      <w:tr w:rsidR="00E351DE" w:rsidRPr="00A33503" w:rsidTr="00847ED2">
        <w:tc>
          <w:tcPr>
            <w:tcW w:w="2306" w:type="pct"/>
            <w:gridSpan w:val="2"/>
          </w:tcPr>
          <w:p w:rsidR="00E351DE" w:rsidRPr="00A33503" w:rsidRDefault="00E351DE" w:rsidP="002D7D9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:rsidR="00E351DE" w:rsidRPr="00A33503" w:rsidRDefault="00E351DE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E351DE" w:rsidRPr="00A33503" w:rsidRDefault="00E351DE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E351DE" w:rsidRPr="00A33503" w:rsidRDefault="00E351DE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E351DE" w:rsidRPr="00A33503" w:rsidRDefault="00E351DE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E351DE" w:rsidRPr="002636B3" w:rsidRDefault="00E351DE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gridSpan w:val="2"/>
          </w:tcPr>
          <w:p w:rsidR="00E351DE" w:rsidRDefault="00E351DE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D93" w:rsidRPr="00A33503" w:rsidTr="00847ED2">
        <w:tc>
          <w:tcPr>
            <w:tcW w:w="2306" w:type="pct"/>
            <w:gridSpan w:val="2"/>
          </w:tcPr>
          <w:p w:rsidR="002D7D93" w:rsidRPr="0028447C" w:rsidRDefault="002D7D93" w:rsidP="002D7D93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4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</w:p>
        </w:tc>
        <w:tc>
          <w:tcPr>
            <w:tcW w:w="574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pct"/>
            <w:gridSpan w:val="4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D7D93" w:rsidRPr="00A33503" w:rsidTr="00847ED2">
        <w:tc>
          <w:tcPr>
            <w:tcW w:w="2306" w:type="pct"/>
            <w:gridSpan w:val="2"/>
          </w:tcPr>
          <w:p w:rsidR="002D7D93" w:rsidRPr="00A33503" w:rsidRDefault="002D7D93" w:rsidP="002D7D93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574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7D93" w:rsidRPr="00A33503" w:rsidTr="00847ED2">
        <w:tc>
          <w:tcPr>
            <w:tcW w:w="2306" w:type="pct"/>
            <w:gridSpan w:val="2"/>
          </w:tcPr>
          <w:p w:rsidR="002D7D93" w:rsidRPr="00A33503" w:rsidRDefault="002D7D93" w:rsidP="002D7D9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บริษัท ทาเคะอุจิเพ</w:t>
            </w: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รส</w:t>
            </w:r>
            <w:r w:rsidRPr="00A33503">
              <w:rPr>
                <w:rFonts w:ascii="Angsana New" w:hAnsi="Angsana New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574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D7D93" w:rsidRPr="00A33503" w:rsidRDefault="002D7D9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2D7D93" w:rsidRPr="00A33503" w:rsidRDefault="002D7D93" w:rsidP="002D7D9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2D7D93" w:rsidRPr="00D57B9F" w:rsidRDefault="00F3799D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</w:p>
        </w:tc>
        <w:tc>
          <w:tcPr>
            <w:tcW w:w="143" w:type="pct"/>
          </w:tcPr>
          <w:p w:rsidR="002D7D93" w:rsidRPr="002D7D93" w:rsidRDefault="002D7D9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gridSpan w:val="2"/>
          </w:tcPr>
          <w:p w:rsidR="002D7D93" w:rsidRPr="00D57B9F" w:rsidRDefault="00A2619F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</w:tr>
      <w:tr w:rsidR="00131603" w:rsidRPr="00A33503" w:rsidTr="00847ED2">
        <w:tc>
          <w:tcPr>
            <w:tcW w:w="2306" w:type="pct"/>
            <w:gridSpan w:val="2"/>
          </w:tcPr>
          <w:p w:rsidR="00131603" w:rsidRPr="00A33503" w:rsidRDefault="00131603" w:rsidP="002D7D9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:rsidR="00131603" w:rsidRPr="00A33503" w:rsidRDefault="00131603" w:rsidP="002D7D93">
            <w:pPr>
              <w:pStyle w:val="BodyText"/>
              <w:spacing w:after="0" w:line="240" w:lineRule="auto"/>
              <w:ind w:lef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131603" w:rsidRPr="00A33503" w:rsidRDefault="00131603" w:rsidP="002D7D9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131603" w:rsidRPr="00A33503" w:rsidRDefault="00131603" w:rsidP="002D7D9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131603" w:rsidRDefault="0013160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131603" w:rsidRPr="002D7D93" w:rsidRDefault="0013160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gridSpan w:val="2"/>
          </w:tcPr>
          <w:p w:rsidR="00131603" w:rsidRDefault="0013160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71A9" w:rsidRPr="00A33503" w:rsidTr="00847ED2">
        <w:tc>
          <w:tcPr>
            <w:tcW w:w="2289" w:type="pct"/>
          </w:tcPr>
          <w:p w:rsidR="00C071A9" w:rsidRPr="00A33503" w:rsidRDefault="00C071A9" w:rsidP="009033D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32" w:type="pct"/>
            <w:gridSpan w:val="4"/>
          </w:tcPr>
          <w:p w:rsidR="00C071A9" w:rsidRPr="00A33503" w:rsidRDefault="00C071A9" w:rsidP="009033D4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C071A9" w:rsidRPr="00A33503" w:rsidRDefault="00C071A9" w:rsidP="009033D4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</w:tcPr>
          <w:p w:rsidR="00C071A9" w:rsidRPr="00A33503" w:rsidRDefault="00C071A9" w:rsidP="009033D4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C071A9" w:rsidRPr="00A33503" w:rsidRDefault="00C071A9" w:rsidP="009033D4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71A9" w:rsidRPr="00A33503" w:rsidTr="00847ED2">
        <w:tc>
          <w:tcPr>
            <w:tcW w:w="2289" w:type="pct"/>
          </w:tcPr>
          <w:p w:rsidR="00C071A9" w:rsidRPr="00A33503" w:rsidRDefault="00C071A9" w:rsidP="009033D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332" w:type="pct"/>
            <w:gridSpan w:val="4"/>
          </w:tcPr>
          <w:p w:rsidR="00C071A9" w:rsidRPr="00A33503" w:rsidRDefault="00C071A9" w:rsidP="009033D4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C071A9" w:rsidRPr="00A33503" w:rsidRDefault="00C071A9" w:rsidP="009033D4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</w:tcPr>
          <w:p w:rsidR="00C071A9" w:rsidRPr="00A33503" w:rsidRDefault="00C071A9" w:rsidP="009033D4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C071A9" w:rsidRPr="00A33503" w:rsidRDefault="00C071A9" w:rsidP="009033D4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1603" w:rsidRPr="00A33503" w:rsidTr="00847ED2">
        <w:tc>
          <w:tcPr>
            <w:tcW w:w="2289" w:type="pct"/>
          </w:tcPr>
          <w:p w:rsidR="00131603" w:rsidRPr="00A33503" w:rsidRDefault="00131603" w:rsidP="009033D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32" w:type="pct"/>
            <w:gridSpan w:val="4"/>
          </w:tcPr>
          <w:p w:rsidR="00131603" w:rsidRPr="00A33503" w:rsidRDefault="00131603" w:rsidP="009033D4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131603" w:rsidRPr="00A33503" w:rsidRDefault="00131603" w:rsidP="009033D4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</w:tcPr>
          <w:p w:rsidR="00131603" w:rsidRPr="00A33503" w:rsidRDefault="00131603" w:rsidP="009033D4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131603" w:rsidRPr="00A33503" w:rsidRDefault="00131603" w:rsidP="009033D4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636B3" w:rsidRPr="00A33503" w:rsidTr="00847ED2">
        <w:tc>
          <w:tcPr>
            <w:tcW w:w="2289" w:type="pct"/>
          </w:tcPr>
          <w:p w:rsidR="002636B3" w:rsidRPr="00A33503" w:rsidRDefault="002636B3" w:rsidP="002636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บริษัท ทาเคะอุจิเพ</w:t>
            </w: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รส</w:t>
            </w:r>
            <w:r w:rsidRPr="00A33503">
              <w:rPr>
                <w:rFonts w:ascii="Angsana New" w:hAnsi="Angsana New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332" w:type="pct"/>
            <w:gridSpan w:val="4"/>
          </w:tcPr>
          <w:p w:rsidR="002636B3" w:rsidRDefault="002636B3" w:rsidP="002636B3">
            <w:pPr>
              <w:pStyle w:val="BodyText"/>
              <w:spacing w:after="0" w:line="240" w:lineRule="auto"/>
              <w:ind w:left="-60"/>
              <w:jc w:val="right"/>
              <w:rPr>
                <w:lang w:val="en-US"/>
              </w:rPr>
            </w:pPr>
          </w:p>
        </w:tc>
        <w:tc>
          <w:tcPr>
            <w:tcW w:w="618" w:type="pct"/>
            <w:vAlign w:val="center"/>
          </w:tcPr>
          <w:p w:rsidR="002636B3" w:rsidRPr="002636B3" w:rsidRDefault="00F3799D" w:rsidP="00717047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F3799D">
              <w:rPr>
                <w:rFonts w:ascii="Angsana New" w:hAnsi="Angsana New"/>
                <w:color w:val="FFFFFF" w:themeColor="background1"/>
                <w:sz w:val="30"/>
                <w:szCs w:val="30"/>
                <w:lang w:val="en-US"/>
              </w:rPr>
              <w:t>--</w:t>
            </w:r>
            <w:r>
              <w:rPr>
                <w:rFonts w:ascii="Angsana New" w:hAnsi="Angsana New"/>
                <w:color w:val="FFFFFF" w:themeColor="background1"/>
                <w:sz w:val="30"/>
                <w:szCs w:val="30"/>
                <w:lang w:val="en-US"/>
              </w:rPr>
              <w:t>-</w:t>
            </w:r>
            <w:r w:rsidRPr="00F3799D">
              <w:rPr>
                <w:rFonts w:ascii="Angsana New" w:hAnsi="Angsana New"/>
                <w:color w:val="FFFFFF" w:themeColor="background1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:rsidR="002636B3" w:rsidRPr="00A33503" w:rsidRDefault="002636B3" w:rsidP="002636B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2636B3" w:rsidRPr="00A33503" w:rsidRDefault="002636B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3B4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2619F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131603" w:rsidRPr="00A33503" w:rsidTr="00847ED2">
        <w:tc>
          <w:tcPr>
            <w:tcW w:w="2289" w:type="pct"/>
          </w:tcPr>
          <w:p w:rsidR="00131603" w:rsidRPr="00A33503" w:rsidRDefault="00131603" w:rsidP="002636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pct"/>
            <w:gridSpan w:val="4"/>
          </w:tcPr>
          <w:p w:rsidR="00131603" w:rsidRDefault="00131603" w:rsidP="002636B3">
            <w:pPr>
              <w:pStyle w:val="BodyText"/>
              <w:spacing w:after="0" w:line="240" w:lineRule="auto"/>
              <w:ind w:left="-60"/>
              <w:jc w:val="right"/>
              <w:rPr>
                <w:lang w:val="en-US"/>
              </w:rPr>
            </w:pPr>
          </w:p>
        </w:tc>
        <w:tc>
          <w:tcPr>
            <w:tcW w:w="618" w:type="pct"/>
            <w:vAlign w:val="center"/>
          </w:tcPr>
          <w:p w:rsidR="00131603" w:rsidRDefault="00131603" w:rsidP="00717047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</w:tcPr>
          <w:p w:rsidR="00131603" w:rsidRPr="00A33503" w:rsidRDefault="00131603" w:rsidP="002636B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131603" w:rsidRPr="00F13B4F" w:rsidRDefault="0013160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636B3" w:rsidRPr="00A33503" w:rsidTr="00847ED2">
        <w:tc>
          <w:tcPr>
            <w:tcW w:w="2289" w:type="pct"/>
          </w:tcPr>
          <w:p w:rsidR="002636B3" w:rsidRPr="00A33503" w:rsidRDefault="002636B3" w:rsidP="002636B3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</w:t>
            </w:r>
            <w:r w:rsidRPr="00A33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และผลตอบแทนอื่นค้างจ่าย</w:t>
            </w:r>
          </w:p>
        </w:tc>
        <w:tc>
          <w:tcPr>
            <w:tcW w:w="1332" w:type="pct"/>
            <w:gridSpan w:val="4"/>
          </w:tcPr>
          <w:p w:rsidR="002636B3" w:rsidRPr="00A33503" w:rsidRDefault="002636B3" w:rsidP="002636B3">
            <w:pPr>
              <w:pStyle w:val="BodyText"/>
              <w:tabs>
                <w:tab w:val="decimal" w:pos="883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:rsidR="002636B3" w:rsidRPr="00A33503" w:rsidRDefault="002636B3" w:rsidP="002636B3">
            <w:pPr>
              <w:pStyle w:val="BodyText"/>
              <w:tabs>
                <w:tab w:val="decimal" w:pos="883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</w:tcPr>
          <w:p w:rsidR="002636B3" w:rsidRPr="00A33503" w:rsidRDefault="002636B3" w:rsidP="002636B3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2636B3" w:rsidRPr="00A33503" w:rsidRDefault="002636B3" w:rsidP="002636B3">
            <w:pPr>
              <w:pStyle w:val="BodyText"/>
              <w:tabs>
                <w:tab w:val="decimal" w:pos="883"/>
              </w:tabs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636B3" w:rsidRPr="00A33503" w:rsidTr="00847ED2">
        <w:tc>
          <w:tcPr>
            <w:tcW w:w="2289" w:type="pct"/>
          </w:tcPr>
          <w:p w:rsidR="002636B3" w:rsidRPr="00A33503" w:rsidRDefault="002636B3" w:rsidP="002636B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3276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32" w:type="pct"/>
            <w:gridSpan w:val="4"/>
          </w:tcPr>
          <w:p w:rsidR="002636B3" w:rsidRPr="006C4F13" w:rsidRDefault="002636B3" w:rsidP="002636B3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2636B3" w:rsidRPr="00A33503" w:rsidRDefault="00F3799D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2,494</w:t>
            </w:r>
          </w:p>
        </w:tc>
        <w:tc>
          <w:tcPr>
            <w:tcW w:w="146" w:type="pct"/>
            <w:gridSpan w:val="2"/>
          </w:tcPr>
          <w:p w:rsidR="002636B3" w:rsidRPr="002636B3" w:rsidRDefault="002636B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:rsidR="002636B3" w:rsidRPr="00A33503" w:rsidRDefault="00A2619F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4,754</w:t>
            </w:r>
          </w:p>
        </w:tc>
      </w:tr>
      <w:tr w:rsidR="002636B3" w:rsidRPr="00A33503" w:rsidTr="00847ED2">
        <w:tc>
          <w:tcPr>
            <w:tcW w:w="2289" w:type="pct"/>
          </w:tcPr>
          <w:p w:rsidR="002636B3" w:rsidRPr="00A33503" w:rsidRDefault="002636B3" w:rsidP="002636B3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pct"/>
            <w:gridSpan w:val="4"/>
          </w:tcPr>
          <w:p w:rsidR="002636B3" w:rsidRPr="006C4F13" w:rsidRDefault="002636B3" w:rsidP="002636B3">
            <w:pPr>
              <w:pStyle w:val="BodyText"/>
              <w:spacing w:after="0" w:line="240" w:lineRule="auto"/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2636B3" w:rsidRPr="00717047" w:rsidRDefault="00F3799D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8,897</w:t>
            </w:r>
          </w:p>
        </w:tc>
        <w:tc>
          <w:tcPr>
            <w:tcW w:w="146" w:type="pct"/>
            <w:gridSpan w:val="2"/>
          </w:tcPr>
          <w:p w:rsidR="002636B3" w:rsidRPr="002636B3" w:rsidRDefault="002636B3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:rsidR="002636B3" w:rsidRPr="00A2619F" w:rsidRDefault="00A2619F" w:rsidP="002636B3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211,991</w:t>
            </w:r>
          </w:p>
        </w:tc>
      </w:tr>
    </w:tbl>
    <w:p w:rsidR="009033D4" w:rsidRDefault="009033D4" w:rsidP="004F42A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31603" w:rsidRDefault="00131603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80F2E" w:rsidRPr="00D80F2E" w:rsidRDefault="00D80F2E" w:rsidP="00847ED2">
      <w:pPr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D80F2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รายการเคลื่อนไหวของเงินกู้ยืมระยะสั้นจากกิจการที่เกี่ยวข้องกัน</w:t>
      </w:r>
      <w:r w:rsidRPr="00D80F2E">
        <w:rPr>
          <w:rFonts w:ascii="Angsana New" w:hAnsi="Angsana New" w:hint="cs"/>
          <w:sz w:val="30"/>
          <w:szCs w:val="30"/>
          <w:cs/>
        </w:rPr>
        <w:t>สำหรับ</w:t>
      </w:r>
      <w:r w:rsidRPr="00D80F2E">
        <w:rPr>
          <w:rFonts w:ascii="Angsana New" w:hAnsi="Angsana New"/>
          <w:sz w:val="30"/>
          <w:szCs w:val="30"/>
          <w:cs/>
        </w:rPr>
        <w:t>งวด</w:t>
      </w:r>
      <w:r w:rsidRPr="00D80F2E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D80F2E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D80F2E">
        <w:rPr>
          <w:rFonts w:ascii="Angsana New" w:hAnsi="Angsana New" w:hint="cs"/>
          <w:sz w:val="30"/>
          <w:szCs w:val="30"/>
          <w:cs/>
        </w:rPr>
        <w:t xml:space="preserve"> </w:t>
      </w:r>
      <w:r w:rsidRPr="00D80F2E">
        <w:rPr>
          <w:rFonts w:ascii="Angsana New" w:hAnsi="Angsana New"/>
          <w:sz w:val="30"/>
          <w:szCs w:val="30"/>
          <w:lang w:val="en-US"/>
        </w:rPr>
        <w:t xml:space="preserve">30 </w:t>
      </w:r>
      <w:r w:rsidRPr="00D80F2E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/>
          <w:sz w:val="30"/>
          <w:szCs w:val="30"/>
          <w:lang w:val="en-US"/>
        </w:rPr>
        <w:br/>
      </w:r>
      <w:r w:rsidRPr="00D80F2E">
        <w:rPr>
          <w:rFonts w:ascii="Angsana New" w:hAnsi="Angsana New"/>
          <w:sz w:val="30"/>
          <w:szCs w:val="30"/>
          <w:cs/>
        </w:rPr>
        <w:t>มีดังนี้</w:t>
      </w:r>
    </w:p>
    <w:p w:rsidR="00D80F2E" w:rsidRPr="00D80F2E" w:rsidRDefault="00D80F2E" w:rsidP="00D80F2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40"/>
        <w:gridCol w:w="1170"/>
        <w:gridCol w:w="270"/>
        <w:gridCol w:w="1170"/>
      </w:tblGrid>
      <w:tr w:rsidR="00D80F2E" w:rsidRPr="00D80F2E" w:rsidTr="00847ED2">
        <w:trPr>
          <w:trHeight w:val="70"/>
        </w:trPr>
        <w:tc>
          <w:tcPr>
            <w:tcW w:w="6840" w:type="dxa"/>
          </w:tcPr>
          <w:p w:rsidR="00D80F2E" w:rsidRPr="00D80F2E" w:rsidRDefault="00D80F2E" w:rsidP="00D80F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80F2E" w:rsidRPr="00D80F2E" w:rsidRDefault="00D80F2E" w:rsidP="00D80F2E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</w:rPr>
            </w:pPr>
            <w:r w:rsidRPr="00D80F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80F2E" w:rsidRPr="00D80F2E" w:rsidRDefault="00D80F2E" w:rsidP="00D80F2E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80F2E" w:rsidRPr="00D80F2E" w:rsidRDefault="00D80F2E" w:rsidP="00D80F2E">
            <w:pPr>
              <w:spacing w:line="240" w:lineRule="auto"/>
              <w:jc w:val="center"/>
              <w:outlineLvl w:val="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E">
              <w:rPr>
                <w:rFonts w:ascii="Angsana New" w:hAnsi="Angsana New"/>
                <w:sz w:val="30"/>
                <w:szCs w:val="30"/>
              </w:rPr>
              <w:t>25</w:t>
            </w:r>
            <w:r w:rsidRPr="00D80F2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80F2E" w:rsidRPr="00D80F2E" w:rsidTr="00847ED2">
        <w:tc>
          <w:tcPr>
            <w:tcW w:w="6840" w:type="dxa"/>
            <w:vAlign w:val="bottom"/>
          </w:tcPr>
          <w:p w:rsidR="00D80F2E" w:rsidRPr="00D80F2E" w:rsidRDefault="00D80F2E" w:rsidP="00D80F2E">
            <w:pPr>
              <w:spacing w:line="240" w:lineRule="auto"/>
              <w:ind w:left="54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D80F2E" w:rsidRPr="00D80F2E" w:rsidRDefault="00D80F2E" w:rsidP="00D80F2E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0F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0F2E" w:rsidRPr="00D80F2E" w:rsidTr="00847ED2">
        <w:tc>
          <w:tcPr>
            <w:tcW w:w="6840" w:type="dxa"/>
          </w:tcPr>
          <w:p w:rsidR="00D80F2E" w:rsidRPr="00D80F2E" w:rsidRDefault="00D80F2E" w:rsidP="00D80F2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0F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:rsidR="00D80F2E" w:rsidRPr="006B5895" w:rsidRDefault="00D80F2E" w:rsidP="00D80F2E">
            <w:pPr>
              <w:tabs>
                <w:tab w:val="decimal" w:pos="972"/>
              </w:tabs>
              <w:spacing w:line="240" w:lineRule="auto"/>
              <w:ind w:left="-59" w:right="-108"/>
              <w:rPr>
                <w:rFonts w:ascii="Angsana New" w:hAnsi="Angsana New"/>
                <w:sz w:val="30"/>
                <w:szCs w:val="30"/>
                <w:highlight w:val="lightGray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D80F2E" w:rsidRPr="00D80F2E" w:rsidRDefault="00D80F2E" w:rsidP="00D80F2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80F2E" w:rsidRPr="00D80F2E" w:rsidRDefault="00D80F2E" w:rsidP="00D80F2E">
            <w:pPr>
              <w:tabs>
                <w:tab w:val="decimal" w:pos="891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F2E" w:rsidRPr="00D80F2E" w:rsidTr="00847ED2">
        <w:tc>
          <w:tcPr>
            <w:tcW w:w="6840" w:type="dxa"/>
          </w:tcPr>
          <w:p w:rsidR="00D80F2E" w:rsidRPr="00D80F2E" w:rsidRDefault="00D80F2E" w:rsidP="00D80F2E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0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:rsidR="00D80F2E" w:rsidRPr="006B5895" w:rsidRDefault="00D80F2E" w:rsidP="00D80F2E">
            <w:pPr>
              <w:tabs>
                <w:tab w:val="decimal" w:pos="972"/>
              </w:tabs>
              <w:spacing w:line="240" w:lineRule="auto"/>
              <w:ind w:left="-59" w:right="-108"/>
              <w:rPr>
                <w:rFonts w:ascii="Angsana New" w:hAnsi="Angsana New"/>
                <w:sz w:val="30"/>
                <w:szCs w:val="30"/>
                <w:highlight w:val="lightGray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D80F2E" w:rsidRPr="00D80F2E" w:rsidRDefault="00D80F2E" w:rsidP="00D80F2E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80F2E" w:rsidRPr="00D80F2E" w:rsidRDefault="00D80F2E" w:rsidP="00D80F2E">
            <w:pPr>
              <w:tabs>
                <w:tab w:val="decimal" w:pos="891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0F2E" w:rsidRPr="00D80F2E" w:rsidTr="00847ED2">
        <w:tc>
          <w:tcPr>
            <w:tcW w:w="6840" w:type="dxa"/>
          </w:tcPr>
          <w:p w:rsidR="00D80F2E" w:rsidRPr="00F6753C" w:rsidRDefault="00D80F2E" w:rsidP="00D80F2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6753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6753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6753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D80F2E" w:rsidRPr="00F6753C" w:rsidRDefault="00AA31EE" w:rsidP="00847ED2">
            <w:pPr>
              <w:tabs>
                <w:tab w:val="decimal" w:pos="879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753C">
              <w:rPr>
                <w:rFonts w:ascii="Angsana New" w:hAnsi="Angsana New"/>
                <w:sz w:val="30"/>
                <w:szCs w:val="30"/>
              </w:rPr>
              <w:t xml:space="preserve">    200,000</w:t>
            </w:r>
          </w:p>
        </w:tc>
        <w:tc>
          <w:tcPr>
            <w:tcW w:w="270" w:type="dxa"/>
            <w:vAlign w:val="bottom"/>
          </w:tcPr>
          <w:p w:rsidR="00D80F2E" w:rsidRPr="00F6753C" w:rsidRDefault="00D80F2E" w:rsidP="00D80F2E">
            <w:pPr>
              <w:tabs>
                <w:tab w:val="decimal" w:pos="1261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80F2E" w:rsidRPr="00D80F2E" w:rsidRDefault="00D80F2E" w:rsidP="00847ED2">
            <w:pPr>
              <w:tabs>
                <w:tab w:val="decimal" w:pos="886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  <w:r w:rsidRPr="00F6753C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Pr="00F6753C">
              <w:rPr>
                <w:rFonts w:ascii="Angsana New" w:hAnsi="Angsana New"/>
                <w:sz w:val="30"/>
                <w:szCs w:val="30"/>
              </w:rPr>
              <w:t>,</w:t>
            </w:r>
            <w:r w:rsidRPr="00F6753C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  <w:tr w:rsidR="00D80F2E" w:rsidRPr="00D80F2E" w:rsidTr="00847ED2">
        <w:tc>
          <w:tcPr>
            <w:tcW w:w="6840" w:type="dxa"/>
          </w:tcPr>
          <w:p w:rsidR="00D80F2E" w:rsidRPr="00D80F2E" w:rsidRDefault="00D80F2E" w:rsidP="00D80F2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80F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D80F2E" w:rsidRPr="00D80F2E" w:rsidRDefault="00F3799D" w:rsidP="00847ED2">
            <w:pPr>
              <w:tabs>
                <w:tab w:val="decimal" w:pos="879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FFFFFF" w:themeColor="background1"/>
                <w:sz w:val="30"/>
                <w:szCs w:val="30"/>
              </w:rPr>
              <w:t>---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F3799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-----</w:t>
            </w:r>
          </w:p>
        </w:tc>
        <w:tc>
          <w:tcPr>
            <w:tcW w:w="270" w:type="dxa"/>
            <w:vAlign w:val="bottom"/>
          </w:tcPr>
          <w:p w:rsidR="00D80F2E" w:rsidRPr="00D80F2E" w:rsidRDefault="00D80F2E" w:rsidP="00D80F2E">
            <w:pPr>
              <w:tabs>
                <w:tab w:val="decimal" w:pos="1261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80F2E" w:rsidRPr="00D80F2E" w:rsidRDefault="00C91980" w:rsidP="00847ED2">
            <w:pPr>
              <w:tabs>
                <w:tab w:val="decimal" w:pos="886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1B1E9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</w:tr>
      <w:tr w:rsidR="00D80F2E" w:rsidRPr="00D80F2E" w:rsidTr="00847ED2">
        <w:tc>
          <w:tcPr>
            <w:tcW w:w="6840" w:type="dxa"/>
          </w:tcPr>
          <w:p w:rsidR="00D80F2E" w:rsidRPr="00D80F2E" w:rsidRDefault="00D80F2E" w:rsidP="00D80F2E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F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80F2E" w:rsidRPr="00D80F2E" w:rsidRDefault="00F3799D" w:rsidP="00847ED2">
            <w:pPr>
              <w:tabs>
                <w:tab w:val="decimal" w:pos="879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(200,000)</w:t>
            </w:r>
          </w:p>
        </w:tc>
        <w:tc>
          <w:tcPr>
            <w:tcW w:w="270" w:type="dxa"/>
            <w:vAlign w:val="bottom"/>
          </w:tcPr>
          <w:p w:rsidR="00D80F2E" w:rsidRPr="00D80F2E" w:rsidRDefault="00D80F2E" w:rsidP="00D80F2E">
            <w:pPr>
              <w:tabs>
                <w:tab w:val="decimal" w:pos="1261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80F2E" w:rsidRPr="00D80F2E" w:rsidRDefault="00D80F2E" w:rsidP="00847ED2">
            <w:pPr>
              <w:tabs>
                <w:tab w:val="decimal" w:pos="886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  <w:r w:rsidRPr="00D80F2E">
              <w:rPr>
                <w:rFonts w:ascii="Angsana New" w:hAnsi="Angsana New"/>
                <w:sz w:val="30"/>
                <w:szCs w:val="30"/>
                <w:cs/>
              </w:rPr>
              <w:t>(56</w:t>
            </w:r>
            <w:r w:rsidRPr="00D80F2E">
              <w:rPr>
                <w:rFonts w:ascii="Angsana New" w:hAnsi="Angsana New"/>
                <w:sz w:val="30"/>
                <w:szCs w:val="30"/>
              </w:rPr>
              <w:t>,</w:t>
            </w:r>
            <w:r w:rsidRPr="00D80F2E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</w:tr>
      <w:tr w:rsidR="00D80F2E" w:rsidRPr="00D80F2E" w:rsidTr="00847ED2">
        <w:tc>
          <w:tcPr>
            <w:tcW w:w="6840" w:type="dxa"/>
          </w:tcPr>
          <w:p w:rsidR="00D80F2E" w:rsidRPr="00D80F2E" w:rsidRDefault="00D80F2E" w:rsidP="00D80F2E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0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80F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80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0F2E" w:rsidRPr="00D80F2E" w:rsidRDefault="00F3799D" w:rsidP="00847ED2">
            <w:pPr>
              <w:tabs>
                <w:tab w:val="decimal" w:pos="879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3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6D3E94">
              <w:rPr>
                <w:rFonts w:ascii="Angsana New" w:hAnsi="Angsana New"/>
                <w:b/>
                <w:bCs/>
                <w:color w:val="FFFFFF" w:themeColor="background1"/>
                <w:sz w:val="30"/>
                <w:szCs w:val="30"/>
              </w:rPr>
              <w:t>---</w:t>
            </w:r>
            <w:r w:rsidRPr="00F3799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--</w:t>
            </w:r>
          </w:p>
        </w:tc>
        <w:tc>
          <w:tcPr>
            <w:tcW w:w="270" w:type="dxa"/>
            <w:vAlign w:val="bottom"/>
          </w:tcPr>
          <w:p w:rsidR="00D80F2E" w:rsidRPr="00D80F2E" w:rsidRDefault="00D80F2E" w:rsidP="00D80F2E">
            <w:pPr>
              <w:tabs>
                <w:tab w:val="decimal" w:pos="1261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0F2E" w:rsidRPr="00D80F2E" w:rsidRDefault="00D80F2E" w:rsidP="00847ED2">
            <w:pPr>
              <w:tabs>
                <w:tab w:val="decimal" w:pos="886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0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250</w:t>
            </w:r>
            <w:r w:rsidRPr="00D80F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80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</w:tr>
    </w:tbl>
    <w:p w:rsidR="00454528" w:rsidRPr="00131603" w:rsidRDefault="00454528" w:rsidP="0012757F">
      <w:pPr>
        <w:ind w:firstLine="540"/>
        <w:rPr>
          <w:rFonts w:ascii="Angsana New" w:hAnsi="Angsana New"/>
          <w:sz w:val="30"/>
          <w:szCs w:val="30"/>
        </w:rPr>
      </w:pPr>
    </w:p>
    <w:p w:rsidR="00CE1CFF" w:rsidRPr="00131603" w:rsidRDefault="00CE1CFF" w:rsidP="00131603">
      <w:pPr>
        <w:pStyle w:val="BodyText"/>
        <w:spacing w:after="0" w:line="240" w:lineRule="auto"/>
        <w:ind w:right="-45" w:firstLine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1603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ภาระผูกพันตามสัญญาซื้อวัตถุดิบและอะไหล่</w:t>
      </w:r>
    </w:p>
    <w:p w:rsidR="00D40187" w:rsidRPr="00131603" w:rsidRDefault="00D40187" w:rsidP="00D40187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58"/>
        <w:gridCol w:w="1170"/>
        <w:gridCol w:w="270"/>
        <w:gridCol w:w="1170"/>
      </w:tblGrid>
      <w:tr w:rsidR="00127BF7" w:rsidRPr="00131603" w:rsidTr="00131603">
        <w:trPr>
          <w:cantSplit/>
        </w:trPr>
        <w:tc>
          <w:tcPr>
            <w:tcW w:w="6858" w:type="dxa"/>
          </w:tcPr>
          <w:p w:rsidR="00127BF7" w:rsidRPr="00131603" w:rsidRDefault="00127BF7" w:rsidP="004071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BF7" w:rsidRPr="00131603" w:rsidRDefault="00D80F2E" w:rsidP="00D80F2E">
            <w:pPr>
              <w:pStyle w:val="Heading9"/>
              <w:spacing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603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1316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127BF7" w:rsidRPr="00131603" w:rsidRDefault="00127BF7" w:rsidP="004071B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BF7" w:rsidRPr="00131603" w:rsidRDefault="00127BF7" w:rsidP="004071B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60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160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27BF7" w:rsidRPr="00131603" w:rsidTr="00131603">
        <w:trPr>
          <w:cantSplit/>
        </w:trPr>
        <w:tc>
          <w:tcPr>
            <w:tcW w:w="6858" w:type="dxa"/>
          </w:tcPr>
          <w:p w:rsidR="00127BF7" w:rsidRPr="00131603" w:rsidRDefault="00127BF7" w:rsidP="004071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BF7" w:rsidRPr="00131603" w:rsidRDefault="00C553AA" w:rsidP="00D80F2E">
            <w:pPr>
              <w:pStyle w:val="Heading9"/>
              <w:spacing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1603">
              <w:rPr>
                <w:rFonts w:ascii="Angsana New" w:hAnsi="Angsana New"/>
                <w:sz w:val="30"/>
                <w:szCs w:val="30"/>
              </w:rPr>
              <w:t>256</w:t>
            </w:r>
            <w:r w:rsidR="00A2619F" w:rsidRPr="0013160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27BF7" w:rsidRPr="00131603" w:rsidRDefault="00127BF7" w:rsidP="004071B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BF7" w:rsidRPr="00131603" w:rsidRDefault="00C553AA" w:rsidP="009033D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1603">
              <w:rPr>
                <w:rFonts w:ascii="Angsana New" w:hAnsi="Angsana New"/>
                <w:sz w:val="30"/>
                <w:szCs w:val="30"/>
              </w:rPr>
              <w:t>25</w:t>
            </w:r>
            <w:r w:rsidR="009033D4" w:rsidRPr="0013160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2619F" w:rsidRPr="0013160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27BF7" w:rsidRPr="00131603" w:rsidTr="00131603">
        <w:trPr>
          <w:cantSplit/>
        </w:trPr>
        <w:tc>
          <w:tcPr>
            <w:tcW w:w="6858" w:type="dxa"/>
          </w:tcPr>
          <w:p w:rsidR="00127BF7" w:rsidRPr="00131603" w:rsidRDefault="00127BF7" w:rsidP="004071B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27BF7" w:rsidRPr="00131603" w:rsidRDefault="00127BF7" w:rsidP="004071B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16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16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16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33D4" w:rsidRPr="00131603" w:rsidTr="00131603">
        <w:trPr>
          <w:cantSplit/>
        </w:trPr>
        <w:tc>
          <w:tcPr>
            <w:tcW w:w="6858" w:type="dxa"/>
          </w:tcPr>
          <w:p w:rsidR="009033D4" w:rsidRPr="00131603" w:rsidRDefault="009033D4" w:rsidP="009033D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16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9033D4" w:rsidRPr="00131603" w:rsidRDefault="009033D4" w:rsidP="009033D4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33D4" w:rsidRPr="00131603" w:rsidRDefault="009033D4" w:rsidP="009033D4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9033D4" w:rsidRPr="00131603" w:rsidRDefault="009033D4" w:rsidP="009033D4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33D4" w:rsidRPr="00131603" w:rsidTr="00131603">
        <w:trPr>
          <w:cantSplit/>
        </w:trPr>
        <w:tc>
          <w:tcPr>
            <w:tcW w:w="6858" w:type="dxa"/>
          </w:tcPr>
          <w:p w:rsidR="009033D4" w:rsidRPr="00131603" w:rsidRDefault="009033D4" w:rsidP="009033D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1603">
              <w:rPr>
                <w:rFonts w:ascii="Angsana New" w:hAnsi="Angsana New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033D4" w:rsidRPr="00131603" w:rsidRDefault="00EF61C0" w:rsidP="009033D4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1603">
              <w:rPr>
                <w:rFonts w:ascii="Angsana New" w:hAnsi="Angsana New"/>
                <w:sz w:val="30"/>
                <w:szCs w:val="30"/>
              </w:rPr>
              <w:t>3,042</w:t>
            </w:r>
          </w:p>
        </w:tc>
        <w:tc>
          <w:tcPr>
            <w:tcW w:w="270" w:type="dxa"/>
          </w:tcPr>
          <w:p w:rsidR="009033D4" w:rsidRPr="00131603" w:rsidRDefault="009033D4" w:rsidP="009033D4">
            <w:pPr>
              <w:pStyle w:val="BodyText"/>
              <w:tabs>
                <w:tab w:val="decimal" w:pos="113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033D4" w:rsidRPr="00131603" w:rsidRDefault="00A2619F" w:rsidP="009033D4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1603">
              <w:rPr>
                <w:rFonts w:ascii="Angsana New" w:hAnsi="Angsana New"/>
                <w:sz w:val="30"/>
                <w:szCs w:val="30"/>
              </w:rPr>
              <w:t>2,254</w:t>
            </w:r>
          </w:p>
        </w:tc>
      </w:tr>
    </w:tbl>
    <w:p w:rsidR="00AA29BE" w:rsidRPr="00131603" w:rsidRDefault="00AA29BE" w:rsidP="00D40187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CE1CFF" w:rsidRPr="00131603" w:rsidRDefault="00CE1CFF" w:rsidP="00131603">
      <w:pPr>
        <w:spacing w:line="240" w:lineRule="auto"/>
        <w:ind w:left="45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1603">
        <w:rPr>
          <w:rFonts w:ascii="Angsana New" w:hAnsi="Angsana New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:rsidR="003D454D" w:rsidRPr="00131603" w:rsidRDefault="003D454D" w:rsidP="00131603">
      <w:pPr>
        <w:spacing w:line="240" w:lineRule="auto"/>
        <w:ind w:left="450" w:right="-18"/>
        <w:jc w:val="thaiDistribute"/>
        <w:rPr>
          <w:rFonts w:ascii="Angsana New" w:hAnsi="Angsana New"/>
          <w:sz w:val="30"/>
          <w:szCs w:val="30"/>
          <w:cs/>
        </w:rPr>
      </w:pPr>
    </w:p>
    <w:p w:rsidR="006251AD" w:rsidRPr="00131603" w:rsidRDefault="003A69CA" w:rsidP="00131603">
      <w:pPr>
        <w:spacing w:line="240" w:lineRule="auto"/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131603">
        <w:rPr>
          <w:rFonts w:ascii="Angsana New" w:hAnsi="Angsana New"/>
          <w:sz w:val="30"/>
          <w:szCs w:val="30"/>
          <w:cs/>
        </w:rPr>
        <w:t>เมื่อ</w:t>
      </w:r>
      <w:r w:rsidR="0012757F" w:rsidRPr="00131603">
        <w:rPr>
          <w:rFonts w:ascii="Angsana New" w:hAnsi="Angsana New"/>
          <w:sz w:val="30"/>
          <w:szCs w:val="30"/>
          <w:cs/>
        </w:rPr>
        <w:t>วันที่</w:t>
      </w:r>
      <w:r w:rsidR="00484F5A" w:rsidRPr="00131603">
        <w:rPr>
          <w:rFonts w:ascii="Angsana New" w:hAnsi="Angsana New"/>
          <w:sz w:val="30"/>
          <w:szCs w:val="30"/>
        </w:rPr>
        <w:t xml:space="preserve"> </w:t>
      </w:r>
      <w:r w:rsidR="0054300E" w:rsidRPr="00131603">
        <w:rPr>
          <w:rFonts w:ascii="Angsana New" w:hAnsi="Angsana New"/>
          <w:sz w:val="30"/>
          <w:szCs w:val="30"/>
        </w:rPr>
        <w:t>11</w:t>
      </w:r>
      <w:r w:rsidR="0012757F" w:rsidRPr="00131603">
        <w:rPr>
          <w:rFonts w:ascii="Angsana New" w:hAnsi="Angsana New"/>
          <w:sz w:val="30"/>
          <w:szCs w:val="30"/>
        </w:rPr>
        <w:t xml:space="preserve"> </w:t>
      </w:r>
      <w:r w:rsidR="00D071FD" w:rsidRPr="0013160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6C44C1" w:rsidRPr="00131603">
        <w:rPr>
          <w:rFonts w:ascii="Angsana New" w:hAnsi="Angsana New"/>
          <w:sz w:val="30"/>
          <w:szCs w:val="30"/>
        </w:rPr>
        <w:t>256</w:t>
      </w:r>
      <w:r w:rsidR="0024688D" w:rsidRPr="00131603">
        <w:rPr>
          <w:rFonts w:ascii="Angsana New" w:hAnsi="Angsana New"/>
          <w:sz w:val="30"/>
          <w:szCs w:val="30"/>
        </w:rPr>
        <w:t>2</w:t>
      </w:r>
      <w:r w:rsidR="00D071FD" w:rsidRPr="00131603">
        <w:rPr>
          <w:rFonts w:ascii="Angsana New" w:hAnsi="Angsana New"/>
          <w:sz w:val="30"/>
          <w:szCs w:val="30"/>
          <w:cs/>
        </w:rPr>
        <w:t xml:space="preserve"> </w:t>
      </w:r>
      <w:r w:rsidR="00CE1CFF" w:rsidRPr="00131603">
        <w:rPr>
          <w:rFonts w:ascii="Angsana New" w:hAnsi="Angsana New"/>
          <w:sz w:val="30"/>
          <w:szCs w:val="30"/>
          <w:cs/>
        </w:rPr>
        <w:t>บริษัททำบันทึกข้อตกลง</w:t>
      </w:r>
      <w:r w:rsidR="00623503" w:rsidRPr="00131603">
        <w:rPr>
          <w:rFonts w:ascii="Angsana New" w:hAnsi="Angsana New" w:hint="cs"/>
          <w:sz w:val="30"/>
          <w:szCs w:val="30"/>
          <w:cs/>
        </w:rPr>
        <w:t>การส่งมอบเหรียญอลูมิเนียม</w:t>
      </w:r>
      <w:r w:rsidR="008C7EDE" w:rsidRPr="00131603">
        <w:rPr>
          <w:rFonts w:ascii="Angsana New" w:hAnsi="Angsana New"/>
          <w:sz w:val="30"/>
          <w:szCs w:val="30"/>
          <w:cs/>
        </w:rPr>
        <w:t>กับบริษัท ทาเคะอุจิเพรส</w:t>
      </w:r>
      <w:r w:rsidR="00C50E1D" w:rsidRPr="00131603">
        <w:rPr>
          <w:rFonts w:ascii="Angsana New" w:hAnsi="Angsana New"/>
          <w:sz w:val="30"/>
          <w:szCs w:val="30"/>
        </w:rPr>
        <w:t xml:space="preserve"> </w:t>
      </w:r>
      <w:r w:rsidR="00C50E1D" w:rsidRPr="00131603">
        <w:rPr>
          <w:rFonts w:ascii="Angsana New" w:hAnsi="Angsana New"/>
          <w:sz w:val="30"/>
          <w:szCs w:val="30"/>
        </w:rPr>
        <w:br/>
      </w:r>
      <w:r w:rsidR="00CE1CFF" w:rsidRPr="00131603">
        <w:rPr>
          <w:rFonts w:ascii="Angsana New" w:hAnsi="Angsana New"/>
          <w:sz w:val="30"/>
          <w:szCs w:val="30"/>
          <w:cs/>
        </w:rPr>
        <w:t>อินดัสตรี้ส์ จำกัด โดยกำหนดส่งม</w:t>
      </w:r>
      <w:r w:rsidR="00230865" w:rsidRPr="00131603">
        <w:rPr>
          <w:rFonts w:ascii="Angsana New" w:hAnsi="Angsana New"/>
          <w:sz w:val="30"/>
          <w:szCs w:val="30"/>
          <w:cs/>
        </w:rPr>
        <w:t>อบเหรียญอลูมิเนียม ปริมาณโดยประมาณ</w:t>
      </w:r>
      <w:r w:rsidR="00CE1CFF" w:rsidRPr="00131603">
        <w:rPr>
          <w:rFonts w:ascii="Angsana New" w:hAnsi="Angsana New"/>
          <w:sz w:val="30"/>
          <w:szCs w:val="30"/>
          <w:cs/>
        </w:rPr>
        <w:t xml:space="preserve"> </w:t>
      </w:r>
      <w:r w:rsidR="0024688D" w:rsidRPr="00131603">
        <w:rPr>
          <w:rFonts w:ascii="Angsana New" w:hAnsi="Angsana New"/>
          <w:sz w:val="30"/>
          <w:szCs w:val="30"/>
          <w:lang w:val="en-US"/>
        </w:rPr>
        <w:t>7</w:t>
      </w:r>
      <w:r w:rsidR="00D40187" w:rsidRPr="00131603">
        <w:rPr>
          <w:rFonts w:ascii="Angsana New" w:hAnsi="Angsana New"/>
          <w:sz w:val="30"/>
          <w:szCs w:val="30"/>
          <w:lang w:val="en-US"/>
        </w:rPr>
        <w:t>,0</w:t>
      </w:r>
      <w:r w:rsidR="00646216" w:rsidRPr="00131603">
        <w:rPr>
          <w:rFonts w:ascii="Angsana New" w:hAnsi="Angsana New"/>
          <w:sz w:val="30"/>
          <w:szCs w:val="30"/>
          <w:lang w:val="en-US"/>
        </w:rPr>
        <w:t>00</w:t>
      </w:r>
      <w:r w:rsidR="00CE1CFF" w:rsidRPr="00131603">
        <w:rPr>
          <w:rFonts w:ascii="Angsana New" w:hAnsi="Angsana New"/>
          <w:sz w:val="30"/>
          <w:szCs w:val="30"/>
          <w:cs/>
        </w:rPr>
        <w:t xml:space="preserve"> เมตริกตัน เพื่อสำหรับการผลิต</w:t>
      </w:r>
      <w:r w:rsidR="00A01C92" w:rsidRPr="00131603">
        <w:rPr>
          <w:rFonts w:ascii="Angsana New" w:hAnsi="Angsana New"/>
          <w:spacing w:val="-2"/>
          <w:sz w:val="30"/>
          <w:szCs w:val="30"/>
          <w:cs/>
          <w:lang w:val="en-US"/>
        </w:rPr>
        <w:t>หลอดอลูมิเนียมชนิดนิ่ม ภาชนะสำหรับบรรจุแก๊ส</w:t>
      </w:r>
      <w:r w:rsidR="00A01C92" w:rsidRPr="00131603">
        <w:rPr>
          <w:rFonts w:ascii="Angsana New" w:hAnsi="Angsana New"/>
          <w:sz w:val="30"/>
          <w:szCs w:val="30"/>
          <w:cs/>
          <w:lang w:val="en-US"/>
        </w:rPr>
        <w:t>และผลิตภัณฑ์แอโรโซล</w:t>
      </w:r>
      <w:r w:rsidR="00A01C92" w:rsidRPr="0013160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071FD" w:rsidRPr="00131603">
        <w:rPr>
          <w:rFonts w:ascii="Angsana New" w:hAnsi="Angsana New"/>
          <w:sz w:val="30"/>
          <w:szCs w:val="30"/>
          <w:cs/>
        </w:rPr>
        <w:t xml:space="preserve">โดยมีระยะเวลาตั้งแต่เดือนเมษายน </w:t>
      </w:r>
      <w:r w:rsidR="007D723E" w:rsidRPr="00131603">
        <w:rPr>
          <w:rFonts w:ascii="Angsana New" w:hAnsi="Angsana New"/>
          <w:sz w:val="30"/>
          <w:szCs w:val="30"/>
        </w:rPr>
        <w:t>256</w:t>
      </w:r>
      <w:r w:rsidR="0024688D" w:rsidRPr="00131603">
        <w:rPr>
          <w:rFonts w:ascii="Angsana New" w:hAnsi="Angsana New"/>
          <w:sz w:val="30"/>
          <w:szCs w:val="30"/>
        </w:rPr>
        <w:t>2</w:t>
      </w:r>
      <w:r w:rsidR="00D071FD" w:rsidRPr="00131603">
        <w:rPr>
          <w:rFonts w:ascii="Angsana New" w:hAnsi="Angsana New"/>
          <w:sz w:val="30"/>
          <w:szCs w:val="30"/>
          <w:cs/>
        </w:rPr>
        <w:t xml:space="preserve"> ถึง</w:t>
      </w:r>
      <w:r w:rsidR="00646216" w:rsidRPr="00131603">
        <w:rPr>
          <w:rFonts w:ascii="Angsana New" w:hAnsi="Angsana New"/>
          <w:sz w:val="30"/>
          <w:szCs w:val="30"/>
          <w:cs/>
        </w:rPr>
        <w:t>เดือน</w:t>
      </w:r>
      <w:r w:rsidR="00D071FD" w:rsidRPr="00131603">
        <w:rPr>
          <w:rFonts w:ascii="Angsana New" w:hAnsi="Angsana New"/>
          <w:sz w:val="30"/>
          <w:szCs w:val="30"/>
          <w:cs/>
        </w:rPr>
        <w:t xml:space="preserve">มีนาคม </w:t>
      </w:r>
      <w:r w:rsidR="00300174" w:rsidRPr="00131603">
        <w:rPr>
          <w:rFonts w:ascii="Angsana New" w:hAnsi="Angsana New"/>
          <w:sz w:val="30"/>
          <w:szCs w:val="30"/>
        </w:rPr>
        <w:t>25</w:t>
      </w:r>
      <w:r w:rsidR="006C44C1" w:rsidRPr="00131603">
        <w:rPr>
          <w:rFonts w:ascii="Angsana New" w:hAnsi="Angsana New"/>
          <w:sz w:val="30"/>
          <w:szCs w:val="30"/>
        </w:rPr>
        <w:t>6</w:t>
      </w:r>
      <w:r w:rsidR="0024688D" w:rsidRPr="00131603">
        <w:rPr>
          <w:rFonts w:ascii="Angsana New" w:hAnsi="Angsana New"/>
          <w:sz w:val="30"/>
          <w:szCs w:val="30"/>
        </w:rPr>
        <w:t>3</w:t>
      </w:r>
    </w:p>
    <w:p w:rsidR="00847ED2" w:rsidRPr="00131603" w:rsidRDefault="00847ED2" w:rsidP="00C50E1D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603" w:rsidRDefault="00131603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4A5132" w:rsidRPr="00924B1F" w:rsidRDefault="00A32344" w:rsidP="00C553A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4</w:t>
      </w:r>
      <w:r w:rsidR="003B1A45" w:rsidRPr="00C735F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2924CC" w:rsidRPr="00C735F9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</w:t>
      </w:r>
      <w:r w:rsidR="002924CC" w:rsidRPr="00924B1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การค้า</w:t>
      </w:r>
    </w:p>
    <w:p w:rsidR="000829A2" w:rsidRPr="00924B1F" w:rsidRDefault="000829A2" w:rsidP="00C553A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C553AA" w:rsidRPr="00924B1F" w:rsidRDefault="009F3746" w:rsidP="00454528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24B1F">
        <w:rPr>
          <w:rFonts w:asciiTheme="majorBidi" w:hAnsiTheme="majorBidi" w:cstheme="majorBidi"/>
          <w:sz w:val="30"/>
          <w:szCs w:val="30"/>
          <w:cs/>
          <w:lang w:val="en-US"/>
        </w:rPr>
        <w:t>การวิเคราะห์อายุของลูกหนี้การค้า มีดังนี้</w:t>
      </w:r>
    </w:p>
    <w:p w:rsidR="00A46835" w:rsidRPr="00924B1F" w:rsidRDefault="00A46835" w:rsidP="00454528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540"/>
        <w:gridCol w:w="1278"/>
        <w:gridCol w:w="270"/>
        <w:gridCol w:w="1170"/>
      </w:tblGrid>
      <w:tr w:rsidR="000F1D01" w:rsidRPr="00924B1F" w:rsidTr="00924B1F">
        <w:trPr>
          <w:cantSplit/>
          <w:tblHeader/>
        </w:trPr>
        <w:tc>
          <w:tcPr>
            <w:tcW w:w="6120" w:type="dxa"/>
          </w:tcPr>
          <w:p w:rsidR="000F1D01" w:rsidRPr="00924B1F" w:rsidRDefault="000F1D01" w:rsidP="000F1D0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:rsidR="000F1D01" w:rsidRPr="00924B1F" w:rsidRDefault="000F1D01" w:rsidP="000F1D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0F1D01" w:rsidRPr="00924B1F" w:rsidRDefault="00D80F2E" w:rsidP="00D80F2E">
            <w:pPr>
              <w:pStyle w:val="Heading9"/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924B1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0F1D01" w:rsidRPr="00924B1F" w:rsidRDefault="000F1D01" w:rsidP="000F1D0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D01" w:rsidRPr="00924B1F" w:rsidRDefault="000F1D01" w:rsidP="000F1D0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4B1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F1D01" w:rsidRPr="00924B1F" w:rsidTr="00924B1F">
        <w:trPr>
          <w:cantSplit/>
          <w:tblHeader/>
        </w:trPr>
        <w:tc>
          <w:tcPr>
            <w:tcW w:w="6120" w:type="dxa"/>
          </w:tcPr>
          <w:p w:rsidR="000F1D01" w:rsidRPr="00924B1F" w:rsidRDefault="000F1D01" w:rsidP="000F1D0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:rsidR="000F1D01" w:rsidRPr="00924B1F" w:rsidRDefault="000F1D01" w:rsidP="000F1D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0F1D01" w:rsidRPr="00924B1F" w:rsidRDefault="000F1D01" w:rsidP="00D80F2E">
            <w:pPr>
              <w:pStyle w:val="Heading9"/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619F" w:rsidRPr="00924B1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F1D01" w:rsidRPr="00924B1F" w:rsidRDefault="000F1D01" w:rsidP="000F1D0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D01" w:rsidRPr="00924B1F" w:rsidRDefault="000F1D01" w:rsidP="000F1D0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924B1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A2619F" w:rsidRPr="00924B1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F1D01" w:rsidRPr="00924B1F" w:rsidTr="00924B1F">
        <w:trPr>
          <w:cantSplit/>
          <w:tblHeader/>
        </w:trPr>
        <w:tc>
          <w:tcPr>
            <w:tcW w:w="6120" w:type="dxa"/>
          </w:tcPr>
          <w:p w:rsidR="000F1D01" w:rsidRPr="00924B1F" w:rsidRDefault="000F1D01" w:rsidP="000F1D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0F1D01" w:rsidRPr="00924B1F" w:rsidRDefault="000F1D01" w:rsidP="000F1D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</w:tcPr>
          <w:p w:rsidR="000F1D01" w:rsidRPr="00924B1F" w:rsidRDefault="000F1D01" w:rsidP="000F1D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4B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D01" w:rsidRPr="00924B1F" w:rsidTr="00924B1F">
        <w:trPr>
          <w:cantSplit/>
        </w:trPr>
        <w:tc>
          <w:tcPr>
            <w:tcW w:w="6120" w:type="dxa"/>
          </w:tcPr>
          <w:p w:rsidR="000F1D01" w:rsidRPr="00924B1F" w:rsidRDefault="000F1D01" w:rsidP="00924B1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0" w:type="dxa"/>
          </w:tcPr>
          <w:p w:rsidR="000F1D01" w:rsidRPr="00924B1F" w:rsidRDefault="000F1D01" w:rsidP="000F1D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0F1D01" w:rsidRPr="00924B1F" w:rsidRDefault="000F1D01" w:rsidP="000F1D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D01" w:rsidRPr="00924B1F" w:rsidRDefault="000F1D01" w:rsidP="000F1D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0F1D01" w:rsidRPr="00924B1F" w:rsidRDefault="000F1D01" w:rsidP="000F1D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619F" w:rsidRPr="00924B1F" w:rsidTr="00924B1F">
        <w:trPr>
          <w:cantSplit/>
        </w:trPr>
        <w:tc>
          <w:tcPr>
            <w:tcW w:w="612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4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A2619F" w:rsidRPr="00924B1F" w:rsidRDefault="006E2F2E" w:rsidP="008B0F42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</w:rPr>
              <w:t>52,451</w:t>
            </w: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79,609</w:t>
            </w:r>
          </w:p>
        </w:tc>
      </w:tr>
      <w:tr w:rsidR="00A2619F" w:rsidRPr="00924B1F" w:rsidTr="00924B1F">
        <w:trPr>
          <w:cantSplit/>
        </w:trPr>
        <w:tc>
          <w:tcPr>
            <w:tcW w:w="6120" w:type="dxa"/>
          </w:tcPr>
          <w:p w:rsidR="00A2619F" w:rsidRPr="00924B1F" w:rsidRDefault="00A2619F" w:rsidP="00924B1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A2619F" w:rsidRPr="00924B1F" w:rsidRDefault="006E2F2E" w:rsidP="008B0F42">
            <w:pPr>
              <w:tabs>
                <w:tab w:val="decimal" w:pos="9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4B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52,451</w:t>
            </w: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79,609</w:t>
            </w:r>
          </w:p>
        </w:tc>
      </w:tr>
      <w:tr w:rsidR="00A2619F" w:rsidRPr="00924B1F" w:rsidTr="00924B1F">
        <w:trPr>
          <w:cantSplit/>
          <w:trHeight w:val="60"/>
        </w:trPr>
        <w:tc>
          <w:tcPr>
            <w:tcW w:w="612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54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A2619F" w:rsidRPr="00924B1F" w:rsidRDefault="00A2619F" w:rsidP="008B0F42">
            <w:pPr>
              <w:tabs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619F" w:rsidRPr="00924B1F" w:rsidTr="00924B1F">
        <w:trPr>
          <w:cantSplit/>
        </w:trPr>
        <w:tc>
          <w:tcPr>
            <w:tcW w:w="612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4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A2619F" w:rsidRPr="00924B1F" w:rsidRDefault="005F71F5" w:rsidP="008B0F42">
            <w:pPr>
              <w:tabs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735,224</w:t>
            </w: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816,810</w:t>
            </w:r>
          </w:p>
        </w:tc>
      </w:tr>
      <w:tr w:rsidR="00A2619F" w:rsidRPr="00924B1F" w:rsidTr="00924B1F">
        <w:trPr>
          <w:cantSplit/>
        </w:trPr>
        <w:tc>
          <w:tcPr>
            <w:tcW w:w="612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  <w:r w:rsidRPr="00924B1F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4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A2619F" w:rsidRPr="00924B1F" w:rsidRDefault="00A2619F" w:rsidP="008B0F42">
            <w:pPr>
              <w:tabs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619F" w:rsidRPr="00924B1F" w:rsidTr="00924B1F">
        <w:trPr>
          <w:cantSplit/>
        </w:trPr>
        <w:tc>
          <w:tcPr>
            <w:tcW w:w="612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54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A2619F" w:rsidRPr="00924B1F" w:rsidRDefault="005F71F5" w:rsidP="008B0F42">
            <w:pPr>
              <w:tabs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172,339</w:t>
            </w: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182,328</w:t>
            </w:r>
          </w:p>
        </w:tc>
      </w:tr>
      <w:tr w:rsidR="00A2619F" w:rsidRPr="00924B1F" w:rsidTr="00924B1F">
        <w:trPr>
          <w:cantSplit/>
        </w:trPr>
        <w:tc>
          <w:tcPr>
            <w:tcW w:w="612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3 - 6 </w:t>
            </w:r>
            <w:r w:rsidRPr="00924B1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54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A2619F" w:rsidRPr="00924B1F" w:rsidRDefault="006E2F2E" w:rsidP="008B0F42">
            <w:pPr>
              <w:tabs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  <w:vAlign w:val="bottom"/>
          </w:tcPr>
          <w:p w:rsidR="00A2619F" w:rsidRPr="00924B1F" w:rsidRDefault="00A2619F" w:rsidP="00A2619F">
            <w:pPr>
              <w:tabs>
                <w:tab w:val="decimal" w:pos="1261"/>
              </w:tabs>
              <w:spacing w:line="240" w:lineRule="auto"/>
              <w:ind w:left="-59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</w:tr>
      <w:tr w:rsidR="00A2619F" w:rsidRPr="00924B1F" w:rsidTr="00924B1F">
        <w:trPr>
          <w:cantSplit/>
        </w:trPr>
        <w:tc>
          <w:tcPr>
            <w:tcW w:w="612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A2619F" w:rsidRPr="00924B1F" w:rsidRDefault="006E2F2E" w:rsidP="008B0F42">
            <w:pPr>
              <w:tabs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907,59</w:t>
            </w:r>
            <w:r w:rsidR="0030012A" w:rsidRPr="00924B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999,485</w:t>
            </w:r>
          </w:p>
        </w:tc>
      </w:tr>
      <w:tr w:rsidR="00A2619F" w:rsidRPr="00924B1F" w:rsidTr="00924B1F">
        <w:trPr>
          <w:cantSplit/>
          <w:trHeight w:hRule="exact" w:val="144"/>
        </w:trPr>
        <w:tc>
          <w:tcPr>
            <w:tcW w:w="612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A2619F" w:rsidRPr="00924B1F" w:rsidRDefault="00A2619F" w:rsidP="008B0F42">
            <w:pPr>
              <w:tabs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2619F" w:rsidRPr="00924B1F" w:rsidTr="00924B1F">
        <w:trPr>
          <w:cantSplit/>
        </w:trPr>
        <w:tc>
          <w:tcPr>
            <w:tcW w:w="6120" w:type="dxa"/>
          </w:tcPr>
          <w:p w:rsidR="00A2619F" w:rsidRPr="00924B1F" w:rsidRDefault="00A2619F" w:rsidP="00924B1F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4B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:rsidR="00A2619F" w:rsidRPr="00924B1F" w:rsidRDefault="00A2619F" w:rsidP="00A2619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A2619F" w:rsidRPr="00924B1F" w:rsidRDefault="006E2F2E" w:rsidP="008B0F42">
            <w:pPr>
              <w:tabs>
                <w:tab w:val="decimal" w:pos="97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960,04</w:t>
            </w:r>
            <w:r w:rsidR="00F43ED0" w:rsidRPr="00924B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A2619F" w:rsidRPr="00924B1F" w:rsidRDefault="00A2619F" w:rsidP="00A2619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2619F" w:rsidRPr="00924B1F" w:rsidRDefault="00A2619F" w:rsidP="008B0F42">
            <w:pPr>
              <w:tabs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24B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1,079,094</w:t>
            </w:r>
          </w:p>
        </w:tc>
      </w:tr>
    </w:tbl>
    <w:p w:rsidR="00C735F9" w:rsidRPr="00924B1F" w:rsidRDefault="00C735F9" w:rsidP="002F6E25">
      <w:pPr>
        <w:tabs>
          <w:tab w:val="left" w:pos="540"/>
        </w:tabs>
        <w:spacing w:line="240" w:lineRule="auto"/>
        <w:ind w:left="547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:rsidR="00BB433A" w:rsidRDefault="00A46835" w:rsidP="00924B1F">
      <w:pPr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24B1F">
        <w:rPr>
          <w:rFonts w:asciiTheme="majorBidi" w:hAnsiTheme="majorBidi" w:cstheme="majorBidi"/>
          <w:sz w:val="30"/>
          <w:szCs w:val="30"/>
          <w:cs/>
        </w:rPr>
        <w:t>โดยปกติ</w:t>
      </w:r>
      <w:r w:rsidR="009F3746" w:rsidRPr="00924B1F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9F3746" w:rsidRPr="00D31801">
        <w:rPr>
          <w:rFonts w:ascii="Angsana New" w:hAnsi="Angsana New"/>
          <w:sz w:val="30"/>
          <w:szCs w:val="30"/>
          <w:cs/>
        </w:rPr>
        <w:t xml:space="preserve">การให้สินเชื่อแก่ลูกค้าของบริษัท มีระยะเวลาตั้งแต่ </w:t>
      </w:r>
      <w:r w:rsidR="009F3746" w:rsidRPr="00D31801">
        <w:rPr>
          <w:rFonts w:ascii="Angsana New" w:hAnsi="Angsana New"/>
          <w:sz w:val="30"/>
          <w:szCs w:val="30"/>
          <w:lang w:val="en-US"/>
        </w:rPr>
        <w:t>7</w:t>
      </w:r>
      <w:r w:rsidR="009F3746" w:rsidRPr="00D31801">
        <w:rPr>
          <w:rFonts w:ascii="Angsana New" w:hAnsi="Angsana New"/>
          <w:sz w:val="30"/>
          <w:szCs w:val="30"/>
          <w:cs/>
          <w:lang w:val="en-US"/>
        </w:rPr>
        <w:t xml:space="preserve"> วัน ถึง </w:t>
      </w:r>
      <w:r w:rsidR="009F3746" w:rsidRPr="00D31801">
        <w:rPr>
          <w:rFonts w:ascii="Angsana New" w:hAnsi="Angsana New"/>
          <w:sz w:val="30"/>
          <w:szCs w:val="30"/>
          <w:lang w:val="en-US"/>
        </w:rPr>
        <w:t>90</w:t>
      </w:r>
      <w:r w:rsidR="009F3746" w:rsidRPr="00D31801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  <w:r w:rsidR="00BB433A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4F2911" w:rsidRDefault="00A32344" w:rsidP="004F2911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5</w:t>
      </w:r>
      <w:r w:rsidR="004F2911" w:rsidRPr="00D31801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F2911" w:rsidRPr="006707DF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:rsidR="004F2911" w:rsidRPr="006707DF" w:rsidRDefault="004F2911" w:rsidP="004F2911">
      <w:pPr>
        <w:rPr>
          <w:rFonts w:ascii="Angsana New" w:hAnsi="Angsana New"/>
          <w:sz w:val="30"/>
          <w:szCs w:val="30"/>
        </w:rPr>
      </w:pPr>
    </w:p>
    <w:tbl>
      <w:tblPr>
        <w:tblW w:w="94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87"/>
        <w:gridCol w:w="1210"/>
        <w:gridCol w:w="248"/>
        <w:gridCol w:w="1239"/>
      </w:tblGrid>
      <w:tr w:rsidR="004F2911" w:rsidRPr="006707DF" w:rsidTr="002F2646">
        <w:tc>
          <w:tcPr>
            <w:tcW w:w="3578" w:type="pct"/>
          </w:tcPr>
          <w:p w:rsidR="004F2911" w:rsidRPr="006707DF" w:rsidRDefault="004F2911" w:rsidP="00C06517">
            <w:pPr>
              <w:pStyle w:val="BodyText"/>
              <w:spacing w:after="0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8" w:type="pct"/>
          </w:tcPr>
          <w:p w:rsidR="004F2911" w:rsidRPr="006707DF" w:rsidRDefault="00B7306F" w:rsidP="00C06517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0F2E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D80F2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  <w:p w:rsidR="004F2911" w:rsidRPr="006707DF" w:rsidRDefault="004F2911" w:rsidP="00C06517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7D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31" w:type="pct"/>
          </w:tcPr>
          <w:p w:rsidR="004F2911" w:rsidRPr="006707DF" w:rsidRDefault="004F2911" w:rsidP="00C06517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</w:tcPr>
          <w:p w:rsidR="004F2911" w:rsidRPr="006707DF" w:rsidRDefault="004F2911" w:rsidP="00C06517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07D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707D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  <w:p w:rsidR="004F2911" w:rsidRPr="006707DF" w:rsidRDefault="004F2911" w:rsidP="00C06517">
            <w:pPr>
              <w:pStyle w:val="BodyText"/>
              <w:spacing w:after="0"/>
              <w:ind w:left="-109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7DF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</w:tr>
      <w:tr w:rsidR="004F2911" w:rsidRPr="006707DF" w:rsidTr="002F2646">
        <w:tc>
          <w:tcPr>
            <w:tcW w:w="3578" w:type="pct"/>
          </w:tcPr>
          <w:p w:rsidR="004F2911" w:rsidRPr="006707DF" w:rsidRDefault="004F2911" w:rsidP="00C06517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2" w:type="pct"/>
            <w:gridSpan w:val="3"/>
            <w:shd w:val="clear" w:color="auto" w:fill="auto"/>
          </w:tcPr>
          <w:p w:rsidR="004F2911" w:rsidRPr="006707DF" w:rsidRDefault="004F2911" w:rsidP="00C06517">
            <w:pPr>
              <w:tabs>
                <w:tab w:val="decimal" w:pos="780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07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707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707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74881" w:rsidRPr="006707DF" w:rsidTr="002F2646">
        <w:tc>
          <w:tcPr>
            <w:tcW w:w="3578" w:type="pct"/>
          </w:tcPr>
          <w:p w:rsidR="00A74881" w:rsidRPr="00533250" w:rsidRDefault="00A74881" w:rsidP="00933A5A">
            <w:pPr>
              <w:pStyle w:val="MacroTex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8" w:type="pct"/>
            <w:shd w:val="clear" w:color="auto" w:fill="auto"/>
            <w:vAlign w:val="bottom"/>
          </w:tcPr>
          <w:p w:rsidR="00A74881" w:rsidRPr="00A74881" w:rsidRDefault="006E2F2E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241,661</w:t>
            </w:r>
          </w:p>
        </w:tc>
        <w:tc>
          <w:tcPr>
            <w:tcW w:w="131" w:type="pct"/>
            <w:shd w:val="clear" w:color="auto" w:fill="auto"/>
          </w:tcPr>
          <w:p w:rsidR="00A74881" w:rsidRPr="006707DF" w:rsidRDefault="00A74881" w:rsidP="00A74881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A74881" w:rsidRPr="00750B00" w:rsidRDefault="00A74881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278,060</w:t>
            </w:r>
          </w:p>
        </w:tc>
      </w:tr>
      <w:tr w:rsidR="00A74881" w:rsidRPr="006707DF" w:rsidTr="002F2646">
        <w:tc>
          <w:tcPr>
            <w:tcW w:w="3578" w:type="pct"/>
          </w:tcPr>
          <w:p w:rsidR="00A74881" w:rsidRPr="00533250" w:rsidRDefault="00A74881" w:rsidP="00933A5A">
            <w:pPr>
              <w:tabs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8" w:type="pct"/>
            <w:shd w:val="clear" w:color="auto" w:fill="auto"/>
            <w:vAlign w:val="bottom"/>
          </w:tcPr>
          <w:p w:rsidR="00A74881" w:rsidRPr="00A74881" w:rsidRDefault="006E2F2E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192,015</w:t>
            </w:r>
          </w:p>
        </w:tc>
        <w:tc>
          <w:tcPr>
            <w:tcW w:w="131" w:type="pct"/>
            <w:shd w:val="clear" w:color="auto" w:fill="auto"/>
          </w:tcPr>
          <w:p w:rsidR="00A74881" w:rsidRPr="006707DF" w:rsidRDefault="00A74881" w:rsidP="00A74881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A74881" w:rsidRPr="00091361" w:rsidRDefault="00A74881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157,797</w:t>
            </w:r>
          </w:p>
        </w:tc>
      </w:tr>
      <w:tr w:rsidR="00A74881" w:rsidRPr="006707DF" w:rsidTr="002F2646">
        <w:tc>
          <w:tcPr>
            <w:tcW w:w="3578" w:type="pct"/>
          </w:tcPr>
          <w:p w:rsidR="00A74881" w:rsidRPr="00533250" w:rsidRDefault="00A74881" w:rsidP="00933A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8" w:type="pct"/>
            <w:shd w:val="clear" w:color="auto" w:fill="auto"/>
            <w:vAlign w:val="bottom"/>
          </w:tcPr>
          <w:p w:rsidR="00A74881" w:rsidRPr="00A74881" w:rsidRDefault="006E2F2E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3001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,559</w:t>
            </w:r>
          </w:p>
        </w:tc>
        <w:tc>
          <w:tcPr>
            <w:tcW w:w="131" w:type="pct"/>
            <w:shd w:val="clear" w:color="auto" w:fill="auto"/>
          </w:tcPr>
          <w:p w:rsidR="00A74881" w:rsidRPr="006707DF" w:rsidRDefault="00A74881" w:rsidP="00A74881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A74881" w:rsidRPr="00091361" w:rsidRDefault="00A74881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927,806</w:t>
            </w:r>
          </w:p>
        </w:tc>
      </w:tr>
      <w:tr w:rsidR="00A74881" w:rsidRPr="006707DF" w:rsidTr="002F2646">
        <w:tc>
          <w:tcPr>
            <w:tcW w:w="3578" w:type="pct"/>
          </w:tcPr>
          <w:p w:rsidR="00A74881" w:rsidRPr="00533250" w:rsidRDefault="00A74881" w:rsidP="00933A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38" w:type="pct"/>
            <w:shd w:val="clear" w:color="auto" w:fill="auto"/>
            <w:vAlign w:val="bottom"/>
          </w:tcPr>
          <w:p w:rsidR="00A74881" w:rsidRPr="00A74881" w:rsidRDefault="006E2F2E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225,010</w:t>
            </w:r>
          </w:p>
        </w:tc>
        <w:tc>
          <w:tcPr>
            <w:tcW w:w="131" w:type="pct"/>
            <w:shd w:val="clear" w:color="auto" w:fill="auto"/>
          </w:tcPr>
          <w:p w:rsidR="00A74881" w:rsidRPr="006707DF" w:rsidRDefault="00A74881" w:rsidP="00A74881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A74881" w:rsidRPr="006676BA" w:rsidRDefault="00A74881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228,863</w:t>
            </w:r>
          </w:p>
        </w:tc>
      </w:tr>
      <w:tr w:rsidR="00A74881" w:rsidRPr="006707DF" w:rsidTr="002F2646">
        <w:tc>
          <w:tcPr>
            <w:tcW w:w="3578" w:type="pct"/>
          </w:tcPr>
          <w:p w:rsidR="00A74881" w:rsidRPr="00533250" w:rsidRDefault="00A74881" w:rsidP="00933A5A">
            <w:pPr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33250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38" w:type="pct"/>
            <w:shd w:val="clear" w:color="auto" w:fill="auto"/>
            <w:vAlign w:val="bottom"/>
          </w:tcPr>
          <w:p w:rsidR="00A74881" w:rsidRPr="00A74881" w:rsidRDefault="006E2F2E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133,332</w:t>
            </w:r>
          </w:p>
        </w:tc>
        <w:tc>
          <w:tcPr>
            <w:tcW w:w="131" w:type="pct"/>
            <w:shd w:val="clear" w:color="auto" w:fill="auto"/>
          </w:tcPr>
          <w:p w:rsidR="00A74881" w:rsidRPr="006707DF" w:rsidRDefault="00A74881" w:rsidP="00A74881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:rsidR="00A74881" w:rsidRPr="00091361" w:rsidRDefault="00A74881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220,479</w:t>
            </w:r>
          </w:p>
        </w:tc>
      </w:tr>
      <w:tr w:rsidR="00A74881" w:rsidRPr="002C31B6" w:rsidTr="002F2646">
        <w:trPr>
          <w:trHeight w:val="211"/>
        </w:trPr>
        <w:tc>
          <w:tcPr>
            <w:tcW w:w="3578" w:type="pct"/>
          </w:tcPr>
          <w:p w:rsidR="00A74881" w:rsidRPr="002C31B6" w:rsidRDefault="00A74881" w:rsidP="00933A5A">
            <w:pPr>
              <w:ind w:left="72" w:right="-10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C31B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4881" w:rsidRPr="00A74881" w:rsidRDefault="006E2F2E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1,246,577</w:t>
            </w:r>
          </w:p>
        </w:tc>
        <w:tc>
          <w:tcPr>
            <w:tcW w:w="131" w:type="pct"/>
            <w:shd w:val="clear" w:color="auto" w:fill="auto"/>
          </w:tcPr>
          <w:p w:rsidR="00A74881" w:rsidRPr="002C31B6" w:rsidRDefault="00A74881" w:rsidP="00A74881">
            <w:pPr>
              <w:tabs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:rsidR="00A74881" w:rsidRPr="002C31B6" w:rsidRDefault="00A74881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C31B6">
              <w:rPr>
                <w:rFonts w:ascii="Angsana New" w:hAnsi="Angsana New"/>
                <w:sz w:val="30"/>
                <w:szCs w:val="30"/>
              </w:rPr>
              <w:t>1,813,005</w:t>
            </w:r>
          </w:p>
        </w:tc>
      </w:tr>
      <w:tr w:rsidR="00A74881" w:rsidRPr="006707DF" w:rsidTr="002F2646">
        <w:trPr>
          <w:trHeight w:val="211"/>
        </w:trPr>
        <w:tc>
          <w:tcPr>
            <w:tcW w:w="3578" w:type="pct"/>
          </w:tcPr>
          <w:p w:rsidR="00A74881" w:rsidRPr="006707DF" w:rsidRDefault="00A74881" w:rsidP="00933A5A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07D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707D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07D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</w:t>
            </w:r>
            <w:r w:rsidRPr="006707DF">
              <w:rPr>
                <w:rFonts w:ascii="Angsana New" w:hAnsi="Angsana New" w:hint="cs"/>
                <w:sz w:val="30"/>
                <w:szCs w:val="30"/>
                <w:cs/>
              </w:rPr>
              <w:t>เผื่อมูลค่าสินค้าลดลง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81" w:rsidRPr="00A74881" w:rsidRDefault="006E2F2E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(2,883)</w:t>
            </w:r>
          </w:p>
        </w:tc>
        <w:tc>
          <w:tcPr>
            <w:tcW w:w="131" w:type="pct"/>
            <w:shd w:val="clear" w:color="auto" w:fill="auto"/>
          </w:tcPr>
          <w:p w:rsidR="00A74881" w:rsidRPr="006707DF" w:rsidRDefault="00A74881" w:rsidP="00A74881">
            <w:pPr>
              <w:tabs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:rsidR="00A74881" w:rsidRPr="00091361" w:rsidRDefault="00A74881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(3,873)</w:t>
            </w:r>
          </w:p>
        </w:tc>
      </w:tr>
      <w:tr w:rsidR="00A74881" w:rsidRPr="00A74881" w:rsidTr="002F2646">
        <w:trPr>
          <w:trHeight w:val="211"/>
        </w:trPr>
        <w:tc>
          <w:tcPr>
            <w:tcW w:w="3578" w:type="pct"/>
          </w:tcPr>
          <w:p w:rsidR="00A74881" w:rsidRPr="00A74881" w:rsidRDefault="00A74881" w:rsidP="00933A5A">
            <w:pPr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48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4881" w:rsidRPr="00A74881" w:rsidRDefault="006E2F2E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1,243,694</w:t>
            </w:r>
          </w:p>
        </w:tc>
        <w:tc>
          <w:tcPr>
            <w:tcW w:w="131" w:type="pct"/>
            <w:shd w:val="clear" w:color="auto" w:fill="auto"/>
          </w:tcPr>
          <w:p w:rsidR="00A74881" w:rsidRPr="00A74881" w:rsidRDefault="00A74881" w:rsidP="00A74881">
            <w:pPr>
              <w:tabs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4881" w:rsidRPr="00A74881" w:rsidRDefault="00A74881" w:rsidP="00A74881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4881">
              <w:rPr>
                <w:rFonts w:ascii="Angsana New" w:hAnsi="Angsana New"/>
                <w:b/>
                <w:bCs/>
                <w:sz w:val="30"/>
                <w:szCs w:val="30"/>
              </w:rPr>
              <w:t>1,809,132</w:t>
            </w:r>
          </w:p>
        </w:tc>
      </w:tr>
    </w:tbl>
    <w:p w:rsidR="00BB433A" w:rsidRDefault="00BB433A" w:rsidP="00BB433A">
      <w:pPr>
        <w:tabs>
          <w:tab w:val="left" w:pos="540"/>
        </w:tabs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829A2" w:rsidRDefault="000829A2" w:rsidP="002F2646">
      <w:pPr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  <w:lang w:val="en-US"/>
        </w:rPr>
      </w:pPr>
      <w:r w:rsidRPr="00212285">
        <w:rPr>
          <w:rFonts w:ascii="Angsana New" w:hAnsi="Angsana New" w:hint="cs"/>
          <w:sz w:val="30"/>
          <w:szCs w:val="30"/>
          <w:cs/>
        </w:rPr>
        <w:t>ต้นทุนของสินค้าคงเหลือบันทึกเป็นค่าใช้จ่ายและได้รวมในบัญชีต้นทุนขาย</w:t>
      </w:r>
    </w:p>
    <w:p w:rsidR="000829A2" w:rsidRPr="000829A2" w:rsidRDefault="000829A2" w:rsidP="00BB433A">
      <w:pPr>
        <w:tabs>
          <w:tab w:val="left" w:pos="540"/>
        </w:tabs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88"/>
        <w:gridCol w:w="236"/>
        <w:gridCol w:w="1197"/>
        <w:gridCol w:w="236"/>
        <w:gridCol w:w="1175"/>
        <w:gridCol w:w="13"/>
        <w:gridCol w:w="236"/>
        <w:gridCol w:w="21"/>
        <w:gridCol w:w="1260"/>
      </w:tblGrid>
      <w:tr w:rsidR="00BB433A" w:rsidRPr="00ED3069" w:rsidTr="00BB433A">
        <w:trPr>
          <w:tblHeader/>
        </w:trPr>
        <w:tc>
          <w:tcPr>
            <w:tcW w:w="3888" w:type="dxa"/>
            <w:vAlign w:val="bottom"/>
          </w:tcPr>
          <w:p w:rsidR="00BB433A" w:rsidRPr="00ED3069" w:rsidRDefault="00BB433A" w:rsidP="00EE44E2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:rsidR="00BB433A" w:rsidRPr="00ED3069" w:rsidRDefault="00BB433A" w:rsidP="00EE44E2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36" w:type="dxa"/>
          </w:tcPr>
          <w:p w:rsidR="00BB433A" w:rsidRPr="00ED3069" w:rsidRDefault="00BB433A" w:rsidP="00EE44E2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5" w:type="dxa"/>
            <w:gridSpan w:val="5"/>
            <w:vAlign w:val="bottom"/>
          </w:tcPr>
          <w:p w:rsidR="00BB433A" w:rsidRPr="00ED3069" w:rsidRDefault="00BB433A" w:rsidP="00EE44E2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7660C9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ED30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BB433A" w:rsidRPr="00ED3069" w:rsidTr="00BB433A">
        <w:trPr>
          <w:tblHeader/>
        </w:trPr>
        <w:tc>
          <w:tcPr>
            <w:tcW w:w="3888" w:type="dxa"/>
            <w:vAlign w:val="bottom"/>
          </w:tcPr>
          <w:p w:rsidR="00BB433A" w:rsidRPr="00ED3069" w:rsidRDefault="00BB433A" w:rsidP="00EE44E2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:rsidR="00BB433A" w:rsidRPr="00ED3069" w:rsidRDefault="00BB433A" w:rsidP="00EE44E2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7660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BB433A" w:rsidRPr="00ED3069" w:rsidRDefault="00BB433A" w:rsidP="00EE44E2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5" w:type="dxa"/>
            <w:gridSpan w:val="5"/>
            <w:vAlign w:val="bottom"/>
          </w:tcPr>
          <w:p w:rsidR="00BB433A" w:rsidRPr="00ED3069" w:rsidRDefault="00BB433A" w:rsidP="00EE44E2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7660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BB433A" w:rsidRPr="00ED3069" w:rsidTr="00BB433A">
        <w:trPr>
          <w:tblHeader/>
        </w:trPr>
        <w:tc>
          <w:tcPr>
            <w:tcW w:w="3888" w:type="dxa"/>
            <w:vAlign w:val="bottom"/>
          </w:tcPr>
          <w:p w:rsidR="00BB433A" w:rsidRPr="00ED3069" w:rsidRDefault="00BB433A" w:rsidP="00EE44E2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BB433A" w:rsidRPr="007660C9" w:rsidRDefault="00BB433A" w:rsidP="00EE44E2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660C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:rsidR="00BB433A" w:rsidRPr="00ED3069" w:rsidRDefault="00BB433A" w:rsidP="00EE44E2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BB433A" w:rsidRPr="007660C9" w:rsidRDefault="00BB433A" w:rsidP="00EE44E2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7660C9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36" w:type="dxa"/>
          </w:tcPr>
          <w:p w:rsidR="00BB433A" w:rsidRPr="00ED3069" w:rsidRDefault="00BB433A" w:rsidP="00EE44E2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:rsidR="00BB433A" w:rsidRPr="00ED3069" w:rsidRDefault="00BB433A" w:rsidP="00EE44E2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660C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3"/>
            <w:vAlign w:val="bottom"/>
          </w:tcPr>
          <w:p w:rsidR="00BB433A" w:rsidRPr="00ED3069" w:rsidRDefault="00BB433A" w:rsidP="00EE44E2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433A" w:rsidRPr="00ED3069" w:rsidRDefault="00BB433A" w:rsidP="00EE44E2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660C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B433A" w:rsidRPr="00ED3069" w:rsidTr="00BB433A">
        <w:trPr>
          <w:tblHeader/>
        </w:trPr>
        <w:tc>
          <w:tcPr>
            <w:tcW w:w="3888" w:type="dxa"/>
            <w:vAlign w:val="bottom"/>
          </w:tcPr>
          <w:p w:rsidR="00BB433A" w:rsidRPr="00ED3069" w:rsidRDefault="00BB433A" w:rsidP="00EE44E2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2" w:type="dxa"/>
            <w:gridSpan w:val="9"/>
          </w:tcPr>
          <w:p w:rsidR="00BB433A" w:rsidRPr="00ED3069" w:rsidRDefault="00BB433A" w:rsidP="00EE44E2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0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433A" w:rsidRPr="00ED3069" w:rsidTr="00BB433A">
        <w:tc>
          <w:tcPr>
            <w:tcW w:w="3888" w:type="dxa"/>
          </w:tcPr>
          <w:p w:rsidR="00BB433A" w:rsidRPr="00212285" w:rsidRDefault="00BB433A" w:rsidP="002F264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0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ต้นทุนขาย</w:t>
            </w:r>
          </w:p>
        </w:tc>
        <w:tc>
          <w:tcPr>
            <w:tcW w:w="1188" w:type="dxa"/>
          </w:tcPr>
          <w:p w:rsidR="00BB433A" w:rsidRPr="00954683" w:rsidRDefault="005F4273" w:rsidP="00EE44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5F4273">
              <w:rPr>
                <w:rFonts w:ascii="Angsana New" w:hAnsi="Angsana New"/>
                <w:sz w:val="30"/>
                <w:szCs w:val="30"/>
                <w:lang w:val="en-US"/>
              </w:rPr>
              <w:t>1,257,34</w:t>
            </w:r>
            <w:r w:rsidR="001F57F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:rsidR="00BB433A" w:rsidRPr="00954683" w:rsidRDefault="00BB433A" w:rsidP="00EE44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97" w:type="dxa"/>
          </w:tcPr>
          <w:p w:rsidR="00BB433A" w:rsidRPr="00954683" w:rsidRDefault="005F4273" w:rsidP="00EE44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5F4273">
              <w:rPr>
                <w:rFonts w:ascii="Angsana New" w:hAnsi="Angsana New"/>
                <w:sz w:val="30"/>
                <w:szCs w:val="30"/>
                <w:lang w:val="en-US"/>
              </w:rPr>
              <w:t>1,355,513</w:t>
            </w:r>
          </w:p>
        </w:tc>
        <w:tc>
          <w:tcPr>
            <w:tcW w:w="236" w:type="dxa"/>
          </w:tcPr>
          <w:p w:rsidR="00BB433A" w:rsidRPr="00F2785C" w:rsidRDefault="00BB433A" w:rsidP="00EE44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gridSpan w:val="2"/>
          </w:tcPr>
          <w:p w:rsidR="00BB433A" w:rsidRPr="00F2785C" w:rsidRDefault="009444E2" w:rsidP="00EE44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44E2">
              <w:rPr>
                <w:rFonts w:ascii="Angsana New" w:hAnsi="Angsana New"/>
                <w:sz w:val="30"/>
                <w:szCs w:val="30"/>
                <w:lang w:val="en-US"/>
              </w:rPr>
              <w:t>2,486,514</w:t>
            </w:r>
          </w:p>
        </w:tc>
        <w:tc>
          <w:tcPr>
            <w:tcW w:w="236" w:type="dxa"/>
          </w:tcPr>
          <w:p w:rsidR="00BB433A" w:rsidRPr="00F2785C" w:rsidRDefault="00BB433A" w:rsidP="00EE44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gridSpan w:val="2"/>
          </w:tcPr>
          <w:p w:rsidR="00BB433A" w:rsidRPr="00F2785C" w:rsidRDefault="005F4273" w:rsidP="00EE44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4273">
              <w:rPr>
                <w:rFonts w:ascii="Angsana New" w:hAnsi="Angsana New"/>
                <w:sz w:val="30"/>
                <w:szCs w:val="30"/>
                <w:lang w:val="en-US"/>
              </w:rPr>
              <w:t>2,725,93</w:t>
            </w:r>
            <w:r w:rsidR="00F675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B433A" w:rsidRPr="00ED3069" w:rsidTr="00BB433A">
        <w:tc>
          <w:tcPr>
            <w:tcW w:w="3888" w:type="dxa"/>
          </w:tcPr>
          <w:p w:rsidR="00BB433A" w:rsidRPr="00314E49" w:rsidRDefault="00BB433A" w:rsidP="002F2646">
            <w:pPr>
              <w:tabs>
                <w:tab w:val="left" w:pos="80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C305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กลับรายการปรับลดมูลค่าสุทธิที่คาดว่า</w:t>
            </w:r>
            <w:r w:rsidR="002F2646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BB433A" w:rsidRPr="00954683" w:rsidRDefault="005F4273" w:rsidP="00EE44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5F4273">
              <w:rPr>
                <w:rFonts w:ascii="Angsana New" w:hAnsi="Angsana New"/>
                <w:sz w:val="30"/>
                <w:szCs w:val="30"/>
                <w:lang w:val="en-US"/>
              </w:rPr>
              <w:t>(2,5</w:t>
            </w:r>
            <w:r w:rsidR="001F57FE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5F427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BB433A" w:rsidRPr="00954683" w:rsidRDefault="00BB433A" w:rsidP="00EE44E2">
            <w:pPr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BB433A" w:rsidRPr="00954683" w:rsidRDefault="005F4273" w:rsidP="00EE44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5F4273">
              <w:rPr>
                <w:rFonts w:ascii="Angsana New" w:hAnsi="Angsana New"/>
                <w:sz w:val="30"/>
                <w:szCs w:val="30"/>
                <w:lang w:val="en-US"/>
              </w:rPr>
              <w:t>(3,659)</w:t>
            </w:r>
          </w:p>
        </w:tc>
        <w:tc>
          <w:tcPr>
            <w:tcW w:w="236" w:type="dxa"/>
            <w:vAlign w:val="bottom"/>
          </w:tcPr>
          <w:p w:rsidR="00BB433A" w:rsidRPr="00ED3069" w:rsidRDefault="00BB433A" w:rsidP="00EE44E2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:rsidR="00BB433A" w:rsidRPr="00AC3054" w:rsidRDefault="00954683" w:rsidP="00EE44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4683">
              <w:rPr>
                <w:rFonts w:ascii="Angsana New" w:hAnsi="Angsana New"/>
                <w:sz w:val="30"/>
                <w:szCs w:val="30"/>
                <w:lang w:val="en-US"/>
              </w:rPr>
              <w:t>(990)</w:t>
            </w:r>
          </w:p>
        </w:tc>
        <w:tc>
          <w:tcPr>
            <w:tcW w:w="236" w:type="dxa"/>
            <w:vAlign w:val="bottom"/>
          </w:tcPr>
          <w:p w:rsidR="00BB433A" w:rsidRPr="00ED3069" w:rsidRDefault="00BB433A" w:rsidP="00EE44E2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vAlign w:val="bottom"/>
          </w:tcPr>
          <w:p w:rsidR="00BB433A" w:rsidRPr="00C11C14" w:rsidRDefault="00954683" w:rsidP="00EE44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4683">
              <w:rPr>
                <w:rFonts w:ascii="Angsana New" w:hAnsi="Angsana New"/>
                <w:sz w:val="30"/>
                <w:szCs w:val="30"/>
                <w:lang w:val="en-US"/>
              </w:rPr>
              <w:t>(2,38</w:t>
            </w:r>
            <w:r w:rsidR="00F6753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5468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B433A" w:rsidRPr="00ED3069" w:rsidTr="00BB433A">
        <w:tc>
          <w:tcPr>
            <w:tcW w:w="3888" w:type="dxa"/>
          </w:tcPr>
          <w:p w:rsidR="00BB433A" w:rsidRPr="00314E49" w:rsidRDefault="00BB433A" w:rsidP="00EE44E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BB433A" w:rsidRPr="00954683" w:rsidRDefault="005F4273" w:rsidP="00EE44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5F42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1,254,819</w:t>
            </w:r>
          </w:p>
        </w:tc>
        <w:tc>
          <w:tcPr>
            <w:tcW w:w="236" w:type="dxa"/>
          </w:tcPr>
          <w:p w:rsidR="00BB433A" w:rsidRPr="00954683" w:rsidRDefault="00BB433A" w:rsidP="00EE44E2">
            <w:pPr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BB433A" w:rsidRPr="00954683" w:rsidRDefault="005F4273" w:rsidP="00EE44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5F42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1,351,854</w:t>
            </w:r>
          </w:p>
        </w:tc>
        <w:tc>
          <w:tcPr>
            <w:tcW w:w="236" w:type="dxa"/>
          </w:tcPr>
          <w:p w:rsidR="00BB433A" w:rsidRPr="00F2785C" w:rsidRDefault="00BB433A" w:rsidP="00EE44E2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B433A" w:rsidRPr="00F2785C" w:rsidRDefault="00954683" w:rsidP="00EE44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46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2,485,524</w:t>
            </w:r>
          </w:p>
        </w:tc>
        <w:tc>
          <w:tcPr>
            <w:tcW w:w="236" w:type="dxa"/>
            <w:vAlign w:val="bottom"/>
          </w:tcPr>
          <w:p w:rsidR="00BB433A" w:rsidRPr="00F2785C" w:rsidRDefault="00BB433A" w:rsidP="00EE44E2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B433A" w:rsidRPr="00F2785C" w:rsidRDefault="00954683" w:rsidP="00EE44E2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46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2,723,548</w:t>
            </w:r>
          </w:p>
        </w:tc>
      </w:tr>
    </w:tbl>
    <w:p w:rsidR="00BB433A" w:rsidRDefault="00BB433A" w:rsidP="00BB433A">
      <w:pPr>
        <w:tabs>
          <w:tab w:val="left" w:pos="540"/>
        </w:tabs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B433A" w:rsidRDefault="00BB433A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436040" w:rsidRPr="00D31801" w:rsidRDefault="00A32344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6</w:t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ที่ดิน อาคารและอุปกรณ์</w:t>
      </w:r>
    </w:p>
    <w:p w:rsidR="00436040" w:rsidRPr="00AA29BE" w:rsidRDefault="00436040" w:rsidP="006B7128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:rsidR="008723E4" w:rsidRPr="008723E4" w:rsidRDefault="008723E4" w:rsidP="008723E4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8723E4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8723E4">
        <w:rPr>
          <w:rFonts w:ascii="Angsana New" w:hAnsi="Angsana New" w:hint="cs"/>
          <w:spacing w:val="-4"/>
          <w:sz w:val="30"/>
          <w:szCs w:val="30"/>
          <w:cs/>
        </w:rPr>
        <w:t>ดหก</w:t>
      </w:r>
      <w:r w:rsidRPr="008723E4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8723E4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Pr="008723E4">
        <w:rPr>
          <w:rFonts w:ascii="Angsana New" w:hAnsi="Angsana New" w:hint="cs"/>
          <w:spacing w:val="-4"/>
          <w:sz w:val="30"/>
          <w:szCs w:val="30"/>
          <w:cs/>
          <w:lang w:val="en-US"/>
        </w:rPr>
        <w:t>มิถุนายน</w:t>
      </w:r>
      <w:r w:rsidRPr="008723E4">
        <w:rPr>
          <w:rFonts w:ascii="Angsana New" w:hAnsi="Angsana New"/>
          <w:spacing w:val="-4"/>
          <w:sz w:val="30"/>
          <w:szCs w:val="30"/>
        </w:rPr>
        <w:t xml:space="preserve"> </w:t>
      </w:r>
      <w:r w:rsidRPr="008723E4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8723E4" w:rsidRPr="008723E4" w:rsidRDefault="008723E4" w:rsidP="008723E4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6"/>
        <w:gridCol w:w="264"/>
        <w:gridCol w:w="1183"/>
        <w:gridCol w:w="264"/>
        <w:gridCol w:w="1198"/>
        <w:gridCol w:w="249"/>
        <w:gridCol w:w="1205"/>
      </w:tblGrid>
      <w:tr w:rsidR="008723E4" w:rsidRPr="008723E4" w:rsidTr="002F2646">
        <w:tc>
          <w:tcPr>
            <w:tcW w:w="2017" w:type="pct"/>
          </w:tcPr>
          <w:p w:rsidR="008723E4" w:rsidRPr="008723E4" w:rsidRDefault="008723E4" w:rsidP="002F2646">
            <w:pPr>
              <w:spacing w:line="38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435" w:type="pct"/>
            <w:gridSpan w:val="3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723E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8723E4" w:rsidRPr="008723E4" w:rsidTr="002F2646">
        <w:tc>
          <w:tcPr>
            <w:tcW w:w="2017" w:type="pct"/>
          </w:tcPr>
          <w:p w:rsidR="008723E4" w:rsidRPr="008723E4" w:rsidRDefault="008723E4" w:rsidP="002F2646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2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8723E4" w:rsidRPr="008723E4" w:rsidTr="002F2646">
        <w:tc>
          <w:tcPr>
            <w:tcW w:w="2017" w:type="pct"/>
          </w:tcPr>
          <w:p w:rsidR="008723E4" w:rsidRPr="008723E4" w:rsidRDefault="008723E4" w:rsidP="002F2646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32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8723E4" w:rsidRPr="008723E4" w:rsidTr="002F2646">
        <w:tc>
          <w:tcPr>
            <w:tcW w:w="2017" w:type="pct"/>
          </w:tcPr>
          <w:p w:rsidR="008723E4" w:rsidRPr="008723E4" w:rsidRDefault="008723E4" w:rsidP="002F2646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8723E4" w:rsidRPr="008723E4" w:rsidTr="002F2646">
        <w:tc>
          <w:tcPr>
            <w:tcW w:w="2017" w:type="pct"/>
          </w:tcPr>
          <w:p w:rsidR="008723E4" w:rsidRPr="008723E4" w:rsidRDefault="008723E4" w:rsidP="002F2646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7"/>
          </w:tcPr>
          <w:p w:rsidR="008723E4" w:rsidRPr="008723E4" w:rsidRDefault="008723E4" w:rsidP="008723E4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23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3E4" w:rsidRPr="008723E4" w:rsidTr="002F2646">
        <w:tc>
          <w:tcPr>
            <w:tcW w:w="2017" w:type="pct"/>
          </w:tcPr>
          <w:p w:rsidR="008723E4" w:rsidRPr="00E03107" w:rsidRDefault="00E03107" w:rsidP="002F264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2957A5">
              <w:rPr>
                <w:rFonts w:ascii="Angsana New" w:hAnsi="Angsana New" w:hint="cs"/>
                <w:sz w:val="30"/>
                <w:szCs w:val="30"/>
                <w:cs/>
              </w:rPr>
              <w:t>ที่ดินและ</w:t>
            </w:r>
            <w:r w:rsidR="008723E4" w:rsidRPr="002957A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67" w:type="pct"/>
          </w:tcPr>
          <w:p w:rsidR="008723E4" w:rsidRPr="008723E4" w:rsidRDefault="003B29D5" w:rsidP="008723E4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2,997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:rsidR="008723E4" w:rsidRPr="008723E4" w:rsidRDefault="003B29D5" w:rsidP="008723E4">
            <w:pPr>
              <w:tabs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8723E4" w:rsidRPr="008723E4" w:rsidRDefault="008723E4" w:rsidP="008723E4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>41</w:t>
            </w:r>
            <w:r w:rsidR="003B29D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2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8723E4" w:rsidRPr="008723E4" w:rsidRDefault="008723E4" w:rsidP="008723E4">
            <w:pPr>
              <w:tabs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23E4" w:rsidRPr="008723E4" w:rsidTr="002F2646">
        <w:tc>
          <w:tcPr>
            <w:tcW w:w="2017" w:type="pct"/>
          </w:tcPr>
          <w:p w:rsidR="008723E4" w:rsidRPr="008723E4" w:rsidRDefault="008723E4" w:rsidP="002F264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67" w:type="pct"/>
          </w:tcPr>
          <w:p w:rsidR="008723E4" w:rsidRPr="008723E4" w:rsidRDefault="003B29D5" w:rsidP="008723E4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43,471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:rsidR="008723E4" w:rsidRPr="008723E4" w:rsidRDefault="003B29D5" w:rsidP="008723E4">
            <w:pPr>
              <w:tabs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8723E4" w:rsidRPr="008723E4" w:rsidRDefault="008723E4" w:rsidP="008723E4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>65</w:t>
            </w:r>
            <w:r w:rsidR="003B29D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2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8723E4" w:rsidRPr="008723E4" w:rsidRDefault="008723E4" w:rsidP="008723E4">
            <w:pPr>
              <w:tabs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23E4" w:rsidRPr="008723E4" w:rsidTr="002F2646">
        <w:tc>
          <w:tcPr>
            <w:tcW w:w="2017" w:type="pct"/>
          </w:tcPr>
          <w:p w:rsidR="008723E4" w:rsidRPr="008723E4" w:rsidRDefault="008723E4" w:rsidP="002F264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:rsidR="008723E4" w:rsidRPr="008723E4" w:rsidRDefault="00FA0C7E" w:rsidP="008723E4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C7E">
              <w:rPr>
                <w:rFonts w:ascii="Angsana New" w:hAnsi="Angsana New"/>
                <w:sz w:val="30"/>
                <w:szCs w:val="30"/>
                <w:lang w:val="en-US"/>
              </w:rPr>
              <w:t>70,175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:rsidR="008723E4" w:rsidRPr="008723E4" w:rsidRDefault="003B29D5" w:rsidP="008723E4">
            <w:pPr>
              <w:tabs>
                <w:tab w:val="decimal" w:pos="936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(1,096)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8723E4" w:rsidRPr="008723E4" w:rsidRDefault="008723E4" w:rsidP="008723E4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>230</w:t>
            </w: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>367</w:t>
            </w:r>
          </w:p>
        </w:tc>
        <w:tc>
          <w:tcPr>
            <w:tcW w:w="132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8723E4" w:rsidRPr="008723E4" w:rsidRDefault="008723E4" w:rsidP="008723E4">
            <w:pPr>
              <w:tabs>
                <w:tab w:val="decimal" w:pos="936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>(15)</w:t>
            </w:r>
          </w:p>
        </w:tc>
      </w:tr>
      <w:tr w:rsidR="008723E4" w:rsidRPr="008723E4" w:rsidTr="002F2646">
        <w:tc>
          <w:tcPr>
            <w:tcW w:w="2017" w:type="pct"/>
          </w:tcPr>
          <w:p w:rsidR="008723E4" w:rsidRPr="008723E4" w:rsidRDefault="008723E4" w:rsidP="002F264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:rsidR="008723E4" w:rsidRPr="008723E4" w:rsidRDefault="003B29D5" w:rsidP="008723E4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:rsidR="008723E4" w:rsidRPr="008723E4" w:rsidRDefault="003B29D5" w:rsidP="008723E4">
            <w:pPr>
              <w:tabs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8723E4" w:rsidRPr="008723E4" w:rsidRDefault="008723E4" w:rsidP="008723E4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2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8723E4" w:rsidRPr="008723E4" w:rsidRDefault="008723E4" w:rsidP="008723E4">
            <w:pPr>
              <w:tabs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23E4" w:rsidRPr="008723E4" w:rsidTr="002F2646">
        <w:tc>
          <w:tcPr>
            <w:tcW w:w="2017" w:type="pct"/>
          </w:tcPr>
          <w:p w:rsidR="008723E4" w:rsidRPr="008723E4" w:rsidRDefault="008723E4" w:rsidP="002F264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7" w:type="pct"/>
          </w:tcPr>
          <w:p w:rsidR="008723E4" w:rsidRPr="008723E4" w:rsidRDefault="003B29D5" w:rsidP="008723E4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2,850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:rsidR="008723E4" w:rsidRPr="008723E4" w:rsidRDefault="003B29D5" w:rsidP="008723E4">
            <w:pPr>
              <w:tabs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8723E4" w:rsidRPr="008723E4" w:rsidRDefault="008723E4" w:rsidP="008723E4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>673</w:t>
            </w:r>
          </w:p>
        </w:tc>
        <w:tc>
          <w:tcPr>
            <w:tcW w:w="132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8723E4" w:rsidRPr="008723E4" w:rsidRDefault="008723E4" w:rsidP="008723E4">
            <w:pPr>
              <w:tabs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23E4" w:rsidRPr="008723E4" w:rsidTr="002F2646">
        <w:tc>
          <w:tcPr>
            <w:tcW w:w="2017" w:type="pct"/>
          </w:tcPr>
          <w:p w:rsidR="008723E4" w:rsidRPr="008723E4" w:rsidRDefault="008723E4" w:rsidP="002F264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67" w:type="pct"/>
          </w:tcPr>
          <w:p w:rsidR="008723E4" w:rsidRPr="008723E4" w:rsidRDefault="00FA0C7E" w:rsidP="008723E4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C7E">
              <w:rPr>
                <w:rFonts w:ascii="Angsana New" w:hAnsi="Angsana New"/>
                <w:sz w:val="30"/>
                <w:szCs w:val="30"/>
                <w:lang w:val="en-US"/>
              </w:rPr>
              <w:t>3,927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:rsidR="008723E4" w:rsidRPr="008723E4" w:rsidRDefault="003B29D5" w:rsidP="008723E4">
            <w:pPr>
              <w:tabs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8723E4" w:rsidRPr="008723E4" w:rsidRDefault="008723E4" w:rsidP="008723E4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>981</w:t>
            </w:r>
          </w:p>
        </w:tc>
        <w:tc>
          <w:tcPr>
            <w:tcW w:w="132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8723E4" w:rsidRPr="008723E4" w:rsidRDefault="008723E4" w:rsidP="008723E4">
            <w:pPr>
              <w:tabs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23E4" w:rsidRPr="008723E4" w:rsidTr="002F2646">
        <w:tc>
          <w:tcPr>
            <w:tcW w:w="2017" w:type="pct"/>
          </w:tcPr>
          <w:p w:rsidR="008723E4" w:rsidRPr="008723E4" w:rsidRDefault="008723E4" w:rsidP="002F264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8723E4" w:rsidRPr="008723E4" w:rsidRDefault="003B29D5" w:rsidP="008723E4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10,468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8723E4" w:rsidRPr="008723E4" w:rsidRDefault="003B29D5" w:rsidP="008723E4">
            <w:pPr>
              <w:tabs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8723E4" w:rsidRPr="008723E4" w:rsidRDefault="008723E4" w:rsidP="008723E4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>(107</w:t>
            </w: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>227)</w:t>
            </w:r>
          </w:p>
        </w:tc>
        <w:tc>
          <w:tcPr>
            <w:tcW w:w="132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8723E4" w:rsidRPr="008723E4" w:rsidRDefault="008723E4" w:rsidP="008723E4">
            <w:pPr>
              <w:tabs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723E4" w:rsidRPr="008723E4" w:rsidTr="002F2646">
        <w:tc>
          <w:tcPr>
            <w:tcW w:w="2017" w:type="pct"/>
          </w:tcPr>
          <w:p w:rsidR="008723E4" w:rsidRPr="008723E4" w:rsidRDefault="008723E4" w:rsidP="002F264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:rsidR="008723E4" w:rsidRPr="008723E4" w:rsidRDefault="003B29D5" w:rsidP="008723E4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134,445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8723E4" w:rsidRPr="008723E4" w:rsidRDefault="003B29D5" w:rsidP="008723E4">
            <w:pPr>
              <w:tabs>
                <w:tab w:val="decimal" w:pos="936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(1,096)</w:t>
            </w:r>
          </w:p>
        </w:tc>
        <w:tc>
          <w:tcPr>
            <w:tcW w:w="140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8723E4" w:rsidRPr="008723E4" w:rsidRDefault="008723E4" w:rsidP="008723E4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23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149</w:t>
            </w:r>
            <w:r w:rsidRPr="008723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723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="0058602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132" w:type="pct"/>
          </w:tcPr>
          <w:p w:rsidR="008723E4" w:rsidRPr="008723E4" w:rsidRDefault="008723E4" w:rsidP="008723E4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8723E4" w:rsidRPr="008723E4" w:rsidRDefault="008723E4" w:rsidP="008723E4">
            <w:pPr>
              <w:tabs>
                <w:tab w:val="decimal" w:pos="936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23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(15)</w:t>
            </w:r>
          </w:p>
        </w:tc>
      </w:tr>
    </w:tbl>
    <w:p w:rsidR="007E7C2E" w:rsidRPr="00AA29BE" w:rsidRDefault="007E7C2E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:rsidR="00436040" w:rsidRPr="00D31801" w:rsidRDefault="00A32344" w:rsidP="002F2646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7</w:t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เจ้าหนี้การค้า</w:t>
      </w:r>
    </w:p>
    <w:p w:rsidR="000F1D01" w:rsidRPr="008F464B" w:rsidRDefault="000F1D01" w:rsidP="000F1D01">
      <w:pPr>
        <w:spacing w:line="240" w:lineRule="auto"/>
        <w:ind w:left="522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8"/>
        <w:gridCol w:w="1350"/>
        <w:gridCol w:w="1170"/>
        <w:gridCol w:w="270"/>
        <w:gridCol w:w="1170"/>
      </w:tblGrid>
      <w:tr w:rsidR="000F1D01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A33503" w:rsidRDefault="000F1D01" w:rsidP="000F1D01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A33503" w:rsidRDefault="000F1D01" w:rsidP="000F1D01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C735F9" w:rsidRDefault="008723E4" w:rsidP="000F1D01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C735F9" w:rsidRDefault="000F1D01" w:rsidP="000F1D01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C735F9" w:rsidRDefault="000F1D01" w:rsidP="000F1D01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35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35F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F1D01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A33503" w:rsidRDefault="000F1D01" w:rsidP="000F1D01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A33503" w:rsidRDefault="000F1D01" w:rsidP="000F1D01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C735F9" w:rsidRDefault="000F1D01" w:rsidP="000F1D01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2619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C735F9" w:rsidRDefault="000F1D01" w:rsidP="000F1D01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C735F9" w:rsidRDefault="000F1D01" w:rsidP="000F1D01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2619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1D01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A33503" w:rsidRDefault="000F1D01" w:rsidP="000F1D01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F1D01" w:rsidRPr="00A33503" w:rsidRDefault="000F1D01" w:rsidP="000F1D01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1D01" w:rsidRPr="00A33503" w:rsidRDefault="000F1D01" w:rsidP="000F1D01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2619F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A2619F" w:rsidRPr="00A33503" w:rsidRDefault="00A2619F" w:rsidP="00A2619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A2619F" w:rsidRPr="00A33503" w:rsidRDefault="00A2619F" w:rsidP="00A2619F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70" w:type="dxa"/>
          </w:tcPr>
          <w:p w:rsidR="00A2619F" w:rsidRPr="0067031B" w:rsidRDefault="00800568" w:rsidP="008000BB">
            <w:pP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</w:t>
            </w:r>
            <w:r w:rsidR="00A214EA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:rsidR="00A2619F" w:rsidRPr="005E4346" w:rsidRDefault="00A2619F" w:rsidP="00A2619F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2619F" w:rsidRPr="0067031B" w:rsidRDefault="00A2619F" w:rsidP="00A2619F">
            <w:pPr>
              <w:tabs>
                <w:tab w:val="decimal" w:pos="945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</w:tr>
      <w:tr w:rsidR="00A2619F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A2619F" w:rsidRPr="00A33503" w:rsidRDefault="00A2619F" w:rsidP="00A2619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350" w:type="dxa"/>
          </w:tcPr>
          <w:p w:rsidR="00A2619F" w:rsidRPr="00A33503" w:rsidRDefault="00A2619F" w:rsidP="00A2619F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619F" w:rsidRPr="0067031B" w:rsidRDefault="00A214EA" w:rsidP="00A2619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  <w:r w:rsidR="008005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</w:tcPr>
          <w:p w:rsidR="00A2619F" w:rsidRPr="005E4346" w:rsidRDefault="00A2619F" w:rsidP="00A2619F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619F" w:rsidRPr="0067031B" w:rsidRDefault="00A2619F" w:rsidP="00A2619F">
            <w:pPr>
              <w:tabs>
                <w:tab w:val="decimal" w:pos="945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246,190</w:t>
            </w:r>
          </w:p>
        </w:tc>
      </w:tr>
      <w:tr w:rsidR="00A2619F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A2619F" w:rsidRPr="00A33503" w:rsidRDefault="00A2619F" w:rsidP="00A2619F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A2619F" w:rsidRPr="00A33503" w:rsidRDefault="00A2619F" w:rsidP="00A2619F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619F" w:rsidRPr="005E4346" w:rsidRDefault="00A214EA" w:rsidP="00A2619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</w:t>
            </w:r>
            <w:r w:rsidR="008005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026</w:t>
            </w:r>
          </w:p>
        </w:tc>
        <w:tc>
          <w:tcPr>
            <w:tcW w:w="270" w:type="dxa"/>
          </w:tcPr>
          <w:p w:rsidR="00A2619F" w:rsidRPr="005E4346" w:rsidRDefault="00A2619F" w:rsidP="00A2619F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2619F" w:rsidRPr="0067031B" w:rsidRDefault="00A2619F" w:rsidP="00A2619F">
            <w:pPr>
              <w:tabs>
                <w:tab w:val="decimal" w:pos="945"/>
              </w:tabs>
              <w:spacing w:line="240" w:lineRule="atLeast"/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246,223</w:t>
            </w:r>
          </w:p>
        </w:tc>
      </w:tr>
      <w:tr w:rsidR="00A2619F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A2619F" w:rsidRPr="00095501" w:rsidRDefault="00A2619F" w:rsidP="00A2619F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A2619F" w:rsidRPr="00095501" w:rsidRDefault="00A2619F" w:rsidP="00A2619F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619F" w:rsidRPr="00095501" w:rsidRDefault="00A2619F" w:rsidP="00A2619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:rsidR="00A2619F" w:rsidRPr="00095501" w:rsidRDefault="00A2619F" w:rsidP="00A2619F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2619F" w:rsidRPr="00095501" w:rsidRDefault="00A2619F" w:rsidP="00A2619F">
            <w:pPr>
              <w:tabs>
                <w:tab w:val="decimal" w:pos="945"/>
              </w:tabs>
              <w:spacing w:line="240" w:lineRule="atLeast"/>
              <w:ind w:left="-108" w:right="-112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A2619F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A2619F" w:rsidRPr="00A33503" w:rsidRDefault="00A2619F" w:rsidP="00A2619F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74E7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50" w:type="dxa"/>
          </w:tcPr>
          <w:p w:rsidR="00A2619F" w:rsidRPr="00A33503" w:rsidRDefault="00A2619F" w:rsidP="00A2619F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619F" w:rsidRPr="00EB74E7" w:rsidRDefault="00A214EA" w:rsidP="00A2619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  <w:r w:rsidR="008005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026</w:t>
            </w:r>
          </w:p>
        </w:tc>
        <w:tc>
          <w:tcPr>
            <w:tcW w:w="270" w:type="dxa"/>
          </w:tcPr>
          <w:p w:rsidR="00A2619F" w:rsidRPr="005E4346" w:rsidRDefault="00A2619F" w:rsidP="00A2619F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2619F" w:rsidRPr="00EB74E7" w:rsidRDefault="00A2619F" w:rsidP="00A2619F">
            <w:pPr>
              <w:tabs>
                <w:tab w:val="decimal" w:pos="945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246,223</w:t>
            </w:r>
          </w:p>
        </w:tc>
      </w:tr>
      <w:tr w:rsidR="00A2619F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A2619F" w:rsidRPr="00A33503" w:rsidRDefault="00A2619F" w:rsidP="00A2619F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A2619F" w:rsidRPr="00A33503" w:rsidRDefault="00A2619F" w:rsidP="00A2619F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2619F" w:rsidRPr="005E4346" w:rsidRDefault="00A214EA" w:rsidP="00A2619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</w:t>
            </w:r>
            <w:r w:rsidR="008005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026</w:t>
            </w:r>
          </w:p>
        </w:tc>
        <w:tc>
          <w:tcPr>
            <w:tcW w:w="270" w:type="dxa"/>
          </w:tcPr>
          <w:p w:rsidR="00A2619F" w:rsidRPr="005E4346" w:rsidRDefault="00A2619F" w:rsidP="00A2619F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2619F" w:rsidRPr="0067031B" w:rsidRDefault="00A2619F" w:rsidP="00A2619F">
            <w:pPr>
              <w:tabs>
                <w:tab w:val="decimal" w:pos="945"/>
              </w:tabs>
              <w:spacing w:line="240" w:lineRule="atLeast"/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246,223</w:t>
            </w:r>
          </w:p>
        </w:tc>
      </w:tr>
    </w:tbl>
    <w:p w:rsidR="002957A5" w:rsidRDefault="002957A5" w:rsidP="006251AD">
      <w:pPr>
        <w:spacing w:line="240" w:lineRule="auto"/>
        <w:ind w:left="522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:rsidR="003601AD" w:rsidRDefault="003601AD" w:rsidP="003601AD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lastRenderedPageBreak/>
        <w:t>8</w:t>
      </w:r>
      <w:r w:rsidRPr="007830DE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Pr="003601AD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ประมาณการหนี้สินสำหรับผลประโยชน์พนักงาน</w:t>
      </w:r>
    </w:p>
    <w:p w:rsidR="003601AD" w:rsidRPr="007830DE" w:rsidRDefault="003601AD" w:rsidP="003601AD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</w:pPr>
    </w:p>
    <w:p w:rsidR="003601AD" w:rsidRDefault="003601AD" w:rsidP="003601A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01A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601AD">
        <w:rPr>
          <w:rFonts w:ascii="Angsana New" w:hAnsi="Angsana New"/>
          <w:sz w:val="30"/>
          <w:szCs w:val="30"/>
          <w:cs/>
        </w:rPr>
        <w:t xml:space="preserve"> 5 </w:t>
      </w:r>
      <w:r w:rsidRPr="003601AD">
        <w:rPr>
          <w:rFonts w:ascii="Angsana New" w:hAnsi="Angsana New" w:hint="cs"/>
          <w:sz w:val="30"/>
          <w:szCs w:val="30"/>
          <w:cs/>
        </w:rPr>
        <w:t>เมษายน</w:t>
      </w:r>
      <w:r w:rsidRPr="003601AD">
        <w:rPr>
          <w:rFonts w:ascii="Angsana New" w:hAnsi="Angsana New"/>
          <w:sz w:val="30"/>
          <w:szCs w:val="30"/>
          <w:cs/>
        </w:rPr>
        <w:t xml:space="preserve"> 2562 </w:t>
      </w:r>
      <w:r w:rsidRPr="003601AD">
        <w:rPr>
          <w:rFonts w:ascii="Angsana New" w:hAnsi="Angsana New" w:hint="cs"/>
          <w:sz w:val="30"/>
          <w:szCs w:val="30"/>
          <w:cs/>
        </w:rPr>
        <w:t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หากลูกจ้างทำงานติดต่อกันครบ</w:t>
      </w:r>
      <w:r w:rsidRPr="003601AD">
        <w:rPr>
          <w:rFonts w:ascii="Angsana New" w:hAnsi="Angsana New"/>
          <w:sz w:val="30"/>
          <w:szCs w:val="30"/>
          <w:cs/>
        </w:rPr>
        <w:t xml:space="preserve"> 20 </w:t>
      </w:r>
      <w:r w:rsidRPr="003601AD">
        <w:rPr>
          <w:rFonts w:ascii="Angsana New" w:hAnsi="Angsana New" w:hint="cs"/>
          <w:sz w:val="30"/>
          <w:szCs w:val="30"/>
          <w:cs/>
        </w:rPr>
        <w:t>ปีขึ้นไป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3601AD">
        <w:rPr>
          <w:rFonts w:ascii="Angsana New" w:hAnsi="Angsana New"/>
          <w:sz w:val="30"/>
          <w:szCs w:val="30"/>
          <w:cs/>
        </w:rPr>
        <w:t xml:space="preserve"> 400 </w:t>
      </w:r>
      <w:r w:rsidRPr="003601AD">
        <w:rPr>
          <w:rFonts w:ascii="Angsana New" w:hAnsi="Angsana New" w:hint="cs"/>
          <w:sz w:val="30"/>
          <w:szCs w:val="30"/>
          <w:cs/>
        </w:rPr>
        <w:t>วัน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ปี</w:t>
      </w:r>
      <w:r w:rsidRPr="003601AD">
        <w:rPr>
          <w:rFonts w:ascii="Angsana New" w:hAnsi="Angsana New"/>
          <w:sz w:val="30"/>
          <w:szCs w:val="30"/>
          <w:cs/>
        </w:rPr>
        <w:t xml:space="preserve"> 2562 </w:t>
      </w:r>
      <w:r w:rsidRPr="003601AD">
        <w:rPr>
          <w:rFonts w:ascii="Angsana New" w:hAnsi="Angsana New" w:hint="cs"/>
          <w:sz w:val="30"/>
          <w:szCs w:val="30"/>
          <w:cs/>
        </w:rPr>
        <w:t>จากการแก้ไขโครงการดังกล่าวทำให้บริษัทรับรู้ประมาณการหนี้สินผลประโยชน์เมื่อเกษียณอายุ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ณ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วันที่</w:t>
      </w:r>
      <w:r w:rsidRPr="003601AD">
        <w:rPr>
          <w:rFonts w:ascii="Angsana New" w:hAnsi="Angsana New"/>
          <w:sz w:val="30"/>
          <w:szCs w:val="30"/>
          <w:cs/>
        </w:rPr>
        <w:t xml:space="preserve"> 30 </w:t>
      </w:r>
      <w:r w:rsidRPr="003601AD">
        <w:rPr>
          <w:rFonts w:ascii="Angsana New" w:hAnsi="Angsana New" w:hint="cs"/>
          <w:sz w:val="30"/>
          <w:szCs w:val="30"/>
          <w:cs/>
        </w:rPr>
        <w:t>มิถุนายน</w:t>
      </w:r>
      <w:r w:rsidRPr="003601AD">
        <w:rPr>
          <w:rFonts w:ascii="Angsana New" w:hAnsi="Angsana New"/>
          <w:sz w:val="30"/>
          <w:szCs w:val="30"/>
          <w:cs/>
        </w:rPr>
        <w:t xml:space="preserve"> 2562 </w:t>
      </w:r>
      <w:r w:rsidRPr="003601AD">
        <w:rPr>
          <w:rFonts w:ascii="Angsana New" w:hAnsi="Angsana New" w:hint="cs"/>
          <w:sz w:val="30"/>
          <w:szCs w:val="30"/>
          <w:cs/>
        </w:rPr>
        <w:t>และต้นทุนบริการในอดีตเพิ่มขึ้นสำหรับงวดสามเดือนและหกเดือนสิ้นสุดวันเดียวกันในงบการเงินจำนวน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23</w:t>
      </w:r>
      <w:r w:rsidRPr="003601AD">
        <w:rPr>
          <w:rFonts w:ascii="Angsana New" w:hAnsi="Angsana New"/>
          <w:sz w:val="30"/>
          <w:szCs w:val="30"/>
        </w:rPr>
        <w:t xml:space="preserve"> </w:t>
      </w:r>
      <w:r w:rsidRPr="003601AD">
        <w:rPr>
          <w:rFonts w:ascii="Angsana New" w:hAnsi="Angsana New" w:hint="cs"/>
          <w:sz w:val="30"/>
          <w:szCs w:val="30"/>
          <w:cs/>
        </w:rPr>
        <w:t>ล้านบาท</w:t>
      </w:r>
      <w:r w:rsidRPr="003601AD">
        <w:rPr>
          <w:rFonts w:ascii="Angsana New" w:hAnsi="Angsana New"/>
          <w:sz w:val="30"/>
          <w:szCs w:val="30"/>
          <w:cs/>
        </w:rPr>
        <w:t xml:space="preserve"> </w:t>
      </w:r>
    </w:p>
    <w:p w:rsidR="003601AD" w:rsidRDefault="003601AD" w:rsidP="003601AD">
      <w:pPr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:rsidR="00A928D3" w:rsidRPr="007830DE" w:rsidRDefault="00FF42D5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9</w:t>
      </w:r>
      <w:r w:rsidR="00A928D3" w:rsidRPr="007830DE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A928D3" w:rsidRPr="007830DE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ส่วนงาน</w:t>
      </w:r>
      <w:r w:rsidR="00E437E6" w:rsidRPr="002957A5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ดำเนินงาน</w:t>
      </w:r>
      <w:r w:rsidR="00C3678F" w:rsidRPr="002957A5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และ</w:t>
      </w:r>
      <w:r w:rsidR="0088301C" w:rsidRPr="002957A5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การจำแนกรายได้</w:t>
      </w:r>
    </w:p>
    <w:p w:rsidR="0092377A" w:rsidRPr="008F464B" w:rsidRDefault="0092377A" w:rsidP="0044004D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650CA" w:rsidRPr="007830DE" w:rsidRDefault="00E278FA" w:rsidP="0044004D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830DE">
        <w:rPr>
          <w:rFonts w:ascii="Angsana New" w:hAnsi="Angsana New"/>
          <w:sz w:val="30"/>
          <w:szCs w:val="30"/>
          <w:cs/>
        </w:rPr>
        <w:t>บริษัทมี</w:t>
      </w:r>
      <w:r w:rsidR="00B92D4F" w:rsidRPr="007830DE">
        <w:rPr>
          <w:rFonts w:ascii="Angsana New" w:hAnsi="Angsana New" w:hint="cs"/>
          <w:sz w:val="30"/>
          <w:szCs w:val="30"/>
          <w:cs/>
        </w:rPr>
        <w:t>สอง</w:t>
      </w:r>
      <w:r w:rsidRPr="007830DE">
        <w:rPr>
          <w:rFonts w:ascii="Angsana New" w:hAnsi="Angsana New"/>
          <w:sz w:val="30"/>
          <w:szCs w:val="30"/>
          <w:cs/>
        </w:rPr>
        <w:t>ส่วนงานที่รายงาน</w:t>
      </w:r>
      <w:r w:rsidRPr="007830DE">
        <w:rPr>
          <w:rFonts w:ascii="Angsana New" w:hAnsi="Angsana New"/>
          <w:sz w:val="30"/>
          <w:szCs w:val="30"/>
        </w:rPr>
        <w:t xml:space="preserve"> </w:t>
      </w:r>
      <w:r w:rsidR="00B92D4F" w:rsidRPr="007830DE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="008C51A6">
        <w:rPr>
          <w:rFonts w:ascii="Angsana New" w:hAnsi="Angsana New"/>
          <w:sz w:val="30"/>
          <w:szCs w:val="30"/>
        </w:rPr>
        <w:t xml:space="preserve"> </w:t>
      </w:r>
      <w:r w:rsidR="00B92D4F" w:rsidRPr="007830D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E278FA" w:rsidRPr="008F464B" w:rsidRDefault="00E278FA" w:rsidP="0044004D">
      <w:pPr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E278FA" w:rsidRPr="007830DE" w:rsidRDefault="00E278FA" w:rsidP="00E278F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830DE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Pr="007830DE">
        <w:rPr>
          <w:rFonts w:ascii="Angsana New" w:hAnsi="Angsana New"/>
          <w:i/>
          <w:iCs/>
          <w:sz w:val="30"/>
          <w:szCs w:val="30"/>
        </w:rPr>
        <w:t>1</w:t>
      </w:r>
      <w:r w:rsidRPr="007830DE">
        <w:rPr>
          <w:rFonts w:ascii="Angsana New" w:hAnsi="Angsana New"/>
          <w:sz w:val="30"/>
          <w:szCs w:val="30"/>
          <w:cs/>
        </w:rPr>
        <w:tab/>
      </w:r>
      <w:r w:rsidRPr="007830DE">
        <w:rPr>
          <w:rFonts w:ascii="Angsana New" w:hAnsi="Angsana New"/>
          <w:sz w:val="30"/>
          <w:szCs w:val="30"/>
          <w:cs/>
        </w:rPr>
        <w:tab/>
      </w:r>
      <w:r w:rsidRPr="007830DE">
        <w:rPr>
          <w:rFonts w:ascii="Angsana New" w:hAnsi="Angsana New" w:hint="cs"/>
          <w:sz w:val="30"/>
          <w:szCs w:val="30"/>
          <w:cs/>
        </w:rPr>
        <w:t>กระป๋องและหลอดอลูมิเนียม</w:t>
      </w:r>
    </w:p>
    <w:p w:rsidR="00E278FA" w:rsidRPr="007830DE" w:rsidRDefault="00E278FA" w:rsidP="00E278F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30DE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Pr="007830DE">
        <w:rPr>
          <w:rFonts w:ascii="Angsana New" w:hAnsi="Angsana New"/>
          <w:i/>
          <w:iCs/>
          <w:sz w:val="30"/>
          <w:szCs w:val="30"/>
        </w:rPr>
        <w:t>2</w:t>
      </w:r>
      <w:r w:rsidRPr="007830DE">
        <w:rPr>
          <w:rFonts w:ascii="Angsana New" w:hAnsi="Angsana New"/>
          <w:i/>
          <w:iCs/>
          <w:sz w:val="30"/>
          <w:szCs w:val="30"/>
          <w:cs/>
        </w:rPr>
        <w:tab/>
      </w:r>
      <w:r w:rsidRPr="007830DE">
        <w:rPr>
          <w:rFonts w:ascii="Angsana New" w:hAnsi="Angsana New"/>
          <w:sz w:val="30"/>
          <w:szCs w:val="30"/>
          <w:cs/>
        </w:rPr>
        <w:tab/>
      </w:r>
      <w:r w:rsidRPr="007830DE">
        <w:rPr>
          <w:rFonts w:ascii="Angsana New" w:hAnsi="Angsana New" w:hint="cs"/>
          <w:sz w:val="30"/>
          <w:szCs w:val="30"/>
          <w:cs/>
        </w:rPr>
        <w:t>เหรียญอลูมิเนียม</w:t>
      </w:r>
    </w:p>
    <w:p w:rsidR="00B92D4F" w:rsidRPr="008F464B" w:rsidRDefault="00B92D4F" w:rsidP="00E278F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C1896" w:rsidRDefault="00EC1896" w:rsidP="00E278F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:rsidR="00EC1896" w:rsidRPr="008F464B" w:rsidRDefault="00EC1896" w:rsidP="00E278F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92D4F" w:rsidRPr="007830DE" w:rsidRDefault="00B92D4F" w:rsidP="00E278F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830D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  <w:r w:rsidR="00EC18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และการจำแนกรายได้</w:t>
      </w:r>
    </w:p>
    <w:p w:rsidR="002C21C4" w:rsidRPr="008F464B" w:rsidRDefault="002C21C4" w:rsidP="002C21C4">
      <w:pPr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8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2C21C4" w:rsidRPr="007B34F6" w:rsidTr="002F2646">
        <w:tc>
          <w:tcPr>
            <w:tcW w:w="2538" w:type="dxa"/>
          </w:tcPr>
          <w:p w:rsidR="002C21C4" w:rsidRPr="001608A3" w:rsidRDefault="002C21C4" w:rsidP="00D26DD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4F6">
              <w:rPr>
                <w:rFonts w:ascii="Angsana New" w:hAnsi="Angsana New"/>
                <w:sz w:val="30"/>
                <w:szCs w:val="30"/>
              </w:rPr>
              <w:br w:type="page"/>
            </w:r>
            <w:r w:rsidRPr="007B34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B34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250" w:type="dxa"/>
            <w:gridSpan w:val="3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34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7B34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34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7B34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34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2C21C4" w:rsidRPr="007B34F6" w:rsidTr="002F2646">
        <w:tc>
          <w:tcPr>
            <w:tcW w:w="2538" w:type="dxa"/>
          </w:tcPr>
          <w:p w:rsidR="002C21C4" w:rsidRPr="007B34F6" w:rsidRDefault="002C21C4" w:rsidP="00D26DD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4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B34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B34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B34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955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0955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955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0955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955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0955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2C21C4" w:rsidRPr="007B34F6" w:rsidTr="002F2646">
        <w:tc>
          <w:tcPr>
            <w:tcW w:w="2538" w:type="dxa"/>
          </w:tcPr>
          <w:p w:rsidR="002C21C4" w:rsidRPr="007B34F6" w:rsidRDefault="002C21C4" w:rsidP="00D26DD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290" w:type="dxa"/>
            <w:gridSpan w:val="11"/>
          </w:tcPr>
          <w:p w:rsidR="002C21C4" w:rsidRPr="007B34F6" w:rsidRDefault="002C21C4" w:rsidP="00D26DD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34F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95501" w:rsidRPr="009A2EF6" w:rsidTr="002F2646">
        <w:tc>
          <w:tcPr>
            <w:tcW w:w="2538" w:type="dxa"/>
          </w:tcPr>
          <w:p w:rsidR="00095501" w:rsidRPr="007B34F6" w:rsidRDefault="00095501" w:rsidP="0009550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4F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:rsidR="00095501" w:rsidRPr="009A2EF6" w:rsidRDefault="00800568" w:rsidP="00095501">
            <w:pPr>
              <w:tabs>
                <w:tab w:val="decimal" w:pos="792"/>
              </w:tabs>
              <w:spacing w:line="240" w:lineRule="auto"/>
              <w:ind w:left="-59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904,65</w:t>
            </w:r>
            <w:r w:rsidR="0030012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95501" w:rsidRPr="000F53D9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9A2EF6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868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505</w:t>
            </w:r>
          </w:p>
        </w:tc>
        <w:tc>
          <w:tcPr>
            <w:tcW w:w="270" w:type="dxa"/>
          </w:tcPr>
          <w:p w:rsidR="00095501" w:rsidRPr="000F53D9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9A2EF6" w:rsidRDefault="00800568" w:rsidP="00095501">
            <w:pPr>
              <w:tabs>
                <w:tab w:val="decimal" w:pos="677"/>
                <w:tab w:val="decimal" w:pos="792"/>
              </w:tabs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552,670</w:t>
            </w:r>
          </w:p>
        </w:tc>
        <w:tc>
          <w:tcPr>
            <w:tcW w:w="270" w:type="dxa"/>
          </w:tcPr>
          <w:p w:rsidR="00095501" w:rsidRPr="000F53D9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9A2EF6" w:rsidRDefault="00095501" w:rsidP="00095501">
            <w:pPr>
              <w:tabs>
                <w:tab w:val="decimal" w:pos="677"/>
                <w:tab w:val="decimal" w:pos="792"/>
              </w:tabs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696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139</w:t>
            </w:r>
          </w:p>
        </w:tc>
        <w:tc>
          <w:tcPr>
            <w:tcW w:w="270" w:type="dxa"/>
          </w:tcPr>
          <w:p w:rsidR="00095501" w:rsidRPr="000F53D9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9A2EF6" w:rsidRDefault="00800568" w:rsidP="000955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1,457,324</w:t>
            </w:r>
          </w:p>
        </w:tc>
        <w:tc>
          <w:tcPr>
            <w:tcW w:w="270" w:type="dxa"/>
          </w:tcPr>
          <w:p w:rsidR="00095501" w:rsidRPr="000F53D9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9A2EF6" w:rsidRDefault="00095501" w:rsidP="00095501">
            <w:pPr>
              <w:tabs>
                <w:tab w:val="decimal" w:pos="775"/>
              </w:tabs>
              <w:spacing w:line="240" w:lineRule="auto"/>
              <w:ind w:right="-1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564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644</w:t>
            </w:r>
          </w:p>
        </w:tc>
      </w:tr>
      <w:tr w:rsidR="00095501" w:rsidRPr="009A2EF6" w:rsidTr="002F2646">
        <w:tc>
          <w:tcPr>
            <w:tcW w:w="2538" w:type="dxa"/>
          </w:tcPr>
          <w:p w:rsidR="00095501" w:rsidRPr="007B34F6" w:rsidRDefault="00095501" w:rsidP="00095501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95501" w:rsidRPr="009A2EF6" w:rsidRDefault="00800568" w:rsidP="00095501">
            <w:pPr>
              <w:tabs>
                <w:tab w:val="decimal" w:pos="792"/>
                <w:tab w:val="decimal" w:pos="846"/>
              </w:tabs>
              <w:spacing w:line="240" w:lineRule="auto"/>
              <w:ind w:left="-5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176,451</w:t>
            </w:r>
          </w:p>
        </w:tc>
        <w:tc>
          <w:tcPr>
            <w:tcW w:w="270" w:type="dxa"/>
          </w:tcPr>
          <w:p w:rsidR="00095501" w:rsidRPr="009A2EF6" w:rsidRDefault="00095501" w:rsidP="00095501">
            <w:pPr>
              <w:tabs>
                <w:tab w:val="decimal" w:pos="792"/>
                <w:tab w:val="decimal" w:pos="846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95501" w:rsidRPr="009A2EF6" w:rsidRDefault="00095501" w:rsidP="00095501">
            <w:pPr>
              <w:tabs>
                <w:tab w:val="decimal" w:pos="792"/>
                <w:tab w:val="decimal" w:pos="846"/>
              </w:tabs>
              <w:spacing w:line="240" w:lineRule="auto"/>
              <w:ind w:left="-5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157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110</w:t>
            </w:r>
          </w:p>
        </w:tc>
        <w:tc>
          <w:tcPr>
            <w:tcW w:w="270" w:type="dxa"/>
          </w:tcPr>
          <w:p w:rsidR="00095501" w:rsidRPr="009A2EF6" w:rsidRDefault="00095501" w:rsidP="00095501">
            <w:pPr>
              <w:tabs>
                <w:tab w:val="decimal" w:pos="792"/>
                <w:tab w:val="decimal" w:pos="846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95501" w:rsidRPr="009A2EF6" w:rsidRDefault="00800568" w:rsidP="00095501">
            <w:pPr>
              <w:tabs>
                <w:tab w:val="decimal" w:pos="677"/>
                <w:tab w:val="decimal" w:pos="792"/>
                <w:tab w:val="decimal" w:pos="846"/>
              </w:tabs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26,054</w:t>
            </w:r>
          </w:p>
        </w:tc>
        <w:tc>
          <w:tcPr>
            <w:tcW w:w="270" w:type="dxa"/>
          </w:tcPr>
          <w:p w:rsidR="00095501" w:rsidRPr="000F53D9" w:rsidRDefault="00095501" w:rsidP="00095501">
            <w:pPr>
              <w:tabs>
                <w:tab w:val="decimal" w:pos="792"/>
                <w:tab w:val="decimal" w:pos="846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95501" w:rsidRPr="009A2EF6" w:rsidRDefault="00095501" w:rsidP="00095501">
            <w:pPr>
              <w:tabs>
                <w:tab w:val="decimal" w:pos="677"/>
                <w:tab w:val="decimal" w:pos="792"/>
                <w:tab w:val="decimal" w:pos="846"/>
              </w:tabs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55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680</w:t>
            </w:r>
          </w:p>
        </w:tc>
        <w:tc>
          <w:tcPr>
            <w:tcW w:w="270" w:type="dxa"/>
          </w:tcPr>
          <w:p w:rsidR="00095501" w:rsidRPr="000F53D9" w:rsidRDefault="00095501" w:rsidP="00095501">
            <w:pPr>
              <w:tabs>
                <w:tab w:val="decimal" w:pos="792"/>
                <w:tab w:val="decimal" w:pos="846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95501" w:rsidRPr="009A2EF6" w:rsidRDefault="00800568" w:rsidP="00095501">
            <w:pPr>
              <w:tabs>
                <w:tab w:val="left" w:pos="252"/>
                <w:tab w:val="decimal" w:pos="792"/>
                <w:tab w:val="decimal" w:pos="846"/>
              </w:tabs>
              <w:spacing w:line="240" w:lineRule="atLeast"/>
              <w:ind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202,50</w:t>
            </w:r>
            <w:r w:rsidR="0091455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95501" w:rsidRPr="000F53D9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95501" w:rsidRPr="009A2EF6" w:rsidRDefault="00095501" w:rsidP="00095501">
            <w:pPr>
              <w:tabs>
                <w:tab w:val="left" w:pos="252"/>
                <w:tab w:val="decimal" w:pos="775"/>
                <w:tab w:val="decimal" w:pos="846"/>
              </w:tabs>
              <w:spacing w:line="240" w:lineRule="atLeast"/>
              <w:ind w:right="-1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212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790</w:t>
            </w:r>
          </w:p>
        </w:tc>
      </w:tr>
      <w:tr w:rsidR="00095501" w:rsidRPr="008F464B" w:rsidTr="002F2646">
        <w:tc>
          <w:tcPr>
            <w:tcW w:w="2538" w:type="dxa"/>
          </w:tcPr>
          <w:p w:rsidR="00095501" w:rsidRPr="008F464B" w:rsidRDefault="00095501" w:rsidP="00095501">
            <w:pPr>
              <w:pStyle w:val="Heading7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95501" w:rsidRPr="008F464B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095501" w:rsidRPr="008F464B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95501" w:rsidRPr="008F464B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095501" w:rsidRPr="008F464B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95501" w:rsidRPr="008F464B" w:rsidRDefault="00095501" w:rsidP="00095501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095501" w:rsidRPr="008F464B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95501" w:rsidRPr="008F464B" w:rsidRDefault="00095501" w:rsidP="00095501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095501" w:rsidRPr="008F464B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95501" w:rsidRPr="008F464B" w:rsidRDefault="00095501" w:rsidP="00095501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095501" w:rsidRPr="008F464B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95501" w:rsidRPr="008F464B" w:rsidRDefault="00095501" w:rsidP="00095501">
            <w:pPr>
              <w:tabs>
                <w:tab w:val="decimal" w:pos="775"/>
                <w:tab w:val="decimal" w:pos="846"/>
                <w:tab w:val="decimal" w:pos="972"/>
              </w:tabs>
              <w:spacing w:line="240" w:lineRule="auto"/>
              <w:ind w:left="-59" w:right="-192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95501" w:rsidRPr="000F53D9" w:rsidTr="002F2646">
        <w:tc>
          <w:tcPr>
            <w:tcW w:w="2538" w:type="dxa"/>
          </w:tcPr>
          <w:p w:rsidR="00095501" w:rsidRPr="00DE75BE" w:rsidRDefault="00095501" w:rsidP="00095501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DE75BE">
              <w:rPr>
                <w:rFonts w:ascii="Angsana New" w:hAnsi="Angsana New" w:hint="cs"/>
                <w:sz w:val="30"/>
                <w:szCs w:val="30"/>
                <w:cs/>
              </w:rPr>
              <w:t>ที่ปันส่วนไม่ได้</w:t>
            </w:r>
          </w:p>
        </w:tc>
        <w:tc>
          <w:tcPr>
            <w:tcW w:w="990" w:type="dxa"/>
          </w:tcPr>
          <w:p w:rsidR="00095501" w:rsidRPr="00DE75BE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5501" w:rsidRPr="00DE75BE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DE75BE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5501" w:rsidRPr="00DE75BE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DE75BE" w:rsidRDefault="00095501" w:rsidP="00095501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5501" w:rsidRPr="00DE75BE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DE75BE" w:rsidRDefault="00095501" w:rsidP="00095501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5501" w:rsidRPr="00DE75BE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DE75BE" w:rsidRDefault="00C815F7" w:rsidP="000955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40,845</w:t>
            </w:r>
          </w:p>
        </w:tc>
        <w:tc>
          <w:tcPr>
            <w:tcW w:w="270" w:type="dxa"/>
          </w:tcPr>
          <w:p w:rsidR="00095501" w:rsidRPr="00DE75BE" w:rsidRDefault="00095501" w:rsidP="000955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DE75BE" w:rsidRDefault="00095501" w:rsidP="00095501">
            <w:pPr>
              <w:tabs>
                <w:tab w:val="decimal" w:pos="775"/>
              </w:tabs>
              <w:spacing w:line="240" w:lineRule="auto"/>
              <w:ind w:right="-1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90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887</w:t>
            </w:r>
          </w:p>
        </w:tc>
      </w:tr>
      <w:tr w:rsidR="00095501" w:rsidRPr="000F53D9" w:rsidTr="002F2646">
        <w:tc>
          <w:tcPr>
            <w:tcW w:w="2538" w:type="dxa"/>
          </w:tcPr>
          <w:p w:rsidR="00095501" w:rsidRPr="00DE75BE" w:rsidRDefault="00095501" w:rsidP="00095501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</w:tcPr>
          <w:p w:rsidR="00095501" w:rsidRPr="00DE75BE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5501" w:rsidRPr="00DE75BE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DE75BE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5501" w:rsidRPr="00DE75BE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DE75BE" w:rsidRDefault="00095501" w:rsidP="00095501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5501" w:rsidRPr="00DE75BE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DE75BE" w:rsidRDefault="00095501" w:rsidP="00095501">
            <w:pPr>
              <w:tabs>
                <w:tab w:val="decimal" w:pos="88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5501" w:rsidRPr="00DE75BE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DE75BE" w:rsidRDefault="00C815F7" w:rsidP="000955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(106,16</w:t>
            </w:r>
            <w:r w:rsidR="00B6308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95501" w:rsidRPr="00DE75BE" w:rsidRDefault="00095501" w:rsidP="000955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DE75BE" w:rsidRDefault="00095501" w:rsidP="00095501">
            <w:pPr>
              <w:tabs>
                <w:tab w:val="decimal" w:pos="775"/>
              </w:tabs>
              <w:spacing w:line="240" w:lineRule="auto"/>
              <w:ind w:right="-1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(82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202)</w:t>
            </w:r>
          </w:p>
        </w:tc>
      </w:tr>
      <w:tr w:rsidR="00095501" w:rsidRPr="000F53D9" w:rsidTr="002F2646">
        <w:tc>
          <w:tcPr>
            <w:tcW w:w="2538" w:type="dxa"/>
          </w:tcPr>
          <w:p w:rsidR="00095501" w:rsidRPr="00DE75BE" w:rsidRDefault="00095501" w:rsidP="00095501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:rsidR="00095501" w:rsidRPr="00DE75BE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5501" w:rsidRPr="00DE75BE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DE75BE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5501" w:rsidRPr="00DE75BE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DE75BE" w:rsidRDefault="00095501" w:rsidP="00095501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5501" w:rsidRPr="00DE75BE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DE75BE" w:rsidRDefault="00095501" w:rsidP="00095501">
            <w:pPr>
              <w:tabs>
                <w:tab w:val="decimal" w:pos="88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5501" w:rsidRPr="00DE75BE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95501" w:rsidRPr="00DE75BE" w:rsidRDefault="00C815F7" w:rsidP="000955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(427)</w:t>
            </w:r>
          </w:p>
        </w:tc>
        <w:tc>
          <w:tcPr>
            <w:tcW w:w="270" w:type="dxa"/>
          </w:tcPr>
          <w:p w:rsidR="00095501" w:rsidRPr="00DE75BE" w:rsidRDefault="00095501" w:rsidP="000955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95501" w:rsidRPr="00DE75BE" w:rsidRDefault="00095501" w:rsidP="00095501">
            <w:pPr>
              <w:tabs>
                <w:tab w:val="decimal" w:pos="775"/>
              </w:tabs>
              <w:spacing w:line="240" w:lineRule="auto"/>
              <w:ind w:right="-1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(379)</w:t>
            </w:r>
          </w:p>
        </w:tc>
      </w:tr>
      <w:tr w:rsidR="00095501" w:rsidRPr="004E3B92" w:rsidTr="002F2646">
        <w:tc>
          <w:tcPr>
            <w:tcW w:w="2538" w:type="dxa"/>
          </w:tcPr>
          <w:p w:rsidR="00095501" w:rsidRPr="004E3B92" w:rsidRDefault="00095501" w:rsidP="00095501">
            <w:pPr>
              <w:pStyle w:val="Heading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3B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095501" w:rsidRPr="004E3B92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95501" w:rsidRPr="004E3B92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4E3B92" w:rsidRDefault="00095501" w:rsidP="00095501">
            <w:pPr>
              <w:tabs>
                <w:tab w:val="decimal" w:pos="792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95501" w:rsidRPr="004E3B92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4E3B92" w:rsidRDefault="00095501" w:rsidP="00095501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95501" w:rsidRPr="004E3B92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95501" w:rsidRPr="004E3B92" w:rsidRDefault="00095501" w:rsidP="00095501">
            <w:pPr>
              <w:tabs>
                <w:tab w:val="decimal" w:pos="88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95501" w:rsidRPr="004E3B92" w:rsidRDefault="00095501" w:rsidP="0009550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95501" w:rsidRPr="004E3B92" w:rsidRDefault="00C815F7" w:rsidP="000955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3B92">
              <w:rPr>
                <w:rFonts w:ascii="Angsana New" w:hAnsi="Angsana New"/>
                <w:b/>
                <w:bCs/>
                <w:sz w:val="30"/>
                <w:szCs w:val="30"/>
              </w:rPr>
              <w:t>136,75</w:t>
            </w:r>
            <w:r w:rsidR="00B63083" w:rsidRPr="004E3B9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095501" w:rsidRPr="004E3B92" w:rsidRDefault="00095501" w:rsidP="0009550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95501" w:rsidRPr="004E3B92" w:rsidRDefault="00095501" w:rsidP="00095501">
            <w:pPr>
              <w:tabs>
                <w:tab w:val="decimal" w:pos="775"/>
              </w:tabs>
              <w:spacing w:line="240" w:lineRule="auto"/>
              <w:ind w:right="-19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3B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221</w:t>
            </w:r>
            <w:r w:rsidRPr="004E3B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3B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096</w:t>
            </w:r>
          </w:p>
        </w:tc>
      </w:tr>
    </w:tbl>
    <w:p w:rsidR="004E3B92" w:rsidRDefault="004E3B92" w:rsidP="00095501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FF42D5" w:rsidRDefault="00FF42D5" w:rsidP="00095501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FF42D5" w:rsidRPr="00E57086" w:rsidRDefault="00FF42D5" w:rsidP="00095501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8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7D0F15" w:rsidRPr="004E3B92" w:rsidTr="002F2646">
        <w:tc>
          <w:tcPr>
            <w:tcW w:w="2538" w:type="dxa"/>
          </w:tcPr>
          <w:p w:rsidR="007D0F15" w:rsidRPr="004E3B92" w:rsidRDefault="007D0F15" w:rsidP="007D0F1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B92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4E3B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2250" w:type="dxa"/>
            <w:gridSpan w:val="3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34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7B34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34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7B34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34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D0F15" w:rsidRPr="007B34F6" w:rsidTr="002F2646">
        <w:tc>
          <w:tcPr>
            <w:tcW w:w="2538" w:type="dxa"/>
          </w:tcPr>
          <w:p w:rsidR="007D0F15" w:rsidRPr="00CD0124" w:rsidRDefault="007D0F15" w:rsidP="007D0F15">
            <w:pPr>
              <w:pStyle w:val="Heading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53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D01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CD01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D01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  <w:vAlign w:val="bottom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  <w:vAlign w:val="bottom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7D0F15" w:rsidRPr="000F53D9" w:rsidTr="002F2646">
        <w:trPr>
          <w:trHeight w:hRule="exact" w:val="407"/>
        </w:trPr>
        <w:tc>
          <w:tcPr>
            <w:tcW w:w="2538" w:type="dxa"/>
          </w:tcPr>
          <w:p w:rsidR="007D0F15" w:rsidRPr="000F53D9" w:rsidRDefault="007D0F15" w:rsidP="007D0F15">
            <w:pPr>
              <w:pStyle w:val="Heading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</w:tcPr>
          <w:p w:rsidR="007D0F15" w:rsidRPr="007B34F6" w:rsidRDefault="007D0F15" w:rsidP="007D0F1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34F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D0F15" w:rsidRPr="009A2EF6" w:rsidTr="002F2646">
        <w:tc>
          <w:tcPr>
            <w:tcW w:w="2538" w:type="dxa"/>
          </w:tcPr>
          <w:p w:rsidR="007D0F15" w:rsidRPr="007B34F6" w:rsidRDefault="007D0F15" w:rsidP="007D0F1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4F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:rsidR="007D0F15" w:rsidRPr="00D26D04" w:rsidRDefault="007D0F15" w:rsidP="007D0F15">
            <w:pPr>
              <w:tabs>
                <w:tab w:val="decimal" w:pos="612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1,800,796</w:t>
            </w: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Pr="00D26D04" w:rsidRDefault="007D0F15" w:rsidP="007D0F15">
            <w:pPr>
              <w:tabs>
                <w:tab w:val="decimal" w:pos="612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750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Pr="009A2EF6" w:rsidRDefault="007D0F15" w:rsidP="007D0F15">
            <w:pPr>
              <w:tabs>
                <w:tab w:val="decimal" w:pos="432"/>
                <w:tab w:val="decimal" w:pos="846"/>
                <w:tab w:val="decimal" w:pos="972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1,128,187</w:t>
            </w: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Pr="009A2EF6" w:rsidRDefault="007D0F15" w:rsidP="007D0F15">
            <w:pPr>
              <w:tabs>
                <w:tab w:val="decimal" w:pos="432"/>
                <w:tab w:val="decimal" w:pos="846"/>
                <w:tab w:val="decimal" w:pos="972"/>
              </w:tabs>
              <w:spacing w:line="240" w:lineRule="atLeast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400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360</w:t>
            </w: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Pr="009A2EF6" w:rsidRDefault="007D0F15" w:rsidP="007D0F1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2,928,983</w:t>
            </w: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Pr="009A2EF6" w:rsidRDefault="007D0F15" w:rsidP="007D0F15">
            <w:pPr>
              <w:tabs>
                <w:tab w:val="decimal" w:pos="774"/>
              </w:tabs>
              <w:spacing w:line="240" w:lineRule="auto"/>
              <w:ind w:right="-1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150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907</w:t>
            </w:r>
          </w:p>
        </w:tc>
      </w:tr>
      <w:tr w:rsidR="007D0F15" w:rsidRPr="009A2EF6" w:rsidTr="002F2646">
        <w:tc>
          <w:tcPr>
            <w:tcW w:w="2538" w:type="dxa"/>
          </w:tcPr>
          <w:p w:rsidR="007D0F15" w:rsidRPr="007B34F6" w:rsidRDefault="007D0F15" w:rsidP="007D0F15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7D0F15" w:rsidRPr="00D26D04" w:rsidRDefault="007D0F15" w:rsidP="007D0F1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376,863</w:t>
            </w: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7D0F15" w:rsidRPr="00D26D04" w:rsidRDefault="007D0F15" w:rsidP="007D0F1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332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7D0F15" w:rsidRPr="009A2EF6" w:rsidRDefault="007D0F15" w:rsidP="007D0F1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66,596</w:t>
            </w: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7D0F15" w:rsidRPr="009A2EF6" w:rsidRDefault="007D0F15" w:rsidP="007D0F1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94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421</w:t>
            </w: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7D0F15" w:rsidRPr="007F5C6E" w:rsidRDefault="007D0F15" w:rsidP="007D0F1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443,459</w:t>
            </w: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7D0F15" w:rsidRPr="007F5C6E" w:rsidRDefault="007D0F15" w:rsidP="007D0F15">
            <w:pPr>
              <w:tabs>
                <w:tab w:val="decimal" w:pos="774"/>
              </w:tabs>
              <w:spacing w:line="240" w:lineRule="auto"/>
              <w:ind w:right="-19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427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  <w:tr w:rsidR="007D0F15" w:rsidRPr="009A2EF6" w:rsidTr="002F2646">
        <w:tc>
          <w:tcPr>
            <w:tcW w:w="2538" w:type="dxa"/>
          </w:tcPr>
          <w:p w:rsidR="007D0F15" w:rsidRPr="008F464B" w:rsidRDefault="007D0F15" w:rsidP="007D0F15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D0F15" w:rsidRPr="008F464B" w:rsidRDefault="007D0F15" w:rsidP="007D0F1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7D0F15" w:rsidRPr="008F464B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D0F15" w:rsidRPr="008F464B" w:rsidRDefault="007D0F15" w:rsidP="007D0F1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7D0F15" w:rsidRPr="008F464B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D0F15" w:rsidRPr="008F464B" w:rsidRDefault="007D0F15" w:rsidP="007D0F1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7D0F15" w:rsidRPr="008F464B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D0F15" w:rsidRPr="008F464B" w:rsidRDefault="007D0F15" w:rsidP="007D0F1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7D0F15" w:rsidRPr="008F464B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D0F15" w:rsidRPr="008F464B" w:rsidRDefault="007D0F15" w:rsidP="007D0F15">
            <w:pPr>
              <w:tabs>
                <w:tab w:val="decimal" w:pos="972"/>
                <w:tab w:val="decimal" w:pos="106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7D0F15" w:rsidRPr="008F464B" w:rsidRDefault="007D0F15" w:rsidP="007D0F15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D0F15" w:rsidRPr="008F464B" w:rsidRDefault="007D0F15" w:rsidP="007D0F15">
            <w:pPr>
              <w:tabs>
                <w:tab w:val="decimal" w:pos="972"/>
                <w:tab w:val="decimal" w:pos="1062"/>
              </w:tabs>
              <w:spacing w:line="240" w:lineRule="atLeast"/>
              <w:ind w:left="-108" w:right="-192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D0F15" w:rsidRPr="009A2EF6" w:rsidTr="002F2646">
        <w:tc>
          <w:tcPr>
            <w:tcW w:w="2538" w:type="dxa"/>
          </w:tcPr>
          <w:p w:rsidR="007D0F15" w:rsidRPr="00DE75BE" w:rsidRDefault="007D0F15" w:rsidP="007D0F15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DE75BE">
              <w:rPr>
                <w:rFonts w:ascii="Angsana New" w:hAnsi="Angsana New" w:hint="cs"/>
                <w:sz w:val="30"/>
                <w:szCs w:val="30"/>
                <w:cs/>
              </w:rPr>
              <w:t>ที่ปันส่วนไม่ได้</w:t>
            </w:r>
          </w:p>
        </w:tc>
        <w:tc>
          <w:tcPr>
            <w:tcW w:w="990" w:type="dxa"/>
          </w:tcPr>
          <w:p w:rsidR="007D0F15" w:rsidRDefault="007D0F15" w:rsidP="007D0F1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Default="007D0F15" w:rsidP="007D0F1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Default="007D0F15" w:rsidP="007D0F1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Default="007D0F15" w:rsidP="007D0F1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Pr="00DE75BE" w:rsidRDefault="007D0F15" w:rsidP="007D0F15">
            <w:pPr>
              <w:tabs>
                <w:tab w:val="decimal" w:pos="774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81,363</w:t>
            </w:r>
          </w:p>
        </w:tc>
        <w:tc>
          <w:tcPr>
            <w:tcW w:w="270" w:type="dxa"/>
          </w:tcPr>
          <w:p w:rsidR="007D0F15" w:rsidRPr="00DE75BE" w:rsidRDefault="007D0F15" w:rsidP="007D0F1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Pr="00DE75BE" w:rsidRDefault="007D0F15" w:rsidP="007D0F15">
            <w:pPr>
              <w:tabs>
                <w:tab w:val="decimal" w:pos="774"/>
              </w:tabs>
              <w:spacing w:line="240" w:lineRule="auto"/>
              <w:ind w:right="-1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121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004</w:t>
            </w:r>
          </w:p>
        </w:tc>
      </w:tr>
      <w:tr w:rsidR="007D0F15" w:rsidRPr="009A2EF6" w:rsidTr="002F2646">
        <w:tc>
          <w:tcPr>
            <w:tcW w:w="2538" w:type="dxa"/>
          </w:tcPr>
          <w:p w:rsidR="007D0F15" w:rsidRPr="00DE75BE" w:rsidRDefault="007D0F15" w:rsidP="007D0F15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</w:tcPr>
          <w:p w:rsidR="007D0F15" w:rsidRDefault="007D0F15" w:rsidP="007D0F1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Default="007D0F15" w:rsidP="007D0F1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Default="007D0F15" w:rsidP="007D0F1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Default="007D0F15" w:rsidP="007D0F1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Pr="00DE75BE" w:rsidRDefault="007D0F15" w:rsidP="007D0F1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(184,955)</w:t>
            </w:r>
          </w:p>
        </w:tc>
        <w:tc>
          <w:tcPr>
            <w:tcW w:w="270" w:type="dxa"/>
          </w:tcPr>
          <w:p w:rsidR="007D0F15" w:rsidRPr="00DE75BE" w:rsidRDefault="007D0F15" w:rsidP="007D0F1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Pr="00DE75BE" w:rsidRDefault="007D0F15" w:rsidP="007D0F15">
            <w:pPr>
              <w:tabs>
                <w:tab w:val="decimal" w:pos="792"/>
              </w:tabs>
              <w:spacing w:line="240" w:lineRule="auto"/>
              <w:ind w:right="-1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(163</w:t>
            </w:r>
            <w:r w:rsidRPr="00850232">
              <w:rPr>
                <w:rFonts w:ascii="Angsana New" w:hAnsi="Angsana New"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sz w:val="30"/>
                <w:szCs w:val="30"/>
                <w:cs/>
              </w:rPr>
              <w:t>729)</w:t>
            </w:r>
          </w:p>
        </w:tc>
      </w:tr>
      <w:tr w:rsidR="007D0F15" w:rsidRPr="009A2EF6" w:rsidTr="002F2646">
        <w:tc>
          <w:tcPr>
            <w:tcW w:w="2538" w:type="dxa"/>
          </w:tcPr>
          <w:p w:rsidR="007D0F15" w:rsidRPr="00DE75BE" w:rsidRDefault="007D0F15" w:rsidP="007D0F15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:rsidR="007D0F15" w:rsidRDefault="007D0F15" w:rsidP="007D0F1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Default="007D0F15" w:rsidP="007D0F1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Default="007D0F15" w:rsidP="007D0F1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Default="007D0F15" w:rsidP="007D0F1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D0F15" w:rsidRPr="00DE75BE" w:rsidRDefault="007D0F15" w:rsidP="007D0F1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(1,240)</w:t>
            </w:r>
          </w:p>
        </w:tc>
        <w:tc>
          <w:tcPr>
            <w:tcW w:w="270" w:type="dxa"/>
          </w:tcPr>
          <w:p w:rsidR="007D0F15" w:rsidRPr="00DE75BE" w:rsidRDefault="007D0F15" w:rsidP="007D0F1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D0F15" w:rsidRPr="00DE75BE" w:rsidRDefault="007D0F15" w:rsidP="007D0F15">
            <w:pPr>
              <w:tabs>
                <w:tab w:val="decimal" w:pos="792"/>
              </w:tabs>
              <w:spacing w:line="240" w:lineRule="auto"/>
              <w:ind w:right="-1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0232">
              <w:rPr>
                <w:rFonts w:ascii="Angsana New" w:hAnsi="Angsana New"/>
                <w:sz w:val="30"/>
                <w:szCs w:val="30"/>
                <w:cs/>
              </w:rPr>
              <w:t>(548)</w:t>
            </w:r>
          </w:p>
        </w:tc>
      </w:tr>
      <w:tr w:rsidR="007D0F15" w:rsidRPr="009A2EF6" w:rsidTr="002F2646">
        <w:tc>
          <w:tcPr>
            <w:tcW w:w="2538" w:type="dxa"/>
          </w:tcPr>
          <w:p w:rsidR="007D0F15" w:rsidRPr="00DE75BE" w:rsidRDefault="007D0F15" w:rsidP="007D0F15">
            <w:pPr>
              <w:pStyle w:val="Heading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5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7D0F15" w:rsidRDefault="007D0F15" w:rsidP="007D0F1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Default="007D0F15" w:rsidP="007D0F15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Default="007D0F15" w:rsidP="007D0F1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D0F15" w:rsidRDefault="007D0F15" w:rsidP="007D0F15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D0F15" w:rsidRPr="00D26D04" w:rsidRDefault="007D0F15" w:rsidP="007D0F15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D0F15" w:rsidRPr="00DE75BE" w:rsidRDefault="007D0F15" w:rsidP="007D0F1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338,627</w:t>
            </w:r>
          </w:p>
        </w:tc>
        <w:tc>
          <w:tcPr>
            <w:tcW w:w="270" w:type="dxa"/>
          </w:tcPr>
          <w:p w:rsidR="007D0F15" w:rsidRPr="00DE75BE" w:rsidRDefault="007D0F15" w:rsidP="007D0F15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D0F15" w:rsidRPr="00DE75BE" w:rsidRDefault="007D0F15" w:rsidP="007D0F15">
            <w:pPr>
              <w:tabs>
                <w:tab w:val="decimal" w:pos="792"/>
              </w:tabs>
              <w:spacing w:line="240" w:lineRule="auto"/>
              <w:ind w:right="-19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384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:rsidR="002C21C4" w:rsidRDefault="002C21C4" w:rsidP="00C84230">
      <w:pPr>
        <w:tabs>
          <w:tab w:val="left" w:pos="540"/>
        </w:tabs>
        <w:spacing w:line="240" w:lineRule="auto"/>
        <w:ind w:left="540" w:right="387"/>
        <w:rPr>
          <w:rFonts w:ascii="Angsana New" w:hAnsi="Angsana New"/>
          <w:i/>
          <w:iCs/>
          <w:sz w:val="30"/>
          <w:szCs w:val="30"/>
        </w:rPr>
      </w:pPr>
    </w:p>
    <w:p w:rsidR="00073EA2" w:rsidRDefault="00073EA2" w:rsidP="002F2646">
      <w:pPr>
        <w:spacing w:line="240" w:lineRule="auto"/>
        <w:ind w:left="540" w:right="387"/>
        <w:rPr>
          <w:rFonts w:ascii="Angsana New" w:hAnsi="Angsana New"/>
          <w:i/>
          <w:iCs/>
          <w:sz w:val="30"/>
          <w:szCs w:val="30"/>
        </w:rPr>
      </w:pPr>
      <w:r w:rsidRPr="00073EA2">
        <w:rPr>
          <w:rFonts w:ascii="Angsana New" w:hAnsi="Angsana New"/>
          <w:i/>
          <w:iCs/>
          <w:sz w:val="30"/>
          <w:szCs w:val="30"/>
          <w:cs/>
        </w:rPr>
        <w:t>ยอดคงเหลือของสัญญา</w:t>
      </w:r>
    </w:p>
    <w:p w:rsidR="00073EA2" w:rsidRPr="004D51BB" w:rsidRDefault="00073EA2" w:rsidP="002F2646">
      <w:pPr>
        <w:spacing w:line="240" w:lineRule="auto"/>
        <w:ind w:left="540" w:right="387"/>
        <w:rPr>
          <w:rFonts w:ascii="Angsana New" w:hAnsi="Angsana New"/>
          <w:i/>
          <w:iCs/>
          <w:sz w:val="30"/>
          <w:szCs w:val="30"/>
        </w:rPr>
      </w:pPr>
    </w:p>
    <w:p w:rsidR="00073EA2" w:rsidRPr="00073EA2" w:rsidRDefault="00073EA2" w:rsidP="002F2646">
      <w:pPr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073EA2">
        <w:rPr>
          <w:rFonts w:ascii="Angsana New" w:hAnsi="Angsana New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073EA2">
        <w:rPr>
          <w:rFonts w:ascii="Angsana New" w:hAnsi="Angsana New"/>
          <w:sz w:val="30"/>
          <w:szCs w:val="30"/>
          <w:lang w:val="en-AU"/>
        </w:rPr>
        <w:t xml:space="preserve"> </w:t>
      </w:r>
    </w:p>
    <w:p w:rsidR="00073EA2" w:rsidRPr="004D51BB" w:rsidRDefault="00073EA2" w:rsidP="00073EA2">
      <w:pPr>
        <w:ind w:left="540"/>
        <w:jc w:val="thaiDistribute"/>
        <w:rPr>
          <w:rFonts w:ascii="Angsana New" w:hAnsi="Angsana New"/>
          <w:sz w:val="30"/>
          <w:szCs w:val="30"/>
          <w:highlight w:val="cyan"/>
          <w:lang w:val="en-AU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8"/>
        <w:gridCol w:w="1350"/>
        <w:gridCol w:w="1170"/>
        <w:gridCol w:w="270"/>
        <w:gridCol w:w="1170"/>
      </w:tblGrid>
      <w:tr w:rsidR="00073EA2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A33503" w:rsidRDefault="00073EA2" w:rsidP="006F19DA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A33503" w:rsidRDefault="00073EA2" w:rsidP="006F19DA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C735F9" w:rsidRDefault="003E7211" w:rsidP="006F19DA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C735F9" w:rsidRDefault="00073EA2" w:rsidP="006F19DA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C735F9" w:rsidRDefault="00073EA2" w:rsidP="006F19DA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35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35F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73EA2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A33503" w:rsidRDefault="00073EA2" w:rsidP="006F19DA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A33503" w:rsidRDefault="002F2646" w:rsidP="006F19DA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C735F9" w:rsidRDefault="00073EA2" w:rsidP="006F19DA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C735F9" w:rsidRDefault="00073EA2" w:rsidP="006F19DA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C735F9" w:rsidRDefault="00073EA2" w:rsidP="006F19DA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73EA2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A33503" w:rsidRDefault="00073EA2" w:rsidP="006F19DA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3EA2" w:rsidRPr="00A33503" w:rsidRDefault="00073EA2" w:rsidP="006F19DA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3EA2" w:rsidRPr="00A33503" w:rsidRDefault="00073EA2" w:rsidP="006F19DA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D51BB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4D51BB" w:rsidRPr="00A33503" w:rsidRDefault="004D51BB" w:rsidP="004D51B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51BB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350" w:type="dxa"/>
          </w:tcPr>
          <w:p w:rsidR="004D51BB" w:rsidRPr="00A33503" w:rsidRDefault="002F2646" w:rsidP="004D51B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0" w:type="dxa"/>
          </w:tcPr>
          <w:p w:rsidR="004D51BB" w:rsidRPr="004D51BB" w:rsidRDefault="00380688" w:rsidP="004D51BB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960,044</w:t>
            </w:r>
          </w:p>
        </w:tc>
        <w:tc>
          <w:tcPr>
            <w:tcW w:w="270" w:type="dxa"/>
          </w:tcPr>
          <w:p w:rsidR="004D51BB" w:rsidRPr="006F19DA" w:rsidRDefault="004D51BB" w:rsidP="004D51BB">
            <w:pPr>
              <w:tabs>
                <w:tab w:val="decimal" w:pos="116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D51BB" w:rsidRPr="006F19DA" w:rsidRDefault="004D51BB" w:rsidP="004D51BB">
            <w:pPr>
              <w:tabs>
                <w:tab w:val="decimal" w:pos="9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9DA">
              <w:rPr>
                <w:rFonts w:ascii="Angsana New" w:hAnsi="Angsana New"/>
                <w:sz w:val="30"/>
                <w:szCs w:val="30"/>
                <w:lang w:val="en-US"/>
              </w:rPr>
              <w:t>1,079,094</w:t>
            </w:r>
          </w:p>
        </w:tc>
      </w:tr>
      <w:tr w:rsidR="004D51BB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4D51BB" w:rsidRPr="00A33503" w:rsidRDefault="004D51BB" w:rsidP="004D51B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51BB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50" w:type="dxa"/>
          </w:tcPr>
          <w:p w:rsidR="004D51BB" w:rsidRPr="00A33503" w:rsidRDefault="004D51BB" w:rsidP="004D51BB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D51BB" w:rsidRPr="004D51BB" w:rsidRDefault="004D51BB" w:rsidP="004D51BB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51BB" w:rsidRPr="006F19DA" w:rsidRDefault="004D51BB" w:rsidP="004D51BB">
            <w:pPr>
              <w:tabs>
                <w:tab w:val="decimal" w:pos="1161"/>
              </w:tabs>
              <w:spacing w:line="240" w:lineRule="atLeast"/>
              <w:ind w:left="-108" w:right="92" w:hanging="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D51BB" w:rsidRPr="006F19DA" w:rsidRDefault="004D51BB" w:rsidP="004D51BB">
            <w:pPr>
              <w:tabs>
                <w:tab w:val="decimal" w:pos="9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51BB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4D51BB" w:rsidRPr="00A33503" w:rsidRDefault="004D51BB" w:rsidP="002F2646">
            <w:pPr>
              <w:pStyle w:val="BodyText"/>
              <w:numPr>
                <w:ilvl w:val="0"/>
                <w:numId w:val="36"/>
              </w:numPr>
              <w:spacing w:after="0" w:line="240" w:lineRule="auto"/>
              <w:ind w:left="162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74E7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50" w:type="dxa"/>
          </w:tcPr>
          <w:p w:rsidR="004D51BB" w:rsidRPr="00A33503" w:rsidRDefault="004D51BB" w:rsidP="004D51BB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D51BB" w:rsidRPr="004D51BB" w:rsidRDefault="00380688" w:rsidP="004D51BB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12,792</w:t>
            </w:r>
          </w:p>
        </w:tc>
        <w:tc>
          <w:tcPr>
            <w:tcW w:w="270" w:type="dxa"/>
          </w:tcPr>
          <w:p w:rsidR="004D51BB" w:rsidRPr="006F19DA" w:rsidRDefault="004D51BB" w:rsidP="004D51BB">
            <w:pPr>
              <w:tabs>
                <w:tab w:val="decimal" w:pos="1161"/>
              </w:tabs>
              <w:spacing w:line="240" w:lineRule="atLeast"/>
              <w:ind w:left="-108" w:right="92" w:hanging="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D51BB" w:rsidRPr="006F19DA" w:rsidRDefault="00747D2F" w:rsidP="004D51BB">
            <w:pPr>
              <w:tabs>
                <w:tab w:val="decimal" w:pos="9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15,15</w:t>
            </w:r>
            <w:r w:rsidR="00485AE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</w:tbl>
    <w:p w:rsidR="004D51BB" w:rsidRPr="004D51BB" w:rsidRDefault="00073EA2" w:rsidP="00073EA2">
      <w:pPr>
        <w:tabs>
          <w:tab w:val="left" w:pos="513"/>
          <w:tab w:val="decimal" w:pos="792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073EA2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88301C" w:rsidRDefault="004D51BB" w:rsidP="00915D0C">
      <w:pPr>
        <w:tabs>
          <w:tab w:val="left" w:pos="513"/>
          <w:tab w:val="decimal" w:pos="7920"/>
        </w:tabs>
        <w:spacing w:line="240" w:lineRule="atLeast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4D51BB">
        <w:rPr>
          <w:rFonts w:ascii="Angsana New" w:hAnsi="Angsana New"/>
          <w:sz w:val="30"/>
          <w:szCs w:val="30"/>
          <w:cs/>
        </w:rPr>
        <w:t>หนี้สินที่เกิดจากสัญญา</w:t>
      </w:r>
      <w:r w:rsidRPr="004D51BB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4D51BB">
        <w:rPr>
          <w:rFonts w:ascii="Angsana New" w:hAnsi="Angsana New"/>
          <w:sz w:val="30"/>
          <w:szCs w:val="30"/>
          <w:cs/>
        </w:rPr>
        <w:t>เกิดจากสิ่งตอบแทนที่ได้รับล่วงหน้าจากลูกค้าสำหรับ</w:t>
      </w:r>
      <w:r w:rsidRPr="004D51BB">
        <w:rPr>
          <w:rFonts w:ascii="Angsana New" w:hAnsi="Angsana New" w:hint="cs"/>
          <w:sz w:val="30"/>
          <w:szCs w:val="30"/>
          <w:cs/>
        </w:rPr>
        <w:t>การขายสินค้า โดย</w:t>
      </w:r>
      <w:r w:rsidRPr="004D51BB">
        <w:rPr>
          <w:rFonts w:ascii="Angsana New" w:hAnsi="Angsana New"/>
          <w:sz w:val="30"/>
          <w:szCs w:val="30"/>
          <w:cs/>
        </w:rPr>
        <w:t>บริษัท</w:t>
      </w:r>
      <w:r w:rsidRPr="004D51BB">
        <w:rPr>
          <w:rFonts w:ascii="Angsana New" w:hAnsi="Angsana New" w:hint="cs"/>
          <w:sz w:val="30"/>
          <w:szCs w:val="30"/>
          <w:cs/>
        </w:rPr>
        <w:t xml:space="preserve">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:rsidR="00915D0C" w:rsidRDefault="00915D0C" w:rsidP="00915D0C">
      <w:pPr>
        <w:tabs>
          <w:tab w:val="left" w:pos="513"/>
          <w:tab w:val="decimal" w:pos="7920"/>
        </w:tabs>
        <w:spacing w:line="240" w:lineRule="atLeast"/>
        <w:ind w:left="540" w:right="-2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FF42D5" w:rsidRDefault="00FF42D5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D3EB7" w:rsidRPr="00073EA2" w:rsidRDefault="00FF42D5" w:rsidP="004D51BB">
      <w:pPr>
        <w:tabs>
          <w:tab w:val="left" w:pos="513"/>
          <w:tab w:val="decimal" w:pos="7920"/>
        </w:tabs>
        <w:spacing w:line="24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BD3EB7" w:rsidRPr="00073EA2">
        <w:rPr>
          <w:rFonts w:ascii="Angsana New" w:hAnsi="Angsana New"/>
          <w:b/>
          <w:bCs/>
          <w:sz w:val="30"/>
          <w:szCs w:val="30"/>
        </w:rPr>
        <w:tab/>
      </w:r>
      <w:r w:rsidR="00BD3EB7" w:rsidRPr="00073EA2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BD11AD" w:rsidRPr="00AA29BE" w:rsidRDefault="00BD11AD" w:rsidP="00BD11A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E7211" w:rsidRDefault="003E7211" w:rsidP="003E7211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31801">
        <w:rPr>
          <w:rFonts w:ascii="Angsana New" w:hAnsi="Angsana New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  <w:cs/>
        </w:rPr>
        <w:t>ำไรต่อหุ้นขั้นพื้นฐานสำหรับ</w:t>
      </w:r>
      <w:r w:rsidRPr="00D31801">
        <w:rPr>
          <w:rFonts w:ascii="Angsana New" w:hAnsi="Angsana New"/>
          <w:sz w:val="30"/>
          <w:szCs w:val="30"/>
          <w:cs/>
        </w:rPr>
        <w:t>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D3180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D31801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31801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61</w:t>
      </w:r>
      <w:r>
        <w:rPr>
          <w:rFonts w:ascii="Angsana New" w:hAnsi="Angsana New"/>
          <w:sz w:val="30"/>
          <w:szCs w:val="30"/>
        </w:rPr>
        <w:t xml:space="preserve"> </w:t>
      </w:r>
      <w:r w:rsidRPr="00D31801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:rsidR="003E7211" w:rsidRPr="003E7211" w:rsidRDefault="003E7211" w:rsidP="003E7211">
      <w:pPr>
        <w:spacing w:line="240" w:lineRule="auto"/>
        <w:rPr>
          <w:sz w:val="2"/>
          <w:szCs w:val="2"/>
        </w:rPr>
      </w:pPr>
    </w:p>
    <w:tbl>
      <w:tblPr>
        <w:tblW w:w="9369" w:type="dxa"/>
        <w:tblInd w:w="450" w:type="dxa"/>
        <w:tblLook w:val="01E0" w:firstRow="1" w:lastRow="1" w:firstColumn="1" w:lastColumn="1" w:noHBand="0" w:noVBand="0"/>
      </w:tblPr>
      <w:tblGrid>
        <w:gridCol w:w="4093"/>
        <w:gridCol w:w="1128"/>
        <w:gridCol w:w="263"/>
        <w:gridCol w:w="1128"/>
        <w:gridCol w:w="286"/>
        <w:gridCol w:w="1120"/>
        <w:gridCol w:w="231"/>
        <w:gridCol w:w="1120"/>
      </w:tblGrid>
      <w:tr w:rsidR="003E7211" w:rsidRPr="00024E10" w:rsidTr="00B7076B">
        <w:tc>
          <w:tcPr>
            <w:tcW w:w="4093" w:type="dxa"/>
          </w:tcPr>
          <w:p w:rsidR="003E7211" w:rsidRPr="00024E10" w:rsidRDefault="003E7211" w:rsidP="00D26DDE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3"/>
          </w:tcPr>
          <w:p w:rsidR="003E7211" w:rsidRPr="00024E10" w:rsidRDefault="003E7211" w:rsidP="00D26DD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สำหรับงวดสาม</w:t>
            </w:r>
            <w:r w:rsidRPr="00024E10">
              <w:rPr>
                <w:rFonts w:ascii="Angsana New" w:hAnsi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286" w:type="dxa"/>
          </w:tcPr>
          <w:p w:rsidR="003E7211" w:rsidRPr="00024E10" w:rsidRDefault="003E7211" w:rsidP="00D26DD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shd w:val="clear" w:color="auto" w:fill="auto"/>
          </w:tcPr>
          <w:p w:rsidR="003E7211" w:rsidRPr="00024E10" w:rsidRDefault="003E7211" w:rsidP="00D26DD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สำห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รั</w:t>
            </w:r>
            <w:r w:rsidRPr="00024E10">
              <w:rPr>
                <w:rFonts w:ascii="Angsana New" w:hAnsi="Angsana New"/>
                <w:b/>
                <w:sz w:val="30"/>
                <w:szCs w:val="30"/>
                <w:cs/>
              </w:rPr>
              <w:t>บงวดหกเดือน</w:t>
            </w:r>
          </w:p>
        </w:tc>
      </w:tr>
      <w:tr w:rsidR="003E7211" w:rsidRPr="00024E10" w:rsidTr="00B7076B">
        <w:tc>
          <w:tcPr>
            <w:tcW w:w="4093" w:type="dxa"/>
          </w:tcPr>
          <w:p w:rsidR="003E7211" w:rsidRPr="00024E10" w:rsidRDefault="003E7211" w:rsidP="00D26DDE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3"/>
          </w:tcPr>
          <w:p w:rsidR="003E7211" w:rsidRPr="00024E10" w:rsidRDefault="003E7211" w:rsidP="00D26DD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024E10">
              <w:rPr>
                <w:rFonts w:ascii="Angsana New" w:hAnsi="Angsana New"/>
                <w:b/>
                <w:sz w:val="30"/>
                <w:szCs w:val="30"/>
                <w:cs/>
              </w:rPr>
              <w:t>สิ้นสุด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 w:rsidRPr="00024E1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024E10">
              <w:rPr>
                <w:rFonts w:ascii="Angsana New" w:hAnsi="Angsana New"/>
                <w:bCs/>
                <w:sz w:val="30"/>
                <w:szCs w:val="30"/>
                <w:lang w:val="en-US"/>
              </w:rPr>
              <w:t>30</w:t>
            </w:r>
            <w:r w:rsidRPr="00024E10">
              <w:rPr>
                <w:rFonts w:ascii="Angsana New" w:hAnsi="Angsana New"/>
                <w:b/>
                <w:sz w:val="30"/>
                <w:szCs w:val="30"/>
                <w:lang w:val="en-US"/>
              </w:rPr>
              <w:t xml:space="preserve"> </w:t>
            </w:r>
            <w:r w:rsidRPr="00024E10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6" w:type="dxa"/>
          </w:tcPr>
          <w:p w:rsidR="003E7211" w:rsidRPr="00024E10" w:rsidRDefault="003E7211" w:rsidP="00D26DD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shd w:val="clear" w:color="auto" w:fill="auto"/>
          </w:tcPr>
          <w:p w:rsidR="003E7211" w:rsidRPr="00024E10" w:rsidRDefault="003E7211" w:rsidP="00D26DD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4E10">
              <w:rPr>
                <w:rFonts w:ascii="Angsana New" w:hAnsi="Angsana New"/>
                <w:b/>
                <w:sz w:val="30"/>
                <w:szCs w:val="30"/>
                <w:cs/>
              </w:rPr>
              <w:t>สิ้นสุด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 w:rsidRPr="00024E1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024E10">
              <w:rPr>
                <w:rFonts w:ascii="Angsana New" w:hAnsi="Angsana New"/>
                <w:bCs/>
                <w:sz w:val="30"/>
                <w:szCs w:val="30"/>
                <w:lang w:val="en-US"/>
              </w:rPr>
              <w:t>30</w:t>
            </w:r>
            <w:r w:rsidRPr="00024E10">
              <w:rPr>
                <w:rFonts w:ascii="Angsana New" w:hAnsi="Angsana New"/>
                <w:b/>
                <w:sz w:val="30"/>
                <w:szCs w:val="30"/>
                <w:lang w:val="en-US"/>
              </w:rPr>
              <w:t xml:space="preserve"> </w:t>
            </w:r>
            <w:r w:rsidRPr="00024E10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3E7211" w:rsidRPr="00596C21" w:rsidTr="00B7076B">
        <w:tc>
          <w:tcPr>
            <w:tcW w:w="4093" w:type="dxa"/>
          </w:tcPr>
          <w:p w:rsidR="003E7211" w:rsidRPr="00024E10" w:rsidRDefault="003E7211" w:rsidP="00D26DDE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8" w:type="dxa"/>
          </w:tcPr>
          <w:p w:rsidR="003E7211" w:rsidRPr="00596C21" w:rsidRDefault="003E7211" w:rsidP="00D26DD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596C21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</w:t>
            </w:r>
            <w:r w:rsidRPr="002F1EDF">
              <w:rPr>
                <w:rFonts w:ascii="Angsana New" w:hAnsi="Angsana New"/>
                <w:bCs/>
                <w:sz w:val="30"/>
                <w:szCs w:val="30"/>
                <w:lang w:val="en-US"/>
              </w:rPr>
              <w:t>6</w:t>
            </w:r>
            <w:r w:rsidRPr="003E7211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63" w:type="dxa"/>
          </w:tcPr>
          <w:p w:rsidR="003E7211" w:rsidRPr="00596C21" w:rsidRDefault="003E7211" w:rsidP="00D26DD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8" w:type="dxa"/>
          </w:tcPr>
          <w:p w:rsidR="003E7211" w:rsidRPr="00596C21" w:rsidRDefault="003E7211" w:rsidP="00D26DD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96C21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61</w:t>
            </w:r>
          </w:p>
        </w:tc>
        <w:tc>
          <w:tcPr>
            <w:tcW w:w="286" w:type="dxa"/>
          </w:tcPr>
          <w:p w:rsidR="003E7211" w:rsidRPr="00596C21" w:rsidRDefault="003E7211" w:rsidP="00D26DD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:rsidR="003E7211" w:rsidRPr="00596C21" w:rsidRDefault="003E7211" w:rsidP="00D26DD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596C21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</w:t>
            </w:r>
            <w:r w:rsidRPr="002F1EDF">
              <w:rPr>
                <w:rFonts w:ascii="Angsana New" w:hAnsi="Angsana New"/>
                <w:bCs/>
                <w:sz w:val="30"/>
                <w:szCs w:val="30"/>
                <w:lang w:val="en-US"/>
              </w:rPr>
              <w:t>6</w:t>
            </w:r>
            <w:r w:rsidRPr="003E7211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1" w:type="dxa"/>
            <w:shd w:val="clear" w:color="auto" w:fill="auto"/>
          </w:tcPr>
          <w:p w:rsidR="003E7211" w:rsidRPr="00596C21" w:rsidRDefault="003E7211" w:rsidP="00D26DD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:rsidR="003E7211" w:rsidRPr="00596C21" w:rsidRDefault="003E7211" w:rsidP="00D26DD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96C21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61</w:t>
            </w:r>
          </w:p>
        </w:tc>
      </w:tr>
      <w:tr w:rsidR="003E7211" w:rsidRPr="00024E10" w:rsidTr="00B7076B">
        <w:tc>
          <w:tcPr>
            <w:tcW w:w="4093" w:type="dxa"/>
          </w:tcPr>
          <w:p w:rsidR="003E7211" w:rsidRPr="00024E10" w:rsidRDefault="003E7211" w:rsidP="00D26DDE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6" w:type="dxa"/>
            <w:gridSpan w:val="7"/>
          </w:tcPr>
          <w:p w:rsidR="003E7211" w:rsidRPr="00024E10" w:rsidRDefault="003E7211" w:rsidP="00D26DD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4E1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024E1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024E1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3E7211" w:rsidRPr="00151828" w:rsidTr="00B7076B">
        <w:tc>
          <w:tcPr>
            <w:tcW w:w="4093" w:type="dxa"/>
          </w:tcPr>
          <w:p w:rsidR="003E7211" w:rsidRPr="00151828" w:rsidRDefault="003E7211" w:rsidP="00D26DDE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28" w:type="dxa"/>
          </w:tcPr>
          <w:p w:rsidR="003E7211" w:rsidRPr="00151828" w:rsidRDefault="003E7211" w:rsidP="00D26DDE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63" w:type="dxa"/>
          </w:tcPr>
          <w:p w:rsidR="003E7211" w:rsidRPr="00151828" w:rsidRDefault="003E7211" w:rsidP="00D26DDE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28" w:type="dxa"/>
          </w:tcPr>
          <w:p w:rsidR="003E7211" w:rsidRPr="00151828" w:rsidRDefault="003E7211" w:rsidP="00D26DDE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6" w:type="dxa"/>
          </w:tcPr>
          <w:p w:rsidR="003E7211" w:rsidRPr="00151828" w:rsidRDefault="003E7211" w:rsidP="00D26DDE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20" w:type="dxa"/>
            <w:shd w:val="clear" w:color="auto" w:fill="auto"/>
          </w:tcPr>
          <w:p w:rsidR="003E7211" w:rsidRPr="00151828" w:rsidRDefault="003E7211" w:rsidP="00D26DDE">
            <w:pPr>
              <w:spacing w:line="240" w:lineRule="auto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1" w:type="dxa"/>
            <w:shd w:val="clear" w:color="auto" w:fill="auto"/>
          </w:tcPr>
          <w:p w:rsidR="003E7211" w:rsidRPr="00151828" w:rsidRDefault="003E7211" w:rsidP="00D26DDE">
            <w:pPr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20" w:type="dxa"/>
            <w:shd w:val="clear" w:color="auto" w:fill="auto"/>
          </w:tcPr>
          <w:p w:rsidR="003E7211" w:rsidRPr="00151828" w:rsidRDefault="003E7211" w:rsidP="00D26DDE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3E7211" w:rsidRPr="00D26D04" w:rsidTr="00B7076B">
        <w:tc>
          <w:tcPr>
            <w:tcW w:w="4093" w:type="dxa"/>
          </w:tcPr>
          <w:p w:rsidR="003E7211" w:rsidRPr="00024E10" w:rsidRDefault="003E7211" w:rsidP="003E721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024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3E7211" w:rsidRPr="006165F7" w:rsidRDefault="00857253" w:rsidP="003E7211">
            <w:pPr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112,323</w:t>
            </w:r>
          </w:p>
        </w:tc>
        <w:tc>
          <w:tcPr>
            <w:tcW w:w="263" w:type="dxa"/>
          </w:tcPr>
          <w:p w:rsidR="003E7211" w:rsidRPr="00024E10" w:rsidRDefault="003E7211" w:rsidP="003E7211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3E7211" w:rsidRPr="006165F7" w:rsidRDefault="003E7211" w:rsidP="003E7211">
            <w:pPr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180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86" w:type="dxa"/>
            <w:vAlign w:val="bottom"/>
          </w:tcPr>
          <w:p w:rsidR="003E7211" w:rsidRPr="00024E10" w:rsidRDefault="003E7211" w:rsidP="003E7211">
            <w:pPr>
              <w:pStyle w:val="accttwolines"/>
              <w:tabs>
                <w:tab w:val="decimal" w:pos="1082"/>
              </w:tabs>
              <w:spacing w:after="0" w:line="240" w:lineRule="auto"/>
              <w:ind w:left="2" w:right="-43" w:hanging="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3E7211" w:rsidRPr="00D26D04" w:rsidRDefault="0044665D" w:rsidP="003E7211">
            <w:pPr>
              <w:tabs>
                <w:tab w:val="decimal" w:pos="8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3001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,714</w:t>
            </w:r>
          </w:p>
        </w:tc>
        <w:tc>
          <w:tcPr>
            <w:tcW w:w="231" w:type="dxa"/>
          </w:tcPr>
          <w:p w:rsidR="003E7211" w:rsidRPr="00024E10" w:rsidRDefault="003E7211" w:rsidP="003E7211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3E7211" w:rsidRPr="00D26D04" w:rsidRDefault="003E7211" w:rsidP="003E7211">
            <w:pPr>
              <w:tabs>
                <w:tab w:val="decimal" w:pos="8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310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334</w:t>
            </w:r>
          </w:p>
        </w:tc>
      </w:tr>
      <w:tr w:rsidR="003E7211" w:rsidRPr="00C83F4D" w:rsidTr="00B7076B">
        <w:tc>
          <w:tcPr>
            <w:tcW w:w="4093" w:type="dxa"/>
          </w:tcPr>
          <w:p w:rsidR="003E7211" w:rsidRPr="00151828" w:rsidRDefault="003E7211" w:rsidP="003E7211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3E7211" w:rsidRPr="006165F7" w:rsidRDefault="003E7211" w:rsidP="003E7211">
            <w:pPr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:rsidR="003E7211" w:rsidRPr="00151828" w:rsidRDefault="003E7211" w:rsidP="003E7211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3E7211" w:rsidRPr="006165F7" w:rsidRDefault="003E7211" w:rsidP="003E7211">
            <w:pPr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  <w:vAlign w:val="bottom"/>
          </w:tcPr>
          <w:p w:rsidR="003E7211" w:rsidRPr="00151828" w:rsidRDefault="003E7211" w:rsidP="003E7211">
            <w:pPr>
              <w:pStyle w:val="accttwolines"/>
              <w:tabs>
                <w:tab w:val="decimal" w:pos="1082"/>
              </w:tabs>
              <w:spacing w:after="0" w:line="240" w:lineRule="auto"/>
              <w:ind w:left="2" w:right="-43" w:hanging="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:rsidR="003E7211" w:rsidRPr="00C83F4D" w:rsidRDefault="003E7211" w:rsidP="003E7211">
            <w:pPr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</w:tcPr>
          <w:p w:rsidR="003E7211" w:rsidRPr="00151828" w:rsidRDefault="003E7211" w:rsidP="003E7211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0" w:type="dxa"/>
          </w:tcPr>
          <w:p w:rsidR="003E7211" w:rsidRPr="00C83F4D" w:rsidRDefault="003E7211" w:rsidP="003E7211">
            <w:pPr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E7211" w:rsidRPr="00D26D04" w:rsidTr="00B7076B">
        <w:tc>
          <w:tcPr>
            <w:tcW w:w="4093" w:type="dxa"/>
          </w:tcPr>
          <w:p w:rsidR="003E7211" w:rsidRPr="00024E10" w:rsidRDefault="003E7211" w:rsidP="003E721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</w:t>
            </w:r>
            <w:r w:rsidRPr="00024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จำหน่ายแล้ว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3E7211" w:rsidRPr="00D26D04" w:rsidRDefault="0044665D" w:rsidP="003E7211">
            <w:pPr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63" w:type="dxa"/>
          </w:tcPr>
          <w:p w:rsidR="003E7211" w:rsidRPr="00024E10" w:rsidRDefault="003E7211" w:rsidP="003E7211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3E7211" w:rsidRPr="00D26D04" w:rsidRDefault="003E7211" w:rsidP="003E7211">
            <w:pPr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43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200</w:t>
            </w:r>
          </w:p>
        </w:tc>
        <w:tc>
          <w:tcPr>
            <w:tcW w:w="286" w:type="dxa"/>
            <w:vAlign w:val="bottom"/>
          </w:tcPr>
          <w:p w:rsidR="003E7211" w:rsidRPr="00024E10" w:rsidRDefault="003E7211" w:rsidP="003E721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2" w:right="-43" w:hanging="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3E7211" w:rsidRPr="00D26D04" w:rsidRDefault="0044665D" w:rsidP="003E7211">
            <w:pPr>
              <w:tabs>
                <w:tab w:val="decimal" w:pos="8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31" w:type="dxa"/>
          </w:tcPr>
          <w:p w:rsidR="003E7211" w:rsidRPr="00024E10" w:rsidRDefault="003E7211" w:rsidP="003E7211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3E7211" w:rsidRPr="00D26D04" w:rsidRDefault="003E7211" w:rsidP="003E7211">
            <w:pPr>
              <w:tabs>
                <w:tab w:val="decimal" w:pos="8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43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200</w:t>
            </w:r>
          </w:p>
        </w:tc>
      </w:tr>
      <w:tr w:rsidR="003E7211" w:rsidRPr="00D26D04" w:rsidTr="00B7076B">
        <w:tc>
          <w:tcPr>
            <w:tcW w:w="4093" w:type="dxa"/>
          </w:tcPr>
          <w:p w:rsidR="003E7211" w:rsidRPr="00151828" w:rsidRDefault="003E7211" w:rsidP="003E7211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3E7211" w:rsidRPr="006165F7" w:rsidRDefault="003E7211" w:rsidP="003E7211">
            <w:pPr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:rsidR="003E7211" w:rsidRPr="00151828" w:rsidRDefault="003E7211" w:rsidP="003E7211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3E7211" w:rsidRPr="006165F7" w:rsidRDefault="003E7211" w:rsidP="003E7211">
            <w:pPr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  <w:vAlign w:val="bottom"/>
          </w:tcPr>
          <w:p w:rsidR="003E7211" w:rsidRPr="00151828" w:rsidRDefault="003E7211" w:rsidP="003E7211">
            <w:pPr>
              <w:pStyle w:val="accttwolines"/>
              <w:tabs>
                <w:tab w:val="decimal" w:pos="1082"/>
              </w:tabs>
              <w:spacing w:after="0" w:line="240" w:lineRule="auto"/>
              <w:ind w:left="2" w:right="-43" w:hanging="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:rsidR="003E7211" w:rsidRPr="00D26D04" w:rsidRDefault="003E7211" w:rsidP="003E7211">
            <w:pPr>
              <w:tabs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</w:tcPr>
          <w:p w:rsidR="003E7211" w:rsidRPr="00151828" w:rsidRDefault="003E7211" w:rsidP="003E7211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0" w:type="dxa"/>
          </w:tcPr>
          <w:p w:rsidR="003E7211" w:rsidRPr="00D26D04" w:rsidRDefault="003E7211" w:rsidP="003E7211">
            <w:pPr>
              <w:tabs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7211" w:rsidRPr="00D26D04" w:rsidTr="00B7076B">
        <w:tc>
          <w:tcPr>
            <w:tcW w:w="4093" w:type="dxa"/>
            <w:vAlign w:val="bottom"/>
          </w:tcPr>
          <w:p w:rsidR="003E7211" w:rsidRPr="00024E10" w:rsidRDefault="003E7211" w:rsidP="003E721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E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024E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24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3E7211" w:rsidRPr="00D26D04" w:rsidRDefault="0044665D" w:rsidP="003E7211">
            <w:pPr>
              <w:tabs>
                <w:tab w:val="decimal" w:pos="6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2.6</w:t>
            </w:r>
            <w:r w:rsidR="003D5C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63" w:type="dxa"/>
          </w:tcPr>
          <w:p w:rsidR="003E7211" w:rsidRPr="00024E10" w:rsidRDefault="003E7211" w:rsidP="003E7211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3E7211" w:rsidRPr="00D26D04" w:rsidRDefault="003E7211" w:rsidP="003E7211">
            <w:pPr>
              <w:tabs>
                <w:tab w:val="decimal" w:pos="6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4.17</w:t>
            </w:r>
          </w:p>
        </w:tc>
        <w:tc>
          <w:tcPr>
            <w:tcW w:w="286" w:type="dxa"/>
            <w:vAlign w:val="bottom"/>
          </w:tcPr>
          <w:p w:rsidR="003E7211" w:rsidRPr="00024E10" w:rsidRDefault="003E7211" w:rsidP="003E721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2" w:right="-43" w:hanging="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3E7211" w:rsidRPr="00D26D04" w:rsidRDefault="0044665D" w:rsidP="003E7211">
            <w:pPr>
              <w:tabs>
                <w:tab w:val="decimal" w:pos="6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6.34</w:t>
            </w:r>
          </w:p>
        </w:tc>
        <w:tc>
          <w:tcPr>
            <w:tcW w:w="231" w:type="dxa"/>
          </w:tcPr>
          <w:p w:rsidR="003E7211" w:rsidRPr="00024E10" w:rsidRDefault="003E7211" w:rsidP="003E7211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3E7211" w:rsidRPr="00D26D04" w:rsidRDefault="003E7211" w:rsidP="003E7211">
            <w:pPr>
              <w:tabs>
                <w:tab w:val="decimal" w:pos="6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023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7.18</w:t>
            </w:r>
          </w:p>
        </w:tc>
      </w:tr>
    </w:tbl>
    <w:p w:rsidR="00FF42D5" w:rsidRDefault="00FF42D5" w:rsidP="00785C9D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AA31EE" w:rsidRDefault="004F2911" w:rsidP="008D0EA9">
      <w:pPr>
        <w:tabs>
          <w:tab w:val="left" w:pos="513"/>
          <w:tab w:val="decimal" w:pos="7920"/>
        </w:tabs>
        <w:spacing w:line="24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15D0C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FF42D5">
        <w:rPr>
          <w:rFonts w:ascii="Angsana New" w:hAnsi="Angsana New"/>
          <w:b/>
          <w:bCs/>
          <w:sz w:val="30"/>
          <w:szCs w:val="30"/>
        </w:rPr>
        <w:t>1</w:t>
      </w:r>
      <w:r w:rsidR="00D42DAE" w:rsidRPr="00915D0C">
        <w:rPr>
          <w:rFonts w:ascii="Angsana New" w:hAnsi="Angsana New"/>
          <w:b/>
          <w:bCs/>
          <w:sz w:val="30"/>
          <w:szCs w:val="30"/>
        </w:rPr>
        <w:tab/>
      </w:r>
      <w:r w:rsidR="00AA31EE" w:rsidRPr="00915D0C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AA31EE" w:rsidRDefault="00AA31EE" w:rsidP="008D0EA9">
      <w:pPr>
        <w:tabs>
          <w:tab w:val="left" w:pos="513"/>
          <w:tab w:val="decimal" w:pos="7920"/>
        </w:tabs>
        <w:spacing w:line="24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C0F86" w:rsidRDefault="009C0F86" w:rsidP="009C0F86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83CED">
        <w:rPr>
          <w:rFonts w:ascii="Angsana New" w:hAnsi="Angsana New"/>
          <w:sz w:val="30"/>
          <w:szCs w:val="30"/>
          <w:cs/>
        </w:rPr>
        <w:t>ในการประชุมสามัญประจำปีผู้ถือหุ้นของบริษัท</w:t>
      </w:r>
      <w:r w:rsidRPr="00C83CED">
        <w:rPr>
          <w:rFonts w:ascii="Angsana New" w:hAnsi="Angsana New"/>
          <w:sz w:val="30"/>
          <w:szCs w:val="30"/>
        </w:rPr>
        <w:t xml:space="preserve"> </w:t>
      </w:r>
      <w:r w:rsidRPr="00C83CED">
        <w:rPr>
          <w:rFonts w:ascii="Angsana New" w:hAnsi="Angsana New"/>
          <w:sz w:val="30"/>
          <w:szCs w:val="30"/>
          <w:cs/>
        </w:rPr>
        <w:t>เมื่อ</w:t>
      </w:r>
      <w:r w:rsidRPr="009C0F86">
        <w:rPr>
          <w:rFonts w:ascii="Angsana New" w:hAnsi="Angsana New"/>
          <w:sz w:val="30"/>
          <w:szCs w:val="30"/>
          <w:cs/>
        </w:rPr>
        <w:t>วันที่</w:t>
      </w:r>
      <w:r w:rsidRPr="009C0F86">
        <w:rPr>
          <w:rFonts w:ascii="Angsana New" w:hAnsi="Angsana New"/>
          <w:sz w:val="30"/>
          <w:szCs w:val="30"/>
        </w:rPr>
        <w:t xml:space="preserve"> 18 </w:t>
      </w:r>
      <w:r w:rsidRPr="009C0F8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9C0F86">
        <w:rPr>
          <w:rFonts w:ascii="Angsana New" w:hAnsi="Angsana New"/>
          <w:sz w:val="30"/>
          <w:szCs w:val="30"/>
        </w:rPr>
        <w:t>256</w:t>
      </w:r>
      <w:r w:rsidRPr="009C0F86">
        <w:rPr>
          <w:rFonts w:ascii="Angsana New" w:hAnsi="Angsana New"/>
          <w:sz w:val="30"/>
          <w:szCs w:val="30"/>
          <w:lang w:val="en-US"/>
        </w:rPr>
        <w:t>2</w:t>
      </w:r>
      <w:r w:rsidRPr="009C0F86">
        <w:rPr>
          <w:rFonts w:ascii="Angsana New" w:hAnsi="Angsana New"/>
          <w:sz w:val="30"/>
          <w:szCs w:val="30"/>
        </w:rPr>
        <w:t> </w:t>
      </w:r>
      <w:r w:rsidRPr="009C0F86">
        <w:rPr>
          <w:rFonts w:ascii="Angsana New" w:hAnsi="Angsana New"/>
          <w:sz w:val="30"/>
          <w:szCs w:val="30"/>
          <w:cs/>
        </w:rPr>
        <w:t>ผู้ถือ</w:t>
      </w:r>
      <w:r w:rsidRPr="00C127C7">
        <w:rPr>
          <w:rFonts w:ascii="Angsana New" w:hAnsi="Angsana New"/>
          <w:sz w:val="30"/>
          <w:szCs w:val="30"/>
          <w:cs/>
        </w:rPr>
        <w:t>หุ้นมีมติอนุมัติการจัดสรรเงินกำไรเป็นเงินปันผลในอัตราหุ้นละ</w:t>
      </w:r>
      <w:r w:rsidRPr="00C127C7">
        <w:rPr>
          <w:rFonts w:ascii="Angsana New" w:hAnsi="Angsana New"/>
          <w:sz w:val="30"/>
          <w:szCs w:val="30"/>
        </w:rPr>
        <w:t> 1</w:t>
      </w:r>
      <w:r>
        <w:rPr>
          <w:rFonts w:ascii="Angsana New" w:hAnsi="Angsana New"/>
          <w:sz w:val="30"/>
          <w:szCs w:val="30"/>
        </w:rPr>
        <w:t>0</w:t>
      </w:r>
      <w:r w:rsidRPr="00C127C7">
        <w:rPr>
          <w:rFonts w:ascii="Angsana New" w:hAnsi="Angsana New"/>
          <w:sz w:val="30"/>
          <w:szCs w:val="30"/>
        </w:rPr>
        <w:t> </w:t>
      </w:r>
      <w:r w:rsidRPr="00C127C7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C127C7"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/>
          <w:sz w:val="30"/>
          <w:szCs w:val="30"/>
          <w:lang w:val="en-US"/>
        </w:rPr>
        <w:t>432</w:t>
      </w:r>
      <w:r w:rsidRPr="00C127C7">
        <w:rPr>
          <w:rFonts w:ascii="Angsana New" w:hAnsi="Angsana New"/>
          <w:sz w:val="30"/>
          <w:szCs w:val="30"/>
        </w:rPr>
        <w:t> </w:t>
      </w:r>
      <w:r w:rsidRPr="00C127C7">
        <w:rPr>
          <w:rFonts w:ascii="Angsana New" w:hAnsi="Angsana New"/>
          <w:sz w:val="30"/>
          <w:szCs w:val="30"/>
          <w:cs/>
        </w:rPr>
        <w:t>ล้านบาท</w:t>
      </w:r>
      <w:r w:rsidRPr="00C83CED">
        <w:rPr>
          <w:rFonts w:ascii="Angsana New" w:hAnsi="Angsana New"/>
          <w:sz w:val="30"/>
          <w:szCs w:val="30"/>
          <w:cs/>
        </w:rPr>
        <w:t xml:space="preserve"> เงินปันผลดังกล่าวได้จ่ายให้แก่ผู้ถือหุ้นในเดือนพฤษภาคม</w:t>
      </w:r>
      <w:r>
        <w:rPr>
          <w:rFonts w:ascii="Angsana New" w:hAnsi="Angsana New"/>
          <w:sz w:val="30"/>
          <w:szCs w:val="30"/>
        </w:rPr>
        <w:t> 256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C83CED">
        <w:rPr>
          <w:rFonts w:ascii="Angsana New" w:hAnsi="Angsana New"/>
          <w:sz w:val="30"/>
          <w:szCs w:val="30"/>
        </w:rPr>
        <w:t xml:space="preserve"> </w:t>
      </w:r>
    </w:p>
    <w:p w:rsidR="009C0F86" w:rsidRDefault="009C0F86" w:rsidP="009C0F86">
      <w:pPr>
        <w:autoSpaceDE w:val="0"/>
        <w:autoSpaceDN w:val="0"/>
        <w:adjustRightInd w:val="0"/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:rsidR="009C0F86" w:rsidRDefault="009C0F86" w:rsidP="009C0F86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83CED">
        <w:rPr>
          <w:rFonts w:ascii="Angsana New" w:hAnsi="Angsana New"/>
          <w:sz w:val="30"/>
          <w:szCs w:val="30"/>
          <w:cs/>
        </w:rPr>
        <w:t>ในการประชุมสามัญประจำปีผู้ถือหุ้นของบริษัท</w:t>
      </w:r>
      <w:r w:rsidRPr="00C83CED">
        <w:rPr>
          <w:rFonts w:ascii="Angsana New" w:hAnsi="Angsana New"/>
          <w:sz w:val="30"/>
          <w:szCs w:val="30"/>
        </w:rPr>
        <w:t xml:space="preserve"> </w:t>
      </w:r>
      <w:r w:rsidRPr="00C83CED">
        <w:rPr>
          <w:rFonts w:ascii="Angsana New" w:hAnsi="Angsana New"/>
          <w:sz w:val="30"/>
          <w:szCs w:val="30"/>
          <w:cs/>
        </w:rPr>
        <w:t>เมื่อ</w:t>
      </w:r>
      <w:r w:rsidRPr="00C127C7">
        <w:rPr>
          <w:rFonts w:ascii="Angsana New" w:hAnsi="Angsana New"/>
          <w:sz w:val="30"/>
          <w:szCs w:val="30"/>
          <w:cs/>
        </w:rPr>
        <w:t>วันที่</w:t>
      </w:r>
      <w:r w:rsidRPr="00C127C7">
        <w:rPr>
          <w:rFonts w:ascii="Angsana New" w:hAnsi="Angsana New"/>
          <w:sz w:val="30"/>
          <w:szCs w:val="30"/>
        </w:rPr>
        <w:t xml:space="preserve"> 24 </w:t>
      </w:r>
      <w:r w:rsidRPr="00C127C7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C127C7">
        <w:rPr>
          <w:rFonts w:ascii="Angsana New" w:hAnsi="Angsana New"/>
          <w:sz w:val="30"/>
          <w:szCs w:val="30"/>
        </w:rPr>
        <w:t>2561 </w:t>
      </w:r>
      <w:r w:rsidRPr="00C127C7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ผู้ถือหุ้นมีมติอนุมัติการจัดสรรเงินกำไรเป็นเงินปันผลในอัตราหุ้นละ</w:t>
      </w:r>
      <w:r w:rsidRPr="00C127C7">
        <w:rPr>
          <w:rFonts w:ascii="Angsana New" w:hAnsi="Angsana New"/>
          <w:sz w:val="30"/>
          <w:szCs w:val="30"/>
        </w:rPr>
        <w:t> 11 </w:t>
      </w:r>
      <w:r w:rsidRPr="00C127C7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C127C7">
        <w:rPr>
          <w:rFonts w:ascii="Angsana New" w:hAnsi="Angsana New"/>
          <w:sz w:val="30"/>
          <w:szCs w:val="30"/>
        </w:rPr>
        <w:t> 475 </w:t>
      </w:r>
      <w:r w:rsidRPr="00C127C7">
        <w:rPr>
          <w:rFonts w:ascii="Angsana New" w:hAnsi="Angsana New"/>
          <w:sz w:val="30"/>
          <w:szCs w:val="30"/>
          <w:cs/>
        </w:rPr>
        <w:t>ล้านบาท</w:t>
      </w:r>
      <w:r w:rsidRPr="00C83CED">
        <w:rPr>
          <w:rFonts w:ascii="Angsana New" w:hAnsi="Angsana New"/>
          <w:sz w:val="30"/>
          <w:szCs w:val="30"/>
          <w:cs/>
        </w:rPr>
        <w:t xml:space="preserve"> เงินปันผลดังกล่าวได้จ่ายให้แก่ผู้ถือหุ้นในเดือนพฤษภาคม</w:t>
      </w:r>
      <w:r>
        <w:rPr>
          <w:rFonts w:ascii="Angsana New" w:hAnsi="Angsana New"/>
          <w:sz w:val="30"/>
          <w:szCs w:val="30"/>
        </w:rPr>
        <w:t> 2561</w:t>
      </w:r>
      <w:r w:rsidRPr="00C83CED">
        <w:rPr>
          <w:rFonts w:ascii="Angsana New" w:hAnsi="Angsana New"/>
          <w:sz w:val="30"/>
          <w:szCs w:val="30"/>
        </w:rPr>
        <w:t xml:space="preserve"> </w:t>
      </w:r>
    </w:p>
    <w:p w:rsidR="00915D0C" w:rsidRDefault="00915D0C" w:rsidP="00915D0C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F42D5" w:rsidRDefault="00FF42D5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A173A" w:rsidRDefault="00AA31EE" w:rsidP="00915D0C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F42D5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ab/>
      </w:r>
      <w:r w:rsidR="00327006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0A08FC" w:rsidRPr="00D31801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211A3C" w:rsidRPr="00D31801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0A08FC" w:rsidRPr="00D31801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:rsidR="009F0F06" w:rsidRDefault="009F0F06" w:rsidP="008D0EA9">
      <w:pPr>
        <w:tabs>
          <w:tab w:val="left" w:pos="513"/>
          <w:tab w:val="decimal" w:pos="7920"/>
        </w:tabs>
        <w:spacing w:line="24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34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580"/>
        <w:gridCol w:w="1260"/>
        <w:gridCol w:w="270"/>
        <w:gridCol w:w="1224"/>
      </w:tblGrid>
      <w:tr w:rsidR="001D5EB9" w:rsidRPr="00A33503" w:rsidTr="007830DE">
        <w:tc>
          <w:tcPr>
            <w:tcW w:w="6580" w:type="dxa"/>
            <w:vAlign w:val="bottom"/>
          </w:tcPr>
          <w:p w:rsidR="001D5EB9" w:rsidRPr="004C7DC4" w:rsidRDefault="001D5EB9" w:rsidP="000245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D5EB9" w:rsidRPr="004C7DC4" w:rsidRDefault="003E7211" w:rsidP="000245AE">
            <w:pPr>
              <w:pStyle w:val="Heading9"/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1D5EB9" w:rsidRPr="004C7DC4" w:rsidRDefault="001D5EB9" w:rsidP="000245AE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1D5EB9" w:rsidRPr="004C7DC4" w:rsidRDefault="001D5EB9" w:rsidP="000245AE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7DC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A2184" w:rsidRPr="00A33503" w:rsidTr="00EA3E72">
        <w:tc>
          <w:tcPr>
            <w:tcW w:w="6580" w:type="dxa"/>
            <w:vAlign w:val="bottom"/>
          </w:tcPr>
          <w:p w:rsidR="001A2184" w:rsidRPr="004C7DC4" w:rsidRDefault="001A2184" w:rsidP="001A218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A2184" w:rsidRPr="00D31801" w:rsidRDefault="001A2184" w:rsidP="001A2184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D565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1A2184" w:rsidRPr="00D31801" w:rsidRDefault="001A2184" w:rsidP="001A2184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1A2184" w:rsidRPr="00D31801" w:rsidRDefault="001A2184" w:rsidP="001A2184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D565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D5EB9" w:rsidRPr="00A33503" w:rsidTr="007830DE">
        <w:tc>
          <w:tcPr>
            <w:tcW w:w="6580" w:type="dxa"/>
            <w:vAlign w:val="bottom"/>
          </w:tcPr>
          <w:p w:rsidR="001D5EB9" w:rsidRPr="004C7DC4" w:rsidRDefault="001D5EB9" w:rsidP="000245AE">
            <w:pPr>
              <w:spacing w:line="240" w:lineRule="auto"/>
              <w:ind w:left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4" w:type="dxa"/>
            <w:gridSpan w:val="3"/>
            <w:vAlign w:val="bottom"/>
          </w:tcPr>
          <w:p w:rsidR="001D5EB9" w:rsidRPr="004C7DC4" w:rsidRDefault="001D5EB9" w:rsidP="000245AE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7D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5EB9" w:rsidRPr="00A33503" w:rsidTr="007830DE">
        <w:tc>
          <w:tcPr>
            <w:tcW w:w="6580" w:type="dxa"/>
          </w:tcPr>
          <w:p w:rsidR="001D5EB9" w:rsidRPr="004C7DC4" w:rsidRDefault="001D5EB9" w:rsidP="000245AE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:rsidR="001D5EB9" w:rsidRPr="004C7DC4" w:rsidRDefault="001D5EB9" w:rsidP="003977A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D5EB9" w:rsidRPr="004C7DC4" w:rsidRDefault="001D5EB9" w:rsidP="000245AE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1D5EB9" w:rsidRPr="004C7DC4" w:rsidRDefault="001D5EB9" w:rsidP="003977A0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2184" w:rsidRPr="000C72A6" w:rsidTr="007830DE">
        <w:tc>
          <w:tcPr>
            <w:tcW w:w="6580" w:type="dxa"/>
          </w:tcPr>
          <w:p w:rsidR="001A2184" w:rsidRPr="004C7DC4" w:rsidRDefault="001A2184" w:rsidP="001A218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:rsidR="001A2184" w:rsidRPr="004C7DC4" w:rsidRDefault="001A2184" w:rsidP="001A2184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A2184" w:rsidRPr="004C7DC4" w:rsidRDefault="001A2184" w:rsidP="001A2184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1A2184" w:rsidRPr="000C72A6" w:rsidRDefault="001A2184" w:rsidP="001A2184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184" w:rsidRPr="00A33503" w:rsidTr="00170EA1">
        <w:tc>
          <w:tcPr>
            <w:tcW w:w="6580" w:type="dxa"/>
          </w:tcPr>
          <w:p w:rsidR="001A2184" w:rsidRPr="004C7DC4" w:rsidRDefault="001A2184" w:rsidP="001A218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A2184" w:rsidRPr="000F5EE6" w:rsidRDefault="0044665D" w:rsidP="001A2184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BB35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B35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916</w:t>
            </w:r>
          </w:p>
        </w:tc>
        <w:tc>
          <w:tcPr>
            <w:tcW w:w="270" w:type="dxa"/>
            <w:vAlign w:val="bottom"/>
          </w:tcPr>
          <w:p w:rsidR="001A2184" w:rsidRPr="004C7DC4" w:rsidRDefault="001A2184" w:rsidP="001A2184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:rsidR="001A2184" w:rsidRPr="00A33503" w:rsidRDefault="00CD5654" w:rsidP="0032400F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99,650</w:t>
            </w:r>
          </w:p>
        </w:tc>
      </w:tr>
      <w:tr w:rsidR="003E7211" w:rsidRPr="00A33503" w:rsidTr="007830DE">
        <w:tc>
          <w:tcPr>
            <w:tcW w:w="6580" w:type="dxa"/>
          </w:tcPr>
          <w:p w:rsidR="003E7211" w:rsidRPr="004C7DC4" w:rsidRDefault="003E7211" w:rsidP="001A21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E7211" w:rsidRPr="000F5EE6" w:rsidRDefault="003E7211" w:rsidP="001A2184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3E7211" w:rsidRPr="004C7DC4" w:rsidRDefault="003E7211" w:rsidP="001A2184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3E7211" w:rsidRPr="004C7DC4" w:rsidRDefault="003E7211" w:rsidP="001A2184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184" w:rsidRPr="00A33503" w:rsidTr="007830DE">
        <w:tc>
          <w:tcPr>
            <w:tcW w:w="6580" w:type="dxa"/>
          </w:tcPr>
          <w:p w:rsidR="001A2184" w:rsidRPr="004C7DC4" w:rsidRDefault="001A2184" w:rsidP="001A218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C7D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1A2184" w:rsidRPr="000F5EE6" w:rsidRDefault="001A2184" w:rsidP="001A2184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A2184" w:rsidRPr="004C7DC4" w:rsidRDefault="001A2184" w:rsidP="001A2184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1A2184" w:rsidRPr="004C7DC4" w:rsidRDefault="001A2184" w:rsidP="001A2184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184" w:rsidRPr="00A33503" w:rsidTr="007830DE">
        <w:tc>
          <w:tcPr>
            <w:tcW w:w="6580" w:type="dxa"/>
          </w:tcPr>
          <w:p w:rsidR="001A2184" w:rsidRPr="004C7DC4" w:rsidRDefault="001A2184" w:rsidP="001A218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:rsidR="001A2184" w:rsidRPr="000F5EE6" w:rsidRDefault="001A2184" w:rsidP="001A2184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A2184" w:rsidRPr="004C7DC4" w:rsidRDefault="001A2184" w:rsidP="001A2184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1A2184" w:rsidRPr="001A2184" w:rsidRDefault="001A2184" w:rsidP="001A2184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654" w:rsidRPr="00A33503" w:rsidTr="007830DE">
        <w:tc>
          <w:tcPr>
            <w:tcW w:w="6580" w:type="dxa"/>
          </w:tcPr>
          <w:p w:rsidR="00CD5654" w:rsidRPr="004C7DC4" w:rsidRDefault="00CD5654" w:rsidP="00CD565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:rsidR="00CD5654" w:rsidRPr="00610195" w:rsidRDefault="0044665D" w:rsidP="00CD565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1,699,192</w:t>
            </w:r>
          </w:p>
        </w:tc>
        <w:tc>
          <w:tcPr>
            <w:tcW w:w="270" w:type="dxa"/>
            <w:vAlign w:val="bottom"/>
          </w:tcPr>
          <w:p w:rsidR="00CD5654" w:rsidRPr="004C7DC4" w:rsidRDefault="00CD5654" w:rsidP="00CD5654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CD5654" w:rsidRPr="00A10E4E" w:rsidRDefault="00CD5654" w:rsidP="00CD565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1,919,634</w:t>
            </w:r>
          </w:p>
        </w:tc>
      </w:tr>
      <w:tr w:rsidR="00CD5654" w:rsidRPr="00A33503" w:rsidTr="007830DE">
        <w:tc>
          <w:tcPr>
            <w:tcW w:w="6580" w:type="dxa"/>
          </w:tcPr>
          <w:p w:rsidR="00CD5654" w:rsidRPr="004C7DC4" w:rsidRDefault="00CD5654" w:rsidP="00CD565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7DC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</w:tcPr>
          <w:p w:rsidR="00CD5654" w:rsidRPr="00610195" w:rsidRDefault="0044665D" w:rsidP="00CD565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591,977</w:t>
            </w:r>
          </w:p>
        </w:tc>
        <w:tc>
          <w:tcPr>
            <w:tcW w:w="270" w:type="dxa"/>
            <w:vAlign w:val="bottom"/>
          </w:tcPr>
          <w:p w:rsidR="00CD5654" w:rsidRPr="004C7DC4" w:rsidRDefault="00CD5654" w:rsidP="00CD5654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CD5654" w:rsidRPr="00A10E4E" w:rsidRDefault="00CD5654" w:rsidP="00CD565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1,096,933</w:t>
            </w:r>
          </w:p>
        </w:tc>
      </w:tr>
      <w:tr w:rsidR="00CD5654" w:rsidRPr="00A33503" w:rsidTr="007830DE">
        <w:tc>
          <w:tcPr>
            <w:tcW w:w="6580" w:type="dxa"/>
          </w:tcPr>
          <w:p w:rsidR="00CD5654" w:rsidRPr="004C7DC4" w:rsidRDefault="00CD5654" w:rsidP="00CD565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5654" w:rsidRPr="00610195" w:rsidRDefault="0044665D" w:rsidP="00CD565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2,291,169</w:t>
            </w:r>
          </w:p>
        </w:tc>
        <w:tc>
          <w:tcPr>
            <w:tcW w:w="270" w:type="dxa"/>
            <w:vAlign w:val="bottom"/>
          </w:tcPr>
          <w:p w:rsidR="00CD5654" w:rsidRPr="004C7DC4" w:rsidRDefault="00CD5654" w:rsidP="00CD5654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CD5654" w:rsidRPr="00A10E4E" w:rsidRDefault="00CD5654" w:rsidP="00CD565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3,016,567</w:t>
            </w:r>
          </w:p>
        </w:tc>
      </w:tr>
      <w:tr w:rsidR="001A2184" w:rsidRPr="000245AE" w:rsidTr="007830DE">
        <w:tc>
          <w:tcPr>
            <w:tcW w:w="6580" w:type="dxa"/>
          </w:tcPr>
          <w:p w:rsidR="00084D30" w:rsidRPr="00B0631E" w:rsidRDefault="00084D30" w:rsidP="001A218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A2184" w:rsidRPr="006714EE" w:rsidRDefault="001A2184" w:rsidP="001A2184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A2184" w:rsidRPr="006714EE" w:rsidRDefault="001A2184" w:rsidP="001A2184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:rsidR="001A2184" w:rsidRDefault="001A2184" w:rsidP="001A218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5654" w:rsidRPr="00A33503" w:rsidTr="007830DE">
        <w:tc>
          <w:tcPr>
            <w:tcW w:w="6580" w:type="dxa"/>
          </w:tcPr>
          <w:p w:rsidR="00CD5654" w:rsidRPr="00A33503" w:rsidRDefault="00CD5654" w:rsidP="00CD565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D5654" w:rsidRPr="00F85A0E" w:rsidRDefault="0044665D" w:rsidP="000347AA">
            <w:pPr>
              <w:tabs>
                <w:tab w:val="decimal" w:pos="1050"/>
              </w:tabs>
              <w:spacing w:line="240" w:lineRule="auto"/>
              <w:ind w:lef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31,799</w:t>
            </w:r>
          </w:p>
        </w:tc>
        <w:tc>
          <w:tcPr>
            <w:tcW w:w="270" w:type="dxa"/>
            <w:vAlign w:val="bottom"/>
          </w:tcPr>
          <w:p w:rsidR="00CD5654" w:rsidRPr="004C7DC4" w:rsidRDefault="00CD5654" w:rsidP="00CD5654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CD5654" w:rsidRPr="00A10E4E" w:rsidRDefault="00CD5654" w:rsidP="00CD565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31,799</w:t>
            </w:r>
          </w:p>
        </w:tc>
      </w:tr>
      <w:tr w:rsidR="00CD5654" w:rsidRPr="00A33503" w:rsidTr="007830DE">
        <w:tc>
          <w:tcPr>
            <w:tcW w:w="6580" w:type="dxa"/>
          </w:tcPr>
          <w:p w:rsidR="00CD5654" w:rsidRPr="004C7DC4" w:rsidRDefault="00CD5654" w:rsidP="00CD565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7D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D5654" w:rsidRPr="00E84159" w:rsidRDefault="0044665D" w:rsidP="000347AA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2,322,968</w:t>
            </w:r>
          </w:p>
        </w:tc>
        <w:tc>
          <w:tcPr>
            <w:tcW w:w="270" w:type="dxa"/>
            <w:vAlign w:val="bottom"/>
          </w:tcPr>
          <w:p w:rsidR="00CD5654" w:rsidRPr="004C7DC4" w:rsidRDefault="00CD5654" w:rsidP="00CD5654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CD5654" w:rsidRPr="00A10E4E" w:rsidRDefault="00CD5654" w:rsidP="00CD565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3,048,366</w:t>
            </w:r>
          </w:p>
        </w:tc>
      </w:tr>
    </w:tbl>
    <w:p w:rsidR="00915D0C" w:rsidRDefault="00915D0C" w:rsidP="004963E2">
      <w:pPr>
        <w:spacing w:line="240" w:lineRule="auto"/>
        <w:ind w:left="547" w:right="29"/>
        <w:jc w:val="both"/>
        <w:rPr>
          <w:rFonts w:ascii="Angsana New" w:hAnsi="Angsana New"/>
          <w:i/>
          <w:iCs/>
          <w:sz w:val="30"/>
          <w:szCs w:val="30"/>
          <w:cs/>
        </w:rPr>
      </w:pPr>
    </w:p>
    <w:p w:rsidR="004963E2" w:rsidRPr="004D51BB" w:rsidRDefault="004963E2" w:rsidP="00426A1C">
      <w:pPr>
        <w:spacing w:line="240" w:lineRule="auto"/>
        <w:ind w:left="630" w:right="29"/>
        <w:jc w:val="both"/>
        <w:rPr>
          <w:rFonts w:ascii="Angsana New" w:hAnsi="Angsana New"/>
          <w:i/>
          <w:iCs/>
          <w:sz w:val="30"/>
          <w:szCs w:val="30"/>
        </w:rPr>
      </w:pPr>
      <w:r w:rsidRPr="004D51BB">
        <w:rPr>
          <w:rFonts w:ascii="Angsana New" w:hAnsi="Angsana New"/>
          <w:i/>
          <w:iCs/>
          <w:sz w:val="30"/>
          <w:szCs w:val="30"/>
          <w:cs/>
        </w:rPr>
        <w:t>หนังสือค้ำประกันจากธนาคาร</w:t>
      </w:r>
    </w:p>
    <w:p w:rsidR="004963E2" w:rsidRPr="00101838" w:rsidRDefault="004963E2" w:rsidP="00426A1C">
      <w:pPr>
        <w:spacing w:line="240" w:lineRule="auto"/>
        <w:ind w:left="630" w:right="29"/>
        <w:jc w:val="both"/>
        <w:rPr>
          <w:rFonts w:ascii="Angsana New" w:hAnsi="Angsana New"/>
          <w:sz w:val="30"/>
          <w:szCs w:val="30"/>
          <w:highlight w:val="yellow"/>
          <w:lang w:eastAsia="ja-JP"/>
        </w:rPr>
      </w:pPr>
    </w:p>
    <w:p w:rsidR="004963E2" w:rsidRPr="00915D0C" w:rsidRDefault="004963E2" w:rsidP="00426A1C">
      <w:pPr>
        <w:spacing w:line="240" w:lineRule="auto"/>
        <w:ind w:left="630"/>
        <w:jc w:val="thaiDistribute"/>
        <w:rPr>
          <w:rFonts w:ascii="Angsana New" w:hAnsi="Angsana New"/>
          <w:sz w:val="30"/>
          <w:szCs w:val="30"/>
          <w:lang w:val="en-US"/>
        </w:rPr>
      </w:pPr>
      <w:r w:rsidRPr="008000B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974CC">
        <w:rPr>
          <w:rFonts w:ascii="Angsana New" w:hAnsi="Angsana New"/>
          <w:sz w:val="30"/>
          <w:szCs w:val="30"/>
        </w:rPr>
        <w:t>30</w:t>
      </w:r>
      <w:r w:rsidR="006974CC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8000BB">
        <w:rPr>
          <w:rFonts w:ascii="Angsana New" w:hAnsi="Angsana New"/>
          <w:sz w:val="30"/>
          <w:szCs w:val="30"/>
          <w:cs/>
        </w:rPr>
        <w:t xml:space="preserve"> </w:t>
      </w:r>
      <w:r w:rsidRPr="008000BB">
        <w:rPr>
          <w:rFonts w:ascii="Angsana New" w:hAnsi="Angsana New" w:hint="cs"/>
          <w:sz w:val="30"/>
          <w:szCs w:val="30"/>
          <w:cs/>
          <w:lang w:val="th-TH"/>
        </w:rPr>
        <w:t>256</w:t>
      </w:r>
      <w:r w:rsidR="00CD5654" w:rsidRPr="008000BB">
        <w:rPr>
          <w:rFonts w:ascii="Angsana New" w:hAnsi="Angsana New" w:hint="cs"/>
          <w:sz w:val="30"/>
          <w:szCs w:val="30"/>
          <w:cs/>
          <w:lang w:val="th-TH"/>
        </w:rPr>
        <w:t>2</w:t>
      </w:r>
      <w:r w:rsidR="00E57E35" w:rsidRPr="008000B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8000BB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        ค้ำประกันบริษัท</w:t>
      </w:r>
      <w:r w:rsidRPr="008000BB">
        <w:rPr>
          <w:rFonts w:ascii="Angsana New" w:hAnsi="Angsana New" w:hint="cs"/>
          <w:sz w:val="30"/>
          <w:szCs w:val="30"/>
          <w:cs/>
          <w:lang w:val="th-TH"/>
        </w:rPr>
        <w:t>ต่อ</w:t>
      </w:r>
      <w:r w:rsidRPr="008000BB">
        <w:rPr>
          <w:rFonts w:ascii="Angsana New" w:hAnsi="Angsana New"/>
          <w:sz w:val="30"/>
          <w:szCs w:val="30"/>
          <w:cs/>
          <w:lang w:val="th-TH"/>
        </w:rPr>
        <w:t>การไฟฟ้านครหลวงและการไฟฟ้าส่วนภูมิภาค รวมเป็นจำนวนเงิน</w:t>
      </w:r>
      <w:r w:rsidRPr="00915D0C">
        <w:rPr>
          <w:rFonts w:ascii="Angsana New" w:hAnsi="Angsana New"/>
          <w:sz w:val="30"/>
          <w:szCs w:val="30"/>
          <w:cs/>
          <w:lang w:val="th-TH"/>
        </w:rPr>
        <w:t>ทั้งสิ้น</w:t>
      </w:r>
      <w:r w:rsidRPr="00915D0C">
        <w:rPr>
          <w:rFonts w:ascii="Angsana New" w:hAnsi="Angsana New"/>
          <w:sz w:val="30"/>
          <w:szCs w:val="30"/>
        </w:rPr>
        <w:t xml:space="preserve"> </w:t>
      </w:r>
      <w:r w:rsidR="0044665D" w:rsidRPr="00915D0C">
        <w:rPr>
          <w:rFonts w:ascii="Angsana New" w:hAnsi="Angsana New"/>
          <w:sz w:val="30"/>
          <w:szCs w:val="30"/>
        </w:rPr>
        <w:t>32</w:t>
      </w:r>
      <w:r w:rsidR="00CD5654" w:rsidRPr="00915D0C">
        <w:rPr>
          <w:rFonts w:ascii="Angsana New" w:hAnsi="Angsana New"/>
          <w:sz w:val="30"/>
          <w:szCs w:val="30"/>
        </w:rPr>
        <w:t xml:space="preserve"> </w:t>
      </w:r>
      <w:r w:rsidRPr="00915D0C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E5708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57086">
        <w:rPr>
          <w:rFonts w:ascii="Angsana New" w:hAnsi="Angsana New"/>
          <w:sz w:val="30"/>
          <w:szCs w:val="30"/>
          <w:cs/>
          <w:lang w:val="th-TH"/>
        </w:rPr>
        <w:br/>
      </w:r>
      <w:r w:rsidRPr="00915D0C">
        <w:rPr>
          <w:rFonts w:ascii="Angsana New" w:hAnsi="Angsana New"/>
          <w:i/>
          <w:iCs/>
          <w:sz w:val="30"/>
          <w:szCs w:val="30"/>
          <w:lang w:val="th-TH"/>
        </w:rPr>
        <w:t xml:space="preserve">(31 </w:t>
      </w:r>
      <w:r w:rsidRPr="00915D0C">
        <w:rPr>
          <w:rFonts w:ascii="Angsana New" w:hAnsi="Angsana New" w:hint="cs"/>
          <w:i/>
          <w:iCs/>
          <w:sz w:val="30"/>
          <w:szCs w:val="30"/>
          <w:cs/>
          <w:lang w:val="th-TH"/>
        </w:rPr>
        <w:t>ธันวาคม</w:t>
      </w:r>
      <w:r w:rsidRPr="00915D0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915D0C">
        <w:rPr>
          <w:rFonts w:ascii="Angsana New" w:hAnsi="Angsana New"/>
          <w:i/>
          <w:iCs/>
          <w:sz w:val="30"/>
          <w:szCs w:val="30"/>
          <w:lang w:val="th-TH"/>
        </w:rPr>
        <w:t>25</w:t>
      </w:r>
      <w:r w:rsidR="00E57E35" w:rsidRPr="00915D0C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CD5654" w:rsidRPr="00915D0C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915D0C">
        <w:rPr>
          <w:rFonts w:ascii="Angsana New" w:hAnsi="Angsana New"/>
          <w:i/>
          <w:iCs/>
          <w:sz w:val="30"/>
          <w:szCs w:val="30"/>
          <w:lang w:val="th-TH"/>
        </w:rPr>
        <w:t xml:space="preserve">: </w:t>
      </w:r>
      <w:r w:rsidR="00462115" w:rsidRPr="00915D0C">
        <w:rPr>
          <w:rFonts w:ascii="Angsana New" w:hAnsi="Angsana New" w:hint="cs"/>
          <w:i/>
          <w:iCs/>
          <w:sz w:val="30"/>
          <w:szCs w:val="30"/>
          <w:cs/>
          <w:lang w:val="th-TH"/>
        </w:rPr>
        <w:t>32</w:t>
      </w:r>
      <w:r w:rsidRPr="00915D0C">
        <w:rPr>
          <w:rFonts w:ascii="Angsana New" w:hAnsi="Angsana New"/>
          <w:i/>
          <w:iCs/>
          <w:sz w:val="30"/>
          <w:szCs w:val="30"/>
        </w:rPr>
        <w:t xml:space="preserve"> </w:t>
      </w:r>
      <w:r w:rsidRPr="00915D0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4963E2" w:rsidRPr="00915D0C" w:rsidRDefault="004963E2" w:rsidP="00426A1C">
      <w:pPr>
        <w:ind w:left="63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815B7" w:rsidRPr="00915D0C" w:rsidRDefault="009815B7" w:rsidP="00426A1C">
      <w:pPr>
        <w:ind w:left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5D0C">
        <w:rPr>
          <w:rFonts w:ascii="Angsana New" w:hAnsi="Angsana New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:rsidR="003977A0" w:rsidRPr="00915D0C" w:rsidRDefault="003977A0" w:rsidP="00426A1C">
      <w:pPr>
        <w:ind w:left="630" w:right="-45"/>
        <w:jc w:val="thaiDistribute"/>
        <w:rPr>
          <w:rFonts w:ascii="Angsana New" w:hAnsi="Angsana New"/>
          <w:sz w:val="30"/>
          <w:szCs w:val="30"/>
        </w:rPr>
      </w:pPr>
    </w:p>
    <w:p w:rsidR="00DC0F8E" w:rsidRDefault="00DC0F8E" w:rsidP="00426A1C">
      <w:pPr>
        <w:ind w:left="63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915D0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55B06" w:rsidRPr="00915D0C">
        <w:rPr>
          <w:rFonts w:ascii="Angsana New" w:hAnsi="Angsana New"/>
          <w:sz w:val="30"/>
          <w:szCs w:val="30"/>
        </w:rPr>
        <w:t>30</w:t>
      </w:r>
      <w:r w:rsidR="00055B06" w:rsidRPr="00915D0C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566EEA" w:rsidRPr="00915D0C">
        <w:rPr>
          <w:rFonts w:ascii="Angsana New" w:hAnsi="Angsana New"/>
          <w:sz w:val="30"/>
          <w:szCs w:val="30"/>
          <w:cs/>
        </w:rPr>
        <w:t xml:space="preserve"> </w:t>
      </w:r>
      <w:r w:rsidR="001805A9" w:rsidRPr="00915D0C">
        <w:rPr>
          <w:rFonts w:ascii="Angsana New" w:hAnsi="Angsana New"/>
          <w:sz w:val="30"/>
          <w:szCs w:val="30"/>
        </w:rPr>
        <w:t>256</w:t>
      </w:r>
      <w:r w:rsidR="009875FE" w:rsidRPr="00915D0C">
        <w:rPr>
          <w:rFonts w:ascii="Angsana New" w:hAnsi="Angsana New"/>
          <w:sz w:val="30"/>
          <w:szCs w:val="30"/>
        </w:rPr>
        <w:t>2</w:t>
      </w:r>
      <w:r w:rsidR="00C735F9" w:rsidRPr="00915D0C">
        <w:rPr>
          <w:rFonts w:ascii="Angsana New" w:hAnsi="Angsana New"/>
          <w:sz w:val="30"/>
          <w:szCs w:val="30"/>
        </w:rPr>
        <w:t xml:space="preserve"> </w:t>
      </w:r>
      <w:r w:rsidRPr="00915D0C">
        <w:rPr>
          <w:rFonts w:ascii="Angsana New" w:hAnsi="Angsana New"/>
          <w:sz w:val="30"/>
          <w:szCs w:val="30"/>
          <w:cs/>
        </w:rPr>
        <w:t>บริษัทมีคำสั่งซื้อที่ผู้ขายสินค้าตกลง</w:t>
      </w:r>
      <w:r w:rsidR="00E447E4" w:rsidRPr="00915D0C">
        <w:rPr>
          <w:rFonts w:ascii="Angsana New" w:hAnsi="Angsana New" w:hint="cs"/>
          <w:sz w:val="30"/>
          <w:szCs w:val="30"/>
          <w:cs/>
        </w:rPr>
        <w:t>แล้ว</w:t>
      </w:r>
      <w:r w:rsidR="00645F64" w:rsidRPr="00915D0C">
        <w:rPr>
          <w:rFonts w:ascii="Angsana New" w:hAnsi="Angsana New"/>
          <w:sz w:val="30"/>
          <w:szCs w:val="30"/>
          <w:cs/>
        </w:rPr>
        <w:t>เพื่อซื้ออลูมิเนียมใน</w:t>
      </w:r>
      <w:r w:rsidR="00786BFE" w:rsidRPr="00915D0C">
        <w:rPr>
          <w:rFonts w:ascii="Angsana New" w:hAnsi="Angsana New"/>
          <w:sz w:val="30"/>
          <w:szCs w:val="30"/>
          <w:cs/>
        </w:rPr>
        <w:t>ปริมาณ</w:t>
      </w:r>
      <w:r w:rsidR="00B859C6" w:rsidRPr="00915D0C">
        <w:rPr>
          <w:rFonts w:ascii="Angsana New" w:hAnsi="Angsana New"/>
          <w:sz w:val="30"/>
          <w:szCs w:val="30"/>
          <w:cs/>
        </w:rPr>
        <w:t xml:space="preserve"> </w:t>
      </w:r>
      <w:r w:rsidR="0044665D" w:rsidRPr="00915D0C">
        <w:rPr>
          <w:rFonts w:ascii="Angsana New" w:hAnsi="Angsana New"/>
          <w:sz w:val="30"/>
          <w:szCs w:val="30"/>
        </w:rPr>
        <w:t>4</w:t>
      </w:r>
      <w:r w:rsidR="00481C5F" w:rsidRPr="00915D0C">
        <w:rPr>
          <w:rFonts w:ascii="Angsana New" w:hAnsi="Angsana New"/>
          <w:sz w:val="30"/>
          <w:szCs w:val="30"/>
        </w:rPr>
        <w:t>1</w:t>
      </w:r>
      <w:r w:rsidR="0044665D" w:rsidRPr="00915D0C">
        <w:rPr>
          <w:rFonts w:ascii="Angsana New" w:hAnsi="Angsana New"/>
          <w:sz w:val="30"/>
          <w:szCs w:val="30"/>
        </w:rPr>
        <w:t>,800</w:t>
      </w:r>
      <w:r w:rsidR="00785C9D" w:rsidRPr="00915D0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1752D" w:rsidRPr="00915D0C">
        <w:rPr>
          <w:rFonts w:ascii="Angsana New" w:hAnsi="Angsana New"/>
          <w:sz w:val="30"/>
          <w:szCs w:val="30"/>
          <w:cs/>
        </w:rPr>
        <w:t>เมตริกตัน</w:t>
      </w:r>
      <w:r w:rsidR="00E33D9C" w:rsidRPr="00915D0C">
        <w:rPr>
          <w:rFonts w:ascii="Angsana New" w:hAnsi="Angsana New"/>
          <w:sz w:val="30"/>
          <w:szCs w:val="30"/>
        </w:rPr>
        <w:t xml:space="preserve"> </w:t>
      </w:r>
      <w:r w:rsidR="00E33D9C" w:rsidRPr="00915D0C">
        <w:rPr>
          <w:rFonts w:ascii="Angsana New" w:hAnsi="Angsana New"/>
          <w:sz w:val="30"/>
          <w:szCs w:val="30"/>
        </w:rPr>
        <w:br/>
      </w:r>
      <w:r w:rsidR="00713294" w:rsidRPr="00915D0C">
        <w:rPr>
          <w:rFonts w:ascii="Angsana New" w:hAnsi="Angsana New"/>
          <w:i/>
          <w:iCs/>
          <w:sz w:val="30"/>
          <w:szCs w:val="30"/>
        </w:rPr>
        <w:t>(31</w:t>
      </w:r>
      <w:r w:rsidR="00713294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13294" w:rsidRPr="00915D0C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713294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805A9" w:rsidRPr="00915D0C">
        <w:rPr>
          <w:rFonts w:ascii="Angsana New" w:hAnsi="Angsana New"/>
          <w:i/>
          <w:iCs/>
          <w:sz w:val="30"/>
          <w:szCs w:val="30"/>
        </w:rPr>
        <w:t>256</w:t>
      </w:r>
      <w:r w:rsidR="008000BB" w:rsidRPr="00915D0C">
        <w:rPr>
          <w:rFonts w:ascii="Angsana New" w:hAnsi="Angsana New"/>
          <w:i/>
          <w:iCs/>
          <w:sz w:val="30"/>
          <w:szCs w:val="30"/>
        </w:rPr>
        <w:t>1</w:t>
      </w:r>
      <w:r w:rsidR="009B3E54" w:rsidRPr="00915D0C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="001805A9" w:rsidRPr="00915D0C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8000BB" w:rsidRPr="00915D0C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6B38C2" w:rsidRPr="00915D0C">
        <w:rPr>
          <w:rFonts w:ascii="Angsana New" w:hAnsi="Angsana New" w:hint="cs"/>
          <w:i/>
          <w:iCs/>
          <w:sz w:val="30"/>
          <w:szCs w:val="30"/>
          <w:cs/>
          <w:lang w:val="en-US"/>
        </w:rPr>
        <w:t>9,5</w:t>
      </w:r>
      <w:r w:rsidR="00582679" w:rsidRPr="00915D0C">
        <w:rPr>
          <w:rFonts w:ascii="Angsana New" w:hAnsi="Angsana New"/>
          <w:i/>
          <w:iCs/>
          <w:sz w:val="30"/>
          <w:szCs w:val="30"/>
          <w:lang w:val="en-US"/>
        </w:rPr>
        <w:t>00</w:t>
      </w:r>
      <w:r w:rsidR="009B3E54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915D0C">
        <w:rPr>
          <w:rFonts w:ascii="Angsana New" w:hAnsi="Angsana New"/>
          <w:i/>
          <w:iCs/>
          <w:sz w:val="30"/>
          <w:szCs w:val="30"/>
          <w:cs/>
        </w:rPr>
        <w:t>เมตริกตัน</w:t>
      </w:r>
      <w:r w:rsidRPr="00915D0C">
        <w:rPr>
          <w:rFonts w:ascii="Angsana New" w:hAnsi="Angsana New"/>
          <w:i/>
          <w:iCs/>
          <w:sz w:val="30"/>
          <w:szCs w:val="30"/>
        </w:rPr>
        <w:t>)</w:t>
      </w:r>
      <w:r w:rsidR="003F636D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C838BA" w:rsidRPr="00915D0C">
        <w:rPr>
          <w:rFonts w:ascii="Angsana New" w:hAnsi="Angsana New"/>
          <w:sz w:val="30"/>
          <w:szCs w:val="30"/>
          <w:cs/>
        </w:rPr>
        <w:t>โดยมี</w:t>
      </w:r>
      <w:r w:rsidR="002B500F" w:rsidRPr="00915D0C">
        <w:rPr>
          <w:rFonts w:ascii="Angsana New" w:hAnsi="Angsana New"/>
          <w:sz w:val="30"/>
          <w:szCs w:val="30"/>
          <w:cs/>
        </w:rPr>
        <w:t>ราคา</w:t>
      </w:r>
      <w:r w:rsidR="00C838BA" w:rsidRPr="00915D0C">
        <w:rPr>
          <w:rFonts w:ascii="Angsana New" w:hAnsi="Angsana New"/>
          <w:sz w:val="30"/>
          <w:szCs w:val="30"/>
          <w:cs/>
        </w:rPr>
        <w:t>ตามที่กำหนด</w:t>
      </w:r>
      <w:r w:rsidR="002B500F" w:rsidRPr="00915D0C">
        <w:rPr>
          <w:rFonts w:ascii="Angsana New" w:hAnsi="Angsana New"/>
          <w:sz w:val="30"/>
          <w:szCs w:val="30"/>
          <w:cs/>
        </w:rPr>
        <w:t>ไว้ใน</w:t>
      </w:r>
      <w:r w:rsidR="00C838BA" w:rsidRPr="00915D0C">
        <w:rPr>
          <w:rFonts w:ascii="Angsana New" w:hAnsi="Angsana New"/>
          <w:sz w:val="30"/>
          <w:szCs w:val="30"/>
          <w:cs/>
        </w:rPr>
        <w:t>คำ</w:t>
      </w:r>
      <w:r w:rsidR="002B500F" w:rsidRPr="00915D0C">
        <w:rPr>
          <w:rFonts w:ascii="Angsana New" w:hAnsi="Angsana New"/>
          <w:sz w:val="30"/>
          <w:szCs w:val="30"/>
          <w:cs/>
        </w:rPr>
        <w:t>สั่งซื้อ</w:t>
      </w:r>
      <w:r w:rsidRPr="00915D0C">
        <w:rPr>
          <w:rFonts w:ascii="Angsana New" w:hAnsi="Angsana New"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</w:rPr>
        <w:t>(31</w:t>
      </w:r>
      <w:r w:rsidR="009B3E54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41216" w:rsidRPr="00915D0C">
        <w:rPr>
          <w:rFonts w:ascii="Angsana New" w:hAnsi="Angsana New"/>
          <w:i/>
          <w:iCs/>
          <w:sz w:val="30"/>
          <w:szCs w:val="30"/>
        </w:rPr>
        <w:t>256</w:t>
      </w:r>
      <w:r w:rsidR="008000BB" w:rsidRPr="00915D0C">
        <w:rPr>
          <w:rFonts w:ascii="Angsana New" w:hAnsi="Angsana New"/>
          <w:i/>
          <w:iCs/>
          <w:sz w:val="30"/>
          <w:szCs w:val="30"/>
        </w:rPr>
        <w:t>1</w:t>
      </w:r>
      <w:r w:rsidR="00B2175C" w:rsidRPr="00915D0C">
        <w:rPr>
          <w:rFonts w:ascii="Angsana New" w:hAnsi="Angsana New"/>
          <w:i/>
          <w:iCs/>
          <w:sz w:val="30"/>
          <w:szCs w:val="30"/>
        </w:rPr>
        <w:t>:</w:t>
      </w:r>
      <w:r w:rsidR="002561C7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38BA" w:rsidRPr="00915D0C">
        <w:rPr>
          <w:rFonts w:ascii="Angsana New" w:hAnsi="Angsana New"/>
          <w:i/>
          <w:iCs/>
          <w:sz w:val="30"/>
          <w:szCs w:val="30"/>
          <w:cs/>
        </w:rPr>
        <w:t>ราคาตามที่กำหนดไว้ในคำสั่งซื้อ)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38BA" w:rsidRPr="00915D0C">
        <w:rPr>
          <w:rFonts w:ascii="Angsana New" w:hAnsi="Angsana New"/>
          <w:sz w:val="30"/>
          <w:szCs w:val="30"/>
          <w:cs/>
        </w:rPr>
        <w:t>โดยกำหนดระยะเวลา</w:t>
      </w:r>
      <w:r w:rsidRPr="00915D0C">
        <w:rPr>
          <w:rFonts w:ascii="Angsana New" w:hAnsi="Angsana New"/>
          <w:sz w:val="30"/>
          <w:szCs w:val="30"/>
          <w:cs/>
        </w:rPr>
        <w:t>ส่ง</w:t>
      </w:r>
      <w:r w:rsidR="00C838BA" w:rsidRPr="00915D0C">
        <w:rPr>
          <w:rFonts w:ascii="Angsana New" w:hAnsi="Angsana New"/>
          <w:sz w:val="30"/>
          <w:szCs w:val="30"/>
          <w:cs/>
        </w:rPr>
        <w:t>มอบตั้งแต่</w:t>
      </w:r>
      <w:r w:rsidR="00B2175C" w:rsidRPr="00915D0C">
        <w:rPr>
          <w:rFonts w:ascii="Angsana New" w:hAnsi="Angsana New"/>
          <w:sz w:val="30"/>
          <w:szCs w:val="30"/>
          <w:cs/>
        </w:rPr>
        <w:t>ปี</w:t>
      </w:r>
      <w:r w:rsidR="00B2175C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44665D" w:rsidRPr="00915D0C">
        <w:rPr>
          <w:rFonts w:ascii="Angsana New" w:hAnsi="Angsana New"/>
          <w:sz w:val="30"/>
          <w:szCs w:val="30"/>
        </w:rPr>
        <w:t>2</w:t>
      </w:r>
      <w:r w:rsidR="00162D19">
        <w:rPr>
          <w:rFonts w:ascii="Angsana New" w:hAnsi="Angsana New"/>
          <w:sz w:val="30"/>
          <w:szCs w:val="30"/>
        </w:rPr>
        <w:t>562</w:t>
      </w:r>
      <w:r w:rsidR="0044665D" w:rsidRPr="00915D0C">
        <w:rPr>
          <w:rFonts w:ascii="Angsana New" w:hAnsi="Angsana New"/>
          <w:sz w:val="30"/>
          <w:szCs w:val="30"/>
        </w:rPr>
        <w:t xml:space="preserve"> </w:t>
      </w:r>
      <w:r w:rsidR="00B2175C" w:rsidRPr="00915D0C">
        <w:rPr>
          <w:rFonts w:ascii="Angsana New" w:hAnsi="Angsana New"/>
          <w:sz w:val="30"/>
          <w:szCs w:val="30"/>
          <w:cs/>
        </w:rPr>
        <w:t>ถึงปี</w:t>
      </w:r>
      <w:r w:rsidR="00B2175C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44665D" w:rsidRPr="00915D0C">
        <w:rPr>
          <w:rFonts w:ascii="Angsana New" w:hAnsi="Angsana New"/>
          <w:sz w:val="30"/>
          <w:szCs w:val="30"/>
        </w:rPr>
        <w:t>2</w:t>
      </w:r>
      <w:r w:rsidR="00162D19">
        <w:rPr>
          <w:rFonts w:ascii="Angsana New" w:hAnsi="Angsana New"/>
          <w:sz w:val="30"/>
          <w:szCs w:val="30"/>
        </w:rPr>
        <w:t>563</w:t>
      </w:r>
      <w:r w:rsidR="00B2175C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</w:rPr>
        <w:t>(31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41216" w:rsidRPr="00915D0C">
        <w:rPr>
          <w:rFonts w:ascii="Angsana New" w:hAnsi="Angsana New"/>
          <w:i/>
          <w:iCs/>
          <w:sz w:val="30"/>
          <w:szCs w:val="30"/>
        </w:rPr>
        <w:t>256</w:t>
      </w:r>
      <w:r w:rsidR="006B38C2" w:rsidRPr="00915D0C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CA3764" w:rsidRPr="00915D0C">
        <w:rPr>
          <w:rFonts w:ascii="Angsana New" w:hAnsi="Angsana New"/>
          <w:i/>
          <w:iCs/>
          <w:sz w:val="30"/>
          <w:szCs w:val="30"/>
        </w:rPr>
        <w:t xml:space="preserve">: </w:t>
      </w:r>
      <w:r w:rsidR="0051752D" w:rsidRPr="00915D0C">
        <w:rPr>
          <w:rFonts w:ascii="Angsana New" w:hAnsi="Angsana New"/>
          <w:i/>
          <w:iCs/>
          <w:sz w:val="30"/>
          <w:szCs w:val="30"/>
          <w:cs/>
        </w:rPr>
        <w:t>ตั้งแต่</w:t>
      </w:r>
      <w:r w:rsidR="0051752D" w:rsidRPr="008000BB">
        <w:rPr>
          <w:rFonts w:ascii="Angsana New" w:hAnsi="Angsana New"/>
          <w:i/>
          <w:iCs/>
          <w:sz w:val="30"/>
          <w:szCs w:val="30"/>
          <w:cs/>
        </w:rPr>
        <w:t xml:space="preserve">ปี </w:t>
      </w:r>
      <w:r w:rsidR="0051752D" w:rsidRPr="008000BB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E41216" w:rsidRPr="008000BB">
        <w:rPr>
          <w:rFonts w:ascii="Angsana New" w:hAnsi="Angsana New"/>
          <w:i/>
          <w:iCs/>
          <w:sz w:val="30"/>
          <w:szCs w:val="30"/>
        </w:rPr>
        <w:t>56</w:t>
      </w:r>
      <w:r w:rsidR="00E62BD6">
        <w:rPr>
          <w:rFonts w:ascii="Angsana New" w:hAnsi="Angsana New"/>
          <w:i/>
          <w:iCs/>
          <w:sz w:val="30"/>
          <w:szCs w:val="30"/>
        </w:rPr>
        <w:t xml:space="preserve">2 </w:t>
      </w:r>
      <w:r w:rsidR="00CA3764" w:rsidRPr="008000BB">
        <w:rPr>
          <w:rFonts w:ascii="Angsana New" w:hAnsi="Angsana New"/>
          <w:i/>
          <w:iCs/>
          <w:sz w:val="30"/>
          <w:szCs w:val="30"/>
          <w:cs/>
        </w:rPr>
        <w:t xml:space="preserve">ถึงปี </w:t>
      </w:r>
      <w:r w:rsidR="0004170A" w:rsidRPr="008000BB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E62BD6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CA3764" w:rsidRPr="008000BB">
        <w:rPr>
          <w:rFonts w:ascii="Angsana New" w:hAnsi="Angsana New"/>
          <w:i/>
          <w:iCs/>
          <w:sz w:val="30"/>
          <w:szCs w:val="30"/>
        </w:rPr>
        <w:t>)</w:t>
      </w:r>
    </w:p>
    <w:p w:rsidR="00915D0C" w:rsidRDefault="00915D0C" w:rsidP="00915D0C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:rsidR="00A40261" w:rsidRPr="00165094" w:rsidRDefault="00A40261" w:rsidP="00915D0C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BF211C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FF42D5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C467B5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="00C467B5" w:rsidRPr="00165094">
        <w:rPr>
          <w:rFonts w:ascii="Angsana New" w:hAnsi="Angsana New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:rsidR="00712D59" w:rsidRPr="00165094" w:rsidRDefault="00712D59" w:rsidP="00915D0C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:rsidR="00600DE7" w:rsidRPr="00165094" w:rsidRDefault="00600DE7" w:rsidP="00600DE7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65094">
        <w:rPr>
          <w:rFonts w:ascii="Angsana New" w:hAnsi="Angsana New"/>
          <w:sz w:val="30"/>
          <w:szCs w:val="30"/>
          <w:cs/>
        </w:rPr>
        <w:t>เมื่อวันที่ 3 กรกฎาคม 2562 บริษัท ทาเคะอุจิ เพรส อินดัสตรีส์ จำกัด (“</w:t>
      </w:r>
      <w:r w:rsidRPr="00165094">
        <w:rPr>
          <w:rFonts w:ascii="Angsana New" w:hAnsi="Angsana New"/>
          <w:sz w:val="30"/>
          <w:szCs w:val="30"/>
        </w:rPr>
        <w:t>TP</w:t>
      </w:r>
      <w:r w:rsidR="004457F1" w:rsidRPr="00165094">
        <w:rPr>
          <w:rFonts w:ascii="Angsana New" w:hAnsi="Angsana New"/>
          <w:sz w:val="30"/>
          <w:szCs w:val="30"/>
        </w:rPr>
        <w:t>I</w:t>
      </w:r>
      <w:r w:rsidRPr="00165094">
        <w:rPr>
          <w:rFonts w:ascii="Angsana New" w:hAnsi="Angsana New"/>
          <w:sz w:val="30"/>
          <w:szCs w:val="30"/>
        </w:rPr>
        <w:t xml:space="preserve">”) </w:t>
      </w:r>
      <w:r w:rsidRPr="00165094">
        <w:rPr>
          <w:rFonts w:ascii="Angsana New" w:hAnsi="Angsana New"/>
          <w:sz w:val="30"/>
          <w:szCs w:val="30"/>
          <w:cs/>
        </w:rPr>
        <w:t>ซึ่งเป็นบริษัทใหญ่ของบริษัท โดยมีสัดส่วนการถือหุ้นทางตรงร้อยละ 49.73</w:t>
      </w:r>
      <w:r w:rsidR="004457F1" w:rsidRPr="00165094">
        <w:rPr>
          <w:rFonts w:ascii="Angsana New" w:hAnsi="Angsana New"/>
          <w:sz w:val="30"/>
          <w:szCs w:val="30"/>
        </w:rPr>
        <w:t xml:space="preserve"> </w:t>
      </w:r>
      <w:r w:rsidR="004457F1" w:rsidRPr="00165094">
        <w:rPr>
          <w:rFonts w:ascii="Angsana New" w:hAnsi="Angsana New"/>
          <w:sz w:val="30"/>
          <w:szCs w:val="30"/>
          <w:cs/>
        </w:rPr>
        <w:t>ของหุ้นที่ออกจำหน่ายและชำระแล้ว</w:t>
      </w:r>
      <w:r w:rsidRPr="00165094">
        <w:rPr>
          <w:rFonts w:ascii="Angsana New" w:hAnsi="Angsana New"/>
          <w:sz w:val="30"/>
          <w:szCs w:val="30"/>
          <w:cs/>
        </w:rPr>
        <w:t xml:space="preserve"> และสัดส่วนการถือหุ้นทางอ้อมร้อยละ 17.18 </w:t>
      </w:r>
      <w:r w:rsidR="004457F1" w:rsidRPr="00165094">
        <w:rPr>
          <w:rFonts w:ascii="Angsana New" w:hAnsi="Angsana New"/>
          <w:sz w:val="30"/>
          <w:szCs w:val="30"/>
          <w:cs/>
        </w:rPr>
        <w:t>ของหุ้นที่ออกจำหน่ายและชำระแล้ว</w:t>
      </w:r>
      <w:r w:rsidR="004457F1" w:rsidRPr="00165094">
        <w:rPr>
          <w:rFonts w:ascii="Angsana New" w:hAnsi="Angsana New"/>
          <w:sz w:val="30"/>
          <w:szCs w:val="30"/>
        </w:rPr>
        <w:t xml:space="preserve"> </w:t>
      </w:r>
      <w:r w:rsidRPr="00165094">
        <w:rPr>
          <w:rFonts w:ascii="Angsana New" w:hAnsi="Angsana New"/>
          <w:sz w:val="30"/>
          <w:szCs w:val="30"/>
          <w:cs/>
        </w:rPr>
        <w:t>รวมถือหุ้นของบริษัทในสัดส่วนร้อยละ 6</w:t>
      </w:r>
      <w:r w:rsidR="006F7B32" w:rsidRPr="00165094">
        <w:rPr>
          <w:rFonts w:ascii="Angsana New" w:hAnsi="Angsana New"/>
          <w:sz w:val="30"/>
          <w:szCs w:val="30"/>
        </w:rPr>
        <w:t>7.93</w:t>
      </w:r>
      <w:r w:rsidRPr="00165094">
        <w:rPr>
          <w:rFonts w:ascii="Angsana New" w:hAnsi="Angsana New"/>
          <w:sz w:val="30"/>
          <w:szCs w:val="30"/>
          <w:cs/>
        </w:rPr>
        <w:t xml:space="preserve"> ของหุ้นที่ออกจำหน่ายและชำระแล้ว เข้าทำสัญญาซื้อขายหุ้นสามัญของบริษัท จากมูลนิธิฮาร์ทมุท และอิลซี่ ชไนเดอร์เพื่อเด็ก จำนวน 715,100 หุ้น หรือคิดเป็นสัดส่วนร้อยละ 1.66 ของหุ้นที่ออกจำหน่ายและชำระแล้ว ราคาหุ้นละ 168 บาท เป็นจำนวนเงินรวม 120 ล้านบาท โดยธุรกรรมการซื้อขายหุ้นสามัญดังกล่าวเสร็จสิ้นแล้วเมื่อวันที่ 15 กรกฎาคม 2562 </w:t>
      </w:r>
    </w:p>
    <w:p w:rsidR="00600DE7" w:rsidRPr="00165094" w:rsidRDefault="00600DE7" w:rsidP="00600DE7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600DE7" w:rsidRPr="00165094" w:rsidRDefault="004457F1" w:rsidP="00600DE7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65094">
        <w:rPr>
          <w:rFonts w:ascii="Angsana New" w:hAnsi="Angsana New" w:hint="cs"/>
          <w:sz w:val="30"/>
          <w:szCs w:val="30"/>
          <w:cs/>
        </w:rPr>
        <w:t>ภาย</w:t>
      </w:r>
      <w:r w:rsidR="00600DE7" w:rsidRPr="00165094">
        <w:rPr>
          <w:rFonts w:ascii="Angsana New" w:hAnsi="Angsana New"/>
          <w:sz w:val="30"/>
          <w:szCs w:val="30"/>
          <w:cs/>
        </w:rPr>
        <w:t xml:space="preserve">หลังการเข้าทำการซื้อหุ้นสามัญดังกล่าว </w:t>
      </w:r>
      <w:r w:rsidR="00600DE7" w:rsidRPr="00165094">
        <w:rPr>
          <w:rFonts w:ascii="Angsana New" w:hAnsi="Angsana New"/>
          <w:sz w:val="30"/>
          <w:szCs w:val="30"/>
        </w:rPr>
        <w:t>TP</w:t>
      </w:r>
      <w:r w:rsidRPr="00165094">
        <w:rPr>
          <w:rFonts w:ascii="Angsana New" w:hAnsi="Angsana New"/>
          <w:sz w:val="30"/>
          <w:szCs w:val="30"/>
        </w:rPr>
        <w:t>I</w:t>
      </w:r>
      <w:r w:rsidR="00600DE7" w:rsidRPr="00165094">
        <w:rPr>
          <w:rFonts w:ascii="Angsana New" w:hAnsi="Angsana New"/>
          <w:sz w:val="30"/>
          <w:szCs w:val="30"/>
        </w:rPr>
        <w:t xml:space="preserve"> </w:t>
      </w:r>
      <w:r w:rsidR="00600DE7" w:rsidRPr="00165094">
        <w:rPr>
          <w:rFonts w:ascii="Angsana New" w:hAnsi="Angsana New"/>
          <w:sz w:val="30"/>
          <w:szCs w:val="30"/>
          <w:cs/>
        </w:rPr>
        <w:t xml:space="preserve">จะถือหุ้นทางตรงของบริษัทเพิ่มขึ้นเป็นร้อยละ 51.38 </w:t>
      </w:r>
      <w:r w:rsidRPr="00165094">
        <w:rPr>
          <w:rFonts w:ascii="Angsana New" w:hAnsi="Angsana New"/>
          <w:sz w:val="30"/>
          <w:szCs w:val="30"/>
          <w:cs/>
        </w:rPr>
        <w:t>ของหุ้นที่ออกจำหน่ายและชำระแล้ว</w:t>
      </w:r>
      <w:r w:rsidRPr="00165094">
        <w:rPr>
          <w:rFonts w:ascii="Angsana New" w:hAnsi="Angsana New"/>
          <w:sz w:val="30"/>
          <w:szCs w:val="30"/>
        </w:rPr>
        <w:t xml:space="preserve"> </w:t>
      </w:r>
      <w:r w:rsidR="00600DE7" w:rsidRPr="00165094">
        <w:rPr>
          <w:rFonts w:ascii="Angsana New" w:hAnsi="Angsana New"/>
          <w:sz w:val="30"/>
          <w:szCs w:val="30"/>
          <w:cs/>
        </w:rPr>
        <w:t xml:space="preserve">ซึ่งมากกว่าร้อยละ 50 ของสิทธิออกเสียงทั้งหมดของบริษัท ดังนั้น เมื่อวันที่ </w:t>
      </w:r>
      <w:r w:rsidRPr="00165094">
        <w:rPr>
          <w:rFonts w:ascii="Angsana New" w:hAnsi="Angsana New"/>
          <w:sz w:val="30"/>
          <w:szCs w:val="30"/>
        </w:rPr>
        <w:t>25</w:t>
      </w:r>
      <w:r w:rsidR="00600DE7" w:rsidRPr="00165094">
        <w:rPr>
          <w:rFonts w:ascii="Angsana New" w:hAnsi="Angsana New"/>
          <w:sz w:val="30"/>
          <w:szCs w:val="30"/>
          <w:cs/>
        </w:rPr>
        <w:t xml:space="preserve"> กรกฎาคม 2562</w:t>
      </w:r>
      <w:r w:rsidR="00600DE7" w:rsidRPr="00165094">
        <w:rPr>
          <w:rFonts w:ascii="Angsana New" w:hAnsi="Angsana New"/>
          <w:sz w:val="30"/>
          <w:szCs w:val="30"/>
        </w:rPr>
        <w:t xml:space="preserve"> TP</w:t>
      </w:r>
      <w:r w:rsidRPr="00165094">
        <w:rPr>
          <w:rFonts w:ascii="Angsana New" w:hAnsi="Angsana New"/>
          <w:sz w:val="30"/>
          <w:szCs w:val="30"/>
        </w:rPr>
        <w:t>I</w:t>
      </w:r>
      <w:r w:rsidR="00600DE7" w:rsidRPr="00165094">
        <w:rPr>
          <w:rFonts w:ascii="Angsana New" w:hAnsi="Angsana New"/>
          <w:sz w:val="30"/>
          <w:szCs w:val="30"/>
        </w:rPr>
        <w:t xml:space="preserve"> </w:t>
      </w:r>
      <w:r w:rsidR="00600DE7" w:rsidRPr="00165094">
        <w:rPr>
          <w:rFonts w:ascii="Angsana New" w:hAnsi="Angsana New"/>
          <w:sz w:val="30"/>
          <w:szCs w:val="30"/>
          <w:cs/>
        </w:rPr>
        <w:t>จึงทำคำเสนอซื้อหลักทรัพย์ทั้งหมดของบริษัท เป็นจำนวน 21,002,38</w:t>
      </w:r>
      <w:r w:rsidR="00836D9E" w:rsidRPr="00165094">
        <w:rPr>
          <w:rFonts w:ascii="Angsana New" w:hAnsi="Angsana New"/>
          <w:sz w:val="30"/>
          <w:szCs w:val="30"/>
        </w:rPr>
        <w:t>6</w:t>
      </w:r>
      <w:r w:rsidR="00600DE7" w:rsidRPr="00165094">
        <w:rPr>
          <w:rFonts w:ascii="Angsana New" w:hAnsi="Angsana New"/>
          <w:sz w:val="30"/>
          <w:szCs w:val="30"/>
          <w:cs/>
        </w:rPr>
        <w:t xml:space="preserve"> หุ้น หรือคิดเป็นสัดส่วนร้อยละ 48.62</w:t>
      </w:r>
      <w:r w:rsidR="006F7B32" w:rsidRPr="00165094">
        <w:rPr>
          <w:rFonts w:ascii="Angsana New" w:hAnsi="Angsana New"/>
          <w:sz w:val="30"/>
          <w:szCs w:val="30"/>
        </w:rPr>
        <w:t xml:space="preserve"> </w:t>
      </w:r>
      <w:r w:rsidR="00600DE7" w:rsidRPr="00165094">
        <w:rPr>
          <w:rFonts w:ascii="Angsana New" w:hAnsi="Angsana New"/>
          <w:sz w:val="30"/>
          <w:szCs w:val="30"/>
          <w:cs/>
        </w:rPr>
        <w:t>ของหุ้นที่ออกจำหน่ายและชำระแล้ว</w:t>
      </w:r>
      <w:r w:rsidRPr="00165094">
        <w:rPr>
          <w:rFonts w:ascii="Angsana New" w:hAnsi="Angsana New"/>
          <w:sz w:val="30"/>
          <w:szCs w:val="30"/>
        </w:rPr>
        <w:t xml:space="preserve"> </w:t>
      </w:r>
      <w:r w:rsidR="00600DE7" w:rsidRPr="00165094">
        <w:rPr>
          <w:rFonts w:ascii="Angsana New" w:hAnsi="Angsana New"/>
          <w:sz w:val="30"/>
          <w:szCs w:val="30"/>
          <w:cs/>
        </w:rPr>
        <w:t>ในมูลค่าหุ้นละ 168 บาท (“การเข้าคำเสนอซื้อหลักทรัพย์)</w:t>
      </w:r>
      <w:r w:rsidRPr="00165094">
        <w:rPr>
          <w:rFonts w:ascii="Angsana New" w:hAnsi="Angsana New"/>
          <w:sz w:val="30"/>
          <w:szCs w:val="30"/>
        </w:rPr>
        <w:t xml:space="preserve"> </w:t>
      </w:r>
      <w:r w:rsidR="006F7B32" w:rsidRPr="00165094">
        <w:rPr>
          <w:rFonts w:ascii="Angsana New" w:hAnsi="Angsana New" w:hint="cs"/>
          <w:sz w:val="30"/>
          <w:szCs w:val="30"/>
          <w:cs/>
        </w:rPr>
        <w:t xml:space="preserve">โดยมีระยะเวลารับซื้อหลักทรัพย์ตั้งแต่วันที่ </w:t>
      </w:r>
      <w:r w:rsidR="006F7B32" w:rsidRPr="00165094">
        <w:rPr>
          <w:rFonts w:ascii="Angsana New" w:hAnsi="Angsana New"/>
          <w:sz w:val="30"/>
          <w:szCs w:val="30"/>
          <w:lang w:val="en-US"/>
        </w:rPr>
        <w:t xml:space="preserve">26 </w:t>
      </w:r>
      <w:r w:rsidR="006F7B32" w:rsidRPr="00165094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ถึงวันที่ </w:t>
      </w:r>
      <w:r w:rsidR="006F7B32" w:rsidRPr="00165094">
        <w:rPr>
          <w:rFonts w:ascii="Angsana New" w:hAnsi="Angsana New"/>
          <w:sz w:val="30"/>
          <w:szCs w:val="30"/>
          <w:lang w:val="en-US"/>
        </w:rPr>
        <w:t xml:space="preserve">2 </w:t>
      </w:r>
      <w:r w:rsidR="006F7B32" w:rsidRPr="00165094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6F7B32" w:rsidRPr="00165094">
        <w:rPr>
          <w:rFonts w:ascii="Angsana New" w:hAnsi="Angsana New"/>
          <w:sz w:val="30"/>
          <w:szCs w:val="30"/>
          <w:lang w:val="en-US"/>
        </w:rPr>
        <w:t>2562</w:t>
      </w:r>
    </w:p>
    <w:p w:rsidR="00FF42D5" w:rsidRPr="00165094" w:rsidRDefault="00FF42D5" w:rsidP="00600DE7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32344" w:rsidRPr="00165094" w:rsidRDefault="00A32344" w:rsidP="00A32344">
      <w:pPr>
        <w:spacing w:line="240" w:lineRule="auto"/>
        <w:ind w:right="45"/>
        <w:rPr>
          <w:rFonts w:ascii="Angsana New" w:hAnsi="Angsana New"/>
          <w:b/>
          <w:bCs/>
          <w:sz w:val="30"/>
          <w:szCs w:val="30"/>
          <w:lang w:val="en-US"/>
        </w:rPr>
      </w:pPr>
      <w:r w:rsidRPr="00165094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FF42D5" w:rsidRPr="00165094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165094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มาตรฐานการรายงานทางการเงินที่ยังไม่ได้ใช้</w:t>
      </w:r>
    </w:p>
    <w:p w:rsidR="00A32344" w:rsidRPr="00165094" w:rsidRDefault="00A32344" w:rsidP="00A3234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2344" w:rsidRPr="00165094" w:rsidRDefault="00BF5F0A" w:rsidP="00A32344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65094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50334C" w:rsidRPr="00165094">
        <w:rPr>
          <w:rFonts w:ascii="Angsana New" w:hAnsi="Angsana New" w:hint="cs"/>
          <w:sz w:val="30"/>
          <w:szCs w:val="30"/>
          <w:cs/>
        </w:rPr>
        <w:t>ซึ่ง</w:t>
      </w:r>
      <w:r w:rsidRPr="00165094">
        <w:rPr>
          <w:rFonts w:ascii="Angsana New" w:hAnsi="Angsana New"/>
          <w:sz w:val="30"/>
          <w:szCs w:val="30"/>
          <w:cs/>
        </w:rPr>
        <w:t xml:space="preserve">เกี่ยวกับการดำเนินงานของบริษัท </w:t>
      </w:r>
      <w:r w:rsidR="0050334C" w:rsidRPr="00165094">
        <w:rPr>
          <w:rFonts w:ascii="Angsana New" w:hAnsi="Angsana New" w:hint="cs"/>
          <w:sz w:val="30"/>
          <w:szCs w:val="30"/>
          <w:cs/>
        </w:rPr>
        <w:t>และ</w:t>
      </w:r>
      <w:r w:rsidRPr="00165094">
        <w:rPr>
          <w:rFonts w:ascii="Angsana New" w:hAnsi="Angsana New"/>
          <w:sz w:val="30"/>
          <w:szCs w:val="30"/>
          <w:cs/>
        </w:rPr>
        <w:t xml:space="preserve">คาดว่าจะมีผลกระทบที่มีสาระสำคัญต่องบการเงินของบริษัท เมื่อนำมาถือปฏิบัติเป็นครั้งแรก </w:t>
      </w:r>
      <w:r w:rsidR="0050334C" w:rsidRPr="00165094">
        <w:rPr>
          <w:rFonts w:ascii="Angsana New" w:hAnsi="Angsana New" w:hint="cs"/>
          <w:sz w:val="30"/>
          <w:szCs w:val="30"/>
          <w:cs/>
        </w:rPr>
        <w:t>โดย</w:t>
      </w:r>
      <w:r w:rsidRPr="00165094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2563 มีดังต่อไปนี้</w:t>
      </w:r>
    </w:p>
    <w:p w:rsidR="004D51BB" w:rsidRPr="00165094" w:rsidRDefault="004D51BB" w:rsidP="00A32344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788"/>
        <w:gridCol w:w="4482"/>
      </w:tblGrid>
      <w:tr w:rsidR="00BF5F0A" w:rsidRPr="00BF5F0A" w:rsidTr="005074CE">
        <w:trPr>
          <w:tblHeader/>
        </w:trPr>
        <w:tc>
          <w:tcPr>
            <w:tcW w:w="4788" w:type="dxa"/>
            <w:shd w:val="clear" w:color="auto" w:fill="auto"/>
            <w:vAlign w:val="bottom"/>
          </w:tcPr>
          <w:p w:rsidR="00BF5F0A" w:rsidRPr="00C06517" w:rsidRDefault="00BF5F0A" w:rsidP="00C0651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C0651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82" w:type="dxa"/>
            <w:shd w:val="clear" w:color="auto" w:fill="auto"/>
            <w:vAlign w:val="bottom"/>
          </w:tcPr>
          <w:p w:rsidR="00BF5F0A" w:rsidRPr="00C06517" w:rsidRDefault="00BF5F0A" w:rsidP="00C06517">
            <w:pPr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0651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F5F0A" w:rsidRPr="00BF5F0A" w:rsidTr="005074CE">
        <w:tc>
          <w:tcPr>
            <w:tcW w:w="4788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ind w:left="-23" w:firstLine="23"/>
              <w:rPr>
                <w:rFonts w:ascii="Angsana New" w:eastAsia="Calibri" w:hAnsi="Angsana New"/>
                <w:sz w:val="30"/>
                <w:szCs w:val="30"/>
              </w:rPr>
            </w:pPr>
            <w:r w:rsidRPr="00C0651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06517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482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BF5F0A" w:rsidRPr="00BF5F0A" w:rsidTr="005074CE">
        <w:tc>
          <w:tcPr>
            <w:tcW w:w="4788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06517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482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F5F0A" w:rsidRPr="00BF5F0A" w:rsidTr="005074CE">
        <w:tc>
          <w:tcPr>
            <w:tcW w:w="4788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0651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06517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482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06517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C0651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BF5F0A" w:rsidRPr="00BF5F0A" w:rsidTr="005074CE">
        <w:tc>
          <w:tcPr>
            <w:tcW w:w="4788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C06517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C06517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482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BF5F0A" w:rsidRPr="00BF5F0A" w:rsidTr="005074CE">
        <w:tc>
          <w:tcPr>
            <w:tcW w:w="4788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06517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482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F5F0A" w:rsidTr="005074CE">
        <w:tc>
          <w:tcPr>
            <w:tcW w:w="4788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06517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482" w:type="dxa"/>
            <w:shd w:val="clear" w:color="auto" w:fill="auto"/>
          </w:tcPr>
          <w:p w:rsidR="00BF5F0A" w:rsidRPr="00C06517" w:rsidRDefault="00BF5F0A" w:rsidP="00C0651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6517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F5F0A" w:rsidRPr="00165094" w:rsidRDefault="00BF5F0A" w:rsidP="00A32344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BF5F0A" w:rsidRPr="00BF5F0A" w:rsidRDefault="00BF5F0A" w:rsidP="00BF5F0A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F5F0A">
        <w:rPr>
          <w:rFonts w:ascii="Angsana New" w:hAnsi="Angsana New"/>
          <w:i/>
          <w:iCs/>
          <w:sz w:val="30"/>
          <w:szCs w:val="30"/>
          <w:cs/>
        </w:rPr>
        <w:t>* มาตรฐานการรายงานทางการเงิน</w:t>
      </w:r>
      <w:r w:rsidR="006E0655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BF5F0A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BF5F0A" w:rsidRPr="006E0655" w:rsidRDefault="00BF5F0A" w:rsidP="00B25EC1">
      <w:pPr>
        <w:numPr>
          <w:ilvl w:val="0"/>
          <w:numId w:val="34"/>
        </w:numPr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E065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6E0655" w:rsidRPr="006E0655" w:rsidRDefault="006E0655" w:rsidP="00B25EC1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F5F0A" w:rsidRPr="006E0655" w:rsidRDefault="006E0655" w:rsidP="006E06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6E0655">
        <w:rPr>
          <w:rFonts w:ascii="Angsana New" w:hAnsi="Angsana New"/>
          <w:sz w:val="30"/>
          <w:szCs w:val="30"/>
          <w:cs/>
          <w:lang w:val="en-GB"/>
        </w:rPr>
        <w:t>มาตรฐานการรายงานทางการเงิน</w:t>
      </w:r>
      <w:r w:rsidRPr="006E0655">
        <w:rPr>
          <w:rFonts w:ascii="Angsana New" w:hAnsi="Angsana New" w:hint="cs"/>
          <w:sz w:val="30"/>
          <w:szCs w:val="30"/>
          <w:cs/>
          <w:lang w:val="en-GB"/>
        </w:rPr>
        <w:t>ที่เกี่ยวข้องกับเครื่องมือทางการเงิน</w:t>
      </w:r>
      <w:r w:rsidRPr="006E0655">
        <w:rPr>
          <w:rFonts w:ascii="Angsana New" w:hAnsi="Angsana New"/>
          <w:sz w:val="30"/>
          <w:szCs w:val="30"/>
          <w:cs/>
          <w:lang w:val="en-GB"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6E0655">
        <w:rPr>
          <w:rFonts w:ascii="Angsana New" w:hAnsi="Angsana New" w:hint="cs"/>
          <w:sz w:val="30"/>
          <w:szCs w:val="30"/>
          <w:cs/>
          <w:lang w:val="en-GB"/>
        </w:rPr>
        <w:t>เมื่อมาตรฐานการรายงานทางการเงินกลุ่มนี้</w:t>
      </w:r>
      <w:bookmarkEnd w:id="1"/>
      <w:r w:rsidRPr="006E0655">
        <w:rPr>
          <w:rFonts w:ascii="Angsana New" w:hAnsi="Angsana New" w:hint="cs"/>
          <w:sz w:val="30"/>
          <w:szCs w:val="30"/>
          <w:cs/>
          <w:lang w:val="en-GB"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:rsidR="00A32344" w:rsidRPr="006E0655" w:rsidRDefault="00A32344" w:rsidP="00A32344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555365" w:rsidRPr="006E0655" w:rsidRDefault="00555365" w:rsidP="0050334C">
      <w:pPr>
        <w:numPr>
          <w:ilvl w:val="0"/>
          <w:numId w:val="34"/>
        </w:numPr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E0655">
        <w:rPr>
          <w:rFonts w:ascii="Angsana New" w:hAnsi="Angsana New"/>
          <w:b/>
          <w:bCs/>
          <w:i/>
          <w:iCs/>
          <w:sz w:val="30"/>
          <w:szCs w:val="30"/>
          <w:cs/>
        </w:rPr>
        <w:t>มาตรฐานการรายงานทางการเงิน ฉบับที่ 16 เรื่อง สัญญาเช่า</w:t>
      </w:r>
    </w:p>
    <w:p w:rsidR="00555365" w:rsidRDefault="00555365" w:rsidP="0055536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0655" w:rsidRDefault="006E0655" w:rsidP="006E06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6E0655">
        <w:rPr>
          <w:rFonts w:ascii="Angsana New" w:hAnsi="Angsana New"/>
          <w:sz w:val="30"/>
          <w:szCs w:val="30"/>
          <w:cs/>
          <w:lang w:val="en-GB"/>
        </w:rPr>
        <w:t xml:space="preserve">มาตรฐานการรายงานทางการเงิน ฉบับที่ </w:t>
      </w:r>
      <w:r w:rsidRPr="006E0655">
        <w:rPr>
          <w:rFonts w:ascii="Angsana New" w:hAnsi="Angsana New"/>
          <w:sz w:val="30"/>
          <w:szCs w:val="30"/>
          <w:lang w:val="en-GB"/>
        </w:rPr>
        <w:t>16</w:t>
      </w:r>
      <w:r w:rsidRPr="006E0655">
        <w:rPr>
          <w:rFonts w:ascii="Angsana New" w:hAnsi="Angsana New"/>
          <w:sz w:val="30"/>
          <w:szCs w:val="30"/>
          <w:cs/>
          <w:lang w:val="en-GB"/>
        </w:rPr>
        <w:t xml:space="preserve"> ได้นำเสนอวิธีการบัญชีเดียวสำหรับผู้เช่า</w:t>
      </w:r>
      <w:r w:rsidRPr="006E0655">
        <w:rPr>
          <w:rFonts w:ascii="Angsana New" w:hAnsi="Angsana New"/>
          <w:sz w:val="30"/>
          <w:szCs w:val="30"/>
          <w:lang w:val="en-GB"/>
        </w:rPr>
        <w:t xml:space="preserve"> </w:t>
      </w:r>
      <w:r w:rsidRPr="006E0655">
        <w:rPr>
          <w:rFonts w:ascii="Angsana New" w:hAnsi="Angsana New"/>
          <w:sz w:val="30"/>
          <w:szCs w:val="30"/>
          <w:cs/>
          <w:lang w:val="en-GB"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bookmarkStart w:id="3" w:name="_Hlk15581419"/>
      <w:bookmarkStart w:id="4" w:name="_Hlk15582558"/>
      <w:r w:rsidRPr="006E0655">
        <w:rPr>
          <w:rFonts w:ascii="Angsana New" w:hAnsi="Angsana New" w:hint="cs"/>
          <w:sz w:val="30"/>
          <w:szCs w:val="30"/>
          <w:cs/>
          <w:lang w:val="en-GB"/>
        </w:rPr>
        <w:t xml:space="preserve">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 w:rsidRPr="006E0655">
        <w:rPr>
          <w:rFonts w:ascii="Angsana New" w:hAnsi="Angsana New" w:hint="cs"/>
          <w:sz w:val="30"/>
          <w:szCs w:val="30"/>
          <w:cs/>
          <w:lang w:val="en-GB"/>
        </w:rPr>
        <w:t xml:space="preserve">บางฉบับที่มีผลบังคับใช้อยู่ในปัจจุบันถูกยกเลิกไป </w:t>
      </w:r>
      <w:bookmarkEnd w:id="4"/>
    </w:p>
    <w:p w:rsidR="006E0655" w:rsidRDefault="006E0655" w:rsidP="006E06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6E0655" w:rsidRPr="006E0655" w:rsidRDefault="006E0655" w:rsidP="006E06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6E0655">
        <w:rPr>
          <w:rFonts w:ascii="Angsana New" w:hAnsi="Angsana New"/>
          <w:sz w:val="30"/>
          <w:szCs w:val="30"/>
          <w:cs/>
          <w:lang w:val="en-GB"/>
        </w:rPr>
        <w:t>ขณะนี้ผู้บริหารกำลังพิจารณาถึงผลกระทบที่อาจเกิดขึ้น</w:t>
      </w:r>
      <w:r w:rsidRPr="006E0655">
        <w:rPr>
          <w:rFonts w:ascii="Angsana New" w:hAnsi="Angsana New" w:hint="cs"/>
          <w:sz w:val="30"/>
          <w:szCs w:val="30"/>
          <w:cs/>
          <w:lang w:val="en-GB"/>
        </w:rPr>
        <w:t>ต่องบการเงินในงวดแรกที่</w:t>
      </w:r>
      <w:r w:rsidRPr="006E0655">
        <w:rPr>
          <w:rFonts w:ascii="Angsana New" w:hAnsi="Angsana New"/>
          <w:sz w:val="30"/>
          <w:szCs w:val="30"/>
          <w:cs/>
          <w:lang w:val="en-GB"/>
        </w:rPr>
        <w:t>ถือปฏิบัติตามมาตรฐานการรายงานทางการเงิน</w:t>
      </w:r>
      <w:r w:rsidRPr="006E0655">
        <w:rPr>
          <w:rFonts w:ascii="Angsana New" w:hAnsi="Angsana New" w:hint="cs"/>
          <w:sz w:val="30"/>
          <w:szCs w:val="30"/>
          <w:cs/>
          <w:lang w:val="en-GB"/>
        </w:rPr>
        <w:t xml:space="preserve">ดังกล่าวข้างต้น  </w:t>
      </w:r>
    </w:p>
    <w:sectPr w:rsidR="006E0655" w:rsidRPr="006E0655" w:rsidSect="00830EEE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22D8" w:rsidRDefault="00DA22D8">
      <w:r>
        <w:separator/>
      </w:r>
    </w:p>
  </w:endnote>
  <w:endnote w:type="continuationSeparator" w:id="0">
    <w:p w:rsidR="00DA22D8" w:rsidRDefault="00DA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8963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B12810" w:rsidRPr="00B12810" w:rsidRDefault="00B1281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1281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1281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1281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1281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1281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22D8" w:rsidRDefault="00DA22D8">
      <w:r>
        <w:separator/>
      </w:r>
    </w:p>
  </w:footnote>
  <w:footnote w:type="continuationSeparator" w:id="0">
    <w:p w:rsidR="00DA22D8" w:rsidRDefault="00DA2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810" w:rsidRDefault="00B12810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B12810" w:rsidRDefault="00B12810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B12810" w:rsidRDefault="00B12810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:rsidR="00B12810" w:rsidRDefault="00B12810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19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7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6"/>
  </w:num>
  <w:num w:numId="3">
    <w:abstractNumId w:val="13"/>
  </w:num>
  <w:num w:numId="4">
    <w:abstractNumId w:val="36"/>
  </w:num>
  <w:num w:numId="5">
    <w:abstractNumId w:val="3"/>
  </w:num>
  <w:num w:numId="6">
    <w:abstractNumId w:val="9"/>
  </w:num>
  <w:num w:numId="7">
    <w:abstractNumId w:val="1"/>
  </w:num>
  <w:num w:numId="8">
    <w:abstractNumId w:val="31"/>
  </w:num>
  <w:num w:numId="9">
    <w:abstractNumId w:val="28"/>
  </w:num>
  <w:num w:numId="10">
    <w:abstractNumId w:val="5"/>
  </w:num>
  <w:num w:numId="11">
    <w:abstractNumId w:val="0"/>
  </w:num>
  <w:num w:numId="12">
    <w:abstractNumId w:val="16"/>
  </w:num>
  <w:num w:numId="13">
    <w:abstractNumId w:val="30"/>
  </w:num>
  <w:num w:numId="14">
    <w:abstractNumId w:val="25"/>
  </w:num>
  <w:num w:numId="15">
    <w:abstractNumId w:val="26"/>
  </w:num>
  <w:num w:numId="16">
    <w:abstractNumId w:val="32"/>
  </w:num>
  <w:num w:numId="17">
    <w:abstractNumId w:val="26"/>
  </w:num>
  <w:num w:numId="18">
    <w:abstractNumId w:val="8"/>
  </w:num>
  <w:num w:numId="19">
    <w:abstractNumId w:val="2"/>
  </w:num>
  <w:num w:numId="20">
    <w:abstractNumId w:val="33"/>
  </w:num>
  <w:num w:numId="21">
    <w:abstractNumId w:val="18"/>
  </w:num>
  <w:num w:numId="22">
    <w:abstractNumId w:val="7"/>
  </w:num>
  <w:num w:numId="23">
    <w:abstractNumId w:val="34"/>
  </w:num>
  <w:num w:numId="24">
    <w:abstractNumId w:val="22"/>
  </w:num>
  <w:num w:numId="25">
    <w:abstractNumId w:val="23"/>
  </w:num>
  <w:num w:numId="26">
    <w:abstractNumId w:val="17"/>
  </w:num>
  <w:num w:numId="27">
    <w:abstractNumId w:val="24"/>
  </w:num>
  <w:num w:numId="28">
    <w:abstractNumId w:val="14"/>
  </w:num>
  <w:num w:numId="29">
    <w:abstractNumId w:val="12"/>
  </w:num>
  <w:num w:numId="30">
    <w:abstractNumId w:val="20"/>
  </w:num>
  <w:num w:numId="31">
    <w:abstractNumId w:val="29"/>
  </w:num>
  <w:num w:numId="32">
    <w:abstractNumId w:val="4"/>
  </w:num>
  <w:num w:numId="33">
    <w:abstractNumId w:val="11"/>
  </w:num>
  <w:num w:numId="34">
    <w:abstractNumId w:val="10"/>
  </w:num>
  <w:num w:numId="35">
    <w:abstractNumId w:val="15"/>
  </w:num>
  <w:num w:numId="36">
    <w:abstractNumId w:val="35"/>
  </w:num>
  <w:num w:numId="37">
    <w:abstractNumId w:val="21"/>
  </w:num>
  <w:num w:numId="38">
    <w:abstractNumId w:val="27"/>
  </w:num>
  <w:num w:numId="39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FD5"/>
    <w:rsid w:val="00050573"/>
    <w:rsid w:val="00050DB3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16CB"/>
    <w:rsid w:val="00061F64"/>
    <w:rsid w:val="000625B7"/>
    <w:rsid w:val="00063631"/>
    <w:rsid w:val="0006561B"/>
    <w:rsid w:val="0006629B"/>
    <w:rsid w:val="00066B80"/>
    <w:rsid w:val="000708C7"/>
    <w:rsid w:val="000715D6"/>
    <w:rsid w:val="00072814"/>
    <w:rsid w:val="00073EA2"/>
    <w:rsid w:val="00074150"/>
    <w:rsid w:val="0007415D"/>
    <w:rsid w:val="0007472C"/>
    <w:rsid w:val="00074B7D"/>
    <w:rsid w:val="00077A43"/>
    <w:rsid w:val="000809A3"/>
    <w:rsid w:val="000829A2"/>
    <w:rsid w:val="0008335B"/>
    <w:rsid w:val="00083A2C"/>
    <w:rsid w:val="00084D30"/>
    <w:rsid w:val="00086ACE"/>
    <w:rsid w:val="00087ACE"/>
    <w:rsid w:val="00090AE2"/>
    <w:rsid w:val="00091BD5"/>
    <w:rsid w:val="00094483"/>
    <w:rsid w:val="0009448E"/>
    <w:rsid w:val="000950F2"/>
    <w:rsid w:val="00095501"/>
    <w:rsid w:val="00095E07"/>
    <w:rsid w:val="00096204"/>
    <w:rsid w:val="0009636A"/>
    <w:rsid w:val="00096D05"/>
    <w:rsid w:val="000A08FC"/>
    <w:rsid w:val="000A173A"/>
    <w:rsid w:val="000A2280"/>
    <w:rsid w:val="000A415F"/>
    <w:rsid w:val="000A6132"/>
    <w:rsid w:val="000A7CE0"/>
    <w:rsid w:val="000B09CD"/>
    <w:rsid w:val="000B2393"/>
    <w:rsid w:val="000B3546"/>
    <w:rsid w:val="000B369D"/>
    <w:rsid w:val="000B3C4E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1E01"/>
    <w:rsid w:val="000D1E5C"/>
    <w:rsid w:val="000D1E6C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9BD"/>
    <w:rsid w:val="000F11AE"/>
    <w:rsid w:val="000F1502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103304"/>
    <w:rsid w:val="0010402D"/>
    <w:rsid w:val="00105686"/>
    <w:rsid w:val="00106B12"/>
    <w:rsid w:val="001131C2"/>
    <w:rsid w:val="001140B1"/>
    <w:rsid w:val="00114446"/>
    <w:rsid w:val="00115109"/>
    <w:rsid w:val="0011521A"/>
    <w:rsid w:val="001159D3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8EF"/>
    <w:rsid w:val="00134A85"/>
    <w:rsid w:val="00137902"/>
    <w:rsid w:val="00137F97"/>
    <w:rsid w:val="0014044D"/>
    <w:rsid w:val="001408D8"/>
    <w:rsid w:val="00140ABB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155B"/>
    <w:rsid w:val="00162BE3"/>
    <w:rsid w:val="00162D19"/>
    <w:rsid w:val="00165094"/>
    <w:rsid w:val="00165CD4"/>
    <w:rsid w:val="00167315"/>
    <w:rsid w:val="00167443"/>
    <w:rsid w:val="00170EA1"/>
    <w:rsid w:val="001716EF"/>
    <w:rsid w:val="0017453D"/>
    <w:rsid w:val="001754D9"/>
    <w:rsid w:val="00175C24"/>
    <w:rsid w:val="0017624B"/>
    <w:rsid w:val="00177C9C"/>
    <w:rsid w:val="00180228"/>
    <w:rsid w:val="001802EE"/>
    <w:rsid w:val="001805A9"/>
    <w:rsid w:val="0018067A"/>
    <w:rsid w:val="00180F3D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71AD"/>
    <w:rsid w:val="00197CC0"/>
    <w:rsid w:val="001A0417"/>
    <w:rsid w:val="001A2184"/>
    <w:rsid w:val="001A46EA"/>
    <w:rsid w:val="001A5029"/>
    <w:rsid w:val="001B0382"/>
    <w:rsid w:val="001B15D6"/>
    <w:rsid w:val="001B1E9F"/>
    <w:rsid w:val="001B2559"/>
    <w:rsid w:val="001B2708"/>
    <w:rsid w:val="001B2D16"/>
    <w:rsid w:val="001B3911"/>
    <w:rsid w:val="001B51D0"/>
    <w:rsid w:val="001B5992"/>
    <w:rsid w:val="001B7529"/>
    <w:rsid w:val="001B7829"/>
    <w:rsid w:val="001C3216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5741"/>
    <w:rsid w:val="001F57FE"/>
    <w:rsid w:val="001F68DA"/>
    <w:rsid w:val="001F6CF3"/>
    <w:rsid w:val="001F7010"/>
    <w:rsid w:val="001F7247"/>
    <w:rsid w:val="001F7CF5"/>
    <w:rsid w:val="002007BD"/>
    <w:rsid w:val="00201623"/>
    <w:rsid w:val="00202912"/>
    <w:rsid w:val="00202B72"/>
    <w:rsid w:val="0020301D"/>
    <w:rsid w:val="0020594B"/>
    <w:rsid w:val="00205A12"/>
    <w:rsid w:val="00205F4A"/>
    <w:rsid w:val="00206D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F48"/>
    <w:rsid w:val="00220755"/>
    <w:rsid w:val="00222207"/>
    <w:rsid w:val="00222FEC"/>
    <w:rsid w:val="00223630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7A17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2ADB"/>
    <w:rsid w:val="002533DB"/>
    <w:rsid w:val="0025496F"/>
    <w:rsid w:val="00255140"/>
    <w:rsid w:val="002557ED"/>
    <w:rsid w:val="002561C7"/>
    <w:rsid w:val="0026073B"/>
    <w:rsid w:val="00261846"/>
    <w:rsid w:val="00261977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B83"/>
    <w:rsid w:val="002724A2"/>
    <w:rsid w:val="002743F6"/>
    <w:rsid w:val="0027440B"/>
    <w:rsid w:val="00275DAD"/>
    <w:rsid w:val="0027601B"/>
    <w:rsid w:val="002767C1"/>
    <w:rsid w:val="0027759A"/>
    <w:rsid w:val="0028092D"/>
    <w:rsid w:val="00280C17"/>
    <w:rsid w:val="0028169E"/>
    <w:rsid w:val="00281D78"/>
    <w:rsid w:val="00285340"/>
    <w:rsid w:val="002879B6"/>
    <w:rsid w:val="00292481"/>
    <w:rsid w:val="002924CC"/>
    <w:rsid w:val="002929FF"/>
    <w:rsid w:val="00292B13"/>
    <w:rsid w:val="0029361F"/>
    <w:rsid w:val="0029393C"/>
    <w:rsid w:val="0029457F"/>
    <w:rsid w:val="002950BB"/>
    <w:rsid w:val="002957A5"/>
    <w:rsid w:val="002976D8"/>
    <w:rsid w:val="00297B42"/>
    <w:rsid w:val="00297B53"/>
    <w:rsid w:val="002A0496"/>
    <w:rsid w:val="002A0779"/>
    <w:rsid w:val="002A230B"/>
    <w:rsid w:val="002A3277"/>
    <w:rsid w:val="002A32EB"/>
    <w:rsid w:val="002A3664"/>
    <w:rsid w:val="002A37B2"/>
    <w:rsid w:val="002A43C0"/>
    <w:rsid w:val="002A4424"/>
    <w:rsid w:val="002A5F39"/>
    <w:rsid w:val="002A7359"/>
    <w:rsid w:val="002A7808"/>
    <w:rsid w:val="002A7825"/>
    <w:rsid w:val="002A7AA8"/>
    <w:rsid w:val="002B2462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25AE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DC4"/>
    <w:rsid w:val="002E3BBE"/>
    <w:rsid w:val="002E3C86"/>
    <w:rsid w:val="002E4DFB"/>
    <w:rsid w:val="002E4FA6"/>
    <w:rsid w:val="002E54A7"/>
    <w:rsid w:val="002E67CF"/>
    <w:rsid w:val="002E6AD4"/>
    <w:rsid w:val="002E76FB"/>
    <w:rsid w:val="002F0418"/>
    <w:rsid w:val="002F067B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23BD"/>
    <w:rsid w:val="00302EA0"/>
    <w:rsid w:val="003033FE"/>
    <w:rsid w:val="00304585"/>
    <w:rsid w:val="00305010"/>
    <w:rsid w:val="00305847"/>
    <w:rsid w:val="00306002"/>
    <w:rsid w:val="003079BC"/>
    <w:rsid w:val="00307F21"/>
    <w:rsid w:val="00314038"/>
    <w:rsid w:val="003145BF"/>
    <w:rsid w:val="00314BE9"/>
    <w:rsid w:val="003155B4"/>
    <w:rsid w:val="003160D2"/>
    <w:rsid w:val="00316EF8"/>
    <w:rsid w:val="003175B9"/>
    <w:rsid w:val="003176FF"/>
    <w:rsid w:val="0032186F"/>
    <w:rsid w:val="0032400F"/>
    <w:rsid w:val="00325D39"/>
    <w:rsid w:val="00327006"/>
    <w:rsid w:val="00327919"/>
    <w:rsid w:val="00327FEB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1D9E"/>
    <w:rsid w:val="003525C7"/>
    <w:rsid w:val="00354683"/>
    <w:rsid w:val="003548C4"/>
    <w:rsid w:val="003554DE"/>
    <w:rsid w:val="00357C84"/>
    <w:rsid w:val="00360127"/>
    <w:rsid w:val="003601AD"/>
    <w:rsid w:val="003603D5"/>
    <w:rsid w:val="00360557"/>
    <w:rsid w:val="00361050"/>
    <w:rsid w:val="003622A5"/>
    <w:rsid w:val="0036293C"/>
    <w:rsid w:val="0036324A"/>
    <w:rsid w:val="003632B4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2F20"/>
    <w:rsid w:val="00373215"/>
    <w:rsid w:val="003739E9"/>
    <w:rsid w:val="00373B2E"/>
    <w:rsid w:val="00373C3A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4FCE"/>
    <w:rsid w:val="0039542B"/>
    <w:rsid w:val="00395C8F"/>
    <w:rsid w:val="00397518"/>
    <w:rsid w:val="003977A0"/>
    <w:rsid w:val="003A1CB9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803"/>
    <w:rsid w:val="003C5016"/>
    <w:rsid w:val="003C65C7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E0B4E"/>
    <w:rsid w:val="003E1124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2F5A"/>
    <w:rsid w:val="00403656"/>
    <w:rsid w:val="00403A26"/>
    <w:rsid w:val="00404481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4004D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8E0"/>
    <w:rsid w:val="00492AA6"/>
    <w:rsid w:val="00492F97"/>
    <w:rsid w:val="00493234"/>
    <w:rsid w:val="004940DE"/>
    <w:rsid w:val="00496242"/>
    <w:rsid w:val="004962B7"/>
    <w:rsid w:val="004962E0"/>
    <w:rsid w:val="004963E2"/>
    <w:rsid w:val="0049676E"/>
    <w:rsid w:val="00497ABE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C05E7"/>
    <w:rsid w:val="004C1B1A"/>
    <w:rsid w:val="004C1F57"/>
    <w:rsid w:val="004C2758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E8D"/>
    <w:rsid w:val="00501EAB"/>
    <w:rsid w:val="0050334C"/>
    <w:rsid w:val="005050AB"/>
    <w:rsid w:val="00505987"/>
    <w:rsid w:val="005074CE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C98"/>
    <w:rsid w:val="00537750"/>
    <w:rsid w:val="00537C8B"/>
    <w:rsid w:val="0054300E"/>
    <w:rsid w:val="0054343B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CB1"/>
    <w:rsid w:val="00563E86"/>
    <w:rsid w:val="0056418A"/>
    <w:rsid w:val="005656B7"/>
    <w:rsid w:val="00565E9C"/>
    <w:rsid w:val="00566BC3"/>
    <w:rsid w:val="00566EEA"/>
    <w:rsid w:val="00567CBC"/>
    <w:rsid w:val="00570431"/>
    <w:rsid w:val="0057185A"/>
    <w:rsid w:val="00573EAC"/>
    <w:rsid w:val="00574098"/>
    <w:rsid w:val="005754C0"/>
    <w:rsid w:val="0057558A"/>
    <w:rsid w:val="005760DC"/>
    <w:rsid w:val="00576251"/>
    <w:rsid w:val="0057700A"/>
    <w:rsid w:val="005809EC"/>
    <w:rsid w:val="00580FBC"/>
    <w:rsid w:val="00582362"/>
    <w:rsid w:val="00582679"/>
    <w:rsid w:val="00582877"/>
    <w:rsid w:val="00584745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52A2"/>
    <w:rsid w:val="005A601A"/>
    <w:rsid w:val="005A6685"/>
    <w:rsid w:val="005A6861"/>
    <w:rsid w:val="005A6A9E"/>
    <w:rsid w:val="005B1006"/>
    <w:rsid w:val="005B1628"/>
    <w:rsid w:val="005B1EAD"/>
    <w:rsid w:val="005B2E06"/>
    <w:rsid w:val="005B3364"/>
    <w:rsid w:val="005B3E48"/>
    <w:rsid w:val="005B52F7"/>
    <w:rsid w:val="005B5A9F"/>
    <w:rsid w:val="005C001E"/>
    <w:rsid w:val="005C113F"/>
    <w:rsid w:val="005C154A"/>
    <w:rsid w:val="005C2B69"/>
    <w:rsid w:val="005C325C"/>
    <w:rsid w:val="005C43ED"/>
    <w:rsid w:val="005C4686"/>
    <w:rsid w:val="005C4C0A"/>
    <w:rsid w:val="005C4CE0"/>
    <w:rsid w:val="005C520C"/>
    <w:rsid w:val="005C5AF6"/>
    <w:rsid w:val="005C5BC6"/>
    <w:rsid w:val="005C6CDE"/>
    <w:rsid w:val="005C7015"/>
    <w:rsid w:val="005D0452"/>
    <w:rsid w:val="005D0483"/>
    <w:rsid w:val="005D10D8"/>
    <w:rsid w:val="005D13A5"/>
    <w:rsid w:val="005D215F"/>
    <w:rsid w:val="005D27E3"/>
    <w:rsid w:val="005D2BA0"/>
    <w:rsid w:val="005D4459"/>
    <w:rsid w:val="005D611E"/>
    <w:rsid w:val="005D659E"/>
    <w:rsid w:val="005D7B6D"/>
    <w:rsid w:val="005E035E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340C"/>
    <w:rsid w:val="00603AD6"/>
    <w:rsid w:val="0060402D"/>
    <w:rsid w:val="00605037"/>
    <w:rsid w:val="00605870"/>
    <w:rsid w:val="00610195"/>
    <w:rsid w:val="006104AB"/>
    <w:rsid w:val="006104D9"/>
    <w:rsid w:val="00610753"/>
    <w:rsid w:val="006115A5"/>
    <w:rsid w:val="00612A63"/>
    <w:rsid w:val="00615CA3"/>
    <w:rsid w:val="00616BAD"/>
    <w:rsid w:val="0061754D"/>
    <w:rsid w:val="00620070"/>
    <w:rsid w:val="006211D8"/>
    <w:rsid w:val="00622706"/>
    <w:rsid w:val="00622F4F"/>
    <w:rsid w:val="00623503"/>
    <w:rsid w:val="00624B0A"/>
    <w:rsid w:val="00624FC5"/>
    <w:rsid w:val="006251AD"/>
    <w:rsid w:val="00625E9E"/>
    <w:rsid w:val="00627455"/>
    <w:rsid w:val="0063087C"/>
    <w:rsid w:val="006323A6"/>
    <w:rsid w:val="006343AF"/>
    <w:rsid w:val="0063721E"/>
    <w:rsid w:val="0064030F"/>
    <w:rsid w:val="00640427"/>
    <w:rsid w:val="0064224B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3269"/>
    <w:rsid w:val="006533C5"/>
    <w:rsid w:val="00653869"/>
    <w:rsid w:val="006547CC"/>
    <w:rsid w:val="00655641"/>
    <w:rsid w:val="00656888"/>
    <w:rsid w:val="00657312"/>
    <w:rsid w:val="006577F8"/>
    <w:rsid w:val="00660250"/>
    <w:rsid w:val="00661704"/>
    <w:rsid w:val="00663857"/>
    <w:rsid w:val="00663EA7"/>
    <w:rsid w:val="00663F49"/>
    <w:rsid w:val="00664852"/>
    <w:rsid w:val="00664F3A"/>
    <w:rsid w:val="00666DC5"/>
    <w:rsid w:val="006672D4"/>
    <w:rsid w:val="00667FC3"/>
    <w:rsid w:val="006706C1"/>
    <w:rsid w:val="006709A3"/>
    <w:rsid w:val="006714EE"/>
    <w:rsid w:val="0067377C"/>
    <w:rsid w:val="00675AEC"/>
    <w:rsid w:val="00675C5A"/>
    <w:rsid w:val="0067686D"/>
    <w:rsid w:val="00676B29"/>
    <w:rsid w:val="00676C7F"/>
    <w:rsid w:val="00676F0B"/>
    <w:rsid w:val="006771C6"/>
    <w:rsid w:val="006775BB"/>
    <w:rsid w:val="00677DEC"/>
    <w:rsid w:val="0068103B"/>
    <w:rsid w:val="006825F4"/>
    <w:rsid w:val="00683960"/>
    <w:rsid w:val="00685E29"/>
    <w:rsid w:val="00686F15"/>
    <w:rsid w:val="0068771F"/>
    <w:rsid w:val="00691F55"/>
    <w:rsid w:val="00692506"/>
    <w:rsid w:val="00692A60"/>
    <w:rsid w:val="00692D4F"/>
    <w:rsid w:val="006940EE"/>
    <w:rsid w:val="006974CC"/>
    <w:rsid w:val="00697C1D"/>
    <w:rsid w:val="006A03FC"/>
    <w:rsid w:val="006A081A"/>
    <w:rsid w:val="006A187B"/>
    <w:rsid w:val="006A5E57"/>
    <w:rsid w:val="006A6585"/>
    <w:rsid w:val="006B05F7"/>
    <w:rsid w:val="006B2477"/>
    <w:rsid w:val="006B307C"/>
    <w:rsid w:val="006B38C2"/>
    <w:rsid w:val="006B4409"/>
    <w:rsid w:val="006B5895"/>
    <w:rsid w:val="006B7128"/>
    <w:rsid w:val="006B7DC0"/>
    <w:rsid w:val="006C0ACD"/>
    <w:rsid w:val="006C0F2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5279"/>
    <w:rsid w:val="006D6C91"/>
    <w:rsid w:val="006D738D"/>
    <w:rsid w:val="006E0655"/>
    <w:rsid w:val="006E17AF"/>
    <w:rsid w:val="006E2288"/>
    <w:rsid w:val="006E2869"/>
    <w:rsid w:val="006E2F2E"/>
    <w:rsid w:val="006E48A1"/>
    <w:rsid w:val="006E4CC0"/>
    <w:rsid w:val="006E507B"/>
    <w:rsid w:val="006E6CCD"/>
    <w:rsid w:val="006E6D3E"/>
    <w:rsid w:val="006F049E"/>
    <w:rsid w:val="006F16C0"/>
    <w:rsid w:val="006F19DA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923"/>
    <w:rsid w:val="00704AB3"/>
    <w:rsid w:val="00706A8C"/>
    <w:rsid w:val="00707FBB"/>
    <w:rsid w:val="007100E2"/>
    <w:rsid w:val="00711131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CF8"/>
    <w:rsid w:val="00720DDB"/>
    <w:rsid w:val="0072133C"/>
    <w:rsid w:val="007221FE"/>
    <w:rsid w:val="0072225F"/>
    <w:rsid w:val="00722A92"/>
    <w:rsid w:val="00722ABC"/>
    <w:rsid w:val="00723A55"/>
    <w:rsid w:val="00724AE7"/>
    <w:rsid w:val="00724E01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700E3"/>
    <w:rsid w:val="00770E05"/>
    <w:rsid w:val="007710F4"/>
    <w:rsid w:val="00774CD8"/>
    <w:rsid w:val="007760EC"/>
    <w:rsid w:val="0077708B"/>
    <w:rsid w:val="007774D1"/>
    <w:rsid w:val="00777CBC"/>
    <w:rsid w:val="00777D2D"/>
    <w:rsid w:val="00781604"/>
    <w:rsid w:val="00781A51"/>
    <w:rsid w:val="00782DCE"/>
    <w:rsid w:val="007830DE"/>
    <w:rsid w:val="00784A4D"/>
    <w:rsid w:val="00784CB2"/>
    <w:rsid w:val="00785C9D"/>
    <w:rsid w:val="00786B08"/>
    <w:rsid w:val="00786BC8"/>
    <w:rsid w:val="00786BFE"/>
    <w:rsid w:val="00786D12"/>
    <w:rsid w:val="0079030C"/>
    <w:rsid w:val="00791CAA"/>
    <w:rsid w:val="00791F49"/>
    <w:rsid w:val="007924B6"/>
    <w:rsid w:val="0079271F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6C3"/>
    <w:rsid w:val="007A390A"/>
    <w:rsid w:val="007A3DAD"/>
    <w:rsid w:val="007A4005"/>
    <w:rsid w:val="007A4652"/>
    <w:rsid w:val="007A51FF"/>
    <w:rsid w:val="007A53B5"/>
    <w:rsid w:val="007A566F"/>
    <w:rsid w:val="007A6917"/>
    <w:rsid w:val="007B0B42"/>
    <w:rsid w:val="007B1146"/>
    <w:rsid w:val="007B1B1D"/>
    <w:rsid w:val="007B5DF9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50A1"/>
    <w:rsid w:val="007D6021"/>
    <w:rsid w:val="007D6955"/>
    <w:rsid w:val="007D723E"/>
    <w:rsid w:val="007D7635"/>
    <w:rsid w:val="007D7845"/>
    <w:rsid w:val="007D7CF2"/>
    <w:rsid w:val="007E24B5"/>
    <w:rsid w:val="007E39C6"/>
    <w:rsid w:val="007E6937"/>
    <w:rsid w:val="007E6A0F"/>
    <w:rsid w:val="007E6E57"/>
    <w:rsid w:val="007E7C2E"/>
    <w:rsid w:val="007F0268"/>
    <w:rsid w:val="007F3203"/>
    <w:rsid w:val="007F5B3D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98E"/>
    <w:rsid w:val="0080787F"/>
    <w:rsid w:val="0081020E"/>
    <w:rsid w:val="00812C95"/>
    <w:rsid w:val="00812CCC"/>
    <w:rsid w:val="00814F13"/>
    <w:rsid w:val="00815070"/>
    <w:rsid w:val="008152F8"/>
    <w:rsid w:val="008153AF"/>
    <w:rsid w:val="008166C5"/>
    <w:rsid w:val="00817CC3"/>
    <w:rsid w:val="008219D6"/>
    <w:rsid w:val="00824A4D"/>
    <w:rsid w:val="008251FD"/>
    <w:rsid w:val="0082522A"/>
    <w:rsid w:val="00825ADD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D0C"/>
    <w:rsid w:val="0085441F"/>
    <w:rsid w:val="00855423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86E"/>
    <w:rsid w:val="00865152"/>
    <w:rsid w:val="008662A5"/>
    <w:rsid w:val="00866360"/>
    <w:rsid w:val="00866E32"/>
    <w:rsid w:val="0086726D"/>
    <w:rsid w:val="00871B45"/>
    <w:rsid w:val="008723E4"/>
    <w:rsid w:val="00873186"/>
    <w:rsid w:val="008733B6"/>
    <w:rsid w:val="00875C2A"/>
    <w:rsid w:val="00877E39"/>
    <w:rsid w:val="00877FE1"/>
    <w:rsid w:val="00880C27"/>
    <w:rsid w:val="00881053"/>
    <w:rsid w:val="00882604"/>
    <w:rsid w:val="00882B5A"/>
    <w:rsid w:val="0088301C"/>
    <w:rsid w:val="00884878"/>
    <w:rsid w:val="00885ABA"/>
    <w:rsid w:val="0088670C"/>
    <w:rsid w:val="008905C9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D0EA9"/>
    <w:rsid w:val="008D15CF"/>
    <w:rsid w:val="008D236B"/>
    <w:rsid w:val="008D2386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B03"/>
    <w:rsid w:val="008E41A5"/>
    <w:rsid w:val="008E64E2"/>
    <w:rsid w:val="008E66D3"/>
    <w:rsid w:val="008E705F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F71"/>
    <w:rsid w:val="009202E7"/>
    <w:rsid w:val="00920D65"/>
    <w:rsid w:val="00923010"/>
    <w:rsid w:val="0092330E"/>
    <w:rsid w:val="0092377A"/>
    <w:rsid w:val="00923905"/>
    <w:rsid w:val="0092459A"/>
    <w:rsid w:val="00924B1F"/>
    <w:rsid w:val="009254F8"/>
    <w:rsid w:val="009258CC"/>
    <w:rsid w:val="00925AE1"/>
    <w:rsid w:val="00926D08"/>
    <w:rsid w:val="00927FF3"/>
    <w:rsid w:val="00930683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DF0"/>
    <w:rsid w:val="00947292"/>
    <w:rsid w:val="009523D0"/>
    <w:rsid w:val="009528E6"/>
    <w:rsid w:val="00952EC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13BA"/>
    <w:rsid w:val="009815B7"/>
    <w:rsid w:val="00981DFF"/>
    <w:rsid w:val="009829A6"/>
    <w:rsid w:val="00983CDB"/>
    <w:rsid w:val="009850C6"/>
    <w:rsid w:val="009851AF"/>
    <w:rsid w:val="009852DF"/>
    <w:rsid w:val="0098534A"/>
    <w:rsid w:val="00985CB7"/>
    <w:rsid w:val="00986EEB"/>
    <w:rsid w:val="009875FE"/>
    <w:rsid w:val="00987EDD"/>
    <w:rsid w:val="00987F26"/>
    <w:rsid w:val="00991207"/>
    <w:rsid w:val="0099168B"/>
    <w:rsid w:val="0099222E"/>
    <w:rsid w:val="00992BB2"/>
    <w:rsid w:val="009930C8"/>
    <w:rsid w:val="009936B0"/>
    <w:rsid w:val="00993DCD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5439"/>
    <w:rsid w:val="009A57DF"/>
    <w:rsid w:val="009A5D81"/>
    <w:rsid w:val="009B058A"/>
    <w:rsid w:val="009B10B5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2BA"/>
    <w:rsid w:val="009C459D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5349"/>
    <w:rsid w:val="009E5CD8"/>
    <w:rsid w:val="009E6817"/>
    <w:rsid w:val="009E73DB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A0063A"/>
    <w:rsid w:val="00A00F9E"/>
    <w:rsid w:val="00A0119C"/>
    <w:rsid w:val="00A01C92"/>
    <w:rsid w:val="00A02359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14C4"/>
    <w:rsid w:val="00A214EA"/>
    <w:rsid w:val="00A21B62"/>
    <w:rsid w:val="00A24BA1"/>
    <w:rsid w:val="00A250EA"/>
    <w:rsid w:val="00A255F7"/>
    <w:rsid w:val="00A2619F"/>
    <w:rsid w:val="00A2768A"/>
    <w:rsid w:val="00A27FE6"/>
    <w:rsid w:val="00A32344"/>
    <w:rsid w:val="00A33B01"/>
    <w:rsid w:val="00A3422F"/>
    <w:rsid w:val="00A34580"/>
    <w:rsid w:val="00A36702"/>
    <w:rsid w:val="00A36B8C"/>
    <w:rsid w:val="00A36E54"/>
    <w:rsid w:val="00A37200"/>
    <w:rsid w:val="00A376FA"/>
    <w:rsid w:val="00A40234"/>
    <w:rsid w:val="00A40261"/>
    <w:rsid w:val="00A426ED"/>
    <w:rsid w:val="00A431B8"/>
    <w:rsid w:val="00A43278"/>
    <w:rsid w:val="00A44CE9"/>
    <w:rsid w:val="00A45193"/>
    <w:rsid w:val="00A46835"/>
    <w:rsid w:val="00A500E5"/>
    <w:rsid w:val="00A50877"/>
    <w:rsid w:val="00A51018"/>
    <w:rsid w:val="00A525D2"/>
    <w:rsid w:val="00A534BC"/>
    <w:rsid w:val="00A53906"/>
    <w:rsid w:val="00A53CEB"/>
    <w:rsid w:val="00A54410"/>
    <w:rsid w:val="00A54823"/>
    <w:rsid w:val="00A54A3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A45"/>
    <w:rsid w:val="00AA4C06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44A7"/>
    <w:rsid w:val="00AD5926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4573"/>
    <w:rsid w:val="00AF5624"/>
    <w:rsid w:val="00AF633F"/>
    <w:rsid w:val="00AF71A2"/>
    <w:rsid w:val="00B02E1C"/>
    <w:rsid w:val="00B03FF0"/>
    <w:rsid w:val="00B0521B"/>
    <w:rsid w:val="00B07CB5"/>
    <w:rsid w:val="00B1174A"/>
    <w:rsid w:val="00B11C30"/>
    <w:rsid w:val="00B120E8"/>
    <w:rsid w:val="00B126A1"/>
    <w:rsid w:val="00B12810"/>
    <w:rsid w:val="00B13203"/>
    <w:rsid w:val="00B14133"/>
    <w:rsid w:val="00B143C6"/>
    <w:rsid w:val="00B165D0"/>
    <w:rsid w:val="00B166E9"/>
    <w:rsid w:val="00B17130"/>
    <w:rsid w:val="00B175DA"/>
    <w:rsid w:val="00B17783"/>
    <w:rsid w:val="00B20140"/>
    <w:rsid w:val="00B2175C"/>
    <w:rsid w:val="00B23904"/>
    <w:rsid w:val="00B23D4F"/>
    <w:rsid w:val="00B24D65"/>
    <w:rsid w:val="00B25EC1"/>
    <w:rsid w:val="00B2761A"/>
    <w:rsid w:val="00B3167A"/>
    <w:rsid w:val="00B3198D"/>
    <w:rsid w:val="00B3207D"/>
    <w:rsid w:val="00B32950"/>
    <w:rsid w:val="00B3397A"/>
    <w:rsid w:val="00B340BC"/>
    <w:rsid w:val="00B3469A"/>
    <w:rsid w:val="00B34737"/>
    <w:rsid w:val="00B3490B"/>
    <w:rsid w:val="00B3637C"/>
    <w:rsid w:val="00B41BD2"/>
    <w:rsid w:val="00B42917"/>
    <w:rsid w:val="00B42FD5"/>
    <w:rsid w:val="00B4401E"/>
    <w:rsid w:val="00B4452A"/>
    <w:rsid w:val="00B4484E"/>
    <w:rsid w:val="00B44B77"/>
    <w:rsid w:val="00B44CF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3083"/>
    <w:rsid w:val="00B64936"/>
    <w:rsid w:val="00B65252"/>
    <w:rsid w:val="00B6581D"/>
    <w:rsid w:val="00B65863"/>
    <w:rsid w:val="00B659CF"/>
    <w:rsid w:val="00B65CE5"/>
    <w:rsid w:val="00B7076B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530"/>
    <w:rsid w:val="00BA15C5"/>
    <w:rsid w:val="00BA2379"/>
    <w:rsid w:val="00BA267E"/>
    <w:rsid w:val="00BA4C85"/>
    <w:rsid w:val="00BA4D6F"/>
    <w:rsid w:val="00BA50BB"/>
    <w:rsid w:val="00BA6552"/>
    <w:rsid w:val="00BA7007"/>
    <w:rsid w:val="00BA71AC"/>
    <w:rsid w:val="00BB351D"/>
    <w:rsid w:val="00BB433A"/>
    <w:rsid w:val="00BB50AE"/>
    <w:rsid w:val="00BB5CB2"/>
    <w:rsid w:val="00BB5E4C"/>
    <w:rsid w:val="00BB662A"/>
    <w:rsid w:val="00BB6666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11AD"/>
    <w:rsid w:val="00BD1B60"/>
    <w:rsid w:val="00BD1E80"/>
    <w:rsid w:val="00BD24A8"/>
    <w:rsid w:val="00BD3EB7"/>
    <w:rsid w:val="00BD61DA"/>
    <w:rsid w:val="00BD6C68"/>
    <w:rsid w:val="00BD74B8"/>
    <w:rsid w:val="00BE03AB"/>
    <w:rsid w:val="00BE0482"/>
    <w:rsid w:val="00BE2B84"/>
    <w:rsid w:val="00BE3135"/>
    <w:rsid w:val="00BE5DE3"/>
    <w:rsid w:val="00BE5EA7"/>
    <w:rsid w:val="00BE6F8C"/>
    <w:rsid w:val="00BE7AD8"/>
    <w:rsid w:val="00BF0727"/>
    <w:rsid w:val="00BF211C"/>
    <w:rsid w:val="00BF4B2F"/>
    <w:rsid w:val="00BF5271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16B1"/>
    <w:rsid w:val="00C1323F"/>
    <w:rsid w:val="00C13971"/>
    <w:rsid w:val="00C1467B"/>
    <w:rsid w:val="00C15901"/>
    <w:rsid w:val="00C16CCB"/>
    <w:rsid w:val="00C17F6C"/>
    <w:rsid w:val="00C214F1"/>
    <w:rsid w:val="00C23E45"/>
    <w:rsid w:val="00C25135"/>
    <w:rsid w:val="00C26BF6"/>
    <w:rsid w:val="00C26C3A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63F3"/>
    <w:rsid w:val="00C467B5"/>
    <w:rsid w:val="00C50DBF"/>
    <w:rsid w:val="00C50E1D"/>
    <w:rsid w:val="00C51215"/>
    <w:rsid w:val="00C51B58"/>
    <w:rsid w:val="00C5248D"/>
    <w:rsid w:val="00C53957"/>
    <w:rsid w:val="00C543A5"/>
    <w:rsid w:val="00C54DB8"/>
    <w:rsid w:val="00C553AA"/>
    <w:rsid w:val="00C56887"/>
    <w:rsid w:val="00C56D84"/>
    <w:rsid w:val="00C60D4C"/>
    <w:rsid w:val="00C60E18"/>
    <w:rsid w:val="00C63426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F9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B2"/>
    <w:rsid w:val="00C815F7"/>
    <w:rsid w:val="00C821D3"/>
    <w:rsid w:val="00C82776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7D"/>
    <w:rsid w:val="00C91980"/>
    <w:rsid w:val="00C93731"/>
    <w:rsid w:val="00C9385C"/>
    <w:rsid w:val="00C9457B"/>
    <w:rsid w:val="00C94A3B"/>
    <w:rsid w:val="00C97A33"/>
    <w:rsid w:val="00C97C97"/>
    <w:rsid w:val="00CA046D"/>
    <w:rsid w:val="00CA1DE8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3613"/>
    <w:rsid w:val="00CC3CDB"/>
    <w:rsid w:val="00CC3FF3"/>
    <w:rsid w:val="00CC4D80"/>
    <w:rsid w:val="00CC6D64"/>
    <w:rsid w:val="00CC713B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CFF"/>
    <w:rsid w:val="00CE3148"/>
    <w:rsid w:val="00CE4ABA"/>
    <w:rsid w:val="00CF480F"/>
    <w:rsid w:val="00CF5EC8"/>
    <w:rsid w:val="00CF685B"/>
    <w:rsid w:val="00CF7787"/>
    <w:rsid w:val="00D00EF2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801"/>
    <w:rsid w:val="00D31DED"/>
    <w:rsid w:val="00D323D0"/>
    <w:rsid w:val="00D33BD0"/>
    <w:rsid w:val="00D33DC8"/>
    <w:rsid w:val="00D35852"/>
    <w:rsid w:val="00D36303"/>
    <w:rsid w:val="00D36667"/>
    <w:rsid w:val="00D36F64"/>
    <w:rsid w:val="00D37340"/>
    <w:rsid w:val="00D40187"/>
    <w:rsid w:val="00D41B67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551F"/>
    <w:rsid w:val="00D55C0B"/>
    <w:rsid w:val="00D60510"/>
    <w:rsid w:val="00D6276A"/>
    <w:rsid w:val="00D62873"/>
    <w:rsid w:val="00D63425"/>
    <w:rsid w:val="00D64412"/>
    <w:rsid w:val="00D645EF"/>
    <w:rsid w:val="00D65CF8"/>
    <w:rsid w:val="00D660EE"/>
    <w:rsid w:val="00D6673A"/>
    <w:rsid w:val="00D669A7"/>
    <w:rsid w:val="00D671C4"/>
    <w:rsid w:val="00D706B5"/>
    <w:rsid w:val="00D71F4D"/>
    <w:rsid w:val="00D71FAB"/>
    <w:rsid w:val="00D72354"/>
    <w:rsid w:val="00D734A0"/>
    <w:rsid w:val="00D76DE4"/>
    <w:rsid w:val="00D8076E"/>
    <w:rsid w:val="00D80F2E"/>
    <w:rsid w:val="00D815B4"/>
    <w:rsid w:val="00D836B7"/>
    <w:rsid w:val="00D84782"/>
    <w:rsid w:val="00D862C2"/>
    <w:rsid w:val="00D8662A"/>
    <w:rsid w:val="00D875D0"/>
    <w:rsid w:val="00D9043F"/>
    <w:rsid w:val="00D91DE9"/>
    <w:rsid w:val="00D92971"/>
    <w:rsid w:val="00D93AF1"/>
    <w:rsid w:val="00D95537"/>
    <w:rsid w:val="00D95DD2"/>
    <w:rsid w:val="00D96506"/>
    <w:rsid w:val="00D9673E"/>
    <w:rsid w:val="00DA0BD1"/>
    <w:rsid w:val="00DA1109"/>
    <w:rsid w:val="00DA22D8"/>
    <w:rsid w:val="00DA2FFF"/>
    <w:rsid w:val="00DA4FF6"/>
    <w:rsid w:val="00DA610C"/>
    <w:rsid w:val="00DA7B5F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9B"/>
    <w:rsid w:val="00DD040D"/>
    <w:rsid w:val="00DD0E81"/>
    <w:rsid w:val="00DD141C"/>
    <w:rsid w:val="00DD239C"/>
    <w:rsid w:val="00DD5F3F"/>
    <w:rsid w:val="00DD606B"/>
    <w:rsid w:val="00DD7DDA"/>
    <w:rsid w:val="00DD7FA3"/>
    <w:rsid w:val="00DE0044"/>
    <w:rsid w:val="00DE0319"/>
    <w:rsid w:val="00DE2757"/>
    <w:rsid w:val="00DE2F38"/>
    <w:rsid w:val="00DE39F3"/>
    <w:rsid w:val="00DE4415"/>
    <w:rsid w:val="00DE5EB3"/>
    <w:rsid w:val="00DE6C76"/>
    <w:rsid w:val="00DF00AC"/>
    <w:rsid w:val="00DF010E"/>
    <w:rsid w:val="00DF03E1"/>
    <w:rsid w:val="00DF0855"/>
    <w:rsid w:val="00DF085A"/>
    <w:rsid w:val="00DF141B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40C8"/>
    <w:rsid w:val="00E64B0E"/>
    <w:rsid w:val="00E64D6D"/>
    <w:rsid w:val="00E6507A"/>
    <w:rsid w:val="00E650CA"/>
    <w:rsid w:val="00E6539D"/>
    <w:rsid w:val="00E65A9E"/>
    <w:rsid w:val="00E676DA"/>
    <w:rsid w:val="00E71686"/>
    <w:rsid w:val="00E72E70"/>
    <w:rsid w:val="00E737FF"/>
    <w:rsid w:val="00E73F79"/>
    <w:rsid w:val="00E75EC4"/>
    <w:rsid w:val="00E76697"/>
    <w:rsid w:val="00E8003B"/>
    <w:rsid w:val="00E80FAA"/>
    <w:rsid w:val="00E810A4"/>
    <w:rsid w:val="00E83596"/>
    <w:rsid w:val="00E8406B"/>
    <w:rsid w:val="00E84159"/>
    <w:rsid w:val="00E84F57"/>
    <w:rsid w:val="00E864FA"/>
    <w:rsid w:val="00E86DC2"/>
    <w:rsid w:val="00E91711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2959"/>
    <w:rsid w:val="00EA373F"/>
    <w:rsid w:val="00EA3D21"/>
    <w:rsid w:val="00EA3E72"/>
    <w:rsid w:val="00EA4A15"/>
    <w:rsid w:val="00EA4FA9"/>
    <w:rsid w:val="00EA6027"/>
    <w:rsid w:val="00EA65E1"/>
    <w:rsid w:val="00EA7A71"/>
    <w:rsid w:val="00EA7D85"/>
    <w:rsid w:val="00EB2445"/>
    <w:rsid w:val="00EB2CBA"/>
    <w:rsid w:val="00EB411F"/>
    <w:rsid w:val="00EB4DA9"/>
    <w:rsid w:val="00EB5996"/>
    <w:rsid w:val="00EB59B6"/>
    <w:rsid w:val="00EB75E5"/>
    <w:rsid w:val="00EC1120"/>
    <w:rsid w:val="00EC1896"/>
    <w:rsid w:val="00EC2625"/>
    <w:rsid w:val="00EC3DE2"/>
    <w:rsid w:val="00EC4EDA"/>
    <w:rsid w:val="00EC56D4"/>
    <w:rsid w:val="00EC616C"/>
    <w:rsid w:val="00EC622C"/>
    <w:rsid w:val="00EC63DB"/>
    <w:rsid w:val="00EC7206"/>
    <w:rsid w:val="00EC7DE9"/>
    <w:rsid w:val="00ED0357"/>
    <w:rsid w:val="00ED2F49"/>
    <w:rsid w:val="00ED46BC"/>
    <w:rsid w:val="00ED62AE"/>
    <w:rsid w:val="00ED6C34"/>
    <w:rsid w:val="00ED7624"/>
    <w:rsid w:val="00EE0835"/>
    <w:rsid w:val="00EE1C97"/>
    <w:rsid w:val="00EE25B6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61C0"/>
    <w:rsid w:val="00EF6F20"/>
    <w:rsid w:val="00EF727D"/>
    <w:rsid w:val="00F007F7"/>
    <w:rsid w:val="00F010AB"/>
    <w:rsid w:val="00F011A3"/>
    <w:rsid w:val="00F0354F"/>
    <w:rsid w:val="00F045DE"/>
    <w:rsid w:val="00F05035"/>
    <w:rsid w:val="00F05AFA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54CD"/>
    <w:rsid w:val="00F15C26"/>
    <w:rsid w:val="00F16CF8"/>
    <w:rsid w:val="00F1730A"/>
    <w:rsid w:val="00F17B42"/>
    <w:rsid w:val="00F20385"/>
    <w:rsid w:val="00F212EC"/>
    <w:rsid w:val="00F2145F"/>
    <w:rsid w:val="00F227A8"/>
    <w:rsid w:val="00F22FBF"/>
    <w:rsid w:val="00F23C84"/>
    <w:rsid w:val="00F251BB"/>
    <w:rsid w:val="00F2591E"/>
    <w:rsid w:val="00F2630D"/>
    <w:rsid w:val="00F2665D"/>
    <w:rsid w:val="00F26C7A"/>
    <w:rsid w:val="00F26D81"/>
    <w:rsid w:val="00F27D29"/>
    <w:rsid w:val="00F30590"/>
    <w:rsid w:val="00F30CDC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29D3"/>
    <w:rsid w:val="00F42B13"/>
    <w:rsid w:val="00F43ED0"/>
    <w:rsid w:val="00F44E95"/>
    <w:rsid w:val="00F458AB"/>
    <w:rsid w:val="00F46335"/>
    <w:rsid w:val="00F47D13"/>
    <w:rsid w:val="00F51AA8"/>
    <w:rsid w:val="00F52699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1A66"/>
    <w:rsid w:val="00F82A40"/>
    <w:rsid w:val="00F836E9"/>
    <w:rsid w:val="00F85172"/>
    <w:rsid w:val="00F85A0E"/>
    <w:rsid w:val="00F865A2"/>
    <w:rsid w:val="00F86CB5"/>
    <w:rsid w:val="00F87C1F"/>
    <w:rsid w:val="00F87E9B"/>
    <w:rsid w:val="00F92023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AAD"/>
    <w:rsid w:val="00FA0C7E"/>
    <w:rsid w:val="00FA0E54"/>
    <w:rsid w:val="00FA2929"/>
    <w:rsid w:val="00FA37A0"/>
    <w:rsid w:val="00FA5E03"/>
    <w:rsid w:val="00FB0DA2"/>
    <w:rsid w:val="00FB1008"/>
    <w:rsid w:val="00FB1DC9"/>
    <w:rsid w:val="00FB1DF2"/>
    <w:rsid w:val="00FB26D9"/>
    <w:rsid w:val="00FB30E5"/>
    <w:rsid w:val="00FB3389"/>
    <w:rsid w:val="00FB44C6"/>
    <w:rsid w:val="00FB4A07"/>
    <w:rsid w:val="00FB6A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64F75C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4CF1F-77A0-4F8F-B172-2765BA3D0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15</Pages>
  <Words>3130</Words>
  <Characters>13368</Characters>
  <Application>Microsoft Office Word</Application>
  <DocSecurity>0</DocSecurity>
  <Lines>111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3</cp:revision>
  <cp:lastPrinted>2019-07-26T08:44:00Z</cp:lastPrinted>
  <dcterms:created xsi:type="dcterms:W3CDTF">2019-08-13T03:58:00Z</dcterms:created>
  <dcterms:modified xsi:type="dcterms:W3CDTF">2019-08-13T04:02:00Z</dcterms:modified>
</cp:coreProperties>
</file>