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B25F3B" w14:textId="77777777" w:rsidR="00DC11FC" w:rsidRPr="002F37CC" w:rsidRDefault="00DC11FC" w:rsidP="00462A69">
      <w:pPr>
        <w:spacing w:line="276" w:lineRule="auto"/>
        <w:ind w:right="29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bookmarkStart w:id="0" w:name="_GoBack"/>
      <w:bookmarkEnd w:id="0"/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บริษัท</w:t>
      </w:r>
      <w:r w:rsidRPr="002F37C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ทีมพรีซิชั่น</w:t>
      </w:r>
      <w:r w:rsidRPr="002F37C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จำกัด</w:t>
      </w:r>
      <w:r w:rsidRPr="002F37CC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Pr="002F37CC">
        <w:rPr>
          <w:rFonts w:ascii="Angsana New" w:hAnsi="Angsana New" w:cs="Angsana New"/>
          <w:b/>
          <w:bCs/>
          <w:sz w:val="32"/>
          <w:szCs w:val="32"/>
        </w:rPr>
        <w:t xml:space="preserve">) </w:t>
      </w:r>
      <w:r w:rsidR="00881829" w:rsidRPr="002F37CC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14:paraId="5BFC4042" w14:textId="77777777" w:rsidR="00DC11FC" w:rsidRPr="002F37CC" w:rsidRDefault="00DC11FC" w:rsidP="00347873">
      <w:pPr>
        <w:spacing w:line="276" w:lineRule="auto"/>
        <w:ind w:right="29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A6458C"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</w:t>
      </w:r>
    </w:p>
    <w:p w14:paraId="773A1E68" w14:textId="77777777" w:rsidR="00DC11FC" w:rsidRDefault="00DC11FC" w:rsidP="00D315C9">
      <w:pPr>
        <w:spacing w:line="276" w:lineRule="auto"/>
        <w:ind w:right="2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วันที่</w:t>
      </w:r>
      <w:r w:rsidR="005E7538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216A77">
        <w:rPr>
          <w:rFonts w:ascii="Angsana New" w:hAnsi="Angsana New" w:cs="Angsana New" w:hint="cs"/>
          <w:b/>
          <w:bCs/>
          <w:sz w:val="32"/>
          <w:szCs w:val="32"/>
          <w:cs/>
        </w:rPr>
        <w:t>3</w:t>
      </w:r>
      <w:r w:rsidR="00B7623B">
        <w:rPr>
          <w:rFonts w:ascii="Angsana New" w:hAnsi="Angsana New" w:cs="Angsana New"/>
          <w:b/>
          <w:bCs/>
          <w:sz w:val="32"/>
          <w:szCs w:val="32"/>
        </w:rPr>
        <w:t>0</w:t>
      </w:r>
      <w:r w:rsidR="00216A7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B7623B">
        <w:rPr>
          <w:rFonts w:ascii="Angsana New" w:hAnsi="Angsana New" w:cs="Angsana New" w:hint="cs"/>
          <w:b/>
          <w:bCs/>
          <w:sz w:val="32"/>
          <w:szCs w:val="32"/>
          <w:cs/>
        </w:rPr>
        <w:t>มิถุนายน</w:t>
      </w:r>
      <w:r w:rsidR="00084BBD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256</w:t>
      </w:r>
      <w:r w:rsidR="00AD0E4C">
        <w:rPr>
          <w:rFonts w:ascii="Angsana New" w:hAnsi="Angsana New" w:cs="Angsana New"/>
          <w:b/>
          <w:bCs/>
          <w:sz w:val="32"/>
          <w:szCs w:val="32"/>
        </w:rPr>
        <w:t>2</w:t>
      </w:r>
    </w:p>
    <w:p w14:paraId="0BAD7458" w14:textId="77777777" w:rsidR="00DC11FC" w:rsidRPr="00951509" w:rsidRDefault="00DC11FC" w:rsidP="00D3076E">
      <w:pPr>
        <w:numPr>
          <w:ilvl w:val="0"/>
          <w:numId w:val="1"/>
        </w:numPr>
        <w:spacing w:after="120" w:line="276" w:lineRule="auto"/>
        <w:ind w:left="720" w:right="29" w:hanging="720"/>
        <w:jc w:val="both"/>
        <w:rPr>
          <w:rFonts w:ascii="Angsana New" w:hAnsi="Angsana New" w:cs="Angsana New"/>
          <w:b/>
          <w:bCs/>
          <w:sz w:val="2"/>
          <w:szCs w:val="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tbl>
      <w:tblPr>
        <w:tblW w:w="9203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10"/>
        <w:gridCol w:w="6593"/>
      </w:tblGrid>
      <w:tr w:rsidR="00951509" w:rsidRPr="007E5AF8" w14:paraId="728F6BFF" w14:textId="77777777" w:rsidTr="007E5AF8">
        <w:trPr>
          <w:trHeight w:val="715"/>
        </w:trPr>
        <w:tc>
          <w:tcPr>
            <w:tcW w:w="2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55117D" w14:textId="77777777" w:rsidR="00951509" w:rsidRPr="007E5AF8" w:rsidRDefault="00951509" w:rsidP="007E5AF8">
            <w:pPr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E5AF8">
              <w:rPr>
                <w:rFonts w:ascii="Angsana New" w:hAnsi="Angsana New" w:cs="Angsana New"/>
                <w:sz w:val="32"/>
                <w:szCs w:val="32"/>
                <w:cs/>
              </w:rPr>
              <w:t>สถานะทางกฎหมาย</w:t>
            </w:r>
          </w:p>
        </w:tc>
        <w:tc>
          <w:tcPr>
            <w:tcW w:w="65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28CA0C2" w14:textId="77777777" w:rsidR="00155D27" w:rsidRDefault="00951509" w:rsidP="00951509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7E5AF8">
              <w:rPr>
                <w:rFonts w:ascii="Angsana New" w:hAnsi="Angsana New" w:cs="Angsana New" w:hint="cs"/>
                <w:sz w:val="32"/>
                <w:szCs w:val="32"/>
                <w:cs/>
              </w:rPr>
              <w:t>เป็นนิติบุคคลจัดตั้งขี้นตามกฎหมายไทย</w:t>
            </w:r>
          </w:p>
          <w:p w14:paraId="37FFFCBB" w14:textId="77777777" w:rsidR="00951509" w:rsidRPr="007E5AF8" w:rsidRDefault="00951509" w:rsidP="00951509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5AF8">
              <w:rPr>
                <w:rFonts w:ascii="Angsana New" w:hAnsi="Angsana New" w:cs="Angsana New" w:hint="cs"/>
                <w:sz w:val="32"/>
                <w:szCs w:val="32"/>
                <w:cs/>
              </w:rPr>
              <w:t>และจดทะเบียนในตลาดหลักทรัพย์แห่งประเทศไทย</w:t>
            </w:r>
          </w:p>
        </w:tc>
      </w:tr>
      <w:tr w:rsidR="00951509" w:rsidRPr="007E5AF8" w14:paraId="4546D6F3" w14:textId="77777777" w:rsidTr="007E5AF8">
        <w:trPr>
          <w:trHeight w:val="436"/>
        </w:trPr>
        <w:tc>
          <w:tcPr>
            <w:tcW w:w="2610" w:type="dxa"/>
            <w:tcBorders>
              <w:top w:val="single" w:sz="4" w:space="0" w:color="auto"/>
              <w:bottom w:val="nil"/>
            </w:tcBorders>
            <w:vAlign w:val="center"/>
          </w:tcPr>
          <w:p w14:paraId="032EFC38" w14:textId="77777777" w:rsidR="00951509" w:rsidRPr="007E5AF8" w:rsidRDefault="00951509" w:rsidP="00155D27">
            <w:pPr>
              <w:spacing w:line="276" w:lineRule="auto"/>
              <w:ind w:left="162" w:right="29" w:hanging="162"/>
              <w:rPr>
                <w:rFonts w:ascii="Angsana New" w:hAnsi="Angsana New" w:cs="Angsana New"/>
                <w:sz w:val="32"/>
                <w:szCs w:val="32"/>
              </w:rPr>
            </w:pPr>
            <w:r w:rsidRPr="007E5AF8">
              <w:rPr>
                <w:rFonts w:ascii="Angsana New" w:hAnsi="Angsana New" w:cs="Angsana New"/>
                <w:sz w:val="32"/>
                <w:szCs w:val="32"/>
                <w:cs/>
              </w:rPr>
              <w:t>สถานที่ตั้งบริษัท</w:t>
            </w:r>
          </w:p>
        </w:tc>
        <w:tc>
          <w:tcPr>
            <w:tcW w:w="6593" w:type="dxa"/>
            <w:tcBorders>
              <w:top w:val="single" w:sz="4" w:space="0" w:color="auto"/>
              <w:bottom w:val="nil"/>
            </w:tcBorders>
          </w:tcPr>
          <w:p w14:paraId="3C8E9715" w14:textId="77777777" w:rsidR="00951509" w:rsidRPr="007E5AF8" w:rsidRDefault="00951509" w:rsidP="007E5AF8">
            <w:pPr>
              <w:pStyle w:val="ListParagraph"/>
              <w:numPr>
                <w:ilvl w:val="0"/>
                <w:numId w:val="18"/>
              </w:numPr>
              <w:spacing w:line="276" w:lineRule="auto"/>
              <w:ind w:left="252" w:right="29" w:hanging="252"/>
              <w:rPr>
                <w:rFonts w:ascii="Angsana New" w:hAnsi="Angsana New"/>
                <w:sz w:val="32"/>
                <w:szCs w:val="32"/>
                <w:cs/>
                <w:lang w:eastAsia="zh-CN"/>
              </w:rPr>
            </w:pP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198 หมู่ที่ 13 ต.ดงขี้เหล็ก อ.เมืองปราจีนบุรี จ.ปราจีนบุรี ประเทศไทย</w:t>
            </w:r>
          </w:p>
        </w:tc>
      </w:tr>
      <w:tr w:rsidR="00951509" w:rsidRPr="007E5AF8" w14:paraId="5F9382D9" w14:textId="77777777" w:rsidTr="007E5AF8">
        <w:trPr>
          <w:trHeight w:val="436"/>
        </w:trPr>
        <w:tc>
          <w:tcPr>
            <w:tcW w:w="2610" w:type="dxa"/>
            <w:tcBorders>
              <w:top w:val="nil"/>
              <w:bottom w:val="nil"/>
            </w:tcBorders>
          </w:tcPr>
          <w:p w14:paraId="49B0FC59" w14:textId="77777777" w:rsidR="00951509" w:rsidRPr="007E5AF8" w:rsidRDefault="00155D27" w:rsidP="007E5AF8">
            <w:pPr>
              <w:tabs>
                <w:tab w:val="left" w:pos="387"/>
              </w:tabs>
              <w:spacing w:line="276" w:lineRule="auto"/>
              <w:ind w:right="29" w:firstLine="16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E5AF8">
              <w:rPr>
                <w:rFonts w:ascii="Angsana New" w:hAnsi="Angsana New" w:cs="Angsana New" w:hint="cs"/>
                <w:sz w:val="32"/>
                <w:szCs w:val="32"/>
                <w:cs/>
              </w:rPr>
              <w:t>และ</w:t>
            </w:r>
            <w:r w:rsidR="007E5AF8" w:rsidRPr="007E5AF8">
              <w:rPr>
                <w:rFonts w:ascii="Angsana New" w:hAnsi="Angsana New" w:cs="Angsana New" w:hint="cs"/>
                <w:sz w:val="32"/>
                <w:szCs w:val="32"/>
                <w:cs/>
              </w:rPr>
              <w:t>โรงงาน</w:t>
            </w:r>
          </w:p>
        </w:tc>
        <w:tc>
          <w:tcPr>
            <w:tcW w:w="6593" w:type="dxa"/>
            <w:tcBorders>
              <w:top w:val="nil"/>
              <w:bottom w:val="nil"/>
            </w:tcBorders>
            <w:vAlign w:val="center"/>
          </w:tcPr>
          <w:p w14:paraId="25CDB488" w14:textId="77777777" w:rsidR="00951509" w:rsidRPr="007E5AF8" w:rsidRDefault="00951509" w:rsidP="00D43867">
            <w:pPr>
              <w:pStyle w:val="ListParagraph"/>
              <w:numPr>
                <w:ilvl w:val="0"/>
                <w:numId w:val="18"/>
              </w:numPr>
              <w:spacing w:line="276" w:lineRule="auto"/>
              <w:ind w:left="252" w:right="29" w:hanging="252"/>
              <w:rPr>
                <w:rFonts w:ascii="Angsana New" w:hAnsi="Angsana New"/>
                <w:sz w:val="32"/>
                <w:szCs w:val="32"/>
                <w:cs/>
                <w:lang w:eastAsia="zh-CN"/>
              </w:rPr>
            </w:pP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152/8 </w:t>
            </w:r>
            <w:r w:rsidRPr="007E5AF8">
              <w:rPr>
                <w:rFonts w:ascii="Angsana New" w:hAnsi="Angsana New"/>
                <w:sz w:val="32"/>
                <w:szCs w:val="32"/>
                <w:lang w:eastAsia="zh-CN"/>
              </w:rPr>
              <w:t xml:space="preserve">,152/9 ,152/15 </w:t>
            </w: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หมู่ที่ 3 ถนนธั</w:t>
            </w:r>
            <w:r w:rsidR="00D43867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ญ</w:t>
            </w: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บุรี-ลำลูกกา ต.รังสิต อ.ธัญบุรี </w:t>
            </w:r>
            <w:r w:rsidRPr="007E5AF8">
              <w:rPr>
                <w:rFonts w:ascii="Angsana New" w:hAnsi="Angsana New"/>
                <w:sz w:val="32"/>
                <w:szCs w:val="32"/>
                <w:cs/>
                <w:lang w:eastAsia="zh-CN"/>
              </w:rPr>
              <w:br/>
            </w: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จ.ปทุมธานี ประเทศไทย</w:t>
            </w:r>
          </w:p>
        </w:tc>
      </w:tr>
      <w:tr w:rsidR="00951509" w:rsidRPr="007E5AF8" w14:paraId="5B6AD2FB" w14:textId="77777777" w:rsidTr="007E5AF8">
        <w:tc>
          <w:tcPr>
            <w:tcW w:w="2610" w:type="dxa"/>
            <w:tcBorders>
              <w:bottom w:val="nil"/>
            </w:tcBorders>
            <w:vAlign w:val="center"/>
          </w:tcPr>
          <w:p w14:paraId="390F9693" w14:textId="77777777" w:rsidR="00951509" w:rsidRPr="007E5AF8" w:rsidRDefault="00951509" w:rsidP="00155D27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5AF8">
              <w:rPr>
                <w:rFonts w:ascii="Angsana New" w:hAnsi="Angsana New" w:cs="Angsana New"/>
                <w:sz w:val="32"/>
                <w:szCs w:val="32"/>
                <w:cs/>
              </w:rPr>
              <w:t>ลักษณะธุรกิจ</w:t>
            </w:r>
          </w:p>
        </w:tc>
        <w:tc>
          <w:tcPr>
            <w:tcW w:w="6593" w:type="dxa"/>
            <w:tcBorders>
              <w:bottom w:val="nil"/>
            </w:tcBorders>
            <w:vAlign w:val="center"/>
          </w:tcPr>
          <w:p w14:paraId="261053C7" w14:textId="77777777" w:rsidR="00951509" w:rsidRPr="007E5AF8" w:rsidRDefault="00951509" w:rsidP="007E5AF8">
            <w:pPr>
              <w:pStyle w:val="ListParagraph"/>
              <w:numPr>
                <w:ilvl w:val="0"/>
                <w:numId w:val="19"/>
              </w:numPr>
              <w:spacing w:line="276" w:lineRule="auto"/>
              <w:ind w:left="252" w:right="29" w:hanging="270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ผลิตแ</w:t>
            </w:r>
            <w:r w:rsidR="0066449A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ละประกอบแผงวงจรไฟฟ้าอิเล็กทรอนิก</w:t>
            </w: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ส์</w:t>
            </w:r>
          </w:p>
        </w:tc>
      </w:tr>
      <w:tr w:rsidR="00951509" w:rsidRPr="007E5AF8" w14:paraId="2AA34ADC" w14:textId="77777777" w:rsidTr="007E5AF8">
        <w:trPr>
          <w:trHeight w:val="519"/>
        </w:trPr>
        <w:tc>
          <w:tcPr>
            <w:tcW w:w="2610" w:type="dxa"/>
            <w:tcBorders>
              <w:top w:val="nil"/>
              <w:bottom w:val="single" w:sz="4" w:space="0" w:color="auto"/>
            </w:tcBorders>
          </w:tcPr>
          <w:p w14:paraId="2C2CD149" w14:textId="77777777" w:rsidR="00951509" w:rsidRPr="007E5AF8" w:rsidRDefault="00155D27" w:rsidP="007E5AF8">
            <w:pPr>
              <w:spacing w:line="276" w:lineRule="auto"/>
              <w:ind w:right="29" w:firstLine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5AF8">
              <w:rPr>
                <w:rFonts w:ascii="Angsana New" w:hAnsi="Angsana New" w:cs="Angsana New" w:hint="cs"/>
                <w:sz w:val="32"/>
                <w:szCs w:val="32"/>
                <w:cs/>
              </w:rPr>
              <w:t>และ</w:t>
            </w:r>
            <w:r w:rsidR="007E5AF8" w:rsidRPr="007E5AF8">
              <w:rPr>
                <w:rFonts w:ascii="Angsana New" w:hAnsi="Angsana New" w:cs="Angsana New"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6593" w:type="dxa"/>
            <w:tcBorders>
              <w:top w:val="nil"/>
              <w:bottom w:val="single" w:sz="4" w:space="0" w:color="auto"/>
            </w:tcBorders>
            <w:vAlign w:val="center"/>
          </w:tcPr>
          <w:p w14:paraId="4E6598CA" w14:textId="77777777" w:rsidR="00951509" w:rsidRPr="007E5AF8" w:rsidRDefault="00951509" w:rsidP="007E5AF8">
            <w:pPr>
              <w:pStyle w:val="ListParagraph"/>
              <w:numPr>
                <w:ilvl w:val="0"/>
                <w:numId w:val="19"/>
              </w:numPr>
              <w:spacing w:line="276" w:lineRule="auto"/>
              <w:ind w:left="252" w:right="29" w:hanging="270"/>
              <w:rPr>
                <w:rFonts w:ascii="Angsana New" w:hAnsi="Angsana New"/>
                <w:sz w:val="32"/>
                <w:szCs w:val="32"/>
                <w:cs/>
                <w:lang w:eastAsia="zh-CN"/>
              </w:rPr>
            </w:pP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ลงทุนในบริษัทร่วม และบริษัทย่อยซึ่งประกอบธุรกิจ ตามหมายเหตุประกอบงบการเงินข้อ </w:t>
            </w:r>
            <w:r w:rsidR="00E04147"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8 และ </w:t>
            </w: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9</w:t>
            </w:r>
          </w:p>
        </w:tc>
      </w:tr>
    </w:tbl>
    <w:p w14:paraId="557BACB7" w14:textId="77777777" w:rsidR="00951509" w:rsidRPr="00084BBD" w:rsidRDefault="00951509" w:rsidP="00951509">
      <w:pPr>
        <w:spacing w:after="120" w:line="276" w:lineRule="auto"/>
        <w:ind w:left="720" w:right="29"/>
        <w:jc w:val="both"/>
        <w:rPr>
          <w:rFonts w:ascii="Angsana New" w:hAnsi="Angsana New" w:cs="Angsana New"/>
          <w:b/>
          <w:bCs/>
          <w:sz w:val="2"/>
          <w:szCs w:val="2"/>
        </w:rPr>
      </w:pPr>
    </w:p>
    <w:p w14:paraId="049DDDAC" w14:textId="77777777" w:rsidR="001045FE" w:rsidRDefault="001045FE" w:rsidP="00D70A30">
      <w:pPr>
        <w:numPr>
          <w:ilvl w:val="0"/>
          <w:numId w:val="1"/>
        </w:numPr>
        <w:tabs>
          <w:tab w:val="left" w:pos="720"/>
        </w:tabs>
        <w:spacing w:before="240"/>
        <w:ind w:left="1440" w:right="576" w:hanging="144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D70A30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เกณฑ์ในการจัดทำงบการเงิน</w:t>
      </w:r>
      <w:r w:rsidRPr="00D70A30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>ระหว่างกาล</w:t>
      </w:r>
    </w:p>
    <w:p w14:paraId="374DC642" w14:textId="77777777" w:rsidR="007E5AF8" w:rsidRPr="00D43867" w:rsidRDefault="00A714BD" w:rsidP="00D43867">
      <w:pPr>
        <w:numPr>
          <w:ilvl w:val="1"/>
          <w:numId w:val="1"/>
        </w:numPr>
        <w:ind w:hanging="72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834DF9">
        <w:rPr>
          <w:rFonts w:ascii="Angsana New" w:hAnsi="Angsana New" w:cs="Angsana New"/>
          <w:spacing w:val="-6"/>
          <w:sz w:val="32"/>
          <w:szCs w:val="32"/>
          <w:cs/>
        </w:rPr>
        <w:t>งบการเงิน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ระหว่างกาล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>รวมและงบการเงิน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ระหว่างกาล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>เฉพาะกิจการ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ของบริษัท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 xml:space="preserve"> ได้จัดทำขึ้น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ในรูปแบบย่อ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 xml:space="preserve">ตามมาตรฐานการบัญชี 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ฉบับที่ 34 เรื่อง</w:t>
      </w:r>
      <w:r w:rsidR="004E356C" w:rsidRPr="00834DF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4E356C"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การรายงานทาง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การเงินระหว่างกาล ที่ประกาศใช้โดยสภาวิชาชีพบัญชี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 xml:space="preserve"> และตาม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ประกาศ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>ของ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สำนักงาน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>คณะกรรมการกำกับหลักทรัพย์และตลาดหลักทรัพย์</w:t>
      </w:r>
      <w:r w:rsidR="00E0414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7E5AF8" w:rsidRPr="007E5AF8">
        <w:rPr>
          <w:rFonts w:asciiTheme="majorBidi" w:hAnsiTheme="majorBidi" w:cstheme="majorBidi"/>
          <w:sz w:val="32"/>
          <w:szCs w:val="32"/>
          <w:cs/>
        </w:rPr>
        <w:t>ยกเว้นงบการเงินของบริษัทย่อยที่อยู่ต่างประเทศ ได้จัดทำตามมาตรฐานการบัญชีของประเทศที่บริษัทย่อยตั้งอยู่ และในการจัดทำงบการเงินรวมได้มีการปรับปรุงงบการเงินให้เป็นไปตามนโยบายการบัญชีเดียวกับบริษัทใหญ่</w:t>
      </w:r>
      <w:r w:rsidR="00D43867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 xml:space="preserve"> </w:t>
      </w:r>
      <w:r w:rsidR="007E5AF8" w:rsidRPr="00D4386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งบการเงินระหว่างกาลนี้ ควรอ่านประกอบกับงบการเงินสำหรับปีสิ้นสุดวันที่ </w:t>
      </w:r>
      <w:r w:rsidR="007E5AF8" w:rsidRPr="00D43867">
        <w:rPr>
          <w:rFonts w:ascii="Angsana New" w:hAnsi="Angsana New" w:cs="Angsana New"/>
          <w:spacing w:val="-6"/>
          <w:sz w:val="32"/>
          <w:szCs w:val="32"/>
          <w:cs/>
        </w:rPr>
        <w:t>31 ธันวาคม 25</w:t>
      </w:r>
      <w:r w:rsidR="007E5AF8" w:rsidRPr="00D43867">
        <w:rPr>
          <w:rFonts w:ascii="Angsana New" w:hAnsi="Angsana New" w:cs="Angsana New"/>
          <w:spacing w:val="-6"/>
          <w:sz w:val="32"/>
          <w:szCs w:val="32"/>
        </w:rPr>
        <w:t>61</w:t>
      </w:r>
    </w:p>
    <w:p w14:paraId="3DBBA359" w14:textId="77777777" w:rsidR="007E5AF8" w:rsidRPr="00E04147" w:rsidRDefault="007E5AF8" w:rsidP="007E5AF8">
      <w:pPr>
        <w:ind w:left="144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</w:p>
    <w:p w14:paraId="62767136" w14:textId="77777777" w:rsidR="00A714BD" w:rsidRPr="00D70A30" w:rsidRDefault="00A714BD" w:rsidP="00834DF9">
      <w:pPr>
        <w:numPr>
          <w:ilvl w:val="1"/>
          <w:numId w:val="1"/>
        </w:numPr>
        <w:ind w:right="576" w:hanging="72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D70A30">
        <w:rPr>
          <w:rFonts w:ascii="Angsana New" w:hAnsi="Angsana New" w:cs="Angsana New"/>
          <w:spacing w:val="-2"/>
          <w:sz w:val="32"/>
          <w:szCs w:val="32"/>
          <w:cs/>
        </w:rPr>
        <w:t>มาตรฐานการบัญชีใหม่ที่</w:t>
      </w:r>
      <w:r w:rsidRPr="00D70A30">
        <w:rPr>
          <w:rFonts w:ascii="Angsana New" w:hAnsi="Angsana New" w:cs="Angsana New" w:hint="cs"/>
          <w:spacing w:val="-2"/>
          <w:sz w:val="32"/>
          <w:szCs w:val="32"/>
          <w:cs/>
        </w:rPr>
        <w:t>เริ่มมีผล</w:t>
      </w:r>
      <w:r w:rsidRPr="00D70A30">
        <w:rPr>
          <w:rFonts w:ascii="Angsana New" w:hAnsi="Angsana New" w:cs="Angsana New"/>
          <w:spacing w:val="-2"/>
          <w:sz w:val="32"/>
          <w:szCs w:val="32"/>
          <w:cs/>
        </w:rPr>
        <w:t>บังคับใช้</w:t>
      </w:r>
      <w:r w:rsidRPr="00D70A30">
        <w:rPr>
          <w:rFonts w:ascii="Angsana New" w:hAnsi="Angsana New" w:cs="Angsana New" w:hint="cs"/>
          <w:spacing w:val="-2"/>
          <w:sz w:val="32"/>
          <w:szCs w:val="32"/>
          <w:cs/>
        </w:rPr>
        <w:t>ในงวดบัญชีปัจจุบัน</w:t>
      </w:r>
    </w:p>
    <w:p w14:paraId="74E20353" w14:textId="77777777" w:rsidR="00A714BD" w:rsidRPr="00BA27C6" w:rsidRDefault="00A714BD" w:rsidP="00C3335A">
      <w:pPr>
        <w:ind w:left="1440" w:firstLine="720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และบริษัทย่อย</w:t>
      </w:r>
      <w:r w:rsidRPr="0002662C">
        <w:rPr>
          <w:rFonts w:ascii="Angsana New" w:hAnsi="Angsana New" w:cs="Angsana New"/>
          <w:spacing w:val="-2"/>
          <w:sz w:val="32"/>
          <w:szCs w:val="32"/>
          <w:cs/>
        </w:rPr>
        <w:t xml:space="preserve">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02662C">
        <w:rPr>
          <w:rFonts w:ascii="Angsana New" w:hAnsi="Angsana New" w:cs="Angsana New"/>
          <w:spacing w:val="-2"/>
          <w:sz w:val="32"/>
          <w:szCs w:val="32"/>
        </w:rPr>
        <w:t>1</w:t>
      </w:r>
      <w:r w:rsidRPr="0002662C">
        <w:rPr>
          <w:rFonts w:ascii="Angsana New" w:hAnsi="Angsana New" w:cs="Angsana New"/>
          <w:spacing w:val="-2"/>
          <w:sz w:val="32"/>
          <w:szCs w:val="32"/>
          <w:cs/>
        </w:rPr>
        <w:t xml:space="preserve"> มกราคม </w:t>
      </w:r>
      <w:r w:rsidR="00084BBD">
        <w:rPr>
          <w:rFonts w:ascii="Angsana New" w:hAnsi="Angsana New" w:cs="Angsana New"/>
          <w:spacing w:val="-2"/>
          <w:sz w:val="32"/>
          <w:szCs w:val="32"/>
        </w:rPr>
        <w:t>256</w:t>
      </w:r>
      <w:r w:rsidR="00AD0E4C">
        <w:rPr>
          <w:rFonts w:ascii="Angsana New" w:hAnsi="Angsana New" w:cs="Angsana New"/>
          <w:spacing w:val="-2"/>
          <w:sz w:val="32"/>
          <w:szCs w:val="32"/>
        </w:rPr>
        <w:t>2</w:t>
      </w:r>
      <w:r w:rsidRPr="0002662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02662C">
        <w:rPr>
          <w:rFonts w:ascii="Angsana New" w:hAnsi="Angsana New" w:cs="Angsana New"/>
          <w:spacing w:val="-2"/>
          <w:sz w:val="32"/>
          <w:szCs w:val="32"/>
          <w:cs/>
        </w:rPr>
        <w:t xml:space="preserve">ไว้แล้วในหมายเหตุประกอบงบการเงินสำหรับปีสิ้นสุดวันที่ </w:t>
      </w:r>
      <w:r w:rsidRPr="0002662C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Pr="0002662C">
        <w:rPr>
          <w:rFonts w:ascii="Angsana New" w:hAnsi="Angsana New" w:cs="Angsana New"/>
          <w:spacing w:val="-2"/>
          <w:sz w:val="32"/>
          <w:szCs w:val="32"/>
          <w:cs/>
        </w:rPr>
        <w:t xml:space="preserve">ธันวาคม </w:t>
      </w:r>
      <w:r w:rsidR="00AA495F">
        <w:rPr>
          <w:rFonts w:ascii="Angsana New" w:hAnsi="Angsana New" w:cs="Angsana New"/>
          <w:spacing w:val="-2"/>
          <w:sz w:val="32"/>
          <w:szCs w:val="32"/>
        </w:rPr>
        <w:t>25</w:t>
      </w:r>
      <w:r w:rsidR="00AD0E4C">
        <w:rPr>
          <w:rFonts w:ascii="Angsana New" w:hAnsi="Angsana New" w:cs="Angsana New"/>
          <w:spacing w:val="-2"/>
          <w:sz w:val="32"/>
          <w:szCs w:val="32"/>
        </w:rPr>
        <w:t>61</w:t>
      </w:r>
    </w:p>
    <w:p w14:paraId="1DA677C6" w14:textId="77777777" w:rsidR="00A714BD" w:rsidRDefault="00A714BD" w:rsidP="00C3335A">
      <w:pPr>
        <w:spacing w:before="120"/>
        <w:ind w:left="1440" w:firstLine="72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2662C">
        <w:rPr>
          <w:rFonts w:ascii="Angsana New" w:hAnsi="Angsana New" w:cs="Angsana New"/>
          <w:spacing w:val="-2"/>
          <w:sz w:val="32"/>
          <w:szCs w:val="32"/>
          <w:cs/>
        </w:rPr>
        <w:t>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การตีความมาตรฐานการบัญชีและการตีความมาตรฐานการรายงานทางการเงินดังกล</w:t>
      </w:r>
      <w:r w:rsidR="000112BB">
        <w:rPr>
          <w:rFonts w:ascii="Angsana New" w:hAnsi="Angsana New" w:cs="Angsana New"/>
          <w:spacing w:val="-2"/>
          <w:sz w:val="32"/>
          <w:szCs w:val="32"/>
          <w:cs/>
        </w:rPr>
        <w:t>่าวไม่มีผลกระทบอย่างมีสาระสำคัญ</w:t>
      </w:r>
      <w:r w:rsidR="000112BB">
        <w:rPr>
          <w:rFonts w:ascii="Angsana New" w:hAnsi="Angsana New" w:cs="Angsana New" w:hint="cs"/>
          <w:spacing w:val="-2"/>
          <w:sz w:val="32"/>
          <w:szCs w:val="32"/>
          <w:cs/>
        </w:rPr>
        <w:t>ต่องบการเงินของกลุ่มบริษัท</w:t>
      </w:r>
      <w:r w:rsidR="007E5AF8" w:rsidRPr="007E5AF8">
        <w:rPr>
          <w:rFonts w:ascii="Angsana New" w:hAnsi="Angsana New" w:cs="Angsana New"/>
          <w:sz w:val="32"/>
          <w:szCs w:val="32"/>
          <w:cs/>
        </w:rPr>
        <w:br w:type="page"/>
      </w:r>
    </w:p>
    <w:p w14:paraId="164D9AB5" w14:textId="77777777" w:rsidR="00976D81" w:rsidRDefault="00A714BD" w:rsidP="007E5AF8">
      <w:pPr>
        <w:numPr>
          <w:ilvl w:val="1"/>
          <w:numId w:val="1"/>
        </w:numPr>
        <w:ind w:hanging="720"/>
        <w:jc w:val="thaiDistribute"/>
        <w:rPr>
          <w:rFonts w:ascii="Angsana New" w:hAnsi="Angsana New" w:cs="Angsana New"/>
          <w:sz w:val="32"/>
          <w:szCs w:val="32"/>
        </w:rPr>
      </w:pPr>
      <w:r w:rsidRPr="007E5AF8">
        <w:rPr>
          <w:rFonts w:ascii="Angsana New" w:hAnsi="Angsana New" w:cs="Angsana New" w:hint="cs"/>
          <w:sz w:val="32"/>
          <w:szCs w:val="32"/>
          <w:cs/>
        </w:rPr>
        <w:lastRenderedPageBreak/>
        <w:t>งบการเงินระหว่างกาลนี้ 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14:paraId="3A34D8F0" w14:textId="77777777" w:rsidR="007E5AF8" w:rsidRPr="007E5AF8" w:rsidRDefault="007E5AF8" w:rsidP="007E5AF8">
      <w:pPr>
        <w:ind w:left="1440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18733818" w14:textId="77777777" w:rsidR="00A714BD" w:rsidRPr="006907D6" w:rsidRDefault="00A714BD" w:rsidP="006907D6">
      <w:pPr>
        <w:numPr>
          <w:ilvl w:val="1"/>
          <w:numId w:val="1"/>
        </w:numPr>
        <w:ind w:hanging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45C00">
        <w:rPr>
          <w:rFonts w:ascii="Angsana New" w:hAnsi="Angsana New" w:cs="Angsana New"/>
          <w:sz w:val="32"/>
          <w:szCs w:val="32"/>
          <w:cs/>
        </w:rPr>
        <w:t>งบ</w:t>
      </w:r>
      <w:r w:rsidRPr="000E46AB">
        <w:rPr>
          <w:rFonts w:ascii="Angsana New" w:hAnsi="Angsana New" w:cs="Angsana New"/>
          <w:spacing w:val="-6"/>
          <w:sz w:val="32"/>
          <w:szCs w:val="32"/>
          <w:cs/>
        </w:rPr>
        <w:t>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ระหว่างกาลรวม</w:t>
      </w:r>
      <w:r>
        <w:rPr>
          <w:rFonts w:ascii="Angsana New" w:hAnsi="Angsana New" w:cs="Angsana New"/>
          <w:sz w:val="32"/>
          <w:szCs w:val="32"/>
          <w:cs/>
        </w:rPr>
        <w:t>นี้</w:t>
      </w:r>
      <w:r w:rsidRPr="00F45C00">
        <w:rPr>
          <w:rFonts w:ascii="Angsana New" w:hAnsi="Angsana New" w:cs="Angsana New"/>
          <w:sz w:val="32"/>
          <w:szCs w:val="32"/>
          <w:cs/>
        </w:rPr>
        <w:t>ได้จัดทำขึ้นโดยรวมงบการเงิน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F45C00">
        <w:rPr>
          <w:rFonts w:ascii="Angsana New" w:hAnsi="Angsana New" w:cs="Angsana New"/>
          <w:sz w:val="32"/>
          <w:szCs w:val="32"/>
          <w:cs/>
        </w:rPr>
        <w:t xml:space="preserve">ของบริษัท ทีมพรีซิชั่น จำกัด (มหาชน) </w:t>
      </w:r>
      <w:r w:rsidR="00976D81">
        <w:rPr>
          <w:rFonts w:ascii="Angsana New" w:hAnsi="Angsana New" w:cs="Angsana New" w:hint="cs"/>
          <w:sz w:val="32"/>
          <w:szCs w:val="32"/>
          <w:cs/>
        </w:rPr>
        <w:t>กับ</w:t>
      </w:r>
      <w:r w:rsidRPr="00F45C00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="00976D81">
        <w:rPr>
          <w:rFonts w:ascii="Angsana New" w:hAnsi="Angsana New" w:cs="Angsana New" w:hint="cs"/>
          <w:sz w:val="32"/>
          <w:szCs w:val="32"/>
          <w:cs/>
        </w:rPr>
        <w:t xml:space="preserve"> และส่วนได้เสียในบริษัทร่วม ดังต่อไปนี้</w:t>
      </w:r>
    </w:p>
    <w:p w14:paraId="173BC072" w14:textId="77777777" w:rsidR="006907D6" w:rsidRPr="006907D6" w:rsidRDefault="006907D6" w:rsidP="006907D6">
      <w:pPr>
        <w:ind w:left="1440"/>
        <w:jc w:val="thaiDistribute"/>
        <w:rPr>
          <w:rFonts w:ascii="Angsana New" w:hAnsi="Angsana New" w:cs="Angsana New"/>
          <w:b/>
          <w:bCs/>
          <w:sz w:val="12"/>
          <w:szCs w:val="12"/>
        </w:rPr>
      </w:pPr>
    </w:p>
    <w:tbl>
      <w:tblPr>
        <w:tblStyle w:val="TableGrid"/>
        <w:tblW w:w="0" w:type="auto"/>
        <w:tblInd w:w="1548" w:type="dxa"/>
        <w:tblLook w:val="04A0" w:firstRow="1" w:lastRow="0" w:firstColumn="1" w:lastColumn="0" w:noHBand="0" w:noVBand="1"/>
      </w:tblPr>
      <w:tblGrid>
        <w:gridCol w:w="3594"/>
        <w:gridCol w:w="1520"/>
        <w:gridCol w:w="1520"/>
        <w:gridCol w:w="1348"/>
      </w:tblGrid>
      <w:tr w:rsidR="00976D81" w14:paraId="2932A3B5" w14:textId="77777777" w:rsidTr="008C69FD">
        <w:tc>
          <w:tcPr>
            <w:tcW w:w="3690" w:type="dxa"/>
            <w:vMerge w:val="restart"/>
            <w:vAlign w:val="center"/>
          </w:tcPr>
          <w:p w14:paraId="6A529314" w14:textId="77777777" w:rsidR="00976D81" w:rsidRPr="006907D6" w:rsidRDefault="00976D81" w:rsidP="006907D6">
            <w:pPr>
              <w:spacing w:before="60"/>
              <w:ind w:right="29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6907D6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บริษัท</w:t>
            </w:r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  <w:vAlign w:val="center"/>
          </w:tcPr>
          <w:p w14:paraId="7CE152E9" w14:textId="77777777" w:rsidR="00976D81" w:rsidRPr="006907D6" w:rsidRDefault="00976D81" w:rsidP="006907D6">
            <w:pPr>
              <w:spacing w:before="60"/>
              <w:ind w:right="29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6907D6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สัดส่วนการถือหุ้น (</w:t>
            </w:r>
            <w:r w:rsidRPr="006907D6">
              <w:rPr>
                <w:rFonts w:ascii="Angsana New" w:hAnsi="Angsana New" w:cs="Angsana New"/>
                <w:spacing w:val="-6"/>
                <w:sz w:val="30"/>
                <w:szCs w:val="30"/>
              </w:rPr>
              <w:t>%)</w:t>
            </w:r>
          </w:p>
        </w:tc>
        <w:tc>
          <w:tcPr>
            <w:tcW w:w="1350" w:type="dxa"/>
            <w:vMerge w:val="restart"/>
            <w:vAlign w:val="center"/>
          </w:tcPr>
          <w:p w14:paraId="6B369D04" w14:textId="77777777" w:rsidR="00976D81" w:rsidRPr="006907D6" w:rsidRDefault="00976D81" w:rsidP="006907D6">
            <w:pPr>
              <w:spacing w:before="60"/>
              <w:ind w:right="29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6907D6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จัดตั้งขึ้นในประเทศ</w:t>
            </w:r>
          </w:p>
        </w:tc>
      </w:tr>
      <w:tr w:rsidR="00064DB0" w14:paraId="63186A98" w14:textId="77777777" w:rsidTr="008C69FD">
        <w:tc>
          <w:tcPr>
            <w:tcW w:w="3690" w:type="dxa"/>
            <w:vMerge/>
            <w:tcBorders>
              <w:bottom w:val="single" w:sz="4" w:space="0" w:color="auto"/>
            </w:tcBorders>
          </w:tcPr>
          <w:p w14:paraId="16BF16F8" w14:textId="77777777" w:rsidR="00064DB0" w:rsidRPr="006907D6" w:rsidRDefault="00064DB0" w:rsidP="000E46AB">
            <w:pPr>
              <w:spacing w:before="60"/>
              <w:ind w:right="29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  <w:right w:val="dashSmallGap" w:sz="4" w:space="0" w:color="auto"/>
            </w:tcBorders>
            <w:vAlign w:val="center"/>
          </w:tcPr>
          <w:p w14:paraId="3BE0F51F" w14:textId="77777777" w:rsidR="00064DB0" w:rsidRPr="002F37CC" w:rsidRDefault="00064DB0" w:rsidP="00064DB0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="00531281"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531281">
              <w:rPr>
                <w:rFonts w:ascii="Angsana New" w:hAnsi="Angsana New" w:cs="Angsana New" w:hint="cs"/>
                <w:sz w:val="30"/>
                <w:szCs w:val="30"/>
                <w:cs/>
              </w:rPr>
              <w:t>มิ.ย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. 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530" w:type="dxa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14:paraId="4028759C" w14:textId="77777777" w:rsidR="00064DB0" w:rsidRPr="002F37CC" w:rsidRDefault="00064DB0" w:rsidP="00064DB0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ณ 31 ธ.ค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. </w:t>
            </w:r>
            <w:r w:rsidRPr="002F37CC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1350" w:type="dxa"/>
            <w:vMerge/>
            <w:tcBorders>
              <w:bottom w:val="single" w:sz="4" w:space="0" w:color="auto"/>
            </w:tcBorders>
          </w:tcPr>
          <w:p w14:paraId="6B34C938" w14:textId="77777777" w:rsidR="00064DB0" w:rsidRPr="006907D6" w:rsidRDefault="00064DB0" w:rsidP="000E46AB">
            <w:pPr>
              <w:spacing w:before="60"/>
              <w:ind w:right="29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</w:tr>
      <w:tr w:rsidR="00976D81" w14:paraId="4DD8FBAD" w14:textId="77777777" w:rsidTr="008C69FD">
        <w:tc>
          <w:tcPr>
            <w:tcW w:w="3690" w:type="dxa"/>
            <w:tcBorders>
              <w:bottom w:val="nil"/>
            </w:tcBorders>
          </w:tcPr>
          <w:p w14:paraId="3ABE2FCC" w14:textId="77777777" w:rsidR="00976D81" w:rsidRPr="007E5AF8" w:rsidRDefault="006907D6" w:rsidP="000E46AB">
            <w:pPr>
              <w:spacing w:before="60"/>
              <w:ind w:right="29"/>
              <w:jc w:val="thaiDistribute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u w:val="single"/>
              </w:rPr>
            </w:pPr>
            <w:r w:rsidRPr="007E5AF8">
              <w:rPr>
                <w:rFonts w:ascii="Angsana New" w:hAnsi="Angsana New" w:cs="Angsana New" w:hint="cs"/>
                <w:b/>
                <w:bCs/>
                <w:spacing w:val="-6"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1530" w:type="dxa"/>
            <w:tcBorders>
              <w:bottom w:val="nil"/>
              <w:right w:val="dashSmallGap" w:sz="4" w:space="0" w:color="auto"/>
            </w:tcBorders>
          </w:tcPr>
          <w:p w14:paraId="2D3C7223" w14:textId="77777777" w:rsidR="00976D81" w:rsidRPr="006907D6" w:rsidRDefault="00976D81" w:rsidP="000E46AB">
            <w:pPr>
              <w:spacing w:before="60"/>
              <w:ind w:right="29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dashSmallGap" w:sz="4" w:space="0" w:color="auto"/>
              <w:bottom w:val="nil"/>
            </w:tcBorders>
          </w:tcPr>
          <w:p w14:paraId="02F37811" w14:textId="77777777" w:rsidR="00976D81" w:rsidRPr="006907D6" w:rsidRDefault="00976D81" w:rsidP="000E46AB">
            <w:pPr>
              <w:spacing w:before="60"/>
              <w:ind w:right="29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5151E55D" w14:textId="77777777" w:rsidR="00976D81" w:rsidRPr="006907D6" w:rsidRDefault="00976D81" w:rsidP="000E46AB">
            <w:pPr>
              <w:spacing w:before="60"/>
              <w:ind w:right="29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</w:tr>
      <w:tr w:rsidR="00976D81" w14:paraId="28836A1A" w14:textId="77777777" w:rsidTr="008C69FD">
        <w:tc>
          <w:tcPr>
            <w:tcW w:w="3690" w:type="dxa"/>
            <w:tcBorders>
              <w:top w:val="nil"/>
              <w:bottom w:val="nil"/>
            </w:tcBorders>
          </w:tcPr>
          <w:p w14:paraId="183BF2FE" w14:textId="77777777" w:rsidR="00976D81" w:rsidRPr="006907D6" w:rsidRDefault="006907D6" w:rsidP="006907D6">
            <w:pPr>
              <w:spacing w:before="60"/>
              <w:ind w:left="180" w:right="29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Team Precision (Europe) </w:t>
            </w:r>
            <w:proofErr w:type="spellStart"/>
            <w:r>
              <w:rPr>
                <w:rFonts w:ascii="Angsana New" w:hAnsi="Angsana New" w:cs="Angsana New"/>
                <w:spacing w:val="-6"/>
                <w:sz w:val="30"/>
                <w:szCs w:val="30"/>
              </w:rPr>
              <w:t>ApS</w:t>
            </w:r>
            <w:proofErr w:type="spellEnd"/>
          </w:p>
        </w:tc>
        <w:tc>
          <w:tcPr>
            <w:tcW w:w="1530" w:type="dxa"/>
            <w:tcBorders>
              <w:top w:val="nil"/>
              <w:bottom w:val="nil"/>
              <w:right w:val="dashSmallGap" w:sz="4" w:space="0" w:color="auto"/>
            </w:tcBorders>
          </w:tcPr>
          <w:p w14:paraId="4EE5B744" w14:textId="77777777" w:rsidR="00976D81" w:rsidRPr="006907D6" w:rsidRDefault="006907D6" w:rsidP="006907D6">
            <w:pPr>
              <w:tabs>
                <w:tab w:val="decimal" w:pos="792"/>
              </w:tabs>
              <w:spacing w:before="60"/>
              <w:ind w:right="29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6"/>
                <w:sz w:val="30"/>
                <w:szCs w:val="30"/>
              </w:rPr>
              <w:t>100.00</w:t>
            </w:r>
          </w:p>
        </w:tc>
        <w:tc>
          <w:tcPr>
            <w:tcW w:w="1530" w:type="dxa"/>
            <w:tcBorders>
              <w:top w:val="nil"/>
              <w:left w:val="dashSmallGap" w:sz="4" w:space="0" w:color="auto"/>
              <w:bottom w:val="nil"/>
            </w:tcBorders>
          </w:tcPr>
          <w:p w14:paraId="5DB47FFF" w14:textId="77777777" w:rsidR="00976D81" w:rsidRPr="006907D6" w:rsidRDefault="006907D6" w:rsidP="006907D6">
            <w:pPr>
              <w:tabs>
                <w:tab w:val="decimal" w:pos="792"/>
              </w:tabs>
              <w:spacing w:before="60"/>
              <w:ind w:right="29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6"/>
                <w:sz w:val="30"/>
                <w:szCs w:val="30"/>
              </w:rPr>
              <w:t>100.00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09F40BC" w14:textId="77777777" w:rsidR="00976D81" w:rsidRPr="006907D6" w:rsidRDefault="006907D6" w:rsidP="000E46AB">
            <w:pPr>
              <w:spacing w:before="60"/>
              <w:ind w:right="29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เดนมาร์ก</w:t>
            </w:r>
          </w:p>
        </w:tc>
      </w:tr>
      <w:tr w:rsidR="00976D81" w14:paraId="1B8DE1DF" w14:textId="77777777" w:rsidTr="008C69FD">
        <w:tc>
          <w:tcPr>
            <w:tcW w:w="3690" w:type="dxa"/>
            <w:tcBorders>
              <w:top w:val="nil"/>
              <w:bottom w:val="nil"/>
            </w:tcBorders>
          </w:tcPr>
          <w:p w14:paraId="548A4062" w14:textId="77777777" w:rsidR="00976D81" w:rsidRPr="006907D6" w:rsidRDefault="006907D6" w:rsidP="006907D6">
            <w:pPr>
              <w:spacing w:before="60"/>
              <w:ind w:left="180" w:right="29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6"/>
                <w:sz w:val="30"/>
                <w:szCs w:val="30"/>
              </w:rPr>
              <w:t>TPA Holding LLC</w:t>
            </w:r>
          </w:p>
        </w:tc>
        <w:tc>
          <w:tcPr>
            <w:tcW w:w="1530" w:type="dxa"/>
            <w:tcBorders>
              <w:top w:val="nil"/>
              <w:bottom w:val="nil"/>
              <w:right w:val="dashSmallGap" w:sz="4" w:space="0" w:color="auto"/>
            </w:tcBorders>
          </w:tcPr>
          <w:p w14:paraId="56D4E0BE" w14:textId="77777777" w:rsidR="00976D81" w:rsidRPr="006907D6" w:rsidRDefault="006907D6" w:rsidP="006907D6">
            <w:pPr>
              <w:tabs>
                <w:tab w:val="decimal" w:pos="792"/>
              </w:tabs>
              <w:spacing w:before="60"/>
              <w:ind w:right="29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6"/>
                <w:sz w:val="30"/>
                <w:szCs w:val="30"/>
              </w:rPr>
              <w:t>100.00</w:t>
            </w:r>
          </w:p>
        </w:tc>
        <w:tc>
          <w:tcPr>
            <w:tcW w:w="1530" w:type="dxa"/>
            <w:tcBorders>
              <w:top w:val="nil"/>
              <w:left w:val="dashSmallGap" w:sz="4" w:space="0" w:color="auto"/>
              <w:bottom w:val="nil"/>
            </w:tcBorders>
          </w:tcPr>
          <w:p w14:paraId="3FBEBD81" w14:textId="77777777" w:rsidR="00976D81" w:rsidRPr="006907D6" w:rsidRDefault="00155D27" w:rsidP="00155D27">
            <w:pPr>
              <w:tabs>
                <w:tab w:val="decimal" w:pos="792"/>
              </w:tabs>
              <w:spacing w:before="60"/>
              <w:ind w:right="29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6"/>
                <w:sz w:val="30"/>
                <w:szCs w:val="30"/>
              </w:rPr>
              <w:t>100.00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378C799" w14:textId="77777777" w:rsidR="00976D81" w:rsidRPr="006907D6" w:rsidRDefault="006907D6" w:rsidP="000E46AB">
            <w:pPr>
              <w:spacing w:before="60"/>
              <w:ind w:right="29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สหรัฐอเมริกา</w:t>
            </w:r>
          </w:p>
        </w:tc>
      </w:tr>
      <w:tr w:rsidR="00976D81" w14:paraId="63F8F79D" w14:textId="77777777" w:rsidTr="008C69FD">
        <w:tc>
          <w:tcPr>
            <w:tcW w:w="3690" w:type="dxa"/>
            <w:tcBorders>
              <w:top w:val="nil"/>
              <w:bottom w:val="nil"/>
            </w:tcBorders>
          </w:tcPr>
          <w:p w14:paraId="2D1EDEB6" w14:textId="77777777" w:rsidR="00976D81" w:rsidRPr="007E5AF8" w:rsidRDefault="006907D6" w:rsidP="000E46AB">
            <w:pPr>
              <w:spacing w:before="60"/>
              <w:ind w:right="29"/>
              <w:jc w:val="thaiDistribute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u w:val="single"/>
              </w:rPr>
            </w:pPr>
            <w:r w:rsidRPr="007E5AF8">
              <w:rPr>
                <w:rFonts w:ascii="Angsana New" w:hAnsi="Angsana New" w:cs="Angsana New" w:hint="cs"/>
                <w:b/>
                <w:bCs/>
                <w:spacing w:val="-6"/>
                <w:sz w:val="30"/>
                <w:szCs w:val="30"/>
                <w:u w:val="single"/>
                <w:cs/>
              </w:rPr>
              <w:t xml:space="preserve">บริษัทร่วมที่ถือหุ้นโดย </w:t>
            </w:r>
            <w:r w:rsidRPr="007E5AF8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u w:val="single"/>
              </w:rPr>
              <w:t>TPA Holding LLC</w:t>
            </w:r>
          </w:p>
        </w:tc>
        <w:tc>
          <w:tcPr>
            <w:tcW w:w="1530" w:type="dxa"/>
            <w:tcBorders>
              <w:top w:val="nil"/>
              <w:bottom w:val="nil"/>
              <w:right w:val="dashSmallGap" w:sz="4" w:space="0" w:color="auto"/>
            </w:tcBorders>
          </w:tcPr>
          <w:p w14:paraId="1452B686" w14:textId="77777777" w:rsidR="00976D81" w:rsidRPr="006907D6" w:rsidRDefault="00976D81" w:rsidP="000E46AB">
            <w:pPr>
              <w:spacing w:before="60"/>
              <w:ind w:right="29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dashSmallGap" w:sz="4" w:space="0" w:color="auto"/>
              <w:bottom w:val="nil"/>
            </w:tcBorders>
          </w:tcPr>
          <w:p w14:paraId="4430F451" w14:textId="77777777" w:rsidR="00976D81" w:rsidRPr="006907D6" w:rsidRDefault="00976D81" w:rsidP="000E46AB">
            <w:pPr>
              <w:spacing w:before="60"/>
              <w:ind w:right="29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519A5C3" w14:textId="77777777" w:rsidR="00976D81" w:rsidRPr="006907D6" w:rsidRDefault="00976D81" w:rsidP="000E46AB">
            <w:pPr>
              <w:spacing w:before="60"/>
              <w:ind w:right="29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</w:tr>
      <w:tr w:rsidR="006907D6" w14:paraId="6F8EF119" w14:textId="77777777" w:rsidTr="008C69FD">
        <w:tc>
          <w:tcPr>
            <w:tcW w:w="3690" w:type="dxa"/>
            <w:tcBorders>
              <w:top w:val="nil"/>
            </w:tcBorders>
          </w:tcPr>
          <w:p w14:paraId="614030B4" w14:textId="77777777" w:rsidR="006907D6" w:rsidRPr="006907D6" w:rsidRDefault="006907D6" w:rsidP="006907D6">
            <w:pPr>
              <w:spacing w:before="60"/>
              <w:ind w:left="180" w:right="29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6"/>
                <w:sz w:val="30"/>
                <w:szCs w:val="30"/>
              </w:rPr>
              <w:t>Team Precision America, LLC</w:t>
            </w:r>
          </w:p>
        </w:tc>
        <w:tc>
          <w:tcPr>
            <w:tcW w:w="1530" w:type="dxa"/>
            <w:tcBorders>
              <w:top w:val="nil"/>
              <w:right w:val="dashSmallGap" w:sz="4" w:space="0" w:color="auto"/>
            </w:tcBorders>
          </w:tcPr>
          <w:p w14:paraId="76994E17" w14:textId="77777777" w:rsidR="006907D6" w:rsidRPr="006907D6" w:rsidRDefault="006907D6" w:rsidP="006907D6">
            <w:pPr>
              <w:tabs>
                <w:tab w:val="decimal" w:pos="792"/>
              </w:tabs>
              <w:spacing w:before="60"/>
              <w:ind w:right="29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20.00</w:t>
            </w:r>
          </w:p>
        </w:tc>
        <w:tc>
          <w:tcPr>
            <w:tcW w:w="1530" w:type="dxa"/>
            <w:tcBorders>
              <w:top w:val="nil"/>
              <w:left w:val="dashSmallGap" w:sz="4" w:space="0" w:color="auto"/>
            </w:tcBorders>
          </w:tcPr>
          <w:p w14:paraId="7255CD5A" w14:textId="77777777" w:rsidR="006907D6" w:rsidRPr="006907D6" w:rsidRDefault="00155D27" w:rsidP="00155D27">
            <w:pPr>
              <w:tabs>
                <w:tab w:val="decimal" w:pos="792"/>
              </w:tabs>
              <w:spacing w:before="60"/>
              <w:ind w:right="29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20.00</w:t>
            </w:r>
          </w:p>
        </w:tc>
        <w:tc>
          <w:tcPr>
            <w:tcW w:w="1350" w:type="dxa"/>
            <w:tcBorders>
              <w:top w:val="nil"/>
            </w:tcBorders>
          </w:tcPr>
          <w:p w14:paraId="60B3DF6B" w14:textId="77777777" w:rsidR="006907D6" w:rsidRPr="006907D6" w:rsidRDefault="006907D6" w:rsidP="006907D6">
            <w:pPr>
              <w:spacing w:before="60"/>
              <w:ind w:right="29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สหรัฐอเมริกา</w:t>
            </w:r>
          </w:p>
        </w:tc>
      </w:tr>
    </w:tbl>
    <w:p w14:paraId="59C43521" w14:textId="77777777" w:rsidR="000E46AB" w:rsidRPr="007E5AF8" w:rsidRDefault="000E46AB" w:rsidP="000E46AB">
      <w:pPr>
        <w:spacing w:before="60"/>
        <w:ind w:left="1440" w:right="29" w:hanging="720"/>
        <w:jc w:val="thaiDistribute"/>
        <w:rPr>
          <w:rFonts w:ascii="Angsana New" w:hAnsi="Angsana New" w:cs="Angsana New"/>
          <w:b/>
          <w:bCs/>
          <w:spacing w:val="-6"/>
          <w:sz w:val="24"/>
          <w:szCs w:val="24"/>
        </w:rPr>
      </w:pPr>
    </w:p>
    <w:p w14:paraId="5737264D" w14:textId="77777777" w:rsidR="00A714BD" w:rsidRDefault="00A714BD" w:rsidP="00155D27">
      <w:pPr>
        <w:numPr>
          <w:ilvl w:val="1"/>
          <w:numId w:val="1"/>
        </w:numPr>
        <w:ind w:hanging="720"/>
        <w:jc w:val="thaiDistribute"/>
        <w:rPr>
          <w:rFonts w:ascii="Angsana New" w:hAnsi="Angsana New" w:cs="Angsana New"/>
          <w:sz w:val="32"/>
          <w:szCs w:val="32"/>
        </w:rPr>
      </w:pPr>
      <w:r w:rsidRPr="000E46AB">
        <w:rPr>
          <w:rFonts w:ascii="Angsana New" w:hAnsi="Angsana New" w:cs="Angsana New"/>
          <w:sz w:val="32"/>
          <w:szCs w:val="32"/>
          <w:cs/>
        </w:rPr>
        <w:t>ยอดคงค้างและรายการระหว่างกันที่สำคัญของบริษัทและบริษัทย่อย ได้ตัดออกจากงบการเงิน</w:t>
      </w:r>
      <w:r w:rsidRPr="000E46AB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0E46AB">
        <w:rPr>
          <w:rFonts w:ascii="Angsana New" w:hAnsi="Angsana New" w:cs="Angsana New"/>
          <w:sz w:val="32"/>
          <w:szCs w:val="32"/>
          <w:cs/>
        </w:rPr>
        <w:t>รวม</w:t>
      </w:r>
      <w:r w:rsidR="00EE3929" w:rsidRPr="000E46AB">
        <w:rPr>
          <w:rFonts w:ascii="Angsana New" w:hAnsi="Angsana New" w:cs="Angsana New" w:hint="cs"/>
          <w:sz w:val="32"/>
          <w:szCs w:val="32"/>
          <w:cs/>
        </w:rPr>
        <w:t>แล้ว</w:t>
      </w:r>
    </w:p>
    <w:p w14:paraId="79C546B7" w14:textId="77777777" w:rsidR="00155D27" w:rsidRPr="00155D27" w:rsidRDefault="00155D27" w:rsidP="00155D27">
      <w:pPr>
        <w:spacing w:before="60"/>
        <w:ind w:left="1440" w:right="29" w:hanging="720"/>
        <w:jc w:val="thaiDistribute"/>
        <w:rPr>
          <w:rFonts w:ascii="Angsana New" w:hAnsi="Angsana New" w:cs="Angsana New"/>
          <w:b/>
          <w:bCs/>
          <w:spacing w:val="-6"/>
          <w:sz w:val="24"/>
          <w:szCs w:val="24"/>
        </w:rPr>
      </w:pPr>
    </w:p>
    <w:p w14:paraId="2036C628" w14:textId="77777777" w:rsidR="008D656F" w:rsidRPr="00155D27" w:rsidRDefault="00155D27" w:rsidP="00155D27">
      <w:pPr>
        <w:tabs>
          <w:tab w:val="left" w:pos="720"/>
        </w:tabs>
        <w:spacing w:before="60"/>
        <w:ind w:left="1440" w:right="29" w:hanging="144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>
        <w:rPr>
          <w:rFonts w:ascii="Angsana New" w:hAnsi="Angsana New" w:cs="Angsana New"/>
          <w:b/>
          <w:bCs/>
          <w:spacing w:val="-6"/>
          <w:sz w:val="32"/>
          <w:szCs w:val="32"/>
        </w:rPr>
        <w:t>3.</w:t>
      </w:r>
      <w:r>
        <w:rPr>
          <w:rFonts w:ascii="Angsana New" w:hAnsi="Angsana New" w:cs="Angsana New"/>
          <w:b/>
          <w:bCs/>
          <w:spacing w:val="-6"/>
          <w:sz w:val="32"/>
          <w:szCs w:val="32"/>
        </w:rPr>
        <w:tab/>
      </w:r>
      <w:r w:rsidR="008563B9" w:rsidRPr="00155D27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สรุปนโยบายการบัญชีที่สำคัญ</w:t>
      </w:r>
      <w:r w:rsidR="008563B9" w:rsidRPr="00155D27">
        <w:rPr>
          <w:rFonts w:ascii="Angsana New" w:hAnsi="Angsana New" w:cs="Angsana New"/>
          <w:b/>
          <w:bCs/>
          <w:spacing w:val="-6"/>
          <w:sz w:val="32"/>
          <w:szCs w:val="32"/>
        </w:rPr>
        <w:t xml:space="preserve"> </w:t>
      </w:r>
    </w:p>
    <w:p w14:paraId="705CA0C1" w14:textId="77777777" w:rsidR="00A460C8" w:rsidRDefault="005E7538" w:rsidP="00155D27">
      <w:pPr>
        <w:ind w:left="720"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นโยบายการบัญชีและวิธีการคำนวณที่ใช้ในงบการเงินระหว่างกาลนี้ มีความสอดคล้องกับการ</w:t>
      </w:r>
      <w:r w:rsidR="00833E27">
        <w:rPr>
          <w:rFonts w:ascii="Angsana New" w:hAnsi="Angsana New" w:cs="Angsana New" w:hint="cs"/>
          <w:sz w:val="32"/>
          <w:szCs w:val="32"/>
          <w:cs/>
        </w:rPr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 xml:space="preserve">ถือปฏิบัติในงบการเงิน สำหรับปีสิ้นสุดวันที่ </w:t>
      </w:r>
      <w:r w:rsidRPr="00BE7B95">
        <w:rPr>
          <w:rFonts w:ascii="Angsana New" w:hAnsi="Angsana New" w:cs="Angsana New" w:hint="cs"/>
          <w:sz w:val="32"/>
          <w:szCs w:val="32"/>
          <w:cs/>
        </w:rPr>
        <w:t xml:space="preserve">31 </w:t>
      </w:r>
      <w:r w:rsidR="00AA495F" w:rsidRPr="00BE7B95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BE7B95">
        <w:rPr>
          <w:rFonts w:ascii="Angsana New" w:hAnsi="Angsana New" w:cs="Angsana New" w:hint="cs"/>
          <w:sz w:val="32"/>
          <w:szCs w:val="32"/>
          <w:cs/>
        </w:rPr>
        <w:t xml:space="preserve"> 25</w:t>
      </w:r>
      <w:r w:rsidR="00AD0E4C">
        <w:rPr>
          <w:rFonts w:ascii="Angsana New" w:hAnsi="Angsana New" w:cs="Angsana New"/>
          <w:sz w:val="32"/>
          <w:szCs w:val="32"/>
        </w:rPr>
        <w:t>61</w:t>
      </w:r>
    </w:p>
    <w:p w14:paraId="2C8FFD1B" w14:textId="77777777" w:rsidR="00155D27" w:rsidRPr="00155D27" w:rsidRDefault="00155D27" w:rsidP="00155D27">
      <w:pPr>
        <w:spacing w:before="60"/>
        <w:ind w:left="1440" w:right="29" w:hanging="720"/>
        <w:jc w:val="thaiDistribute"/>
        <w:rPr>
          <w:rFonts w:ascii="Angsana New" w:hAnsi="Angsana New" w:cs="Angsana New"/>
          <w:b/>
          <w:bCs/>
          <w:spacing w:val="-6"/>
          <w:sz w:val="24"/>
          <w:szCs w:val="24"/>
        </w:rPr>
      </w:pPr>
    </w:p>
    <w:p w14:paraId="2AEDCB5A" w14:textId="77777777" w:rsidR="004A03ED" w:rsidRPr="00155D27" w:rsidRDefault="00155D27" w:rsidP="00155D27">
      <w:pPr>
        <w:tabs>
          <w:tab w:val="left" w:pos="720"/>
        </w:tabs>
        <w:spacing w:before="60"/>
        <w:ind w:left="1440" w:right="29" w:hanging="144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>
        <w:rPr>
          <w:rFonts w:ascii="Angsana New" w:hAnsi="Angsana New" w:cs="Angsana New"/>
          <w:b/>
          <w:bCs/>
          <w:spacing w:val="-6"/>
          <w:sz w:val="32"/>
          <w:szCs w:val="32"/>
        </w:rPr>
        <w:t>4.</w:t>
      </w:r>
      <w:r>
        <w:rPr>
          <w:rFonts w:ascii="Angsana New" w:hAnsi="Angsana New" w:cs="Angsana New"/>
          <w:b/>
          <w:bCs/>
          <w:spacing w:val="-6"/>
          <w:sz w:val="32"/>
          <w:szCs w:val="32"/>
        </w:rPr>
        <w:tab/>
      </w:r>
      <w:r w:rsidR="008F5525" w:rsidRPr="00155D27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เงินสดและรายการเทียบเท่าเงินสด</w:t>
      </w:r>
    </w:p>
    <w:p w14:paraId="7F9F0DAA" w14:textId="77777777" w:rsidR="00193D4F" w:rsidRPr="001245E8" w:rsidRDefault="00DB3322" w:rsidP="00155D27">
      <w:pPr>
        <w:spacing w:before="240"/>
        <w:ind w:left="720" w:right="29"/>
        <w:jc w:val="right"/>
        <w:rPr>
          <w:rFonts w:ascii="Angsana New" w:hAnsi="Angsana New" w:cs="Angsana New"/>
          <w:b/>
          <w:bCs/>
          <w:sz w:val="30"/>
          <w:szCs w:val="30"/>
        </w:rPr>
      </w:pPr>
      <w:r w:rsidRPr="001245E8">
        <w:rPr>
          <w:rFonts w:ascii="Angsana New" w:hAnsi="Angsana New" w:cs="Angsana New"/>
          <w:sz w:val="30"/>
          <w:szCs w:val="30"/>
        </w:rPr>
        <w:t xml:space="preserve"> </w:t>
      </w:r>
      <w:r w:rsidR="00193D4F" w:rsidRPr="001245E8">
        <w:rPr>
          <w:rFonts w:ascii="Angsana New" w:hAnsi="Angsana New" w:cs="Angsana New"/>
          <w:sz w:val="30"/>
          <w:szCs w:val="30"/>
          <w:cs/>
        </w:rPr>
        <w:t xml:space="preserve">หน่วย : </w:t>
      </w:r>
      <w:r w:rsidR="005E7538" w:rsidRPr="001245E8">
        <w:rPr>
          <w:rFonts w:ascii="Angsana New" w:hAnsi="Angsana New" w:cs="Angsana New" w:hint="cs"/>
          <w:sz w:val="30"/>
          <w:szCs w:val="30"/>
          <w:cs/>
        </w:rPr>
        <w:t>พัน</w:t>
      </w:r>
      <w:r w:rsidR="00193D4F" w:rsidRPr="001245E8">
        <w:rPr>
          <w:rFonts w:ascii="Angsana New" w:hAnsi="Angsana New" w:cs="Angsana New"/>
          <w:sz w:val="30"/>
          <w:szCs w:val="30"/>
          <w:cs/>
        </w:rPr>
        <w:t>บาท</w:t>
      </w:r>
    </w:p>
    <w:tbl>
      <w:tblPr>
        <w:tblW w:w="452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0"/>
        <w:gridCol w:w="1625"/>
        <w:gridCol w:w="1627"/>
        <w:gridCol w:w="1625"/>
        <w:gridCol w:w="1628"/>
      </w:tblGrid>
      <w:tr w:rsidR="00BE7B95" w:rsidRPr="002F37CC" w14:paraId="56CD16B1" w14:textId="77777777" w:rsidTr="00FE2638">
        <w:trPr>
          <w:cantSplit/>
          <w:trHeight w:val="526"/>
        </w:trPr>
        <w:tc>
          <w:tcPr>
            <w:tcW w:w="1225" w:type="pct"/>
            <w:vMerge w:val="restart"/>
            <w:tcBorders>
              <w:top w:val="single" w:sz="4" w:space="0" w:color="auto"/>
            </w:tcBorders>
            <w:vAlign w:val="center"/>
          </w:tcPr>
          <w:p w14:paraId="13DC2806" w14:textId="77777777" w:rsidR="009972E3" w:rsidRPr="002F37CC" w:rsidRDefault="009972E3" w:rsidP="00800D4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188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82BFE" w14:textId="77777777" w:rsidR="009972E3" w:rsidRPr="002F37CC" w:rsidRDefault="009972E3" w:rsidP="00800D4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8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CA9DB" w14:textId="77777777" w:rsidR="009972E3" w:rsidRPr="002F37CC" w:rsidRDefault="009972E3" w:rsidP="00800D4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7B95" w:rsidRPr="002F37CC" w14:paraId="3B5FD22A" w14:textId="77777777" w:rsidTr="008C69FD">
        <w:trPr>
          <w:cantSplit/>
          <w:trHeight w:val="458"/>
        </w:trPr>
        <w:tc>
          <w:tcPr>
            <w:tcW w:w="1225" w:type="pct"/>
            <w:vMerge/>
            <w:vAlign w:val="center"/>
          </w:tcPr>
          <w:p w14:paraId="14EC5FF1" w14:textId="77777777" w:rsidR="00496949" w:rsidRPr="002F37CC" w:rsidRDefault="00496949" w:rsidP="00800D4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43" w:type="pct"/>
            <w:tcBorders>
              <w:top w:val="single" w:sz="4" w:space="0" w:color="auto"/>
              <w:right w:val="dashSmallGap" w:sz="4" w:space="0" w:color="auto"/>
            </w:tcBorders>
            <w:vAlign w:val="center"/>
          </w:tcPr>
          <w:p w14:paraId="4B2959A5" w14:textId="77777777" w:rsidR="00496949" w:rsidRPr="002F37CC" w:rsidRDefault="005E7538" w:rsidP="00BD29C1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="00531281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BD29C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531281">
              <w:rPr>
                <w:rFonts w:ascii="Angsana New" w:hAnsi="Angsana New" w:cs="Angsana New" w:hint="cs"/>
                <w:sz w:val="30"/>
                <w:szCs w:val="30"/>
                <w:cs/>
              </w:rPr>
              <w:t>มิ.ย</w:t>
            </w:r>
            <w:r w:rsidR="000824A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67155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25</w:t>
            </w:r>
            <w:r w:rsidR="00251FAA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AD0E4C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944" w:type="pct"/>
            <w:tcBorders>
              <w:top w:val="single" w:sz="4" w:space="0" w:color="auto"/>
              <w:left w:val="dashSmallGap" w:sz="4" w:space="0" w:color="auto"/>
            </w:tcBorders>
            <w:vAlign w:val="center"/>
          </w:tcPr>
          <w:p w14:paraId="0C60F885" w14:textId="77777777" w:rsidR="00496949" w:rsidRPr="002F37CC" w:rsidRDefault="005E7538" w:rsidP="00BD29C1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ณ 31 ธ.ค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665FF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F37CC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BD29C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AD0E4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943" w:type="pct"/>
            <w:tcBorders>
              <w:top w:val="single" w:sz="4" w:space="0" w:color="auto"/>
              <w:right w:val="dashSmallGap" w:sz="4" w:space="0" w:color="auto"/>
            </w:tcBorders>
            <w:vAlign w:val="center"/>
          </w:tcPr>
          <w:p w14:paraId="7F2AB72B" w14:textId="77777777" w:rsidR="00496949" w:rsidRPr="002F37CC" w:rsidRDefault="00BD29C1" w:rsidP="005772E8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="00531281"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531281">
              <w:rPr>
                <w:rFonts w:ascii="Angsana New" w:hAnsi="Angsana New" w:cs="Angsana New" w:hint="cs"/>
                <w:sz w:val="30"/>
                <w:szCs w:val="30"/>
                <w:cs/>
              </w:rPr>
              <w:t>มิ.ย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. 256</w:t>
            </w:r>
            <w:r w:rsidR="00AD0E4C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945" w:type="pct"/>
            <w:tcBorders>
              <w:top w:val="single" w:sz="4" w:space="0" w:color="auto"/>
              <w:left w:val="dashSmallGap" w:sz="4" w:space="0" w:color="auto"/>
            </w:tcBorders>
            <w:vAlign w:val="center"/>
          </w:tcPr>
          <w:p w14:paraId="24C1D6F2" w14:textId="77777777" w:rsidR="00496949" w:rsidRPr="002F37CC" w:rsidRDefault="005E7538" w:rsidP="00BD29C1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ณ 31 ธ.ค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665FF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F37CC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BD29C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AD0E4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115C7E" w:rsidRPr="002F37CC" w14:paraId="47A13A53" w14:textId="77777777" w:rsidTr="008C69FD">
        <w:trPr>
          <w:cantSplit/>
        </w:trPr>
        <w:tc>
          <w:tcPr>
            <w:tcW w:w="1225" w:type="pct"/>
            <w:tcBorders>
              <w:top w:val="nil"/>
              <w:bottom w:val="nil"/>
            </w:tcBorders>
            <w:vAlign w:val="center"/>
          </w:tcPr>
          <w:p w14:paraId="660E5D56" w14:textId="77777777" w:rsidR="00115C7E" w:rsidRPr="002F37CC" w:rsidRDefault="00115C7E" w:rsidP="00800D43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943" w:type="pct"/>
            <w:tcBorders>
              <w:top w:val="nil"/>
              <w:bottom w:val="nil"/>
              <w:right w:val="dashSmallGap" w:sz="4" w:space="0" w:color="auto"/>
            </w:tcBorders>
            <w:vAlign w:val="center"/>
          </w:tcPr>
          <w:p w14:paraId="501FA267" w14:textId="77777777" w:rsidR="00115C7E" w:rsidRPr="002F37CC" w:rsidRDefault="004664E3" w:rsidP="00115C7E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944" w:type="pct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14:paraId="68A6346A" w14:textId="77777777" w:rsidR="00115C7E" w:rsidRPr="002F37CC" w:rsidRDefault="00115C7E" w:rsidP="00302ED6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943" w:type="pct"/>
            <w:tcBorders>
              <w:top w:val="nil"/>
              <w:bottom w:val="nil"/>
              <w:right w:val="dashSmallGap" w:sz="4" w:space="0" w:color="auto"/>
            </w:tcBorders>
            <w:vAlign w:val="center"/>
          </w:tcPr>
          <w:p w14:paraId="4B35AF08" w14:textId="77777777" w:rsidR="00115C7E" w:rsidRPr="002F37CC" w:rsidRDefault="004D7A04" w:rsidP="004C592D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945" w:type="pct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14:paraId="6588AEA7" w14:textId="77777777" w:rsidR="00115C7E" w:rsidRPr="002F37CC" w:rsidRDefault="00115C7E" w:rsidP="00251FAA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FE2638" w:rsidRPr="002F37CC" w14:paraId="2720A4C6" w14:textId="77777777" w:rsidTr="008C69FD">
        <w:trPr>
          <w:cantSplit/>
        </w:trPr>
        <w:tc>
          <w:tcPr>
            <w:tcW w:w="12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474D15" w14:textId="77777777" w:rsidR="00FE2638" w:rsidRPr="002F37CC" w:rsidRDefault="00FE2638" w:rsidP="00581A05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เงินฝาก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943" w:type="pct"/>
            <w:tcBorders>
              <w:top w:val="nil"/>
              <w:left w:val="nil"/>
              <w:bottom w:val="nil"/>
              <w:right w:val="dashSmallGap" w:sz="4" w:space="0" w:color="auto"/>
            </w:tcBorders>
            <w:vAlign w:val="center"/>
          </w:tcPr>
          <w:p w14:paraId="3D64EAAE" w14:textId="77777777" w:rsidR="00FE2638" w:rsidRPr="002F37CC" w:rsidRDefault="004664E3" w:rsidP="00FE2638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79,512</w:t>
            </w:r>
          </w:p>
        </w:tc>
        <w:tc>
          <w:tcPr>
            <w:tcW w:w="944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14:paraId="638BFD0F" w14:textId="77777777" w:rsidR="00FE2638" w:rsidRPr="002F37CC" w:rsidRDefault="00FE2638" w:rsidP="00302ED6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96</w:t>
            </w:r>
            <w:r>
              <w:rPr>
                <w:rFonts w:ascii="Angsana New" w:hAnsi="Angsana New" w:cs="Angsana New"/>
                <w:sz w:val="30"/>
                <w:szCs w:val="30"/>
              </w:rPr>
              <w:t>,156</w:t>
            </w:r>
          </w:p>
        </w:tc>
        <w:tc>
          <w:tcPr>
            <w:tcW w:w="943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14:paraId="0C781F37" w14:textId="77777777" w:rsidR="00FE2638" w:rsidRPr="002F37CC" w:rsidRDefault="004D7A04" w:rsidP="004C592D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76,236</w:t>
            </w:r>
          </w:p>
        </w:tc>
        <w:tc>
          <w:tcPr>
            <w:tcW w:w="94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14:paraId="775230A2" w14:textId="77777777" w:rsidR="00FE2638" w:rsidRPr="002F37CC" w:rsidRDefault="00FE2638" w:rsidP="00744FCC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92,539</w:t>
            </w:r>
          </w:p>
        </w:tc>
      </w:tr>
      <w:tr w:rsidR="00FE2638" w:rsidRPr="002F37CC" w14:paraId="3BEEAF98" w14:textId="77777777" w:rsidTr="008C69FD">
        <w:trPr>
          <w:cantSplit/>
        </w:trPr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E0564" w14:textId="77777777" w:rsidR="00FE2638" w:rsidRPr="002F37CC" w:rsidRDefault="00FE2638" w:rsidP="00800D43">
            <w:pPr>
              <w:tabs>
                <w:tab w:val="left" w:pos="739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dashSmallGap" w:sz="4" w:space="0" w:color="auto"/>
            </w:tcBorders>
            <w:vAlign w:val="center"/>
          </w:tcPr>
          <w:p w14:paraId="74018F69" w14:textId="77777777" w:rsidR="00FE2638" w:rsidRPr="002F37CC" w:rsidRDefault="004664E3" w:rsidP="00FE2638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79,572</w:t>
            </w:r>
          </w:p>
        </w:tc>
        <w:tc>
          <w:tcPr>
            <w:tcW w:w="944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7B749" w14:textId="77777777" w:rsidR="00FE2638" w:rsidRPr="002F37CC" w:rsidRDefault="00FE2638" w:rsidP="00302ED6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96,216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66F6D5F" w14:textId="77777777" w:rsidR="00FE2638" w:rsidRPr="002F37CC" w:rsidRDefault="004D7A04" w:rsidP="00701074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76,296</w:t>
            </w:r>
          </w:p>
        </w:tc>
        <w:tc>
          <w:tcPr>
            <w:tcW w:w="945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3A71C" w14:textId="77777777" w:rsidR="00FE2638" w:rsidRPr="002F37CC" w:rsidRDefault="00FE2638" w:rsidP="003A645B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92,599</w:t>
            </w:r>
          </w:p>
        </w:tc>
      </w:tr>
    </w:tbl>
    <w:p w14:paraId="4ED32C90" w14:textId="77777777" w:rsidR="00371863" w:rsidRDefault="00371863" w:rsidP="00251FAA">
      <w:pPr>
        <w:spacing w:after="60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1661820E" w14:textId="77777777" w:rsidR="001574BD" w:rsidRDefault="001574BD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35C72296" w14:textId="77777777" w:rsidR="00B61437" w:rsidRPr="00441473" w:rsidRDefault="008A209E" w:rsidP="00441473">
      <w:pPr>
        <w:pStyle w:val="ListParagraph"/>
        <w:numPr>
          <w:ilvl w:val="0"/>
          <w:numId w:val="20"/>
        </w:numPr>
        <w:spacing w:before="240" w:after="60" w:line="0" w:lineRule="atLeast"/>
        <w:ind w:left="720" w:right="29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441473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ลูกหนี้การค้าและลูกหนี้อื่น </w:t>
      </w:r>
    </w:p>
    <w:p w14:paraId="3386A39E" w14:textId="77777777" w:rsidR="00251FAA" w:rsidRDefault="0051259B" w:rsidP="004A03ED">
      <w:pPr>
        <w:spacing w:line="0" w:lineRule="atLeast"/>
        <w:ind w:left="446" w:right="-22"/>
        <w:jc w:val="right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 xml:space="preserve">หน่วย : </w:t>
      </w:r>
      <w:r>
        <w:rPr>
          <w:rFonts w:ascii="Angsana New" w:hAnsi="Angsana New" w:cs="Angsana New" w:hint="cs"/>
          <w:sz w:val="32"/>
          <w:szCs w:val="32"/>
          <w:cs/>
        </w:rPr>
        <w:t>พัน</w:t>
      </w:r>
      <w:r w:rsidRPr="002F37CC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461"/>
        <w:gridCol w:w="1559"/>
        <w:gridCol w:w="1560"/>
        <w:gridCol w:w="1576"/>
        <w:gridCol w:w="1576"/>
      </w:tblGrid>
      <w:tr w:rsidR="0051259B" w:rsidRPr="002F37CC" w14:paraId="1AB48754" w14:textId="77777777" w:rsidTr="007F07F5">
        <w:trPr>
          <w:trHeight w:val="20"/>
          <w:jc w:val="center"/>
        </w:trPr>
        <w:tc>
          <w:tcPr>
            <w:tcW w:w="3461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3FB70B" w14:textId="77777777" w:rsidR="0051259B" w:rsidRPr="002F37CC" w:rsidRDefault="0051259B" w:rsidP="00834DF9">
            <w:pPr>
              <w:spacing w:line="20" w:lineRule="atLeast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311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E083F" w14:textId="77777777" w:rsidR="0051259B" w:rsidRPr="002F37CC" w:rsidRDefault="0051259B" w:rsidP="00834DF9">
            <w:pPr>
              <w:spacing w:line="20" w:lineRule="atLeast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52" w:type="dxa"/>
            <w:gridSpan w:val="2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F3E43" w14:textId="77777777" w:rsidR="0051259B" w:rsidRPr="002F37CC" w:rsidRDefault="0051259B" w:rsidP="00834DF9">
            <w:pPr>
              <w:spacing w:line="20" w:lineRule="atLeast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72C9D" w:rsidRPr="002F37CC" w14:paraId="3624C2D3" w14:textId="77777777" w:rsidTr="007F07F5">
        <w:trPr>
          <w:trHeight w:val="454"/>
          <w:jc w:val="center"/>
        </w:trPr>
        <w:tc>
          <w:tcPr>
            <w:tcW w:w="3461" w:type="dxa"/>
            <w:vMerge/>
            <w:tcBorders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B86614" w14:textId="77777777" w:rsidR="00B72C9D" w:rsidRPr="002F37CC" w:rsidRDefault="00B72C9D" w:rsidP="00834DF9">
            <w:pPr>
              <w:spacing w:line="20" w:lineRule="atLeast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F30C876" w14:textId="77777777" w:rsidR="00B72C9D" w:rsidRPr="002F37CC" w:rsidRDefault="00B72C9D" w:rsidP="00834DF9">
            <w:pPr>
              <w:spacing w:line="20" w:lineRule="atLeast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="00531281">
              <w:rPr>
                <w:rFonts w:ascii="Angsana New" w:hAnsi="Angsana New" w:cs="Angsana New"/>
                <w:sz w:val="32"/>
                <w:szCs w:val="32"/>
              </w:rPr>
              <w:t>30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531281">
              <w:rPr>
                <w:rFonts w:ascii="Angsana New" w:hAnsi="Angsana New" w:cs="Angsana New" w:hint="cs"/>
                <w:sz w:val="32"/>
                <w:szCs w:val="32"/>
                <w:cs/>
              </w:rPr>
              <w:t>มิ.ย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. </w:t>
            </w: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AD0E4C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71D5F" w14:textId="77777777" w:rsidR="00B72C9D" w:rsidRPr="002F37CC" w:rsidRDefault="00B72C9D" w:rsidP="00834DF9">
            <w:pPr>
              <w:spacing w:line="20" w:lineRule="atLeast"/>
              <w:ind w:left="-84" w:right="-14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A40823">
              <w:rPr>
                <w:rFonts w:ascii="Angsana New" w:hAnsi="Angsana New" w:cs="Angsana New" w:hint="cs"/>
                <w:sz w:val="32"/>
                <w:szCs w:val="32"/>
                <w:cs/>
              </w:rPr>
              <w:t>ธ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.ค. </w:t>
            </w: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AD0E4C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576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37EC2CB" w14:textId="77777777" w:rsidR="00B72C9D" w:rsidRPr="002F37CC" w:rsidRDefault="00B72C9D" w:rsidP="00834DF9">
            <w:pPr>
              <w:spacing w:line="20" w:lineRule="atLeast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="00531281">
              <w:rPr>
                <w:rFonts w:ascii="Angsana New" w:hAnsi="Angsana New" w:cs="Angsana New"/>
                <w:sz w:val="32"/>
                <w:szCs w:val="32"/>
              </w:rPr>
              <w:t>30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531281">
              <w:rPr>
                <w:rFonts w:ascii="Angsana New" w:hAnsi="Angsana New" w:cs="Angsana New" w:hint="cs"/>
                <w:sz w:val="32"/>
                <w:szCs w:val="32"/>
                <w:cs/>
              </w:rPr>
              <w:t>มิ.ย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. </w:t>
            </w: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AD0E4C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576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3B431" w14:textId="77777777" w:rsidR="00B72C9D" w:rsidRPr="002F37CC" w:rsidRDefault="00B72C9D" w:rsidP="00834DF9">
            <w:pPr>
              <w:spacing w:line="20" w:lineRule="atLeast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ธ.ค.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256</w:t>
            </w:r>
            <w:r w:rsidR="00AD0E4C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51259B" w:rsidRPr="002F37CC" w14:paraId="0622721B" w14:textId="77777777" w:rsidTr="007F07F5">
        <w:trPr>
          <w:trHeight w:val="527"/>
          <w:jc w:val="center"/>
        </w:trPr>
        <w:tc>
          <w:tcPr>
            <w:tcW w:w="3461" w:type="dxa"/>
            <w:tcBorders>
              <w:left w:val="single" w:sz="6" w:space="0" w:color="auto"/>
            </w:tcBorders>
            <w:vAlign w:val="center"/>
          </w:tcPr>
          <w:p w14:paraId="3B52D86B" w14:textId="77777777" w:rsidR="0051259B" w:rsidRPr="000E46AB" w:rsidRDefault="0051259B" w:rsidP="00834DF9">
            <w:pPr>
              <w:spacing w:before="30" w:line="20" w:lineRule="atLeast"/>
              <w:ind w:right="29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0E46AB"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  <w:t>ลูกหนี้การค้า</w:t>
            </w:r>
          </w:p>
        </w:tc>
        <w:tc>
          <w:tcPr>
            <w:tcW w:w="1559" w:type="dxa"/>
            <w:tcBorders>
              <w:left w:val="single" w:sz="6" w:space="0" w:color="auto"/>
              <w:right w:val="dashed" w:sz="4" w:space="0" w:color="auto"/>
            </w:tcBorders>
          </w:tcPr>
          <w:p w14:paraId="74454A73" w14:textId="77777777" w:rsidR="0051259B" w:rsidRPr="00160970" w:rsidRDefault="0051259B" w:rsidP="00834DF9">
            <w:pPr>
              <w:tabs>
                <w:tab w:val="decimal" w:pos="1146"/>
              </w:tabs>
              <w:spacing w:before="30" w:line="20" w:lineRule="atLeast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dashed" w:sz="4" w:space="0" w:color="auto"/>
              <w:right w:val="single" w:sz="4" w:space="0" w:color="auto"/>
            </w:tcBorders>
          </w:tcPr>
          <w:p w14:paraId="214605DB" w14:textId="77777777" w:rsidR="0051259B" w:rsidRPr="00160970" w:rsidRDefault="0051259B" w:rsidP="00834DF9">
            <w:pPr>
              <w:tabs>
                <w:tab w:val="decimal" w:pos="1169"/>
              </w:tabs>
              <w:spacing w:before="30" w:line="20" w:lineRule="atLeast"/>
              <w:ind w:right="-5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6" w:type="dxa"/>
            <w:tcBorders>
              <w:left w:val="dashed" w:sz="4" w:space="0" w:color="auto"/>
              <w:right w:val="dashed" w:sz="4" w:space="0" w:color="auto"/>
            </w:tcBorders>
          </w:tcPr>
          <w:p w14:paraId="165B6193" w14:textId="77777777" w:rsidR="0051259B" w:rsidRPr="00160970" w:rsidRDefault="0051259B" w:rsidP="00834DF9">
            <w:pPr>
              <w:tabs>
                <w:tab w:val="decimal" w:pos="1169"/>
              </w:tabs>
              <w:spacing w:before="30" w:line="20" w:lineRule="atLeast"/>
              <w:ind w:right="-5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6" w:type="dxa"/>
            <w:tcBorders>
              <w:left w:val="dashed" w:sz="4" w:space="0" w:color="auto"/>
              <w:right w:val="single" w:sz="4" w:space="0" w:color="auto"/>
            </w:tcBorders>
          </w:tcPr>
          <w:p w14:paraId="4ABB1506" w14:textId="77777777" w:rsidR="0051259B" w:rsidRPr="00160970" w:rsidRDefault="0051259B" w:rsidP="00834DF9">
            <w:pPr>
              <w:tabs>
                <w:tab w:val="decimal" w:pos="1169"/>
              </w:tabs>
              <w:spacing w:before="30" w:line="20" w:lineRule="atLeast"/>
              <w:ind w:right="-59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F07F5" w:rsidRPr="002F37CC" w14:paraId="3963053A" w14:textId="77777777" w:rsidTr="007F07F5">
        <w:trPr>
          <w:trHeight w:val="527"/>
          <w:jc w:val="center"/>
        </w:trPr>
        <w:tc>
          <w:tcPr>
            <w:tcW w:w="3461" w:type="dxa"/>
            <w:tcBorders>
              <w:left w:val="single" w:sz="6" w:space="0" w:color="auto"/>
            </w:tcBorders>
            <w:vAlign w:val="center"/>
          </w:tcPr>
          <w:p w14:paraId="72803100" w14:textId="77777777" w:rsidR="007F07F5" w:rsidRPr="002F37CC" w:rsidRDefault="007F07F5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59" w:type="dxa"/>
            <w:tcBorders>
              <w:left w:val="single" w:sz="6" w:space="0" w:color="auto"/>
              <w:right w:val="dashed" w:sz="4" w:space="0" w:color="auto"/>
            </w:tcBorders>
          </w:tcPr>
          <w:p w14:paraId="3AE4B9DF" w14:textId="77777777" w:rsidR="007F07F5" w:rsidRPr="00160970" w:rsidRDefault="00F51304" w:rsidP="00F51304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248</w:t>
            </w:r>
            <w:r w:rsidR="007F07F5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292</w:t>
            </w:r>
          </w:p>
        </w:tc>
        <w:tc>
          <w:tcPr>
            <w:tcW w:w="1560" w:type="dxa"/>
            <w:tcBorders>
              <w:left w:val="dashed" w:sz="4" w:space="0" w:color="auto"/>
              <w:right w:val="single" w:sz="4" w:space="0" w:color="auto"/>
            </w:tcBorders>
          </w:tcPr>
          <w:p w14:paraId="73BB7700" w14:textId="77777777" w:rsidR="007F07F5" w:rsidRPr="00160970" w:rsidRDefault="00F51304" w:rsidP="00F51304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306</w:t>
            </w:r>
            <w:r w:rsidR="0092159A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873</w:t>
            </w:r>
          </w:p>
        </w:tc>
        <w:tc>
          <w:tcPr>
            <w:tcW w:w="1576" w:type="dxa"/>
            <w:tcBorders>
              <w:left w:val="dashed" w:sz="4" w:space="0" w:color="auto"/>
              <w:right w:val="dashed" w:sz="4" w:space="0" w:color="auto"/>
            </w:tcBorders>
          </w:tcPr>
          <w:p w14:paraId="79D136C7" w14:textId="77777777" w:rsidR="007F07F5" w:rsidRPr="00160970" w:rsidRDefault="00F51304" w:rsidP="00F51304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248</w:t>
            </w:r>
            <w:r w:rsidR="007F07F5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292</w:t>
            </w:r>
          </w:p>
        </w:tc>
        <w:tc>
          <w:tcPr>
            <w:tcW w:w="1576" w:type="dxa"/>
            <w:tcBorders>
              <w:left w:val="dashed" w:sz="4" w:space="0" w:color="auto"/>
              <w:right w:val="single" w:sz="4" w:space="0" w:color="auto"/>
            </w:tcBorders>
          </w:tcPr>
          <w:p w14:paraId="6A2F7331" w14:textId="77777777" w:rsidR="007F07F5" w:rsidRPr="00160970" w:rsidRDefault="00F51304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306</w:t>
            </w:r>
            <w:r w:rsidR="0092159A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873</w:t>
            </w:r>
          </w:p>
        </w:tc>
      </w:tr>
      <w:tr w:rsidR="007F07F5" w:rsidRPr="002F37CC" w14:paraId="5354AA5C" w14:textId="77777777" w:rsidTr="007F07F5">
        <w:trPr>
          <w:trHeight w:val="528"/>
          <w:jc w:val="center"/>
        </w:trPr>
        <w:tc>
          <w:tcPr>
            <w:tcW w:w="3461" w:type="dxa"/>
            <w:tcBorders>
              <w:left w:val="single" w:sz="6" w:space="0" w:color="auto"/>
            </w:tcBorders>
            <w:vAlign w:val="center"/>
          </w:tcPr>
          <w:p w14:paraId="26CC6786" w14:textId="77777777" w:rsidR="007F07F5" w:rsidRPr="002F37CC" w:rsidRDefault="007F07F5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เกินกำหนดชำระไม่เกิน 3 เดือน</w:t>
            </w:r>
          </w:p>
        </w:tc>
        <w:tc>
          <w:tcPr>
            <w:tcW w:w="1559" w:type="dxa"/>
            <w:tcBorders>
              <w:left w:val="single" w:sz="6" w:space="0" w:color="auto"/>
              <w:right w:val="dashed" w:sz="4" w:space="0" w:color="auto"/>
            </w:tcBorders>
          </w:tcPr>
          <w:p w14:paraId="0AAC5746" w14:textId="77777777" w:rsidR="007F07F5" w:rsidRPr="00160970" w:rsidRDefault="00F51304" w:rsidP="00F51304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108</w:t>
            </w:r>
            <w:r w:rsidR="007F07F5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743</w:t>
            </w:r>
          </w:p>
        </w:tc>
        <w:tc>
          <w:tcPr>
            <w:tcW w:w="1560" w:type="dxa"/>
            <w:tcBorders>
              <w:left w:val="dashed" w:sz="4" w:space="0" w:color="auto"/>
              <w:right w:val="single" w:sz="4" w:space="0" w:color="auto"/>
            </w:tcBorders>
          </w:tcPr>
          <w:p w14:paraId="109CD8DF" w14:textId="77777777" w:rsidR="007F07F5" w:rsidRPr="00160970" w:rsidRDefault="00F51304" w:rsidP="00F51304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248</w:t>
            </w:r>
            <w:r w:rsidR="0092159A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478</w:t>
            </w:r>
          </w:p>
        </w:tc>
        <w:tc>
          <w:tcPr>
            <w:tcW w:w="1576" w:type="dxa"/>
            <w:tcBorders>
              <w:left w:val="dashed" w:sz="4" w:space="0" w:color="auto"/>
              <w:right w:val="dashed" w:sz="4" w:space="0" w:color="auto"/>
            </w:tcBorders>
          </w:tcPr>
          <w:p w14:paraId="6C389E94" w14:textId="77777777" w:rsidR="007F07F5" w:rsidRPr="00160970" w:rsidRDefault="00F51304" w:rsidP="00F51304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108</w:t>
            </w:r>
            <w:r w:rsidR="007F07F5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743</w:t>
            </w:r>
          </w:p>
        </w:tc>
        <w:tc>
          <w:tcPr>
            <w:tcW w:w="1576" w:type="dxa"/>
            <w:tcBorders>
              <w:left w:val="dashed" w:sz="4" w:space="0" w:color="auto"/>
              <w:right w:val="single" w:sz="4" w:space="0" w:color="auto"/>
            </w:tcBorders>
          </w:tcPr>
          <w:p w14:paraId="53287D1D" w14:textId="77777777" w:rsidR="007F07F5" w:rsidRPr="00160970" w:rsidRDefault="00F51304" w:rsidP="00F51304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248</w:t>
            </w:r>
            <w:r w:rsidR="0092159A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590</w:t>
            </w:r>
          </w:p>
        </w:tc>
      </w:tr>
      <w:tr w:rsidR="0092159A" w:rsidRPr="002F37CC" w14:paraId="71B6A3C9" w14:textId="77777777" w:rsidTr="007F07F5">
        <w:trPr>
          <w:trHeight w:val="527"/>
          <w:jc w:val="center"/>
        </w:trPr>
        <w:tc>
          <w:tcPr>
            <w:tcW w:w="3461" w:type="dxa"/>
            <w:tcBorders>
              <w:left w:val="single" w:sz="6" w:space="0" w:color="auto"/>
            </w:tcBorders>
            <w:vAlign w:val="center"/>
          </w:tcPr>
          <w:p w14:paraId="721869AE" w14:textId="77777777" w:rsidR="0092159A" w:rsidRPr="002F37CC" w:rsidRDefault="0092159A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มากกว่า 3 เดือน ถึง 6 เดือน</w:t>
            </w:r>
          </w:p>
        </w:tc>
        <w:tc>
          <w:tcPr>
            <w:tcW w:w="1559" w:type="dxa"/>
            <w:tcBorders>
              <w:left w:val="single" w:sz="6" w:space="0" w:color="auto"/>
              <w:right w:val="dashed" w:sz="4" w:space="0" w:color="auto"/>
            </w:tcBorders>
          </w:tcPr>
          <w:p w14:paraId="2D9B2562" w14:textId="77777777" w:rsidR="0092159A" w:rsidRPr="00160970" w:rsidRDefault="00F51304" w:rsidP="002A4CB2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127,959</w:t>
            </w:r>
          </w:p>
        </w:tc>
        <w:tc>
          <w:tcPr>
            <w:tcW w:w="1560" w:type="dxa"/>
            <w:tcBorders>
              <w:left w:val="dashed" w:sz="4" w:space="0" w:color="auto"/>
              <w:right w:val="single" w:sz="4" w:space="0" w:color="auto"/>
            </w:tcBorders>
          </w:tcPr>
          <w:p w14:paraId="33F5ED1B" w14:textId="77777777" w:rsidR="0092159A" w:rsidRPr="00160970" w:rsidRDefault="00F51304" w:rsidP="00F51304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65</w:t>
            </w:r>
            <w:r w:rsidR="0092159A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841</w:t>
            </w:r>
          </w:p>
        </w:tc>
        <w:tc>
          <w:tcPr>
            <w:tcW w:w="1576" w:type="dxa"/>
            <w:tcBorders>
              <w:left w:val="dashed" w:sz="4" w:space="0" w:color="auto"/>
              <w:right w:val="dashed" w:sz="4" w:space="0" w:color="auto"/>
            </w:tcBorders>
          </w:tcPr>
          <w:p w14:paraId="7C95E9BD" w14:textId="77777777" w:rsidR="0092159A" w:rsidRPr="00160970" w:rsidRDefault="00F51304" w:rsidP="00E50553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127,959</w:t>
            </w:r>
          </w:p>
        </w:tc>
        <w:tc>
          <w:tcPr>
            <w:tcW w:w="1576" w:type="dxa"/>
            <w:tcBorders>
              <w:left w:val="dashed" w:sz="4" w:space="0" w:color="auto"/>
              <w:right w:val="single" w:sz="4" w:space="0" w:color="auto"/>
            </w:tcBorders>
          </w:tcPr>
          <w:p w14:paraId="1E34FC10" w14:textId="77777777" w:rsidR="0092159A" w:rsidRPr="00160970" w:rsidRDefault="00F51304" w:rsidP="00F51304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65</w:t>
            </w:r>
            <w:r w:rsidR="0092159A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841</w:t>
            </w:r>
          </w:p>
        </w:tc>
      </w:tr>
      <w:tr w:rsidR="0092159A" w:rsidRPr="002F37CC" w14:paraId="7409F81E" w14:textId="77777777" w:rsidTr="007F07F5">
        <w:trPr>
          <w:trHeight w:val="527"/>
          <w:jc w:val="center"/>
        </w:trPr>
        <w:tc>
          <w:tcPr>
            <w:tcW w:w="3461" w:type="dxa"/>
            <w:tcBorders>
              <w:left w:val="single" w:sz="6" w:space="0" w:color="auto"/>
            </w:tcBorders>
            <w:vAlign w:val="center"/>
          </w:tcPr>
          <w:p w14:paraId="06B65C25" w14:textId="77777777" w:rsidR="0092159A" w:rsidRPr="002F37CC" w:rsidRDefault="0092159A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มากกว่า 6 เดือน ถึง 12 เดือน</w:t>
            </w:r>
          </w:p>
        </w:tc>
        <w:tc>
          <w:tcPr>
            <w:tcW w:w="1559" w:type="dxa"/>
            <w:tcBorders>
              <w:left w:val="single" w:sz="6" w:space="0" w:color="auto"/>
              <w:right w:val="dashed" w:sz="4" w:space="0" w:color="auto"/>
            </w:tcBorders>
          </w:tcPr>
          <w:p w14:paraId="1CF9B050" w14:textId="77777777" w:rsidR="0092159A" w:rsidRPr="00160970" w:rsidRDefault="0092159A" w:rsidP="002A4CB2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720</w:t>
            </w:r>
          </w:p>
        </w:tc>
        <w:tc>
          <w:tcPr>
            <w:tcW w:w="1560" w:type="dxa"/>
            <w:tcBorders>
              <w:left w:val="dashed" w:sz="4" w:space="0" w:color="auto"/>
              <w:right w:val="single" w:sz="4" w:space="0" w:color="auto"/>
            </w:tcBorders>
          </w:tcPr>
          <w:p w14:paraId="31EDC1BC" w14:textId="77777777" w:rsidR="0092159A" w:rsidRPr="00160970" w:rsidRDefault="0092159A" w:rsidP="0092159A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2,036</w:t>
            </w:r>
          </w:p>
        </w:tc>
        <w:tc>
          <w:tcPr>
            <w:tcW w:w="1576" w:type="dxa"/>
            <w:tcBorders>
              <w:left w:val="dashed" w:sz="4" w:space="0" w:color="auto"/>
              <w:right w:val="dashed" w:sz="4" w:space="0" w:color="auto"/>
            </w:tcBorders>
          </w:tcPr>
          <w:p w14:paraId="092E0684" w14:textId="77777777" w:rsidR="0092159A" w:rsidRPr="00160970" w:rsidRDefault="0092159A" w:rsidP="00E50553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720</w:t>
            </w:r>
          </w:p>
        </w:tc>
        <w:tc>
          <w:tcPr>
            <w:tcW w:w="1576" w:type="dxa"/>
            <w:tcBorders>
              <w:left w:val="dashed" w:sz="4" w:space="0" w:color="auto"/>
              <w:right w:val="single" w:sz="4" w:space="0" w:color="auto"/>
            </w:tcBorders>
          </w:tcPr>
          <w:p w14:paraId="45BCB8CA" w14:textId="77777777" w:rsidR="0092159A" w:rsidRPr="00160970" w:rsidRDefault="0092159A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2,036</w:t>
            </w:r>
          </w:p>
        </w:tc>
      </w:tr>
      <w:tr w:rsidR="0092159A" w:rsidRPr="002F37CC" w14:paraId="48850D46" w14:textId="77777777" w:rsidTr="007F07F5">
        <w:trPr>
          <w:trHeight w:val="527"/>
          <w:jc w:val="center"/>
        </w:trPr>
        <w:tc>
          <w:tcPr>
            <w:tcW w:w="3461" w:type="dxa"/>
            <w:tcBorders>
              <w:left w:val="single" w:sz="6" w:space="0" w:color="auto"/>
            </w:tcBorders>
            <w:vAlign w:val="center"/>
          </w:tcPr>
          <w:p w14:paraId="3D8095D4" w14:textId="77777777" w:rsidR="0092159A" w:rsidRPr="002F37CC" w:rsidRDefault="0092159A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ขึ้นไป</w:t>
            </w:r>
          </w:p>
        </w:tc>
        <w:tc>
          <w:tcPr>
            <w:tcW w:w="1559" w:type="dxa"/>
            <w:tcBorders>
              <w:left w:val="single" w:sz="6" w:space="0" w:color="auto"/>
              <w:right w:val="dashed" w:sz="4" w:space="0" w:color="auto"/>
            </w:tcBorders>
          </w:tcPr>
          <w:p w14:paraId="0900B478" w14:textId="77777777" w:rsidR="0092159A" w:rsidRPr="00160970" w:rsidRDefault="0092159A" w:rsidP="002A4CB2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1,187</w:t>
            </w:r>
          </w:p>
        </w:tc>
        <w:tc>
          <w:tcPr>
            <w:tcW w:w="1560" w:type="dxa"/>
            <w:tcBorders>
              <w:left w:val="dashed" w:sz="4" w:space="0" w:color="auto"/>
              <w:right w:val="single" w:sz="4" w:space="0" w:color="auto"/>
            </w:tcBorders>
          </w:tcPr>
          <w:p w14:paraId="7B1819E2" w14:textId="77777777" w:rsidR="0092159A" w:rsidRPr="00160970" w:rsidRDefault="0092159A" w:rsidP="0092159A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61</w:t>
            </w:r>
          </w:p>
        </w:tc>
        <w:tc>
          <w:tcPr>
            <w:tcW w:w="1576" w:type="dxa"/>
            <w:tcBorders>
              <w:left w:val="dashed" w:sz="4" w:space="0" w:color="auto"/>
              <w:right w:val="dashed" w:sz="4" w:space="0" w:color="auto"/>
            </w:tcBorders>
          </w:tcPr>
          <w:p w14:paraId="66A5FF71" w14:textId="77777777" w:rsidR="0092159A" w:rsidRPr="00160970" w:rsidRDefault="0092159A" w:rsidP="00E50553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1,187</w:t>
            </w:r>
          </w:p>
        </w:tc>
        <w:tc>
          <w:tcPr>
            <w:tcW w:w="1576" w:type="dxa"/>
            <w:tcBorders>
              <w:left w:val="dashed" w:sz="4" w:space="0" w:color="auto"/>
              <w:right w:val="single" w:sz="4" w:space="0" w:color="auto"/>
            </w:tcBorders>
          </w:tcPr>
          <w:p w14:paraId="09457423" w14:textId="77777777" w:rsidR="0092159A" w:rsidRPr="00160970" w:rsidRDefault="0092159A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61</w:t>
            </w:r>
          </w:p>
        </w:tc>
      </w:tr>
      <w:tr w:rsidR="007F07F5" w:rsidRPr="002F37CC" w14:paraId="3FA9B0A7" w14:textId="77777777" w:rsidTr="007F07F5">
        <w:trPr>
          <w:trHeight w:val="527"/>
          <w:jc w:val="center"/>
        </w:trPr>
        <w:tc>
          <w:tcPr>
            <w:tcW w:w="3461" w:type="dxa"/>
            <w:tcBorders>
              <w:left w:val="single" w:sz="6" w:space="0" w:color="auto"/>
            </w:tcBorders>
            <w:vAlign w:val="center"/>
          </w:tcPr>
          <w:p w14:paraId="335B16DD" w14:textId="77777777" w:rsidR="007F07F5" w:rsidRPr="002F37CC" w:rsidRDefault="007F07F5" w:rsidP="007F07F5">
            <w:pPr>
              <w:spacing w:before="30" w:line="20" w:lineRule="atLeast"/>
              <w:ind w:left="272" w:right="29" w:firstLine="38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14:paraId="4888ED5B" w14:textId="77777777" w:rsidR="007F07F5" w:rsidRPr="00160970" w:rsidRDefault="00F51304" w:rsidP="00F51304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486</w:t>
            </w:r>
            <w:r w:rsidR="007F07F5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901</w:t>
            </w:r>
          </w:p>
        </w:tc>
        <w:tc>
          <w:tcPr>
            <w:tcW w:w="1560" w:type="dxa"/>
            <w:tcBorders>
              <w:top w:val="single" w:sz="6" w:space="0" w:color="auto"/>
              <w:left w:val="dashed" w:sz="4" w:space="0" w:color="auto"/>
              <w:right w:val="single" w:sz="4" w:space="0" w:color="auto"/>
            </w:tcBorders>
          </w:tcPr>
          <w:p w14:paraId="4806AA6E" w14:textId="77777777" w:rsidR="007F07F5" w:rsidRPr="00160970" w:rsidRDefault="00F51304" w:rsidP="00F51304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623</w:t>
            </w:r>
            <w:r w:rsidR="0092159A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289</w:t>
            </w:r>
          </w:p>
        </w:tc>
        <w:tc>
          <w:tcPr>
            <w:tcW w:w="1576" w:type="dxa"/>
            <w:tcBorders>
              <w:top w:val="single" w:sz="4" w:space="0" w:color="auto"/>
              <w:left w:val="dashed" w:sz="4" w:space="0" w:color="auto"/>
              <w:right w:val="dashed" w:sz="4" w:space="0" w:color="auto"/>
            </w:tcBorders>
          </w:tcPr>
          <w:p w14:paraId="42C506CB" w14:textId="77777777" w:rsidR="007F07F5" w:rsidRPr="00160970" w:rsidRDefault="00F51304" w:rsidP="00F51304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486</w:t>
            </w:r>
            <w:r w:rsidR="007F07F5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901</w:t>
            </w:r>
          </w:p>
        </w:tc>
        <w:tc>
          <w:tcPr>
            <w:tcW w:w="1576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14:paraId="1BA26281" w14:textId="77777777" w:rsidR="007F07F5" w:rsidRPr="00160970" w:rsidRDefault="00F51304" w:rsidP="00F51304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623</w:t>
            </w:r>
            <w:r w:rsidR="0092159A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401</w:t>
            </w:r>
          </w:p>
        </w:tc>
      </w:tr>
      <w:tr w:rsidR="007F07F5" w:rsidRPr="002F37CC" w14:paraId="36FEAFFC" w14:textId="77777777" w:rsidTr="007F07F5">
        <w:trPr>
          <w:trHeight w:val="527"/>
          <w:jc w:val="center"/>
        </w:trPr>
        <w:tc>
          <w:tcPr>
            <w:tcW w:w="3461" w:type="dxa"/>
            <w:tcBorders>
              <w:left w:val="single" w:sz="6" w:space="0" w:color="auto"/>
            </w:tcBorders>
            <w:vAlign w:val="center"/>
          </w:tcPr>
          <w:p w14:paraId="6BEABC93" w14:textId="77777777" w:rsidR="007F07F5" w:rsidRPr="002F37CC" w:rsidRDefault="007F07F5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 </w:t>
            </w: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559" w:type="dxa"/>
            <w:tcBorders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14:paraId="27513F4D" w14:textId="77777777" w:rsidR="007F07F5" w:rsidRPr="00EC73D8" w:rsidRDefault="007F07F5" w:rsidP="000E4ACE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(1,404)</w:t>
            </w:r>
          </w:p>
        </w:tc>
        <w:tc>
          <w:tcPr>
            <w:tcW w:w="1560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72F63606" w14:textId="77777777" w:rsidR="007F07F5" w:rsidRPr="00EC73D8" w:rsidRDefault="007F07F5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(1,772)</w:t>
            </w:r>
          </w:p>
        </w:tc>
        <w:tc>
          <w:tcPr>
            <w:tcW w:w="1576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6A838833" w14:textId="77777777" w:rsidR="007F07F5" w:rsidRPr="00EC73D8" w:rsidRDefault="007F07F5" w:rsidP="00E50553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(1,404)</w:t>
            </w:r>
          </w:p>
        </w:tc>
        <w:tc>
          <w:tcPr>
            <w:tcW w:w="1576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530D0ED4" w14:textId="77777777" w:rsidR="007F07F5" w:rsidRPr="00EC73D8" w:rsidRDefault="007F07F5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(1,772)</w:t>
            </w:r>
          </w:p>
        </w:tc>
      </w:tr>
      <w:tr w:rsidR="007F07F5" w:rsidRPr="002F37CC" w14:paraId="3726D798" w14:textId="77777777" w:rsidTr="007F07F5">
        <w:trPr>
          <w:trHeight w:val="528"/>
          <w:jc w:val="center"/>
        </w:trPr>
        <w:tc>
          <w:tcPr>
            <w:tcW w:w="3461" w:type="dxa"/>
            <w:tcBorders>
              <w:left w:val="single" w:sz="6" w:space="0" w:color="auto"/>
            </w:tcBorders>
            <w:vAlign w:val="center"/>
          </w:tcPr>
          <w:p w14:paraId="63B22FA2" w14:textId="77777777" w:rsidR="007F07F5" w:rsidRPr="002F37CC" w:rsidRDefault="007F07F5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รวมลูกหนี้การค้า-สุทธิ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14:paraId="45DA58EE" w14:textId="77777777" w:rsidR="007F07F5" w:rsidRPr="00160970" w:rsidRDefault="007F07F5" w:rsidP="000C0D64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485,497</w:t>
            </w:r>
          </w:p>
        </w:tc>
        <w:tc>
          <w:tcPr>
            <w:tcW w:w="1560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4" w:space="0" w:color="auto"/>
            </w:tcBorders>
          </w:tcPr>
          <w:p w14:paraId="64927EB2" w14:textId="77777777" w:rsidR="007F07F5" w:rsidRPr="00160970" w:rsidRDefault="007F07F5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621,517</w:t>
            </w:r>
          </w:p>
        </w:tc>
        <w:tc>
          <w:tcPr>
            <w:tcW w:w="157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63136381" w14:textId="77777777" w:rsidR="007F07F5" w:rsidRPr="00160970" w:rsidRDefault="007F07F5" w:rsidP="00E50553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485,497</w:t>
            </w:r>
          </w:p>
        </w:tc>
        <w:tc>
          <w:tcPr>
            <w:tcW w:w="157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79DD3AD4" w14:textId="77777777" w:rsidR="007F07F5" w:rsidRPr="00160970" w:rsidRDefault="007F07F5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621,629</w:t>
            </w:r>
          </w:p>
        </w:tc>
      </w:tr>
      <w:tr w:rsidR="000C21C5" w:rsidRPr="002F37CC" w14:paraId="74FB4D7C" w14:textId="77777777" w:rsidTr="007F07F5">
        <w:trPr>
          <w:trHeight w:val="527"/>
          <w:jc w:val="center"/>
        </w:trPr>
        <w:tc>
          <w:tcPr>
            <w:tcW w:w="3461" w:type="dxa"/>
            <w:tcBorders>
              <w:left w:val="single" w:sz="6" w:space="0" w:color="auto"/>
            </w:tcBorders>
            <w:vAlign w:val="center"/>
          </w:tcPr>
          <w:p w14:paraId="6829B05E" w14:textId="77777777" w:rsidR="000C21C5" w:rsidRPr="000E46AB" w:rsidRDefault="000C21C5" w:rsidP="00834DF9">
            <w:pPr>
              <w:spacing w:before="30" w:line="20" w:lineRule="atLeast"/>
              <w:ind w:right="29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0E46AB"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14:paraId="225FF14C" w14:textId="77777777" w:rsidR="000C21C5" w:rsidRPr="00160970" w:rsidRDefault="000C21C5" w:rsidP="002A4CB2">
            <w:pPr>
              <w:tabs>
                <w:tab w:val="decimal" w:pos="1189"/>
                <w:tab w:val="decimal" w:pos="1527"/>
              </w:tabs>
              <w:spacing w:before="30" w:line="20" w:lineRule="atLeast"/>
              <w:ind w:right="17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dashed" w:sz="4" w:space="0" w:color="auto"/>
              <w:right w:val="single" w:sz="4" w:space="0" w:color="auto"/>
            </w:tcBorders>
          </w:tcPr>
          <w:p w14:paraId="55B8C0B5" w14:textId="77777777" w:rsidR="000C21C5" w:rsidRPr="00160970" w:rsidRDefault="000C21C5" w:rsidP="00834DF9">
            <w:pPr>
              <w:tabs>
                <w:tab w:val="decimal" w:pos="1189"/>
                <w:tab w:val="decimal" w:pos="1527"/>
              </w:tabs>
              <w:spacing w:before="30" w:line="20" w:lineRule="atLeast"/>
              <w:ind w:right="17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dashed" w:sz="4" w:space="0" w:color="auto"/>
              <w:right w:val="dashed" w:sz="4" w:space="0" w:color="auto"/>
            </w:tcBorders>
          </w:tcPr>
          <w:p w14:paraId="2BC5C043" w14:textId="77777777" w:rsidR="000C21C5" w:rsidRPr="00160970" w:rsidRDefault="000C21C5" w:rsidP="00834DF9">
            <w:pPr>
              <w:tabs>
                <w:tab w:val="decimal" w:pos="1189"/>
                <w:tab w:val="decimal" w:pos="1527"/>
              </w:tabs>
              <w:spacing w:before="30" w:line="20" w:lineRule="atLeast"/>
              <w:ind w:right="17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14:paraId="5C6DA261" w14:textId="77777777" w:rsidR="000C21C5" w:rsidRPr="00160970" w:rsidRDefault="000C21C5" w:rsidP="00834DF9">
            <w:pPr>
              <w:tabs>
                <w:tab w:val="decimal" w:pos="1189"/>
                <w:tab w:val="decimal" w:pos="1527"/>
              </w:tabs>
              <w:spacing w:before="30" w:line="20" w:lineRule="atLeast"/>
              <w:ind w:right="17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0C21C5" w:rsidRPr="002F37CC" w14:paraId="36C183DC" w14:textId="77777777" w:rsidTr="007F07F5">
        <w:trPr>
          <w:trHeight w:val="527"/>
          <w:jc w:val="center"/>
        </w:trPr>
        <w:tc>
          <w:tcPr>
            <w:tcW w:w="3461" w:type="dxa"/>
            <w:tcBorders>
              <w:left w:val="single" w:sz="6" w:space="0" w:color="auto"/>
            </w:tcBorders>
            <w:vAlign w:val="center"/>
          </w:tcPr>
          <w:p w14:paraId="67D87D9D" w14:textId="77777777" w:rsidR="000C21C5" w:rsidRPr="002F37CC" w:rsidRDefault="000C21C5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ค่าใช้จ่ายรอเรียกคืน</w:t>
            </w:r>
          </w:p>
        </w:tc>
        <w:tc>
          <w:tcPr>
            <w:tcW w:w="1559" w:type="dxa"/>
            <w:tcBorders>
              <w:left w:val="single" w:sz="6" w:space="0" w:color="auto"/>
              <w:right w:val="dashed" w:sz="4" w:space="0" w:color="auto"/>
            </w:tcBorders>
          </w:tcPr>
          <w:p w14:paraId="7757DBB4" w14:textId="77777777" w:rsidR="000C21C5" w:rsidRPr="00160970" w:rsidRDefault="004664E3" w:rsidP="002A4CB2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2,739</w:t>
            </w:r>
          </w:p>
        </w:tc>
        <w:tc>
          <w:tcPr>
            <w:tcW w:w="1560" w:type="dxa"/>
            <w:tcBorders>
              <w:left w:val="dashed" w:sz="4" w:space="0" w:color="auto"/>
              <w:right w:val="single" w:sz="4" w:space="0" w:color="auto"/>
            </w:tcBorders>
          </w:tcPr>
          <w:p w14:paraId="00948945" w14:textId="77777777" w:rsidR="000C21C5" w:rsidRPr="00160970" w:rsidRDefault="000C21C5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1,150</w:t>
            </w:r>
          </w:p>
        </w:tc>
        <w:tc>
          <w:tcPr>
            <w:tcW w:w="1576" w:type="dxa"/>
            <w:tcBorders>
              <w:left w:val="dashed" w:sz="4" w:space="0" w:color="auto"/>
              <w:right w:val="dashed" w:sz="4" w:space="0" w:color="auto"/>
            </w:tcBorders>
          </w:tcPr>
          <w:p w14:paraId="5D62DFBA" w14:textId="77777777" w:rsidR="000C21C5" w:rsidRPr="00160970" w:rsidRDefault="004D7A04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2,739</w:t>
            </w:r>
          </w:p>
        </w:tc>
        <w:tc>
          <w:tcPr>
            <w:tcW w:w="1576" w:type="dxa"/>
            <w:tcBorders>
              <w:left w:val="dashed" w:sz="4" w:space="0" w:color="auto"/>
              <w:right w:val="single" w:sz="4" w:space="0" w:color="auto"/>
            </w:tcBorders>
          </w:tcPr>
          <w:p w14:paraId="352DBD3C" w14:textId="77777777" w:rsidR="000C21C5" w:rsidRPr="00160970" w:rsidRDefault="000C21C5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1,150</w:t>
            </w:r>
          </w:p>
        </w:tc>
      </w:tr>
      <w:tr w:rsidR="000C21C5" w:rsidRPr="002F37CC" w14:paraId="22684EE2" w14:textId="77777777" w:rsidTr="007F07F5">
        <w:trPr>
          <w:trHeight w:val="527"/>
          <w:jc w:val="center"/>
        </w:trPr>
        <w:tc>
          <w:tcPr>
            <w:tcW w:w="3461" w:type="dxa"/>
            <w:tcBorders>
              <w:left w:val="single" w:sz="6" w:space="0" w:color="auto"/>
            </w:tcBorders>
            <w:vAlign w:val="center"/>
          </w:tcPr>
          <w:p w14:paraId="38EC5954" w14:textId="77777777" w:rsidR="000C21C5" w:rsidRPr="002F37CC" w:rsidRDefault="000C21C5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559" w:type="dxa"/>
            <w:tcBorders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14:paraId="5E2BAD27" w14:textId="77777777" w:rsidR="000C21C5" w:rsidRPr="00160970" w:rsidRDefault="00EC020C" w:rsidP="002A4CB2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3,565</w:t>
            </w:r>
          </w:p>
        </w:tc>
        <w:tc>
          <w:tcPr>
            <w:tcW w:w="1560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4C9E8F81" w14:textId="77777777" w:rsidR="000C21C5" w:rsidRPr="00160970" w:rsidRDefault="000C21C5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2,791</w:t>
            </w:r>
          </w:p>
        </w:tc>
        <w:tc>
          <w:tcPr>
            <w:tcW w:w="1576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79F415A3" w14:textId="77777777" w:rsidR="000C21C5" w:rsidRPr="00160970" w:rsidRDefault="004D7A04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3,565</w:t>
            </w:r>
          </w:p>
        </w:tc>
        <w:tc>
          <w:tcPr>
            <w:tcW w:w="1576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23EEFCE3" w14:textId="77777777" w:rsidR="000C21C5" w:rsidRPr="00160970" w:rsidRDefault="000C21C5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2,791</w:t>
            </w:r>
          </w:p>
        </w:tc>
      </w:tr>
      <w:tr w:rsidR="000C21C5" w:rsidRPr="002F37CC" w14:paraId="49401155" w14:textId="77777777" w:rsidTr="007F07F5">
        <w:trPr>
          <w:trHeight w:val="527"/>
          <w:jc w:val="center"/>
        </w:trPr>
        <w:tc>
          <w:tcPr>
            <w:tcW w:w="3461" w:type="dxa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14:paraId="16A6F358" w14:textId="77777777" w:rsidR="000C21C5" w:rsidRPr="002F37CC" w:rsidRDefault="000C21C5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14:paraId="1DD23623" w14:textId="77777777" w:rsidR="000C21C5" w:rsidRPr="00160970" w:rsidRDefault="00EC020C" w:rsidP="002A4CB2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6,304</w:t>
            </w:r>
          </w:p>
        </w:tc>
        <w:tc>
          <w:tcPr>
            <w:tcW w:w="156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247394EA" w14:textId="77777777" w:rsidR="000C21C5" w:rsidRPr="00160970" w:rsidRDefault="000C21C5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3,941</w:t>
            </w:r>
          </w:p>
        </w:tc>
        <w:tc>
          <w:tcPr>
            <w:tcW w:w="157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01249154" w14:textId="77777777" w:rsidR="000C21C5" w:rsidRPr="00160970" w:rsidRDefault="004D7A04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6,304</w:t>
            </w:r>
          </w:p>
        </w:tc>
        <w:tc>
          <w:tcPr>
            <w:tcW w:w="157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72E7FF75" w14:textId="77777777" w:rsidR="000C21C5" w:rsidRPr="00160970" w:rsidRDefault="000C21C5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3,941</w:t>
            </w:r>
          </w:p>
        </w:tc>
      </w:tr>
      <w:tr w:rsidR="000C21C5" w:rsidRPr="002F37CC" w14:paraId="0105A90E" w14:textId="77777777" w:rsidTr="007F07F5">
        <w:trPr>
          <w:trHeight w:val="528"/>
          <w:jc w:val="center"/>
        </w:trPr>
        <w:tc>
          <w:tcPr>
            <w:tcW w:w="3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39E5C990" w14:textId="77777777" w:rsidR="000C21C5" w:rsidRPr="002F37CC" w:rsidRDefault="000C21C5" w:rsidP="00834DF9">
            <w:pPr>
              <w:spacing w:before="100" w:beforeAutospacing="1" w:line="20" w:lineRule="atLeast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รวมลูกหนี้การค้าและลูกหนี้อื่น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F72716E" w14:textId="77777777" w:rsidR="000C21C5" w:rsidRPr="00160970" w:rsidRDefault="00EC020C" w:rsidP="000E4ACE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491,801</w:t>
            </w:r>
          </w:p>
        </w:tc>
        <w:tc>
          <w:tcPr>
            <w:tcW w:w="156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653D1" w14:textId="77777777" w:rsidR="000C21C5" w:rsidRPr="00160970" w:rsidRDefault="000C21C5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625,458</w:t>
            </w:r>
          </w:p>
        </w:tc>
        <w:tc>
          <w:tcPr>
            <w:tcW w:w="157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A7A3E02" w14:textId="77777777" w:rsidR="000C21C5" w:rsidRPr="00160970" w:rsidRDefault="004D7A04" w:rsidP="000E4ACE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491,801</w:t>
            </w:r>
          </w:p>
        </w:tc>
        <w:tc>
          <w:tcPr>
            <w:tcW w:w="157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9BEB2" w14:textId="77777777" w:rsidR="000C21C5" w:rsidRPr="00160970" w:rsidRDefault="000C21C5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625,570</w:t>
            </w:r>
          </w:p>
        </w:tc>
      </w:tr>
    </w:tbl>
    <w:p w14:paraId="51333143" w14:textId="77777777" w:rsidR="002B4788" w:rsidRPr="00302ED6" w:rsidRDefault="002B4788" w:rsidP="002B4788">
      <w:pPr>
        <w:ind w:right="29"/>
        <w:jc w:val="thaiDistribute"/>
        <w:rPr>
          <w:rFonts w:ascii="Angsana New" w:hAnsi="Angsana New" w:cs="Angsana New"/>
          <w:sz w:val="16"/>
          <w:szCs w:val="16"/>
        </w:rPr>
      </w:pPr>
    </w:p>
    <w:p w14:paraId="33F5B381" w14:textId="77777777" w:rsidR="00CB2418" w:rsidRDefault="00CB2418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73F42AD6" w14:textId="77777777" w:rsidR="00133829" w:rsidRDefault="0048572B" w:rsidP="00441473">
      <w:pPr>
        <w:numPr>
          <w:ilvl w:val="0"/>
          <w:numId w:val="20"/>
        </w:numPr>
        <w:ind w:left="720" w:right="29" w:hanging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เงินให้กู้ยืมระยะสั้นแก่กิจการที่เกี่ยวข้องกัน</w:t>
      </w:r>
      <w:r w:rsidR="00133829" w:rsidRPr="002F37C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133829" w:rsidRPr="002F37CC">
        <w:rPr>
          <w:rFonts w:ascii="Angsana New" w:hAnsi="Angsana New" w:cs="Angsana New"/>
          <w:sz w:val="32"/>
          <w:szCs w:val="32"/>
        </w:rPr>
        <w:t xml:space="preserve"> </w:t>
      </w:r>
      <w:r w:rsidR="00133829" w:rsidRPr="002F37CC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791C3ED0" w14:textId="77777777" w:rsidR="000A64F6" w:rsidRPr="000E415C" w:rsidRDefault="000A64F6" w:rsidP="00B72C9D">
      <w:pPr>
        <w:ind w:left="446" w:right="-22"/>
        <w:jc w:val="right"/>
        <w:rPr>
          <w:rFonts w:ascii="Angsana New" w:hAnsi="Angsana New" w:cs="Angsana New"/>
          <w:sz w:val="24"/>
          <w:szCs w:val="24"/>
          <w:cs/>
        </w:rPr>
      </w:pPr>
      <w:r w:rsidRPr="000E415C">
        <w:rPr>
          <w:rFonts w:ascii="Angsana New" w:hAnsi="Angsana New" w:cs="Angsana New"/>
          <w:sz w:val="28"/>
          <w:szCs w:val="28"/>
          <w:cs/>
        </w:rPr>
        <w:t>หน่วย</w:t>
      </w:r>
      <w:r w:rsidRPr="000E415C">
        <w:rPr>
          <w:rFonts w:ascii="Angsana New" w:hAnsi="Angsana New" w:cs="Angsana New"/>
          <w:sz w:val="28"/>
          <w:szCs w:val="28"/>
        </w:rPr>
        <w:t xml:space="preserve"> :</w:t>
      </w:r>
      <w:r w:rsidRPr="000E415C">
        <w:rPr>
          <w:rFonts w:ascii="Angsana New" w:hAnsi="Angsana New" w:cs="Angsana New"/>
          <w:sz w:val="28"/>
          <w:szCs w:val="28"/>
          <w:cs/>
        </w:rPr>
        <w:t xml:space="preserve"> พัน</w:t>
      </w:r>
      <w:r w:rsidR="000E46AB">
        <w:rPr>
          <w:rFonts w:ascii="Angsana New" w:hAnsi="Angsana New" w:cs="Angsana New" w:hint="cs"/>
          <w:sz w:val="28"/>
          <w:szCs w:val="28"/>
          <w:cs/>
        </w:rPr>
        <w:t>บาท</w:t>
      </w:r>
    </w:p>
    <w:tbl>
      <w:tblPr>
        <w:tblW w:w="945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140"/>
        <w:gridCol w:w="1140"/>
        <w:gridCol w:w="1140"/>
        <w:gridCol w:w="1140"/>
        <w:gridCol w:w="1140"/>
        <w:gridCol w:w="1140"/>
      </w:tblGrid>
      <w:tr w:rsidR="00CB2418" w:rsidRPr="000A64F6" w14:paraId="13FED801" w14:textId="77777777" w:rsidTr="004A03ED">
        <w:trPr>
          <w:trHeight w:hRule="exact" w:val="454"/>
        </w:trPr>
        <w:tc>
          <w:tcPr>
            <w:tcW w:w="2610" w:type="dxa"/>
            <w:vMerge w:val="restart"/>
            <w:vAlign w:val="center"/>
          </w:tcPr>
          <w:p w14:paraId="4BA2A121" w14:textId="77777777" w:rsidR="004A03ED" w:rsidRPr="0085605D" w:rsidRDefault="00CB2418" w:rsidP="00113963">
            <w:pPr>
              <w:spacing w:line="18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</w:t>
            </w:r>
          </w:p>
        </w:tc>
        <w:tc>
          <w:tcPr>
            <w:tcW w:w="2280" w:type="dxa"/>
            <w:gridSpan w:val="2"/>
            <w:vAlign w:val="center"/>
          </w:tcPr>
          <w:p w14:paraId="390C5AA9" w14:textId="77777777" w:rsidR="00CB2418" w:rsidRPr="0085605D" w:rsidRDefault="00CB2418" w:rsidP="00113963">
            <w:pPr>
              <w:spacing w:line="18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80" w:type="dxa"/>
            <w:gridSpan w:val="2"/>
            <w:vAlign w:val="center"/>
          </w:tcPr>
          <w:p w14:paraId="29FEDFE9" w14:textId="77777777" w:rsidR="00CB2418" w:rsidRPr="0085605D" w:rsidRDefault="00CB2418" w:rsidP="00113963">
            <w:pPr>
              <w:spacing w:line="18" w:lineRule="atLeas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280" w:type="dxa"/>
            <w:gridSpan w:val="2"/>
            <w:vAlign w:val="center"/>
          </w:tcPr>
          <w:p w14:paraId="31E0B14E" w14:textId="77777777" w:rsidR="00CB2418" w:rsidRPr="0085605D" w:rsidRDefault="00CB2418" w:rsidP="00113963">
            <w:pPr>
              <w:spacing w:line="18" w:lineRule="atLeas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อัตราดอกเบี้ย(ร้อยละ)ต่อปี</w:t>
            </w:r>
          </w:p>
        </w:tc>
      </w:tr>
      <w:tr w:rsidR="00CB2418" w:rsidRPr="000A64F6" w14:paraId="495FF9CC" w14:textId="77777777" w:rsidTr="0085605D">
        <w:trPr>
          <w:trHeight w:hRule="exact" w:val="748"/>
        </w:trPr>
        <w:tc>
          <w:tcPr>
            <w:tcW w:w="2610" w:type="dxa"/>
            <w:vMerge/>
            <w:vAlign w:val="center"/>
          </w:tcPr>
          <w:p w14:paraId="32B14999" w14:textId="77777777" w:rsidR="00CB2418" w:rsidRPr="0085605D" w:rsidRDefault="00CB2418" w:rsidP="00113963">
            <w:pPr>
              <w:spacing w:line="18" w:lineRule="atLeas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dashed" w:sz="4" w:space="0" w:color="auto"/>
            </w:tcBorders>
            <w:vAlign w:val="center"/>
          </w:tcPr>
          <w:p w14:paraId="56614501" w14:textId="77777777" w:rsidR="00CB2418" w:rsidRPr="0085605D" w:rsidRDefault="00531281" w:rsidP="00113963">
            <w:pPr>
              <w:spacing w:line="18" w:lineRule="atLeast"/>
              <w:ind w:left="-97" w:right="-108" w:hanging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ณ 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ิ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</w:t>
            </w:r>
            <w:r w:rsidR="00CB2418"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="00CB2418" w:rsidRPr="0085605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CB2418"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256</w:t>
            </w:r>
            <w:r w:rsidR="00CB2418" w:rsidRPr="0085605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40" w:type="dxa"/>
            <w:tcBorders>
              <w:left w:val="dashed" w:sz="4" w:space="0" w:color="auto"/>
            </w:tcBorders>
            <w:vAlign w:val="center"/>
          </w:tcPr>
          <w:p w14:paraId="6CA109B5" w14:textId="77777777" w:rsidR="00CB2418" w:rsidRPr="0085605D" w:rsidRDefault="00CB2418" w:rsidP="00113963">
            <w:pPr>
              <w:spacing w:line="18" w:lineRule="atLeast"/>
              <w:ind w:left="-97" w:right="-108" w:hanging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>ณ 31 ธ.ค.</w:t>
            </w:r>
            <w:r w:rsidRPr="0085605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25</w:t>
            </w:r>
            <w:r w:rsidRPr="0085605D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140" w:type="dxa"/>
            <w:tcBorders>
              <w:right w:val="dashed" w:sz="4" w:space="0" w:color="auto"/>
            </w:tcBorders>
            <w:vAlign w:val="center"/>
          </w:tcPr>
          <w:p w14:paraId="78FE567E" w14:textId="77777777" w:rsidR="00CB2418" w:rsidRPr="0085605D" w:rsidRDefault="00531281" w:rsidP="00113963">
            <w:pPr>
              <w:spacing w:line="18" w:lineRule="atLeast"/>
              <w:ind w:left="-97" w:right="-108" w:hanging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ณ 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ิ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</w:t>
            </w:r>
            <w:r w:rsidR="00CB2418"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="00CB2418" w:rsidRPr="0085605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CB2418"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256</w:t>
            </w:r>
            <w:r w:rsidR="00CB2418" w:rsidRPr="0085605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40" w:type="dxa"/>
            <w:tcBorders>
              <w:left w:val="dashed" w:sz="4" w:space="0" w:color="auto"/>
            </w:tcBorders>
            <w:vAlign w:val="center"/>
          </w:tcPr>
          <w:p w14:paraId="504915C9" w14:textId="77777777" w:rsidR="00CB2418" w:rsidRPr="0085605D" w:rsidRDefault="00CB2418" w:rsidP="00113963">
            <w:pPr>
              <w:spacing w:line="18" w:lineRule="atLeast"/>
              <w:ind w:left="-97" w:right="-108" w:hanging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>ณ 31 ธ.ค.</w:t>
            </w:r>
            <w:r w:rsidRPr="0085605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25</w:t>
            </w:r>
            <w:r w:rsidRPr="0085605D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140" w:type="dxa"/>
            <w:tcBorders>
              <w:right w:val="dashed" w:sz="4" w:space="0" w:color="auto"/>
            </w:tcBorders>
            <w:vAlign w:val="center"/>
          </w:tcPr>
          <w:p w14:paraId="1ED59D28" w14:textId="77777777" w:rsidR="00CB2418" w:rsidRPr="0085605D" w:rsidRDefault="005A2CE6" w:rsidP="00113963">
            <w:pPr>
              <w:spacing w:line="18" w:lineRule="atLeast"/>
              <w:ind w:left="-97" w:right="-108" w:hanging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ณ 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ิ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</w:t>
            </w:r>
            <w:r w:rsidR="00CB2418"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>. 256</w:t>
            </w:r>
            <w:r w:rsidR="00CB2418" w:rsidRPr="0085605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40" w:type="dxa"/>
            <w:tcBorders>
              <w:left w:val="dashed" w:sz="4" w:space="0" w:color="auto"/>
            </w:tcBorders>
            <w:vAlign w:val="center"/>
          </w:tcPr>
          <w:p w14:paraId="03FAD8E8" w14:textId="77777777" w:rsidR="00CB2418" w:rsidRPr="0085605D" w:rsidRDefault="00CB2418" w:rsidP="00113963">
            <w:pPr>
              <w:spacing w:line="18" w:lineRule="atLeast"/>
              <w:ind w:left="-97" w:right="-108" w:hanging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>ณ 31 ธ.ค. 25</w:t>
            </w:r>
            <w:r w:rsidRPr="0085605D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</w:tr>
      <w:tr w:rsidR="00CB2418" w:rsidRPr="000A64F6" w14:paraId="11A0CCA0" w14:textId="77777777" w:rsidTr="004A03ED">
        <w:trPr>
          <w:trHeight w:hRule="exact" w:val="360"/>
        </w:trPr>
        <w:tc>
          <w:tcPr>
            <w:tcW w:w="2610" w:type="dxa"/>
            <w:tcBorders>
              <w:top w:val="nil"/>
              <w:bottom w:val="nil"/>
            </w:tcBorders>
            <w:vAlign w:val="center"/>
          </w:tcPr>
          <w:p w14:paraId="01FEE5D3" w14:textId="77777777" w:rsidR="00CB2418" w:rsidRPr="0085605D" w:rsidRDefault="00CB2418" w:rsidP="00113963">
            <w:pPr>
              <w:spacing w:line="18" w:lineRule="atLeast"/>
              <w:ind w:left="72" w:right="-250"/>
              <w:rPr>
                <w:rFonts w:asciiTheme="majorBidi" w:hAnsiTheme="majorBidi" w:cstheme="majorBidi"/>
                <w:sz w:val="28"/>
                <w:szCs w:val="28"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</w:rPr>
              <w:t>Team Precision America, LLC</w:t>
            </w: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2AC3738B" w14:textId="77777777" w:rsidR="00CB2418" w:rsidRPr="0085605D" w:rsidRDefault="00CB2418" w:rsidP="00113963">
            <w:pPr>
              <w:spacing w:line="18" w:lineRule="atLeast"/>
              <w:ind w:left="-97" w:right="-108" w:hanging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27347590" w14:textId="77777777" w:rsidR="00CB2418" w:rsidRPr="0085605D" w:rsidRDefault="00CB2418" w:rsidP="00113963">
            <w:pPr>
              <w:spacing w:line="18" w:lineRule="atLeast"/>
              <w:ind w:left="-97" w:right="-108" w:hanging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</w:tcPr>
          <w:p w14:paraId="228EEC88" w14:textId="77777777" w:rsidR="00CB2418" w:rsidRPr="0085605D" w:rsidRDefault="00CB2418" w:rsidP="00113963">
            <w:pPr>
              <w:spacing w:line="18" w:lineRule="atLeast"/>
              <w:ind w:left="-97" w:right="-108" w:hanging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</w:tcPr>
          <w:p w14:paraId="6014E15D" w14:textId="77777777" w:rsidR="00CB2418" w:rsidRPr="0085605D" w:rsidRDefault="00CB2418" w:rsidP="00113963">
            <w:pPr>
              <w:spacing w:line="18" w:lineRule="atLeast"/>
              <w:ind w:left="-97" w:right="-108" w:hanging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1C16A353" w14:textId="77777777" w:rsidR="00CB2418" w:rsidRPr="0085605D" w:rsidRDefault="00CB2418" w:rsidP="00113963">
            <w:pPr>
              <w:spacing w:line="18" w:lineRule="atLeast"/>
              <w:ind w:left="-97" w:right="-108" w:hanging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2B846844" w14:textId="77777777" w:rsidR="00CB2418" w:rsidRPr="0085605D" w:rsidRDefault="00CB2418" w:rsidP="00113963">
            <w:pPr>
              <w:spacing w:line="18" w:lineRule="atLeast"/>
              <w:ind w:left="-97" w:right="-108" w:hanging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907D6" w:rsidRPr="000A64F6" w14:paraId="387C8BD1" w14:textId="77777777" w:rsidTr="004A03ED">
        <w:trPr>
          <w:trHeight w:hRule="exact" w:val="360"/>
        </w:trPr>
        <w:tc>
          <w:tcPr>
            <w:tcW w:w="2610" w:type="dxa"/>
            <w:tcBorders>
              <w:top w:val="nil"/>
              <w:bottom w:val="nil"/>
            </w:tcBorders>
            <w:vAlign w:val="center"/>
          </w:tcPr>
          <w:p w14:paraId="60D6DA62" w14:textId="77777777" w:rsidR="006907D6" w:rsidRPr="0085605D" w:rsidRDefault="006907D6" w:rsidP="00113963">
            <w:pPr>
              <w:spacing w:line="18" w:lineRule="atLeast"/>
              <w:ind w:left="72" w:right="-250"/>
              <w:rPr>
                <w:rFonts w:asciiTheme="majorBidi" w:hAnsiTheme="majorBidi" w:cstheme="majorBidi"/>
                <w:sz w:val="28"/>
                <w:szCs w:val="28"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ยอดคงเหลือยกมาต้นงวด</w:t>
            </w:r>
            <w:r w:rsidRPr="008560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2D84CDA6" w14:textId="77777777" w:rsidR="006907D6" w:rsidRPr="002F75DB" w:rsidRDefault="007C36A1" w:rsidP="00113963">
            <w:pPr>
              <w:tabs>
                <w:tab w:val="decimal" w:pos="792"/>
              </w:tabs>
              <w:spacing w:line="18" w:lineRule="atLeast"/>
              <w:ind w:right="-1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6,896</w:t>
            </w: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5AD2304C" w14:textId="77777777" w:rsidR="006907D6" w:rsidRPr="002F75DB" w:rsidRDefault="006907D6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4C93A907" w14:textId="77777777" w:rsidR="006907D6" w:rsidRPr="002F75DB" w:rsidRDefault="006907D6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57C84E14" w14:textId="77777777" w:rsidR="006907D6" w:rsidRPr="002F75DB" w:rsidRDefault="006907D6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3A683B9E" w14:textId="77777777" w:rsidR="006907D6" w:rsidRPr="002F75DB" w:rsidRDefault="006907D6" w:rsidP="00113963">
            <w:pPr>
              <w:spacing w:line="18" w:lineRule="atLeast"/>
              <w:ind w:left="-97" w:right="-108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4BC3FAE2" w14:textId="77777777" w:rsidR="006907D6" w:rsidRPr="002F75DB" w:rsidRDefault="006907D6" w:rsidP="00113963">
            <w:pPr>
              <w:spacing w:line="18" w:lineRule="atLeast"/>
              <w:ind w:left="-97" w:right="-108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907D6" w:rsidRPr="000A64F6" w14:paraId="0D9C4DF1" w14:textId="77777777" w:rsidTr="004A03ED">
        <w:trPr>
          <w:trHeight w:hRule="exact" w:val="360"/>
        </w:trPr>
        <w:tc>
          <w:tcPr>
            <w:tcW w:w="2610" w:type="dxa"/>
            <w:tcBorders>
              <w:top w:val="nil"/>
              <w:bottom w:val="nil"/>
            </w:tcBorders>
            <w:vAlign w:val="center"/>
          </w:tcPr>
          <w:p w14:paraId="1D0C90FE" w14:textId="77777777" w:rsidR="006907D6" w:rsidRPr="0085605D" w:rsidRDefault="006907D6" w:rsidP="00113963">
            <w:pPr>
              <w:spacing w:line="18" w:lineRule="atLeast"/>
              <w:ind w:left="342" w:right="-25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06231F5E" w14:textId="77777777" w:rsidR="006907D6" w:rsidRPr="002F75DB" w:rsidRDefault="00F24F77" w:rsidP="002F75DB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(USD 21</w:t>
            </w:r>
            <w:r w:rsidRPr="002F75DB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 w:rsidRPr="002F75DB">
              <w:rPr>
                <w:rFonts w:asciiTheme="majorBidi" w:hAnsiTheme="majorBidi" w:cstheme="majorBidi"/>
                <w:sz w:val="26"/>
                <w:szCs w:val="26"/>
              </w:rPr>
              <w:t>,500)</w:t>
            </w: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0C770A61" w14:textId="77777777" w:rsidR="006907D6" w:rsidRPr="002F75DB" w:rsidRDefault="006907D6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4DD5EBAD" w14:textId="77777777" w:rsidR="006907D6" w:rsidRPr="002F75DB" w:rsidRDefault="006907D6" w:rsidP="00113963">
            <w:pPr>
              <w:spacing w:line="18" w:lineRule="atLeast"/>
              <w:ind w:left="-82" w:right="-1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22BF2DC8" w14:textId="77777777" w:rsidR="006907D6" w:rsidRPr="002F75DB" w:rsidRDefault="006907D6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1B4C14A5" w14:textId="77777777" w:rsidR="006907D6" w:rsidRPr="002F75DB" w:rsidRDefault="006907D6" w:rsidP="00113963">
            <w:pPr>
              <w:spacing w:line="18" w:lineRule="atLeast"/>
              <w:ind w:left="-97" w:right="-108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50C0C041" w14:textId="77777777" w:rsidR="006907D6" w:rsidRPr="002F75DB" w:rsidRDefault="006907D6" w:rsidP="00113963">
            <w:pPr>
              <w:spacing w:line="18" w:lineRule="atLeast"/>
              <w:ind w:left="-97" w:right="-108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907D6" w:rsidRPr="000A64F6" w14:paraId="4465A40E" w14:textId="77777777" w:rsidTr="004A03ED">
        <w:trPr>
          <w:trHeight w:hRule="exact" w:val="360"/>
        </w:trPr>
        <w:tc>
          <w:tcPr>
            <w:tcW w:w="2610" w:type="dxa"/>
            <w:tcBorders>
              <w:top w:val="nil"/>
              <w:bottom w:val="nil"/>
            </w:tcBorders>
            <w:vAlign w:val="center"/>
          </w:tcPr>
          <w:p w14:paraId="4066BF3D" w14:textId="77777777" w:rsidR="006907D6" w:rsidRPr="0085605D" w:rsidRDefault="006907D6" w:rsidP="00113963">
            <w:pPr>
              <w:spacing w:line="18" w:lineRule="atLeast"/>
              <w:ind w:left="72" w:right="-2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ให้กู้เพิ่มระหว่างงวด</w:t>
            </w: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40C352D7" w14:textId="77777777" w:rsidR="006907D6" w:rsidRPr="002F75DB" w:rsidRDefault="006907D6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204DC71E" w14:textId="77777777" w:rsidR="006907D6" w:rsidRPr="002F75DB" w:rsidRDefault="006907D6" w:rsidP="00113963">
            <w:pPr>
              <w:tabs>
                <w:tab w:val="decimal" w:pos="792"/>
              </w:tabs>
              <w:spacing w:line="18" w:lineRule="atLeast"/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2F75DB">
              <w:rPr>
                <w:rFonts w:asciiTheme="majorBidi" w:hAnsiTheme="majorBidi" w:cstheme="majorBidi"/>
                <w:sz w:val="26"/>
                <w:szCs w:val="26"/>
              </w:rPr>
              <w:t>,896</w:t>
            </w:r>
            <w:r w:rsidRPr="002F75D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62DC8889" w14:textId="77777777" w:rsidR="006907D6" w:rsidRPr="002F75DB" w:rsidRDefault="006907D6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416EEA47" w14:textId="77777777" w:rsidR="006907D6" w:rsidRPr="002F75DB" w:rsidRDefault="006907D6" w:rsidP="00113963">
            <w:pPr>
              <w:tabs>
                <w:tab w:val="decimal" w:pos="792"/>
              </w:tabs>
              <w:spacing w:line="18" w:lineRule="atLeast"/>
              <w:ind w:right="-1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2F75DB">
              <w:rPr>
                <w:rFonts w:asciiTheme="majorBidi" w:hAnsiTheme="majorBidi" w:cstheme="majorBidi"/>
                <w:sz w:val="26"/>
                <w:szCs w:val="26"/>
              </w:rPr>
              <w:t>,116</w:t>
            </w:r>
            <w:r w:rsidRPr="002F75D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571E7EF5" w14:textId="77777777" w:rsidR="006907D6" w:rsidRPr="002F75DB" w:rsidRDefault="006907D6" w:rsidP="00113963">
            <w:pPr>
              <w:spacing w:line="18" w:lineRule="atLeast"/>
              <w:ind w:left="-97" w:right="-108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47F95CB0" w14:textId="77777777" w:rsidR="006907D6" w:rsidRPr="002F75DB" w:rsidRDefault="006907D6" w:rsidP="00113963">
            <w:pPr>
              <w:spacing w:line="18" w:lineRule="atLeast"/>
              <w:ind w:left="-97" w:right="-108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907D6" w:rsidRPr="000A64F6" w14:paraId="40AE493A" w14:textId="77777777" w:rsidTr="004A03ED">
        <w:trPr>
          <w:trHeight w:hRule="exact" w:val="360"/>
        </w:trPr>
        <w:tc>
          <w:tcPr>
            <w:tcW w:w="2610" w:type="dxa"/>
            <w:tcBorders>
              <w:top w:val="nil"/>
              <w:bottom w:val="nil"/>
            </w:tcBorders>
            <w:vAlign w:val="center"/>
          </w:tcPr>
          <w:p w14:paraId="0A5377F1" w14:textId="77777777" w:rsidR="006907D6" w:rsidRPr="0085605D" w:rsidRDefault="006907D6" w:rsidP="00113963">
            <w:pPr>
              <w:spacing w:line="18" w:lineRule="atLeast"/>
              <w:ind w:left="72" w:right="-25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3F2D1DA3" w14:textId="77777777" w:rsidR="006907D6" w:rsidRPr="002F75DB" w:rsidRDefault="006907D6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40D6BBD3" w14:textId="77777777" w:rsidR="006907D6" w:rsidRPr="002F75DB" w:rsidRDefault="00D43867" w:rsidP="002F75DB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(USD 21</w:t>
            </w:r>
            <w:r w:rsidRPr="002F75DB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 w:rsidR="002F75DB" w:rsidRPr="002F75DB">
              <w:rPr>
                <w:rFonts w:asciiTheme="majorBidi" w:hAnsiTheme="majorBidi" w:cstheme="majorBidi"/>
                <w:sz w:val="26"/>
                <w:szCs w:val="26"/>
              </w:rPr>
              <w:t>,500</w:t>
            </w:r>
            <w:r w:rsidR="006907D6" w:rsidRPr="002F75D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08F05DAE" w14:textId="77777777" w:rsidR="006907D6" w:rsidRPr="002F75DB" w:rsidRDefault="006907D6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08468F64" w14:textId="77777777" w:rsidR="006907D6" w:rsidRPr="002F75DB" w:rsidRDefault="006907D6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(USD 100</w:t>
            </w:r>
            <w:r w:rsidR="002F75DB" w:rsidRPr="002F75DB">
              <w:rPr>
                <w:rFonts w:asciiTheme="majorBidi" w:hAnsiTheme="majorBidi" w:cstheme="majorBidi"/>
                <w:sz w:val="26"/>
                <w:szCs w:val="26"/>
              </w:rPr>
              <w:t>,000</w:t>
            </w:r>
            <w:r w:rsidRPr="002F75D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15F7A521" w14:textId="77777777" w:rsidR="006907D6" w:rsidRPr="002F75DB" w:rsidRDefault="006907D6" w:rsidP="00113963">
            <w:pPr>
              <w:spacing w:line="18" w:lineRule="atLeast"/>
              <w:ind w:left="-97" w:right="-108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5886A67F" w14:textId="77777777" w:rsidR="006907D6" w:rsidRPr="002F75DB" w:rsidRDefault="006907D6" w:rsidP="00113963">
            <w:pPr>
              <w:spacing w:line="18" w:lineRule="atLeast"/>
              <w:ind w:left="-97" w:right="-108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44FCC" w:rsidRPr="000A64F6" w14:paraId="2B12E855" w14:textId="77777777" w:rsidTr="004A03ED">
        <w:trPr>
          <w:trHeight w:hRule="exact" w:val="360"/>
        </w:trPr>
        <w:tc>
          <w:tcPr>
            <w:tcW w:w="2610" w:type="dxa"/>
            <w:tcBorders>
              <w:top w:val="nil"/>
              <w:bottom w:val="nil"/>
            </w:tcBorders>
          </w:tcPr>
          <w:p w14:paraId="793C0FE8" w14:textId="77777777" w:rsidR="00744FCC" w:rsidRPr="0085605D" w:rsidRDefault="00744FCC" w:rsidP="00113963">
            <w:pPr>
              <w:spacing w:line="18" w:lineRule="atLeast"/>
              <w:ind w:left="72" w:right="-250"/>
              <w:rPr>
                <w:rFonts w:asciiTheme="majorBidi" w:hAnsiTheme="majorBidi" w:cstheme="majorBidi"/>
                <w:sz w:val="28"/>
                <w:szCs w:val="28"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560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>รับชำระคืน</w:t>
            </w: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103B2F52" w14:textId="77777777" w:rsidR="00744FCC" w:rsidRPr="002F75DB" w:rsidRDefault="00744FCC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49930FF7" w14:textId="77777777" w:rsidR="00744FCC" w:rsidRPr="002F75DB" w:rsidRDefault="00744FCC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29D852E5" w14:textId="77777777" w:rsidR="00744FCC" w:rsidRPr="002F75DB" w:rsidRDefault="00744FCC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6AF0DEB3" w14:textId="77777777" w:rsidR="00744FCC" w:rsidRPr="002F75DB" w:rsidRDefault="00744FCC" w:rsidP="00113963">
            <w:pPr>
              <w:tabs>
                <w:tab w:val="decimal" w:pos="792"/>
              </w:tabs>
              <w:spacing w:line="18" w:lineRule="atLeast"/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(3,116)</w:t>
            </w: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359C6C1E" w14:textId="77777777" w:rsidR="00744FCC" w:rsidRPr="002F75DB" w:rsidRDefault="00744FCC" w:rsidP="00113963">
            <w:pPr>
              <w:tabs>
                <w:tab w:val="decimal" w:pos="63"/>
                <w:tab w:val="decimal" w:pos="849"/>
              </w:tabs>
              <w:spacing w:line="18" w:lineRule="atLeast"/>
              <w:ind w:left="-122" w:right="-109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4CEC94BD" w14:textId="77777777" w:rsidR="00744FCC" w:rsidRPr="002F75DB" w:rsidRDefault="00744FCC" w:rsidP="00113963">
            <w:pPr>
              <w:tabs>
                <w:tab w:val="decimal" w:pos="63"/>
                <w:tab w:val="decimal" w:pos="849"/>
              </w:tabs>
              <w:spacing w:line="18" w:lineRule="atLeast"/>
              <w:ind w:left="-122" w:right="-109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44FCC" w:rsidRPr="000A64F6" w14:paraId="3CD22CF6" w14:textId="77777777" w:rsidTr="004A03ED">
        <w:trPr>
          <w:trHeight w:hRule="exact" w:val="360"/>
        </w:trPr>
        <w:tc>
          <w:tcPr>
            <w:tcW w:w="2610" w:type="dxa"/>
            <w:tcBorders>
              <w:top w:val="nil"/>
              <w:bottom w:val="nil"/>
            </w:tcBorders>
          </w:tcPr>
          <w:p w14:paraId="0F67DE46" w14:textId="77777777" w:rsidR="00744FCC" w:rsidRPr="0085605D" w:rsidRDefault="00744FCC" w:rsidP="00113963">
            <w:pPr>
              <w:spacing w:line="18" w:lineRule="atLeast"/>
              <w:ind w:left="72" w:right="-25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1EC6CB4B" w14:textId="77777777" w:rsidR="00744FCC" w:rsidRPr="002F75DB" w:rsidRDefault="00744FCC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4B71C800" w14:textId="77777777" w:rsidR="00744FCC" w:rsidRPr="002F75DB" w:rsidRDefault="00744FCC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671273FA" w14:textId="77777777" w:rsidR="00744FCC" w:rsidRPr="002F75DB" w:rsidRDefault="00744FCC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49F81EB4" w14:textId="77777777" w:rsidR="00744FCC" w:rsidRPr="002F75DB" w:rsidRDefault="00744FCC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(USD 100</w:t>
            </w:r>
            <w:r w:rsidR="002F75DB" w:rsidRPr="002F75DB">
              <w:rPr>
                <w:rFonts w:asciiTheme="majorBidi" w:hAnsiTheme="majorBidi" w:cstheme="majorBidi"/>
                <w:sz w:val="26"/>
                <w:szCs w:val="26"/>
              </w:rPr>
              <w:t>,000</w:t>
            </w:r>
            <w:r w:rsidRPr="002F75D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4EBEB3E9" w14:textId="77777777" w:rsidR="00744FCC" w:rsidRPr="002F75DB" w:rsidRDefault="00744FCC" w:rsidP="00113963">
            <w:pPr>
              <w:tabs>
                <w:tab w:val="decimal" w:pos="63"/>
                <w:tab w:val="decimal" w:pos="849"/>
              </w:tabs>
              <w:spacing w:line="18" w:lineRule="atLeast"/>
              <w:ind w:left="-122" w:right="-109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0508C74B" w14:textId="77777777" w:rsidR="00744FCC" w:rsidRPr="002F75DB" w:rsidRDefault="00744FCC" w:rsidP="00113963">
            <w:pPr>
              <w:tabs>
                <w:tab w:val="decimal" w:pos="63"/>
                <w:tab w:val="decimal" w:pos="849"/>
              </w:tabs>
              <w:spacing w:line="18" w:lineRule="atLeast"/>
              <w:ind w:left="-122" w:right="-109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E125E" w:rsidRPr="000A64F6" w14:paraId="69C0FF7D" w14:textId="77777777" w:rsidTr="005A2CE6">
        <w:trPr>
          <w:trHeight w:hRule="exact" w:val="360"/>
        </w:trPr>
        <w:tc>
          <w:tcPr>
            <w:tcW w:w="2610" w:type="dxa"/>
            <w:tcBorders>
              <w:top w:val="nil"/>
              <w:bottom w:val="single" w:sz="4" w:space="0" w:color="auto"/>
            </w:tcBorders>
            <w:vAlign w:val="center"/>
          </w:tcPr>
          <w:p w14:paraId="6613B35B" w14:textId="77777777" w:rsidR="001E125E" w:rsidRPr="0085605D" w:rsidRDefault="001E125E" w:rsidP="00113963">
            <w:pPr>
              <w:spacing w:line="18" w:lineRule="atLeast"/>
              <w:ind w:left="72" w:right="-2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CD489AB" w14:textId="77777777" w:rsidR="001E125E" w:rsidRPr="002F75DB" w:rsidRDefault="007C36A1" w:rsidP="001E125E">
            <w:pPr>
              <w:tabs>
                <w:tab w:val="decimal" w:pos="792"/>
              </w:tabs>
              <w:spacing w:line="18" w:lineRule="atLeast"/>
              <w:ind w:right="-1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6,896</w:t>
            </w:r>
            <w:r w:rsidR="001E125E" w:rsidRPr="002F75D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14:paraId="20B23645" w14:textId="77777777" w:rsidR="001E125E" w:rsidRPr="002F75DB" w:rsidRDefault="001E125E" w:rsidP="00113963">
            <w:pPr>
              <w:tabs>
                <w:tab w:val="decimal" w:pos="792"/>
              </w:tabs>
              <w:spacing w:line="18" w:lineRule="atLeast"/>
              <w:ind w:right="-1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6,896</w:t>
            </w:r>
            <w:r w:rsidRPr="002F75D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FD8C40A" w14:textId="77777777" w:rsidR="001E125E" w:rsidRPr="002F75DB" w:rsidRDefault="001E125E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14:paraId="69E59EB4" w14:textId="77777777" w:rsidR="001E125E" w:rsidRPr="002F75DB" w:rsidRDefault="001E125E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29064EF6" w14:textId="77777777" w:rsidR="001E125E" w:rsidRPr="002F75DB" w:rsidRDefault="001E125E" w:rsidP="00113963">
            <w:pPr>
              <w:spacing w:line="18" w:lineRule="atLeast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2CE6">
              <w:rPr>
                <w:rFonts w:asciiTheme="majorBidi" w:hAnsiTheme="majorBidi" w:cstheme="majorBidi"/>
                <w:sz w:val="26"/>
                <w:szCs w:val="26"/>
              </w:rPr>
              <w:t>3.00</w:t>
            </w: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720FF899" w14:textId="77777777" w:rsidR="001E125E" w:rsidRPr="002F75DB" w:rsidRDefault="001E125E" w:rsidP="00113963">
            <w:pPr>
              <w:spacing w:line="18" w:lineRule="atLeast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3.00</w:t>
            </w:r>
          </w:p>
        </w:tc>
      </w:tr>
      <w:tr w:rsidR="00744FCC" w:rsidRPr="000A64F6" w14:paraId="7A671D1B" w14:textId="77777777" w:rsidTr="004A03ED">
        <w:trPr>
          <w:trHeight w:hRule="exact" w:val="360"/>
        </w:trPr>
        <w:tc>
          <w:tcPr>
            <w:tcW w:w="2610" w:type="dxa"/>
            <w:tcBorders>
              <w:top w:val="single" w:sz="4" w:space="0" w:color="auto"/>
              <w:bottom w:val="nil"/>
            </w:tcBorders>
            <w:vAlign w:val="center"/>
          </w:tcPr>
          <w:p w14:paraId="2C164CA2" w14:textId="77777777" w:rsidR="00744FCC" w:rsidRPr="0085605D" w:rsidRDefault="00744FCC" w:rsidP="00113963">
            <w:pPr>
              <w:spacing w:line="18" w:lineRule="atLeast"/>
              <w:ind w:left="72" w:right="-250"/>
              <w:rPr>
                <w:rFonts w:asciiTheme="majorBidi" w:hAnsiTheme="majorBidi" w:cstheme="majorBidi"/>
                <w:sz w:val="28"/>
                <w:szCs w:val="28"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</w:rPr>
              <w:t>TPA Holding LLC</w:t>
            </w:r>
          </w:p>
        </w:tc>
        <w:tc>
          <w:tcPr>
            <w:tcW w:w="114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E869DBE" w14:textId="77777777" w:rsidR="00744FCC" w:rsidRPr="002F75DB" w:rsidRDefault="00744FCC" w:rsidP="00113963">
            <w:pPr>
              <w:spacing w:line="18" w:lineRule="atLeast"/>
              <w:ind w:left="-97" w:right="-122" w:hanging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14:paraId="3D5E7962" w14:textId="77777777" w:rsidR="00744FCC" w:rsidRPr="002F75DB" w:rsidRDefault="00744FCC" w:rsidP="00113963">
            <w:pPr>
              <w:spacing w:line="18" w:lineRule="atLeast"/>
              <w:ind w:left="-97" w:right="-122" w:hanging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C638C13" w14:textId="77777777" w:rsidR="00744FCC" w:rsidRPr="002F75DB" w:rsidRDefault="00744FCC" w:rsidP="00113963">
            <w:pPr>
              <w:spacing w:line="18" w:lineRule="atLeast"/>
              <w:ind w:left="-97" w:right="-108" w:hanging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14:paraId="4201AF2F" w14:textId="77777777" w:rsidR="00744FCC" w:rsidRPr="002F75DB" w:rsidRDefault="00744FCC" w:rsidP="00113963">
            <w:pPr>
              <w:spacing w:line="18" w:lineRule="atLeast"/>
              <w:ind w:left="-97" w:right="-108" w:hanging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55AA88B2" w14:textId="77777777" w:rsidR="00744FCC" w:rsidRPr="002F75DB" w:rsidRDefault="00744FCC" w:rsidP="00113963">
            <w:pPr>
              <w:spacing w:line="18" w:lineRule="atLeast"/>
              <w:ind w:left="-97" w:right="-108" w:firstLine="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0A4B00B7" w14:textId="77777777" w:rsidR="00744FCC" w:rsidRPr="002F75DB" w:rsidRDefault="00744FCC" w:rsidP="00113963">
            <w:pPr>
              <w:spacing w:line="18" w:lineRule="atLeas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C6BFC" w:rsidRPr="000A64F6" w14:paraId="16F8B561" w14:textId="77777777" w:rsidTr="004A03ED">
        <w:trPr>
          <w:trHeight w:hRule="exact" w:val="360"/>
        </w:trPr>
        <w:tc>
          <w:tcPr>
            <w:tcW w:w="2610" w:type="dxa"/>
            <w:tcBorders>
              <w:top w:val="nil"/>
              <w:bottom w:val="nil"/>
            </w:tcBorders>
            <w:vAlign w:val="center"/>
          </w:tcPr>
          <w:p w14:paraId="60D49097" w14:textId="77777777" w:rsidR="009C6BFC" w:rsidRPr="009C6BFC" w:rsidRDefault="009C6BFC" w:rsidP="00113963">
            <w:pPr>
              <w:spacing w:line="18" w:lineRule="atLeast"/>
              <w:ind w:left="72" w:right="-250"/>
              <w:rPr>
                <w:rFonts w:ascii="AngsanaUPC" w:hAnsi="AngsanaUPC" w:cs="AngsanaUPC"/>
                <w:sz w:val="28"/>
                <w:szCs w:val="28"/>
              </w:rPr>
            </w:pPr>
            <w:r w:rsidRPr="009C6BFC">
              <w:rPr>
                <w:rFonts w:ascii="AngsanaUPC" w:hAnsi="AngsanaUPC" w:cs="AngsanaUPC"/>
                <w:sz w:val="28"/>
                <w:szCs w:val="28"/>
                <w:cs/>
              </w:rPr>
              <w:t>ยอดคงเหลือยกมาต้นงวด</w:t>
            </w:r>
            <w:r w:rsidRPr="009C6BFC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55BBCD64" w14:textId="77777777" w:rsidR="009C6BFC" w:rsidRPr="002F75DB" w:rsidRDefault="009C6BFC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20C35BAF" w14:textId="77777777" w:rsidR="009C6BFC" w:rsidRPr="002F75DB" w:rsidRDefault="009C6BFC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01A100B3" w14:textId="77777777" w:rsidR="009C6BFC" w:rsidRPr="002F75DB" w:rsidRDefault="005A2CE6" w:rsidP="00113963">
            <w:pPr>
              <w:tabs>
                <w:tab w:val="decimal" w:pos="792"/>
              </w:tabs>
              <w:spacing w:line="18" w:lineRule="atLeast"/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7,34</w:t>
            </w:r>
            <w:r w:rsidR="00B736C9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18A48861" w14:textId="77777777" w:rsidR="009C6BFC" w:rsidRPr="002F75DB" w:rsidRDefault="009C6BFC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B10B14D" w14:textId="77777777" w:rsidR="009C6BFC" w:rsidRPr="002F75DB" w:rsidRDefault="009C6BFC" w:rsidP="00113963">
            <w:pPr>
              <w:spacing w:line="18" w:lineRule="atLeast"/>
              <w:ind w:left="-97" w:right="-108" w:firstLine="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4A6EC7ED" w14:textId="77777777" w:rsidR="009C6BFC" w:rsidRPr="002F75DB" w:rsidRDefault="009C6BFC" w:rsidP="00113963">
            <w:pPr>
              <w:spacing w:line="18" w:lineRule="atLeas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C6BFC" w:rsidRPr="000A64F6" w14:paraId="46A765AC" w14:textId="77777777" w:rsidTr="004A03ED">
        <w:trPr>
          <w:trHeight w:hRule="exact" w:val="360"/>
        </w:trPr>
        <w:tc>
          <w:tcPr>
            <w:tcW w:w="2610" w:type="dxa"/>
            <w:tcBorders>
              <w:top w:val="nil"/>
              <w:bottom w:val="nil"/>
            </w:tcBorders>
            <w:vAlign w:val="center"/>
          </w:tcPr>
          <w:p w14:paraId="5E52FB64" w14:textId="77777777" w:rsidR="009C6BFC" w:rsidRPr="009C6BFC" w:rsidRDefault="009C6BFC" w:rsidP="00113963">
            <w:pPr>
              <w:spacing w:line="18" w:lineRule="atLeast"/>
              <w:ind w:left="342" w:right="-250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30830B2A" w14:textId="77777777" w:rsidR="009C6BFC" w:rsidRPr="002F75DB" w:rsidRDefault="009C6BFC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2E5009F3" w14:textId="77777777" w:rsidR="009C6BFC" w:rsidRPr="002F75DB" w:rsidRDefault="009C6BFC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4F9A71E3" w14:textId="77777777" w:rsidR="009C6BFC" w:rsidRPr="002F75DB" w:rsidRDefault="00F24F77" w:rsidP="002F75DB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(USD 22</w:t>
            </w:r>
            <w:r w:rsidRPr="002F75DB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,500</w:t>
            </w:r>
            <w:r w:rsidRPr="002F75D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730FFDA9" w14:textId="77777777" w:rsidR="009C6BFC" w:rsidRPr="002F75DB" w:rsidRDefault="009C6BFC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47832153" w14:textId="77777777" w:rsidR="009C6BFC" w:rsidRPr="002F75DB" w:rsidRDefault="009C6BFC" w:rsidP="00113963">
            <w:pPr>
              <w:spacing w:line="18" w:lineRule="atLeast"/>
              <w:ind w:left="-97" w:right="-108" w:firstLine="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0CA23A68" w14:textId="77777777" w:rsidR="009C6BFC" w:rsidRPr="002F75DB" w:rsidRDefault="009C6BFC" w:rsidP="00113963">
            <w:pPr>
              <w:spacing w:line="18" w:lineRule="atLeas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C6BFC" w:rsidRPr="000A64F6" w14:paraId="72F408B8" w14:textId="77777777" w:rsidTr="004A03ED">
        <w:trPr>
          <w:trHeight w:hRule="exact" w:val="360"/>
        </w:trPr>
        <w:tc>
          <w:tcPr>
            <w:tcW w:w="2610" w:type="dxa"/>
            <w:tcBorders>
              <w:top w:val="nil"/>
              <w:bottom w:val="nil"/>
            </w:tcBorders>
            <w:vAlign w:val="center"/>
          </w:tcPr>
          <w:p w14:paraId="1EF452AD" w14:textId="77777777" w:rsidR="009C6BFC" w:rsidRPr="009C6BFC" w:rsidRDefault="009C6BFC" w:rsidP="00113963">
            <w:pPr>
              <w:spacing w:line="18" w:lineRule="atLeast"/>
              <w:ind w:left="72" w:right="-25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C6BFC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บวก</w:t>
            </w:r>
            <w:r w:rsidRPr="009C6BFC">
              <w:rPr>
                <w:rFonts w:ascii="AngsanaUPC" w:hAnsi="AngsanaUPC" w:cs="AngsanaUPC"/>
                <w:sz w:val="28"/>
                <w:szCs w:val="28"/>
                <w:cs/>
              </w:rPr>
              <w:t xml:space="preserve"> ให้กู้เพิ่มระหว่างงวด</w:t>
            </w: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1E146C80" w14:textId="77777777" w:rsidR="009C6BFC" w:rsidRPr="002F75DB" w:rsidRDefault="009C6BFC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10932014" w14:textId="77777777" w:rsidR="009C6BFC" w:rsidRPr="002F75DB" w:rsidRDefault="009C6BFC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7424DDE" w14:textId="77777777" w:rsidR="009C6BFC" w:rsidRPr="002F75DB" w:rsidRDefault="009C6BFC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45B23D1A" w14:textId="77777777" w:rsidR="009C6BFC" w:rsidRPr="002F75DB" w:rsidRDefault="009C6BFC" w:rsidP="00113963">
            <w:pPr>
              <w:tabs>
                <w:tab w:val="decimal" w:pos="792"/>
              </w:tabs>
              <w:spacing w:line="18" w:lineRule="atLeast"/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7,295</w:t>
            </w:r>
            <w:r w:rsidRPr="002F75D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61DEE73C" w14:textId="77777777" w:rsidR="009C6BFC" w:rsidRPr="002F75DB" w:rsidRDefault="009C6BFC" w:rsidP="00113963">
            <w:pPr>
              <w:spacing w:line="18" w:lineRule="atLeast"/>
              <w:ind w:left="-97" w:right="-108" w:firstLine="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3F59CC01" w14:textId="77777777" w:rsidR="009C6BFC" w:rsidRPr="002F75DB" w:rsidRDefault="009C6BFC" w:rsidP="00113963">
            <w:pPr>
              <w:spacing w:line="18" w:lineRule="atLeas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C6BFC" w:rsidRPr="000A64F6" w14:paraId="03435DE0" w14:textId="77777777" w:rsidTr="004A03ED">
        <w:trPr>
          <w:trHeight w:hRule="exact" w:val="360"/>
        </w:trPr>
        <w:tc>
          <w:tcPr>
            <w:tcW w:w="2610" w:type="dxa"/>
            <w:tcBorders>
              <w:top w:val="nil"/>
              <w:bottom w:val="nil"/>
            </w:tcBorders>
          </w:tcPr>
          <w:p w14:paraId="16FF6A31" w14:textId="77777777" w:rsidR="009C6BFC" w:rsidRPr="009C6BFC" w:rsidRDefault="009C6BFC" w:rsidP="00113963">
            <w:pPr>
              <w:spacing w:line="18" w:lineRule="atLeast"/>
              <w:ind w:left="72" w:right="-250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5F998A47" w14:textId="77777777" w:rsidR="009C6BFC" w:rsidRPr="002F75DB" w:rsidRDefault="009C6BFC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205AB3A4" w14:textId="77777777" w:rsidR="009C6BFC" w:rsidRPr="002F75DB" w:rsidRDefault="009C6BFC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52AA58FE" w14:textId="77777777" w:rsidR="009C6BFC" w:rsidRPr="002F75DB" w:rsidRDefault="009C6BFC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6C24EDE0" w14:textId="77777777" w:rsidR="009C6BFC" w:rsidRPr="002F75DB" w:rsidRDefault="009C6BFC" w:rsidP="002F75DB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(USD 22</w:t>
            </w:r>
            <w:r w:rsidR="00D43867" w:rsidRPr="002F75DB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  <w:r w:rsidR="002F75DB">
              <w:rPr>
                <w:rFonts w:asciiTheme="majorBidi" w:hAnsiTheme="majorBidi" w:cstheme="majorBidi"/>
                <w:sz w:val="26"/>
                <w:szCs w:val="26"/>
              </w:rPr>
              <w:t>,500</w:t>
            </w:r>
            <w:r w:rsidRPr="002F75D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5FC68FE7" w14:textId="77777777" w:rsidR="009C6BFC" w:rsidRPr="002F75DB" w:rsidRDefault="009C6BFC" w:rsidP="00113963">
            <w:pPr>
              <w:spacing w:line="18" w:lineRule="atLeast"/>
              <w:ind w:left="-97" w:right="-108" w:firstLine="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5F8B6F8D" w14:textId="77777777" w:rsidR="009C6BFC" w:rsidRPr="002F75DB" w:rsidRDefault="009C6BFC" w:rsidP="00113963">
            <w:pPr>
              <w:spacing w:line="18" w:lineRule="atLeas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C6BFC" w:rsidRPr="000A64F6" w14:paraId="4000001B" w14:textId="77777777" w:rsidTr="009C6BFC">
        <w:trPr>
          <w:trHeight w:hRule="exact" w:val="410"/>
        </w:trPr>
        <w:tc>
          <w:tcPr>
            <w:tcW w:w="2610" w:type="dxa"/>
            <w:tcBorders>
              <w:top w:val="nil"/>
              <w:bottom w:val="nil"/>
            </w:tcBorders>
            <w:vAlign w:val="bottom"/>
          </w:tcPr>
          <w:p w14:paraId="4A751232" w14:textId="77777777" w:rsidR="009C6BFC" w:rsidRPr="009C6BFC" w:rsidRDefault="009C6BFC" w:rsidP="00113963">
            <w:pPr>
              <w:spacing w:line="20" w:lineRule="atLeast"/>
              <w:ind w:left="72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C6BFC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บวก(หัก)</w:t>
            </w:r>
            <w:r w:rsidRPr="009C6BFC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="00214B7C">
              <w:rPr>
                <w:rFonts w:ascii="AngsanaUPC" w:hAnsi="AngsanaUPC" w:cs="AngsanaUPC" w:hint="cs"/>
                <w:sz w:val="28"/>
                <w:szCs w:val="28"/>
                <w:cs/>
              </w:rPr>
              <w:t>กำไร</w:t>
            </w:r>
            <w:r w:rsidR="00214B7C">
              <w:rPr>
                <w:rFonts w:ascii="AngsanaUPC" w:hAnsi="AngsanaUPC" w:cs="AngsanaUPC"/>
                <w:sz w:val="28"/>
                <w:szCs w:val="28"/>
              </w:rPr>
              <w:t>(</w:t>
            </w:r>
            <w:r w:rsidRPr="009C6BFC">
              <w:rPr>
                <w:rFonts w:ascii="AngsanaUPC" w:hAnsi="AngsanaUPC" w:cs="AngsanaUPC"/>
                <w:sz w:val="28"/>
                <w:szCs w:val="28"/>
                <w:cs/>
              </w:rPr>
              <w:t>ขาดทุน</w:t>
            </w:r>
            <w:r w:rsidR="00214B7C">
              <w:rPr>
                <w:rFonts w:ascii="AngsanaUPC" w:hAnsi="AngsanaUPC" w:cs="AngsanaUPC"/>
                <w:sz w:val="28"/>
                <w:szCs w:val="28"/>
              </w:rPr>
              <w:t>)</w:t>
            </w:r>
            <w:r w:rsidRPr="009C6BFC">
              <w:rPr>
                <w:rFonts w:ascii="AngsanaUPC" w:hAnsi="AngsanaUPC" w:cs="AngsanaUPC"/>
                <w:sz w:val="28"/>
                <w:szCs w:val="28"/>
                <w:cs/>
              </w:rPr>
              <w:t>ที่ยัง</w:t>
            </w:r>
            <w:r w:rsidR="00214B7C">
              <w:rPr>
                <w:rFonts w:ascii="AngsanaUPC" w:hAnsi="AngsanaUPC" w:cs="AngsanaUPC" w:hint="cs"/>
                <w:sz w:val="28"/>
                <w:szCs w:val="28"/>
                <w:cs/>
              </w:rPr>
              <w:t>ไม่</w:t>
            </w: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0847EE5F" w14:textId="77777777" w:rsidR="009C6BFC" w:rsidRPr="002F75DB" w:rsidRDefault="009C6BFC" w:rsidP="00113963">
            <w:pPr>
              <w:spacing w:line="20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4A9073B3" w14:textId="77777777" w:rsidR="009C6BFC" w:rsidRPr="002F75DB" w:rsidRDefault="009C6BFC" w:rsidP="00113963">
            <w:pPr>
              <w:spacing w:line="20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22B374EB" w14:textId="77777777" w:rsidR="009C6BFC" w:rsidRPr="002F75DB" w:rsidRDefault="009C6BFC" w:rsidP="00113963">
            <w:pPr>
              <w:spacing w:line="20" w:lineRule="atLeast"/>
              <w:ind w:left="-97" w:right="-108" w:hanging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59991B82" w14:textId="77777777" w:rsidR="009C6BFC" w:rsidRPr="002F75DB" w:rsidRDefault="009C6BFC" w:rsidP="00113963">
            <w:pPr>
              <w:spacing w:line="20" w:lineRule="atLeast"/>
              <w:ind w:left="-97" w:right="-108" w:hanging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61C136A5" w14:textId="77777777" w:rsidR="009C6BFC" w:rsidRPr="002F75DB" w:rsidRDefault="009C6BFC" w:rsidP="00113963">
            <w:pPr>
              <w:spacing w:line="20" w:lineRule="atLeast"/>
              <w:ind w:left="-97" w:right="-108" w:firstLine="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4C5A51C6" w14:textId="77777777" w:rsidR="009C6BFC" w:rsidRPr="002F75DB" w:rsidRDefault="009C6BFC" w:rsidP="00113963">
            <w:pPr>
              <w:spacing w:line="20" w:lineRule="atLeas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C6BFC" w:rsidRPr="000A64F6" w14:paraId="54F05234" w14:textId="77777777" w:rsidTr="004A03ED">
        <w:trPr>
          <w:trHeight w:hRule="exact" w:val="360"/>
        </w:trPr>
        <w:tc>
          <w:tcPr>
            <w:tcW w:w="2610" w:type="dxa"/>
            <w:tcBorders>
              <w:top w:val="nil"/>
              <w:bottom w:val="nil"/>
            </w:tcBorders>
          </w:tcPr>
          <w:p w14:paraId="5B10EA38" w14:textId="77777777" w:rsidR="009C6BFC" w:rsidRPr="009C6BFC" w:rsidRDefault="00214B7C" w:rsidP="00113963">
            <w:pPr>
              <w:spacing w:line="20" w:lineRule="atLeast"/>
              <w:ind w:left="612" w:right="-108" w:hanging="180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เกิดขึ้น</w:t>
            </w:r>
            <w:r w:rsidR="009C6BFC" w:rsidRPr="009C6BFC">
              <w:rPr>
                <w:rFonts w:ascii="AngsanaUPC" w:hAnsi="AngsanaUPC" w:cs="AngsanaUPC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14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32F63B17" w14:textId="77777777" w:rsidR="009C6BFC" w:rsidRPr="002F75DB" w:rsidRDefault="009C6BFC" w:rsidP="00113963">
            <w:pPr>
              <w:spacing w:line="20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14:paraId="2B45A58B" w14:textId="77777777" w:rsidR="009C6BFC" w:rsidRPr="002F75DB" w:rsidRDefault="009C6BFC" w:rsidP="00113963">
            <w:pPr>
              <w:spacing w:line="20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29EC8436" w14:textId="77777777" w:rsidR="009C6BFC" w:rsidRPr="002F75DB" w:rsidRDefault="00B736C9" w:rsidP="00113963">
            <w:pPr>
              <w:tabs>
                <w:tab w:val="decimal" w:pos="792"/>
              </w:tabs>
              <w:spacing w:line="20" w:lineRule="atLeast"/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(390</w:t>
            </w:r>
            <w:r w:rsidR="005A2CE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14:paraId="7198E6BA" w14:textId="77777777" w:rsidR="009C6BFC" w:rsidRPr="002F75DB" w:rsidRDefault="009C6BFC" w:rsidP="00113963">
            <w:pPr>
              <w:tabs>
                <w:tab w:val="decimal" w:pos="792"/>
              </w:tabs>
              <w:spacing w:line="20" w:lineRule="atLeast"/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 w:rsidRPr="002F75D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11D868FB" w14:textId="77777777" w:rsidR="009C6BFC" w:rsidRPr="002F75DB" w:rsidRDefault="009C6BFC" w:rsidP="00113963">
            <w:pPr>
              <w:spacing w:line="20" w:lineRule="atLeast"/>
              <w:ind w:left="-97" w:right="-108" w:firstLine="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36401EF4" w14:textId="77777777" w:rsidR="009C6BFC" w:rsidRPr="002F75DB" w:rsidRDefault="009C6BFC" w:rsidP="00113963">
            <w:pPr>
              <w:spacing w:line="20" w:lineRule="atLeas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C6BFC" w:rsidRPr="000A64F6" w14:paraId="2D30CF22" w14:textId="77777777" w:rsidTr="004A03ED">
        <w:trPr>
          <w:trHeight w:hRule="exact" w:val="360"/>
        </w:trPr>
        <w:tc>
          <w:tcPr>
            <w:tcW w:w="2610" w:type="dxa"/>
            <w:tcBorders>
              <w:top w:val="nil"/>
              <w:bottom w:val="single" w:sz="4" w:space="0" w:color="auto"/>
            </w:tcBorders>
            <w:vAlign w:val="center"/>
          </w:tcPr>
          <w:p w14:paraId="228E6D62" w14:textId="77777777" w:rsidR="009C6BFC" w:rsidRPr="009C6BFC" w:rsidRDefault="009C6BFC" w:rsidP="00113963">
            <w:pPr>
              <w:spacing w:line="18" w:lineRule="atLeast"/>
              <w:ind w:left="72" w:right="-25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C6BFC">
              <w:rPr>
                <w:rFonts w:ascii="AngsanaUPC" w:hAnsi="AngsanaUPC" w:cs="AngsanaUPC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D070FEF" w14:textId="77777777" w:rsidR="009C6BFC" w:rsidRPr="002F75DB" w:rsidRDefault="009C6BFC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14:paraId="22FB1AAB" w14:textId="77777777" w:rsidR="009C6BFC" w:rsidRPr="002F75DB" w:rsidRDefault="009C6BFC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63AD99B" w14:textId="77777777" w:rsidR="009C6BFC" w:rsidRPr="002F75DB" w:rsidRDefault="005A2CE6" w:rsidP="00113963">
            <w:pPr>
              <w:tabs>
                <w:tab w:val="decimal" w:pos="792"/>
              </w:tabs>
              <w:spacing w:line="18" w:lineRule="atLeast"/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6,955</w:t>
            </w:r>
          </w:p>
        </w:tc>
        <w:tc>
          <w:tcPr>
            <w:tcW w:w="114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14:paraId="6ABACDB9" w14:textId="77777777" w:rsidR="009C6BFC" w:rsidRPr="002F75DB" w:rsidRDefault="009C6BFC" w:rsidP="00113963">
            <w:pPr>
              <w:tabs>
                <w:tab w:val="decimal" w:pos="792"/>
              </w:tabs>
              <w:spacing w:line="18" w:lineRule="atLeast"/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7,345</w:t>
            </w:r>
            <w:r w:rsidRPr="002F75D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1B7317D0" w14:textId="77777777" w:rsidR="009C6BFC" w:rsidRPr="002F75DB" w:rsidRDefault="009C6BFC" w:rsidP="00113963">
            <w:pPr>
              <w:spacing w:line="18" w:lineRule="atLeast"/>
              <w:ind w:left="-97" w:right="-108" w:firstLine="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296545BB" w14:textId="77777777" w:rsidR="009C6BFC" w:rsidRPr="002F75DB" w:rsidRDefault="009C6BFC" w:rsidP="00113963">
            <w:pPr>
              <w:spacing w:line="18" w:lineRule="atLeast"/>
              <w:ind w:left="-97" w:right="-108" w:firstLine="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</w:tr>
      <w:tr w:rsidR="001E125E" w:rsidRPr="000A64F6" w14:paraId="18E035BA" w14:textId="77777777" w:rsidTr="004A03ED">
        <w:trPr>
          <w:trHeight w:hRule="exact" w:val="360"/>
        </w:trPr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707AB" w14:textId="77777777" w:rsidR="001E125E" w:rsidRPr="0085605D" w:rsidRDefault="001E125E" w:rsidP="00113963">
            <w:pPr>
              <w:spacing w:line="18" w:lineRule="atLeast"/>
              <w:ind w:left="72" w:right="-2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B3E0D6E" w14:textId="77777777" w:rsidR="001E125E" w:rsidRPr="002F75DB" w:rsidRDefault="007C36A1" w:rsidP="00531281">
            <w:pPr>
              <w:tabs>
                <w:tab w:val="decimal" w:pos="792"/>
              </w:tabs>
              <w:spacing w:line="18" w:lineRule="atLeast"/>
              <w:ind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6,896</w:t>
            </w:r>
          </w:p>
        </w:tc>
        <w:tc>
          <w:tcPr>
            <w:tcW w:w="114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14:paraId="6695F46C" w14:textId="77777777" w:rsidR="001E125E" w:rsidRPr="002F75DB" w:rsidRDefault="001E125E" w:rsidP="00113963">
            <w:pPr>
              <w:tabs>
                <w:tab w:val="decimal" w:pos="792"/>
              </w:tabs>
              <w:spacing w:line="18" w:lineRule="atLeast"/>
              <w:ind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6,896</w:t>
            </w:r>
            <w:r w:rsidRPr="002F75D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1CECDAB" w14:textId="77777777" w:rsidR="001E125E" w:rsidRPr="002F75DB" w:rsidRDefault="005A2CE6" w:rsidP="00113963">
            <w:pPr>
              <w:tabs>
                <w:tab w:val="decimal" w:pos="792"/>
              </w:tabs>
              <w:spacing w:line="18" w:lineRule="atLeast"/>
              <w:ind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6,955</w:t>
            </w:r>
          </w:p>
        </w:tc>
        <w:tc>
          <w:tcPr>
            <w:tcW w:w="114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14:paraId="15B4EB52" w14:textId="77777777" w:rsidR="001E125E" w:rsidRPr="002F75DB" w:rsidRDefault="001E125E" w:rsidP="00113963">
            <w:pPr>
              <w:tabs>
                <w:tab w:val="decimal" w:pos="792"/>
              </w:tabs>
              <w:spacing w:line="18" w:lineRule="atLeast"/>
              <w:ind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7,345</w:t>
            </w:r>
            <w:r w:rsidRPr="002F75D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58B4663B" w14:textId="77777777" w:rsidR="001E125E" w:rsidRPr="002F75DB" w:rsidRDefault="001E125E" w:rsidP="00113963">
            <w:pPr>
              <w:spacing w:line="18" w:lineRule="atLeast"/>
              <w:ind w:left="-97" w:right="-108" w:firstLine="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14:paraId="1BC2BD2D" w14:textId="77777777" w:rsidR="001E125E" w:rsidRPr="002F75DB" w:rsidRDefault="001E125E" w:rsidP="00113963">
            <w:pPr>
              <w:spacing w:line="18" w:lineRule="atLeas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6C79D3E5" w14:textId="77777777" w:rsidR="002B4788" w:rsidRPr="00115C7E" w:rsidRDefault="002B4788" w:rsidP="004352E3">
      <w:pPr>
        <w:ind w:right="29"/>
        <w:jc w:val="thaiDistribute"/>
        <w:rPr>
          <w:rFonts w:ascii="Angsana New" w:hAnsi="Angsana New" w:cs="Angsana New"/>
          <w:sz w:val="16"/>
          <w:szCs w:val="16"/>
        </w:rPr>
      </w:pPr>
    </w:p>
    <w:p w14:paraId="18C2E24B" w14:textId="77777777" w:rsidR="00B72C9D" w:rsidRDefault="002B4788" w:rsidP="000E46AB">
      <w:pPr>
        <w:ind w:right="29" w:firstLine="14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เงินให้กู้ยืมระยะสั้นแก่กิจการที่เกี่ยวข้องกัน เป็นเงิน</w:t>
      </w:r>
      <w:r w:rsidR="00B72C9D">
        <w:rPr>
          <w:rFonts w:ascii="Angsana New" w:hAnsi="Angsana New" w:cs="Angsana New" w:hint="cs"/>
          <w:sz w:val="32"/>
          <w:szCs w:val="32"/>
          <w:cs/>
        </w:rPr>
        <w:t>ให้</w:t>
      </w:r>
      <w:r>
        <w:rPr>
          <w:rFonts w:ascii="Angsana New" w:hAnsi="Angsana New" w:cs="Angsana New" w:hint="cs"/>
          <w:sz w:val="32"/>
          <w:szCs w:val="32"/>
          <w:cs/>
        </w:rPr>
        <w:t>กู้ยืมที่ไม่มีหลักประกัน</w:t>
      </w:r>
    </w:p>
    <w:p w14:paraId="07701285" w14:textId="77777777" w:rsidR="006907D6" w:rsidRPr="00115C7E" w:rsidRDefault="006907D6" w:rsidP="000E46AB">
      <w:pPr>
        <w:ind w:right="29" w:firstLine="1440"/>
        <w:jc w:val="thaiDistribute"/>
        <w:rPr>
          <w:rFonts w:ascii="Angsana New" w:hAnsi="Angsana New" w:cs="Angsana New"/>
          <w:sz w:val="12"/>
          <w:szCs w:val="12"/>
        </w:rPr>
      </w:pPr>
    </w:p>
    <w:p w14:paraId="71831F6D" w14:textId="77777777" w:rsidR="00EC3932" w:rsidRPr="007613D6" w:rsidRDefault="00EC3932" w:rsidP="00441473">
      <w:pPr>
        <w:numPr>
          <w:ilvl w:val="0"/>
          <w:numId w:val="20"/>
        </w:numPr>
        <w:ind w:left="720" w:right="29" w:hanging="720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สินค้าคงเหลือ</w:t>
      </w:r>
    </w:p>
    <w:p w14:paraId="4E5991C2" w14:textId="77777777" w:rsidR="007613D6" w:rsidRPr="007613D6" w:rsidRDefault="00B0761E" w:rsidP="00B0761E">
      <w:pPr>
        <w:ind w:left="446" w:right="29"/>
        <w:jc w:val="right"/>
        <w:rPr>
          <w:rFonts w:ascii="Angsana New" w:hAnsi="Angsana New" w:cs="Angsana New"/>
          <w:sz w:val="32"/>
          <w:szCs w:val="32"/>
        </w:rPr>
      </w:pPr>
      <w:r w:rsidRPr="00B44A55">
        <w:rPr>
          <w:rFonts w:ascii="Angsana New" w:hAnsi="Angsana New" w:cs="Angsana New"/>
          <w:sz w:val="32"/>
          <w:szCs w:val="32"/>
          <w:cs/>
        </w:rPr>
        <w:t xml:space="preserve">หน่วย </w:t>
      </w:r>
      <w:r w:rsidRPr="00B44A55">
        <w:rPr>
          <w:rFonts w:ascii="Angsana New" w:hAnsi="Angsana New" w:cs="Angsana New"/>
          <w:sz w:val="32"/>
          <w:szCs w:val="32"/>
        </w:rPr>
        <w:t>:</w:t>
      </w:r>
      <w:r w:rsidRPr="00B44A55">
        <w:rPr>
          <w:rFonts w:ascii="Angsana New" w:hAnsi="Angsana New" w:cs="Angsana New"/>
          <w:sz w:val="32"/>
          <w:szCs w:val="32"/>
          <w:cs/>
        </w:rPr>
        <w:t xml:space="preserve"> </w:t>
      </w:r>
      <w:r w:rsidRPr="00B44A55">
        <w:rPr>
          <w:rFonts w:ascii="Angsana New" w:hAnsi="Angsana New" w:cs="Angsana New" w:hint="cs"/>
          <w:sz w:val="32"/>
          <w:szCs w:val="32"/>
          <w:cs/>
        </w:rPr>
        <w:t>พัน</w:t>
      </w:r>
      <w:r w:rsidRPr="00B44A55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Style w:val="TableGrid"/>
        <w:tblW w:w="0" w:type="auto"/>
        <w:tblInd w:w="288" w:type="dxa"/>
        <w:tblLook w:val="04A0" w:firstRow="1" w:lastRow="0" w:firstColumn="1" w:lastColumn="0" w:noHBand="0" w:noVBand="1"/>
      </w:tblPr>
      <w:tblGrid>
        <w:gridCol w:w="2818"/>
        <w:gridCol w:w="1606"/>
        <w:gridCol w:w="1606"/>
        <w:gridCol w:w="1606"/>
        <w:gridCol w:w="1606"/>
      </w:tblGrid>
      <w:tr w:rsidR="007613D6" w14:paraId="7051C493" w14:textId="77777777" w:rsidTr="00F24F77">
        <w:trPr>
          <w:trHeight w:val="20"/>
        </w:trPr>
        <w:tc>
          <w:tcPr>
            <w:tcW w:w="2970" w:type="dxa"/>
            <w:vMerge w:val="restart"/>
            <w:vAlign w:val="center"/>
          </w:tcPr>
          <w:p w14:paraId="5D398E60" w14:textId="77777777" w:rsidR="007613D6" w:rsidRPr="00DA3C17" w:rsidRDefault="007613D6" w:rsidP="007613D6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vAlign w:val="center"/>
          </w:tcPr>
          <w:p w14:paraId="0417DCFC" w14:textId="77777777" w:rsidR="007613D6" w:rsidRPr="00DA3C17" w:rsidRDefault="007613D6" w:rsidP="007613D6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</w:tcPr>
          <w:p w14:paraId="22855670" w14:textId="77777777" w:rsidR="007613D6" w:rsidRPr="00DA3C17" w:rsidRDefault="007613D6" w:rsidP="007613D6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613D6" w14:paraId="15C78330" w14:textId="77777777" w:rsidTr="00F24F77">
        <w:trPr>
          <w:trHeight w:val="20"/>
        </w:trPr>
        <w:tc>
          <w:tcPr>
            <w:tcW w:w="2970" w:type="dxa"/>
            <w:vMerge/>
            <w:tcBorders>
              <w:bottom w:val="single" w:sz="4" w:space="0" w:color="auto"/>
            </w:tcBorders>
          </w:tcPr>
          <w:p w14:paraId="0BEF3CF5" w14:textId="77777777" w:rsidR="007613D6" w:rsidRDefault="007613D6" w:rsidP="007613D6">
            <w:pPr>
              <w:ind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14:paraId="740238BA" w14:textId="77777777" w:rsidR="007613D6" w:rsidRDefault="007613D6" w:rsidP="007613D6">
            <w:pPr>
              <w:ind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A3C17">
              <w:rPr>
                <w:rFonts w:ascii="Angsana New" w:hAnsi="Angsana New" w:cs="Angsana New" w:hint="cs"/>
                <w:sz w:val="32"/>
                <w:szCs w:val="32"/>
                <w:cs/>
              </w:rPr>
              <w:t>ณ 3</w:t>
            </w:r>
            <w:r w:rsidR="00531281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53128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มิ.ย</w:t>
            </w:r>
            <w:r w:rsidRPr="00DA3C17">
              <w:rPr>
                <w:rFonts w:ascii="Angsana New" w:hAnsi="Angsana New" w:cs="Angsana New" w:hint="cs"/>
                <w:sz w:val="32"/>
                <w:szCs w:val="32"/>
                <w:cs/>
              </w:rPr>
              <w:t>. 256</w:t>
            </w: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620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71A7B" w14:textId="77777777" w:rsidR="007613D6" w:rsidRDefault="007613D6" w:rsidP="007613D6">
            <w:pPr>
              <w:ind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A3C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DA3C1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DA3C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ธ.ค. </w:t>
            </w:r>
            <w:r w:rsidRPr="00DA3C1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6CF8B2C" w14:textId="77777777" w:rsidR="007613D6" w:rsidRPr="00DA3C17" w:rsidRDefault="007613D6" w:rsidP="007613D6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 w:hint="cs"/>
                <w:sz w:val="32"/>
                <w:szCs w:val="32"/>
                <w:cs/>
              </w:rPr>
              <w:t>ณ 3</w:t>
            </w:r>
            <w:r w:rsidR="00531281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53128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มิ.ย</w:t>
            </w:r>
            <w:r w:rsidRPr="00DA3C17">
              <w:rPr>
                <w:rFonts w:ascii="Angsana New" w:hAnsi="Angsana New" w:cs="Angsana New" w:hint="cs"/>
                <w:sz w:val="32"/>
                <w:szCs w:val="32"/>
                <w:cs/>
              </w:rPr>
              <w:t>. 256</w:t>
            </w: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620" w:type="dxa"/>
            <w:tcBorders>
              <w:left w:val="dashed" w:sz="4" w:space="0" w:color="auto"/>
              <w:bottom w:val="single" w:sz="4" w:space="0" w:color="auto"/>
            </w:tcBorders>
            <w:vAlign w:val="center"/>
          </w:tcPr>
          <w:p w14:paraId="631ACA15" w14:textId="77777777" w:rsidR="007613D6" w:rsidRPr="00DA3C17" w:rsidRDefault="007613D6" w:rsidP="007613D6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DA3C1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DA3C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ธ.ค. </w:t>
            </w:r>
            <w:r w:rsidRPr="00DA3C1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7613D6" w14:paraId="694ED278" w14:textId="77777777" w:rsidTr="00F24F77">
        <w:trPr>
          <w:trHeight w:val="20"/>
        </w:trPr>
        <w:tc>
          <w:tcPr>
            <w:tcW w:w="2970" w:type="dxa"/>
            <w:tcBorders>
              <w:bottom w:val="nil"/>
            </w:tcBorders>
            <w:vAlign w:val="center"/>
          </w:tcPr>
          <w:p w14:paraId="22009012" w14:textId="77777777" w:rsidR="007613D6" w:rsidRPr="00863434" w:rsidRDefault="007613D6" w:rsidP="00F24F77">
            <w:pPr>
              <w:spacing w:before="100" w:beforeAutospacing="1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863434">
              <w:rPr>
                <w:rFonts w:ascii="Angsana New" w:hAnsi="Angsana New" w:cs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620" w:type="dxa"/>
            <w:tcBorders>
              <w:bottom w:val="nil"/>
              <w:right w:val="dashed" w:sz="4" w:space="0" w:color="auto"/>
            </w:tcBorders>
          </w:tcPr>
          <w:p w14:paraId="0AA3CEE5" w14:textId="77777777" w:rsidR="007613D6" w:rsidRDefault="007C36A1" w:rsidP="00F24F77">
            <w:pPr>
              <w:tabs>
                <w:tab w:val="decimal" w:pos="1154"/>
              </w:tabs>
              <w:spacing w:before="100" w:beforeAutospacing="1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479,</w:t>
            </w:r>
            <w:r w:rsidR="00EE0C73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EE22D7">
              <w:rPr>
                <w:rFonts w:ascii="Angsana New" w:hAnsi="Angsana New" w:cs="Angsana New"/>
                <w:sz w:val="32"/>
                <w:szCs w:val="32"/>
              </w:rPr>
              <w:t>25</w:t>
            </w:r>
          </w:p>
        </w:tc>
        <w:tc>
          <w:tcPr>
            <w:tcW w:w="1620" w:type="dxa"/>
            <w:tcBorders>
              <w:left w:val="dashed" w:sz="4" w:space="0" w:color="auto"/>
              <w:bottom w:val="nil"/>
              <w:right w:val="single" w:sz="4" w:space="0" w:color="auto"/>
            </w:tcBorders>
          </w:tcPr>
          <w:p w14:paraId="4944DE30" w14:textId="77777777" w:rsidR="007613D6" w:rsidRPr="00DA3C17" w:rsidRDefault="007613D6" w:rsidP="00F24F77">
            <w:pPr>
              <w:tabs>
                <w:tab w:val="decimal" w:pos="1154"/>
              </w:tabs>
              <w:spacing w:before="100" w:beforeAutospacing="1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450,716</w:t>
            </w:r>
          </w:p>
        </w:tc>
        <w:tc>
          <w:tcPr>
            <w:tcW w:w="1620" w:type="dxa"/>
            <w:tcBorders>
              <w:left w:val="single" w:sz="4" w:space="0" w:color="auto"/>
              <w:bottom w:val="nil"/>
              <w:right w:val="dashed" w:sz="4" w:space="0" w:color="auto"/>
            </w:tcBorders>
          </w:tcPr>
          <w:p w14:paraId="720CBDB6" w14:textId="77777777" w:rsidR="007613D6" w:rsidRPr="00DA3C17" w:rsidRDefault="005A2CE6" w:rsidP="00F24F77">
            <w:pPr>
              <w:tabs>
                <w:tab w:val="decimal" w:pos="1154"/>
              </w:tabs>
              <w:spacing w:before="100" w:beforeAutospacing="1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479,426</w:t>
            </w:r>
          </w:p>
        </w:tc>
        <w:tc>
          <w:tcPr>
            <w:tcW w:w="1620" w:type="dxa"/>
            <w:tcBorders>
              <w:left w:val="dashed" w:sz="4" w:space="0" w:color="auto"/>
              <w:bottom w:val="nil"/>
            </w:tcBorders>
          </w:tcPr>
          <w:p w14:paraId="6DD6ECFF" w14:textId="77777777" w:rsidR="007613D6" w:rsidRPr="00DA3C17" w:rsidRDefault="007613D6" w:rsidP="00F24F77">
            <w:pPr>
              <w:tabs>
                <w:tab w:val="decimal" w:pos="1154"/>
              </w:tabs>
              <w:spacing w:before="100" w:beforeAutospacing="1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449,959</w:t>
            </w:r>
          </w:p>
        </w:tc>
      </w:tr>
      <w:tr w:rsidR="007613D6" w14:paraId="2CEC6F6D" w14:textId="77777777" w:rsidTr="00F24F77">
        <w:trPr>
          <w:trHeight w:val="20"/>
        </w:trPr>
        <w:tc>
          <w:tcPr>
            <w:tcW w:w="2970" w:type="dxa"/>
            <w:tcBorders>
              <w:top w:val="nil"/>
              <w:bottom w:val="nil"/>
            </w:tcBorders>
            <w:vAlign w:val="center"/>
          </w:tcPr>
          <w:p w14:paraId="0FED2BB9" w14:textId="77777777" w:rsidR="007613D6" w:rsidRPr="00DA3C17" w:rsidRDefault="007613D6" w:rsidP="00F24F77">
            <w:pPr>
              <w:spacing w:before="100" w:beforeAutospacing="1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งานระหว่างทำ</w:t>
            </w:r>
          </w:p>
        </w:tc>
        <w:tc>
          <w:tcPr>
            <w:tcW w:w="1620" w:type="dxa"/>
            <w:tcBorders>
              <w:top w:val="nil"/>
              <w:bottom w:val="nil"/>
              <w:right w:val="dashed" w:sz="4" w:space="0" w:color="auto"/>
            </w:tcBorders>
          </w:tcPr>
          <w:p w14:paraId="18B321CA" w14:textId="77777777" w:rsidR="007613D6" w:rsidRDefault="007C36A1" w:rsidP="00F24F77">
            <w:pPr>
              <w:tabs>
                <w:tab w:val="decimal" w:pos="1154"/>
              </w:tabs>
              <w:spacing w:before="100" w:beforeAutospacing="1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67,660</w:t>
            </w:r>
          </w:p>
        </w:tc>
        <w:tc>
          <w:tcPr>
            <w:tcW w:w="162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14:paraId="2B240419" w14:textId="77777777" w:rsidR="007613D6" w:rsidRPr="00DA3C17" w:rsidRDefault="007613D6" w:rsidP="00F24F77">
            <w:pPr>
              <w:tabs>
                <w:tab w:val="decimal" w:pos="1154"/>
              </w:tabs>
              <w:spacing w:before="100" w:beforeAutospacing="1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75,250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1FBDF206" w14:textId="77777777" w:rsidR="007613D6" w:rsidRPr="00DA3C17" w:rsidRDefault="005A2CE6" w:rsidP="00F24F77">
            <w:pPr>
              <w:tabs>
                <w:tab w:val="decimal" w:pos="1154"/>
              </w:tabs>
              <w:spacing w:before="100" w:beforeAutospacing="1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67,660</w:t>
            </w:r>
          </w:p>
        </w:tc>
        <w:tc>
          <w:tcPr>
            <w:tcW w:w="1620" w:type="dxa"/>
            <w:tcBorders>
              <w:top w:val="nil"/>
              <w:left w:val="dashed" w:sz="4" w:space="0" w:color="auto"/>
              <w:bottom w:val="nil"/>
            </w:tcBorders>
          </w:tcPr>
          <w:p w14:paraId="54FA99D5" w14:textId="77777777" w:rsidR="007613D6" w:rsidRPr="00DA3C17" w:rsidRDefault="007613D6" w:rsidP="00F24F77">
            <w:pPr>
              <w:tabs>
                <w:tab w:val="decimal" w:pos="1154"/>
              </w:tabs>
              <w:spacing w:before="100" w:beforeAutospacing="1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75,250</w:t>
            </w:r>
          </w:p>
        </w:tc>
      </w:tr>
      <w:tr w:rsidR="007613D6" w14:paraId="2743832B" w14:textId="77777777" w:rsidTr="00F24F77">
        <w:trPr>
          <w:trHeight w:val="20"/>
        </w:trPr>
        <w:tc>
          <w:tcPr>
            <w:tcW w:w="2970" w:type="dxa"/>
            <w:tcBorders>
              <w:top w:val="nil"/>
              <w:bottom w:val="nil"/>
            </w:tcBorders>
            <w:vAlign w:val="center"/>
          </w:tcPr>
          <w:p w14:paraId="057B636C" w14:textId="77777777" w:rsidR="007613D6" w:rsidRPr="00DA3C17" w:rsidRDefault="007613D6" w:rsidP="00F24F77">
            <w:pPr>
              <w:spacing w:before="100" w:beforeAutospacing="1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620" w:type="dxa"/>
            <w:tcBorders>
              <w:top w:val="nil"/>
              <w:bottom w:val="nil"/>
              <w:right w:val="dashed" w:sz="4" w:space="0" w:color="auto"/>
            </w:tcBorders>
          </w:tcPr>
          <w:p w14:paraId="69A1C9E6" w14:textId="77777777" w:rsidR="007613D6" w:rsidRDefault="007C36A1" w:rsidP="00F24F77">
            <w:pPr>
              <w:tabs>
                <w:tab w:val="decimal" w:pos="1154"/>
              </w:tabs>
              <w:spacing w:before="100" w:beforeAutospacing="1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27,393</w:t>
            </w:r>
          </w:p>
        </w:tc>
        <w:tc>
          <w:tcPr>
            <w:tcW w:w="162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14:paraId="7ECB6813" w14:textId="77777777" w:rsidR="007613D6" w:rsidRPr="00DA3C17" w:rsidRDefault="007613D6" w:rsidP="00F24F77">
            <w:pPr>
              <w:tabs>
                <w:tab w:val="decimal" w:pos="1154"/>
              </w:tabs>
              <w:spacing w:before="100" w:beforeAutospacing="1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27,824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5C6493D7" w14:textId="77777777" w:rsidR="007613D6" w:rsidRPr="00DA3C17" w:rsidRDefault="005A2CE6" w:rsidP="00F24F77">
            <w:pPr>
              <w:tabs>
                <w:tab w:val="decimal" w:pos="1154"/>
              </w:tabs>
              <w:spacing w:before="100" w:beforeAutospacing="1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27,393</w:t>
            </w:r>
          </w:p>
        </w:tc>
        <w:tc>
          <w:tcPr>
            <w:tcW w:w="1620" w:type="dxa"/>
            <w:tcBorders>
              <w:top w:val="nil"/>
              <w:left w:val="dashed" w:sz="4" w:space="0" w:color="auto"/>
              <w:bottom w:val="nil"/>
            </w:tcBorders>
          </w:tcPr>
          <w:p w14:paraId="19889186" w14:textId="77777777" w:rsidR="007613D6" w:rsidRPr="00DA3C17" w:rsidRDefault="007613D6" w:rsidP="00F24F77">
            <w:pPr>
              <w:tabs>
                <w:tab w:val="decimal" w:pos="1154"/>
              </w:tabs>
              <w:spacing w:before="100" w:beforeAutospacing="1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27,824</w:t>
            </w:r>
          </w:p>
        </w:tc>
      </w:tr>
      <w:tr w:rsidR="001574BD" w14:paraId="768A5608" w14:textId="77777777" w:rsidTr="00F24F77">
        <w:trPr>
          <w:trHeight w:val="20"/>
        </w:trPr>
        <w:tc>
          <w:tcPr>
            <w:tcW w:w="2970" w:type="dxa"/>
            <w:tcBorders>
              <w:top w:val="nil"/>
              <w:bottom w:val="nil"/>
            </w:tcBorders>
            <w:vAlign w:val="center"/>
          </w:tcPr>
          <w:p w14:paraId="640BD904" w14:textId="77777777" w:rsidR="001574BD" w:rsidRPr="00DA3C17" w:rsidRDefault="001574BD" w:rsidP="00F24F77">
            <w:pPr>
              <w:spacing w:before="100" w:beforeAutospacing="1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วัตถุดิบระหว่างทาง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35916AD6" w14:textId="77777777" w:rsidR="001574BD" w:rsidRPr="00DA3C17" w:rsidRDefault="007C36A1" w:rsidP="00F24F77">
            <w:pPr>
              <w:spacing w:before="100" w:beforeAutospacing="1"/>
              <w:ind w:right="-1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620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26BC5B4D" w14:textId="77777777" w:rsidR="001574BD" w:rsidRPr="00DA3C17" w:rsidRDefault="001574BD" w:rsidP="00F24F77">
            <w:pPr>
              <w:tabs>
                <w:tab w:val="decimal" w:pos="1154"/>
              </w:tabs>
              <w:spacing w:before="100" w:beforeAutospacing="1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28,210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3075E5C" w14:textId="77777777" w:rsidR="001574BD" w:rsidRPr="00DA3C17" w:rsidRDefault="005A2CE6" w:rsidP="00F24F77">
            <w:pPr>
              <w:spacing w:before="100" w:beforeAutospacing="1"/>
              <w:ind w:right="-1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620" w:type="dxa"/>
            <w:tcBorders>
              <w:top w:val="nil"/>
              <w:left w:val="dashed" w:sz="4" w:space="0" w:color="auto"/>
              <w:bottom w:val="single" w:sz="4" w:space="0" w:color="auto"/>
            </w:tcBorders>
          </w:tcPr>
          <w:p w14:paraId="6CBBAA8A" w14:textId="77777777" w:rsidR="001574BD" w:rsidRPr="00DA3C17" w:rsidRDefault="001574BD" w:rsidP="00F24F77">
            <w:pPr>
              <w:tabs>
                <w:tab w:val="decimal" w:pos="1154"/>
              </w:tabs>
              <w:spacing w:before="100" w:beforeAutospacing="1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28,210</w:t>
            </w:r>
          </w:p>
        </w:tc>
      </w:tr>
      <w:tr w:rsidR="001574BD" w14:paraId="647941CC" w14:textId="77777777" w:rsidTr="00F24F77">
        <w:trPr>
          <w:trHeight w:val="20"/>
        </w:trPr>
        <w:tc>
          <w:tcPr>
            <w:tcW w:w="2970" w:type="dxa"/>
            <w:tcBorders>
              <w:top w:val="nil"/>
              <w:bottom w:val="nil"/>
            </w:tcBorders>
            <w:vAlign w:val="center"/>
          </w:tcPr>
          <w:p w14:paraId="3413724F" w14:textId="77777777" w:rsidR="001574BD" w:rsidRPr="00DA3C17" w:rsidRDefault="001574BD" w:rsidP="00F24F77">
            <w:pPr>
              <w:spacing w:before="100" w:beforeAutospacing="1"/>
              <w:ind w:left="369" w:right="29"/>
              <w:rPr>
                <w:rFonts w:ascii="Angsana New" w:hAnsi="Angsana New" w:cs="Angsana New"/>
                <w:sz w:val="32"/>
                <w:szCs w:val="32"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69150ED9" w14:textId="77777777" w:rsidR="001574BD" w:rsidRDefault="007C36A1" w:rsidP="00F24F77">
            <w:pPr>
              <w:tabs>
                <w:tab w:val="decimal" w:pos="1154"/>
              </w:tabs>
              <w:spacing w:before="100" w:beforeAutospacing="1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574,</w:t>
            </w:r>
            <w:r w:rsidR="00EE0C73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EE22D7">
              <w:rPr>
                <w:rFonts w:ascii="Angsana New" w:hAnsi="Angsana New" w:cs="Angsana New"/>
                <w:sz w:val="32"/>
                <w:szCs w:val="32"/>
              </w:rPr>
              <w:t>78</w:t>
            </w:r>
          </w:p>
        </w:tc>
        <w:tc>
          <w:tcPr>
            <w:tcW w:w="1620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</w:tcPr>
          <w:p w14:paraId="67E785FA" w14:textId="77777777" w:rsidR="001574BD" w:rsidRPr="00DA3C17" w:rsidRDefault="001574BD" w:rsidP="00F24F77">
            <w:pPr>
              <w:tabs>
                <w:tab w:val="decimal" w:pos="1154"/>
              </w:tabs>
              <w:spacing w:before="100" w:beforeAutospacing="1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</w:t>
            </w:r>
            <w:r w:rsidR="00160911">
              <w:rPr>
                <w:rFonts w:ascii="Angsana New" w:hAnsi="Angsana New" w:cs="Angsana New"/>
                <w:sz w:val="32"/>
                <w:szCs w:val="32"/>
              </w:rPr>
              <w:t>2</w:t>
            </w:r>
            <w:r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380BBE48" w14:textId="77777777" w:rsidR="001574BD" w:rsidRPr="00DA3C17" w:rsidRDefault="005A2CE6" w:rsidP="00F24F77">
            <w:pPr>
              <w:tabs>
                <w:tab w:val="decimal" w:pos="1154"/>
              </w:tabs>
              <w:spacing w:before="100" w:beforeAutospacing="1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574,479</w:t>
            </w:r>
          </w:p>
        </w:tc>
        <w:tc>
          <w:tcPr>
            <w:tcW w:w="1620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14:paraId="358FB0AA" w14:textId="77777777" w:rsidR="001574BD" w:rsidRPr="00DA3C17" w:rsidRDefault="001574BD" w:rsidP="00F24F77">
            <w:pPr>
              <w:tabs>
                <w:tab w:val="decimal" w:pos="1154"/>
              </w:tabs>
              <w:spacing w:before="100" w:beforeAutospacing="1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581,243</w:t>
            </w:r>
          </w:p>
        </w:tc>
      </w:tr>
      <w:tr w:rsidR="001574BD" w14:paraId="0321EE7C" w14:textId="77777777" w:rsidTr="00F24F77">
        <w:trPr>
          <w:trHeight w:val="20"/>
        </w:trPr>
        <w:tc>
          <w:tcPr>
            <w:tcW w:w="2970" w:type="dxa"/>
            <w:tcBorders>
              <w:top w:val="nil"/>
            </w:tcBorders>
            <w:vAlign w:val="center"/>
          </w:tcPr>
          <w:p w14:paraId="1ADE195C" w14:textId="77777777" w:rsidR="001574BD" w:rsidRPr="00DA3C17" w:rsidRDefault="001574BD" w:rsidP="00F24F77">
            <w:pPr>
              <w:ind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DA3C17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ค่าเผื่อมูลค่าสินค้าลดลง</w:t>
            </w:r>
          </w:p>
        </w:tc>
        <w:tc>
          <w:tcPr>
            <w:tcW w:w="1620" w:type="dxa"/>
            <w:tcBorders>
              <w:top w:val="nil"/>
              <w:right w:val="dashed" w:sz="4" w:space="0" w:color="auto"/>
            </w:tcBorders>
          </w:tcPr>
          <w:p w14:paraId="557FA7A0" w14:textId="77777777" w:rsidR="001574BD" w:rsidRDefault="007C36A1" w:rsidP="00F24F77">
            <w:pPr>
              <w:tabs>
                <w:tab w:val="decimal" w:pos="1154"/>
              </w:tabs>
              <w:spacing w:before="100" w:beforeAutospacing="1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(47,653)</w:t>
            </w:r>
          </w:p>
        </w:tc>
        <w:tc>
          <w:tcPr>
            <w:tcW w:w="1620" w:type="dxa"/>
            <w:tcBorders>
              <w:top w:val="nil"/>
              <w:left w:val="dashed" w:sz="4" w:space="0" w:color="auto"/>
              <w:right w:val="single" w:sz="4" w:space="0" w:color="auto"/>
            </w:tcBorders>
          </w:tcPr>
          <w:p w14:paraId="1D4E90B9" w14:textId="77777777" w:rsidR="001574BD" w:rsidRPr="00DA3C17" w:rsidRDefault="001574BD" w:rsidP="00F24F77">
            <w:pPr>
              <w:tabs>
                <w:tab w:val="decimal" w:pos="1154"/>
              </w:tabs>
              <w:spacing w:before="30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(44,608)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right w:val="dashed" w:sz="4" w:space="0" w:color="auto"/>
            </w:tcBorders>
          </w:tcPr>
          <w:p w14:paraId="6A12DCC0" w14:textId="77777777" w:rsidR="001574BD" w:rsidRPr="00DA3C17" w:rsidRDefault="007C36A1" w:rsidP="00F24F77">
            <w:pPr>
              <w:tabs>
                <w:tab w:val="decimal" w:pos="1154"/>
              </w:tabs>
              <w:spacing w:before="30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</w:t>
            </w:r>
            <w:r w:rsidR="005A2CE6">
              <w:rPr>
                <w:rFonts w:ascii="Angsana New" w:hAnsi="Angsana New" w:cs="Angsana New"/>
                <w:sz w:val="32"/>
                <w:szCs w:val="32"/>
              </w:rPr>
              <w:t>7,653)</w:t>
            </w:r>
          </w:p>
        </w:tc>
        <w:tc>
          <w:tcPr>
            <w:tcW w:w="1620" w:type="dxa"/>
            <w:tcBorders>
              <w:top w:val="nil"/>
              <w:left w:val="dashed" w:sz="4" w:space="0" w:color="auto"/>
            </w:tcBorders>
          </w:tcPr>
          <w:p w14:paraId="70AB9FE4" w14:textId="77777777" w:rsidR="001574BD" w:rsidRPr="00DA3C17" w:rsidRDefault="001574BD" w:rsidP="00F24F77">
            <w:pPr>
              <w:tabs>
                <w:tab w:val="decimal" w:pos="1154"/>
              </w:tabs>
              <w:spacing w:before="30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(44,608)</w:t>
            </w:r>
          </w:p>
        </w:tc>
      </w:tr>
      <w:tr w:rsidR="001574BD" w14:paraId="351B98FB" w14:textId="77777777" w:rsidTr="00F24F77">
        <w:trPr>
          <w:trHeight w:val="20"/>
        </w:trPr>
        <w:tc>
          <w:tcPr>
            <w:tcW w:w="2970" w:type="dxa"/>
            <w:vAlign w:val="center"/>
          </w:tcPr>
          <w:p w14:paraId="47C6B9E0" w14:textId="77777777" w:rsidR="001574BD" w:rsidRPr="00DA3C17" w:rsidRDefault="001574BD" w:rsidP="00F24F77">
            <w:pPr>
              <w:spacing w:before="30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สินค้าคงเหลือ-สุทธิ</w:t>
            </w:r>
          </w:p>
        </w:tc>
        <w:tc>
          <w:tcPr>
            <w:tcW w:w="1620" w:type="dxa"/>
            <w:tcBorders>
              <w:right w:val="dashed" w:sz="4" w:space="0" w:color="auto"/>
            </w:tcBorders>
            <w:vAlign w:val="center"/>
          </w:tcPr>
          <w:p w14:paraId="2DD5B460" w14:textId="77777777" w:rsidR="001574BD" w:rsidRPr="002A4CB2" w:rsidRDefault="00EE0C73" w:rsidP="00F24F77">
            <w:pPr>
              <w:tabs>
                <w:tab w:val="decimal" w:pos="1154"/>
              </w:tabs>
              <w:spacing w:before="30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526</w:t>
            </w:r>
            <w:r w:rsidR="007C36A1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EE22D7">
              <w:rPr>
                <w:rFonts w:ascii="Angsana New" w:hAnsi="Angsana New" w:cs="Angsana New"/>
                <w:sz w:val="32"/>
                <w:szCs w:val="32"/>
              </w:rPr>
              <w:t>25</w:t>
            </w:r>
          </w:p>
        </w:tc>
        <w:tc>
          <w:tcPr>
            <w:tcW w:w="1620" w:type="dxa"/>
            <w:tcBorders>
              <w:left w:val="dashed" w:sz="4" w:space="0" w:color="auto"/>
              <w:right w:val="single" w:sz="4" w:space="0" w:color="auto"/>
            </w:tcBorders>
          </w:tcPr>
          <w:p w14:paraId="7A7583DD" w14:textId="77777777" w:rsidR="001574BD" w:rsidRPr="00DA3C17" w:rsidRDefault="001574BD" w:rsidP="00F24F77">
            <w:pPr>
              <w:tabs>
                <w:tab w:val="decimal" w:pos="1154"/>
              </w:tabs>
              <w:spacing w:before="30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537,392</w:t>
            </w:r>
          </w:p>
        </w:tc>
        <w:tc>
          <w:tcPr>
            <w:tcW w:w="1620" w:type="dxa"/>
            <w:tcBorders>
              <w:left w:val="single" w:sz="4" w:space="0" w:color="auto"/>
              <w:right w:val="dashed" w:sz="4" w:space="0" w:color="auto"/>
            </w:tcBorders>
          </w:tcPr>
          <w:p w14:paraId="0950AFF2" w14:textId="77777777" w:rsidR="001574BD" w:rsidRPr="00DA3C17" w:rsidRDefault="005A2CE6" w:rsidP="00F24F77">
            <w:pPr>
              <w:tabs>
                <w:tab w:val="decimal" w:pos="1154"/>
              </w:tabs>
              <w:spacing w:before="30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526,826</w:t>
            </w:r>
          </w:p>
        </w:tc>
        <w:tc>
          <w:tcPr>
            <w:tcW w:w="1620" w:type="dxa"/>
            <w:tcBorders>
              <w:left w:val="dashed" w:sz="4" w:space="0" w:color="auto"/>
            </w:tcBorders>
          </w:tcPr>
          <w:p w14:paraId="777A97B9" w14:textId="77777777" w:rsidR="001574BD" w:rsidRPr="00DA3C17" w:rsidRDefault="001574BD" w:rsidP="00F24F77">
            <w:pPr>
              <w:tabs>
                <w:tab w:val="decimal" w:pos="1154"/>
              </w:tabs>
              <w:spacing w:before="30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536,635</w:t>
            </w:r>
          </w:p>
        </w:tc>
      </w:tr>
    </w:tbl>
    <w:p w14:paraId="7EC8A9ED" w14:textId="77777777" w:rsidR="005473DA" w:rsidRPr="00AA55EA" w:rsidRDefault="00694223" w:rsidP="00F24F77">
      <w:pPr>
        <w:numPr>
          <w:ilvl w:val="0"/>
          <w:numId w:val="20"/>
        </w:numPr>
        <w:ind w:left="720" w:right="29" w:hanging="720"/>
        <w:jc w:val="thaiDistribute"/>
        <w:rPr>
          <w:rFonts w:ascii="Angsana New" w:hAnsi="Angsana New" w:cs="Angsana New"/>
          <w:sz w:val="24"/>
          <w:szCs w:val="24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="005473DA" w:rsidRPr="00827ABB">
        <w:rPr>
          <w:rFonts w:ascii="Angsana New" w:hAnsi="Angsana New" w:cs="Angsana New" w:hint="cs"/>
          <w:b/>
          <w:bCs/>
          <w:sz w:val="32"/>
          <w:szCs w:val="32"/>
          <w:cs/>
        </w:rPr>
        <w:t>เงินลงทุนในบริษัทร่วม</w:t>
      </w:r>
    </w:p>
    <w:p w14:paraId="732BD3A5" w14:textId="77777777" w:rsidR="005473DA" w:rsidRPr="0019218E" w:rsidRDefault="005473DA" w:rsidP="00CA6C40">
      <w:pPr>
        <w:spacing w:line="276" w:lineRule="auto"/>
        <w:ind w:left="7830" w:right="-13" w:firstLine="90"/>
        <w:jc w:val="right"/>
        <w:rPr>
          <w:rFonts w:ascii="Angsana New" w:hAnsi="Angsana New" w:cs="Angsana New"/>
          <w:sz w:val="26"/>
          <w:szCs w:val="26"/>
          <w:cs/>
        </w:rPr>
      </w:pPr>
      <w:r w:rsidRPr="0019218E">
        <w:rPr>
          <w:rFonts w:ascii="Angsana New" w:hAnsi="Angsana New" w:cs="Angsana New"/>
          <w:sz w:val="26"/>
          <w:szCs w:val="26"/>
          <w:cs/>
        </w:rPr>
        <w:t xml:space="preserve">หน่วย </w:t>
      </w:r>
      <w:r w:rsidRPr="0019218E">
        <w:rPr>
          <w:rFonts w:ascii="Angsana New" w:hAnsi="Angsana New" w:cs="Angsana New"/>
          <w:sz w:val="26"/>
          <w:szCs w:val="26"/>
        </w:rPr>
        <w:t>:</w:t>
      </w:r>
      <w:r w:rsidRPr="0019218E">
        <w:rPr>
          <w:rFonts w:ascii="Angsana New" w:hAnsi="Angsana New" w:cs="Angsana New"/>
          <w:sz w:val="26"/>
          <w:szCs w:val="26"/>
          <w:cs/>
        </w:rPr>
        <w:t xml:space="preserve"> </w:t>
      </w:r>
      <w:r w:rsidRPr="0019218E">
        <w:rPr>
          <w:rFonts w:ascii="Angsana New" w:hAnsi="Angsana New" w:cs="Angsana New" w:hint="cs"/>
          <w:sz w:val="26"/>
          <w:szCs w:val="26"/>
          <w:cs/>
        </w:rPr>
        <w:t>พัน</w:t>
      </w:r>
      <w:r w:rsidR="00CA6C40" w:rsidRPr="0019218E">
        <w:rPr>
          <w:rFonts w:ascii="Angsana New" w:hAnsi="Angsana New" w:cs="Angsana New" w:hint="cs"/>
          <w:sz w:val="26"/>
          <w:szCs w:val="26"/>
          <w:cs/>
        </w:rPr>
        <w:t>บาท</w:t>
      </w:r>
    </w:p>
    <w:tbl>
      <w:tblPr>
        <w:tblW w:w="1035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10"/>
        <w:gridCol w:w="1290"/>
        <w:gridCol w:w="1290"/>
        <w:gridCol w:w="1290"/>
        <w:gridCol w:w="1290"/>
        <w:gridCol w:w="1290"/>
        <w:gridCol w:w="1290"/>
      </w:tblGrid>
      <w:tr w:rsidR="0019218E" w:rsidRPr="00CB32BE" w14:paraId="3A144B50" w14:textId="77777777" w:rsidTr="0019218E">
        <w:trPr>
          <w:trHeight w:val="219"/>
        </w:trPr>
        <w:tc>
          <w:tcPr>
            <w:tcW w:w="261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363462B" w14:textId="77777777" w:rsidR="0019218E" w:rsidRPr="00D43867" w:rsidRDefault="0019218E" w:rsidP="00834DF9">
            <w:pPr>
              <w:ind w:right="-91"/>
              <w:jc w:val="center"/>
              <w:rPr>
                <w:rFonts w:ascii="Angsana New" w:cs="Angsana New"/>
                <w:sz w:val="28"/>
                <w:szCs w:val="28"/>
                <w:cs/>
              </w:rPr>
            </w:pPr>
            <w:r w:rsidRPr="00D43867">
              <w:rPr>
                <w:rFonts w:ascii="Angsana New" w:cs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87C8BF" w14:textId="77777777" w:rsidR="0019218E" w:rsidRPr="00D43867" w:rsidRDefault="0019218E" w:rsidP="00CA6C40">
            <w:pPr>
              <w:ind w:right="-91"/>
              <w:jc w:val="center"/>
              <w:rPr>
                <w:rFonts w:ascii="Angsana New" w:cs="Angsana New"/>
                <w:sz w:val="26"/>
                <w:szCs w:val="26"/>
              </w:rPr>
            </w:pPr>
            <w:r w:rsidRPr="00D43867">
              <w:rPr>
                <w:rFonts w:ascii="Angsana New" w:cs="Angsana New"/>
                <w:sz w:val="26"/>
                <w:szCs w:val="26"/>
                <w:cs/>
              </w:rPr>
              <w:t xml:space="preserve">สัดส่วนการถือหุ้น </w:t>
            </w:r>
            <w:r w:rsidRPr="00D43867">
              <w:rPr>
                <w:rFonts w:ascii="Angsana New" w:cs="Angsana New"/>
                <w:sz w:val="26"/>
                <w:szCs w:val="26"/>
              </w:rPr>
              <w:t>%</w:t>
            </w:r>
          </w:p>
          <w:p w14:paraId="6E2D1B3B" w14:textId="77777777" w:rsidR="0019218E" w:rsidRPr="00D43867" w:rsidRDefault="0019218E" w:rsidP="00CA6C40">
            <w:pPr>
              <w:ind w:right="-91"/>
              <w:jc w:val="center"/>
              <w:rPr>
                <w:rFonts w:ascii="Angsana New" w:cs="Angsana New"/>
                <w:sz w:val="26"/>
                <w:szCs w:val="26"/>
              </w:rPr>
            </w:pPr>
            <w:r w:rsidRPr="00D43867">
              <w:rPr>
                <w:rFonts w:ascii="Angsana New" w:cs="Angsana New" w:hint="cs"/>
                <w:sz w:val="26"/>
                <w:szCs w:val="26"/>
                <w:cs/>
              </w:rPr>
              <w:t xml:space="preserve">(ถือหุ้นโดย </w:t>
            </w:r>
            <w:r w:rsidRPr="00D43867">
              <w:rPr>
                <w:rFonts w:ascii="Angsana New" w:cs="Angsana New"/>
                <w:sz w:val="26"/>
                <w:szCs w:val="26"/>
              </w:rPr>
              <w:t>TPA Holding LLC)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7A8A16" w14:textId="77777777" w:rsidR="0019218E" w:rsidRPr="0019218E" w:rsidRDefault="0019218E" w:rsidP="0019218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218E">
              <w:rPr>
                <w:rFonts w:ascii="Angsana New" w:hAnsi="Angsana New" w:cs="Angsana New"/>
                <w:sz w:val="26"/>
                <w:szCs w:val="26"/>
                <w:cs/>
              </w:rPr>
              <w:t>ตามวิธีราคาทุน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105E50" w14:textId="77777777" w:rsidR="0019218E" w:rsidRPr="00D43867" w:rsidRDefault="0019218E" w:rsidP="00CA6C40">
            <w:pPr>
              <w:ind w:right="-91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D43867">
              <w:rPr>
                <w:rFonts w:ascii="Angsana New" w:cs="Angsana New" w:hint="cs"/>
                <w:sz w:val="26"/>
                <w:szCs w:val="26"/>
                <w:cs/>
              </w:rPr>
              <w:t>งบการเงินรวม</w:t>
            </w:r>
          </w:p>
          <w:p w14:paraId="51FEE141" w14:textId="77777777" w:rsidR="0019218E" w:rsidRPr="00D43867" w:rsidRDefault="0019218E" w:rsidP="00CA6C40">
            <w:pPr>
              <w:ind w:right="-91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D43867">
              <w:rPr>
                <w:rFonts w:ascii="Angsana New" w:cs="Angsana New" w:hint="cs"/>
                <w:sz w:val="26"/>
                <w:szCs w:val="26"/>
                <w:cs/>
              </w:rPr>
              <w:t>(ตามวิธีส่วนได้เสีย)</w:t>
            </w:r>
          </w:p>
        </w:tc>
      </w:tr>
      <w:tr w:rsidR="00D43867" w:rsidRPr="00CB32BE" w14:paraId="68243E0A" w14:textId="77777777" w:rsidTr="00D43867">
        <w:trPr>
          <w:trHeight w:val="407"/>
        </w:trPr>
        <w:tc>
          <w:tcPr>
            <w:tcW w:w="2610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379A0797" w14:textId="77777777" w:rsidR="00D43867" w:rsidRPr="00D43867" w:rsidRDefault="00D43867" w:rsidP="007613D6">
            <w:pPr>
              <w:pStyle w:val="Heading7"/>
              <w:jc w:val="left"/>
              <w:rPr>
                <w:rFonts w:ascii="Angsana New" w:cs="Angsana New"/>
                <w:b/>
                <w:bCs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B22094B" w14:textId="77777777" w:rsidR="00D43867" w:rsidRPr="00D43867" w:rsidRDefault="00D43867" w:rsidP="007613D6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43867">
              <w:rPr>
                <w:rFonts w:ascii="Angsana New" w:hAnsi="Angsana New" w:cs="Angsana New" w:hint="cs"/>
                <w:sz w:val="26"/>
                <w:szCs w:val="26"/>
                <w:cs/>
              </w:rPr>
              <w:t>ณ 3</w:t>
            </w:r>
            <w:r w:rsidR="0053128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53128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มิ.ย</w:t>
            </w:r>
            <w:r w:rsidRPr="00D43867">
              <w:rPr>
                <w:rFonts w:ascii="Angsana New" w:hAnsi="Angsana New" w:cs="Angsana New" w:hint="cs"/>
                <w:sz w:val="26"/>
                <w:szCs w:val="26"/>
                <w:cs/>
              </w:rPr>
              <w:t>. 256</w:t>
            </w:r>
            <w:r w:rsidRPr="00D43867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29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14:paraId="53CB4921" w14:textId="77777777" w:rsidR="00D43867" w:rsidRPr="00D43867" w:rsidRDefault="00D43867" w:rsidP="007613D6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438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</w:t>
            </w:r>
            <w:r w:rsidRPr="00D4386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D438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ธ.ค. </w:t>
            </w:r>
            <w:r w:rsidRPr="00D43867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14A62" w14:textId="77777777" w:rsidR="00D43867" w:rsidRPr="00D43867" w:rsidRDefault="00531281" w:rsidP="00D43867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43867">
              <w:rPr>
                <w:rFonts w:ascii="Angsana New" w:hAnsi="Angsana New" w:cs="Angsana New" w:hint="cs"/>
                <w:sz w:val="26"/>
                <w:szCs w:val="26"/>
                <w:cs/>
              </w:rPr>
              <w:t>ณ 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มิ.ย</w:t>
            </w:r>
            <w:r w:rsidRPr="00D43867">
              <w:rPr>
                <w:rFonts w:ascii="Angsana New" w:hAnsi="Angsana New" w:cs="Angsana New" w:hint="cs"/>
                <w:sz w:val="26"/>
                <w:szCs w:val="26"/>
                <w:cs/>
              </w:rPr>
              <w:t>. 256</w:t>
            </w:r>
            <w:r w:rsidRPr="00D43867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F71CF" w14:textId="77777777" w:rsidR="00D43867" w:rsidRPr="00D43867" w:rsidRDefault="00D43867" w:rsidP="00D43867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438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</w:t>
            </w:r>
            <w:r w:rsidRPr="00D4386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D438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ธ.ค. </w:t>
            </w:r>
            <w:r w:rsidRPr="00D43867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4CDF4BC" w14:textId="77777777" w:rsidR="00D43867" w:rsidRPr="00D43867" w:rsidRDefault="00531281" w:rsidP="007613D6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43867">
              <w:rPr>
                <w:rFonts w:ascii="Angsana New" w:hAnsi="Angsana New" w:cs="Angsana New" w:hint="cs"/>
                <w:sz w:val="26"/>
                <w:szCs w:val="26"/>
                <w:cs/>
              </w:rPr>
              <w:t>ณ 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มิ.ย</w:t>
            </w:r>
            <w:r w:rsidRPr="00D43867">
              <w:rPr>
                <w:rFonts w:ascii="Angsana New" w:hAnsi="Angsana New" w:cs="Angsana New" w:hint="cs"/>
                <w:sz w:val="26"/>
                <w:szCs w:val="26"/>
                <w:cs/>
              </w:rPr>
              <w:t>. 256</w:t>
            </w:r>
            <w:r w:rsidRPr="00D43867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29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14:paraId="6C327E4D" w14:textId="77777777" w:rsidR="00D43867" w:rsidRPr="00D43867" w:rsidRDefault="00D43867" w:rsidP="007613D6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438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</w:t>
            </w:r>
            <w:r w:rsidRPr="00D4386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D438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ธ.ค. </w:t>
            </w:r>
            <w:r w:rsidRPr="00D43867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</w:tr>
      <w:tr w:rsidR="00D43867" w:rsidRPr="005A2CE6" w14:paraId="266A9A93" w14:textId="77777777" w:rsidTr="00D43867">
        <w:trPr>
          <w:trHeight w:hRule="exact" w:val="375"/>
        </w:trPr>
        <w:tc>
          <w:tcPr>
            <w:tcW w:w="2610" w:type="dxa"/>
            <w:tcBorders>
              <w:top w:val="single" w:sz="4" w:space="0" w:color="auto"/>
              <w:bottom w:val="nil"/>
            </w:tcBorders>
            <w:vAlign w:val="bottom"/>
          </w:tcPr>
          <w:p w14:paraId="516CFF64" w14:textId="77777777" w:rsidR="00D43867" w:rsidRPr="005A2CE6" w:rsidRDefault="00D43867" w:rsidP="00D43867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A2CE6">
              <w:rPr>
                <w:rFonts w:ascii="Angsana New" w:hAnsi="Angsana New" w:cs="Angsana New"/>
                <w:sz w:val="28"/>
                <w:szCs w:val="28"/>
              </w:rPr>
              <w:t>Team Precision America, LLC</w:t>
            </w:r>
            <w:r w:rsidRPr="005A2CE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90" w:type="dxa"/>
            <w:tcBorders>
              <w:top w:val="nil"/>
              <w:bottom w:val="nil"/>
              <w:right w:val="dashSmallGap" w:sz="4" w:space="0" w:color="auto"/>
            </w:tcBorders>
            <w:vAlign w:val="center"/>
          </w:tcPr>
          <w:p w14:paraId="5D8E7F89" w14:textId="77777777" w:rsidR="00D43867" w:rsidRPr="005A2CE6" w:rsidRDefault="00D43867" w:rsidP="00DE7CA4">
            <w:pPr>
              <w:spacing w:before="100" w:beforeAutospacing="1" w:after="100" w:afterAutospacing="1" w:line="276" w:lineRule="auto"/>
              <w:ind w:right="-11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A2CE6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290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14:paraId="3EBF8D4D" w14:textId="77777777" w:rsidR="00D43867" w:rsidRPr="005A2CE6" w:rsidRDefault="00D43867" w:rsidP="00DE7CA4">
            <w:pPr>
              <w:spacing w:before="100" w:beforeAutospacing="1" w:after="100" w:afterAutospacing="1" w:line="276" w:lineRule="auto"/>
              <w:ind w:right="-1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A2CE6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14:paraId="559C9757" w14:textId="77777777" w:rsidR="00D43867" w:rsidRPr="005A2CE6" w:rsidRDefault="00D43867" w:rsidP="00CA6C40">
            <w:pPr>
              <w:tabs>
                <w:tab w:val="left" w:pos="1026"/>
                <w:tab w:val="decimal" w:pos="1154"/>
                <w:tab w:val="left" w:pos="1422"/>
              </w:tabs>
              <w:spacing w:before="100" w:beforeAutospacing="1" w:after="100" w:afterAutospacing="1" w:line="276" w:lineRule="auto"/>
              <w:ind w:right="-1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A2CE6">
              <w:rPr>
                <w:rFonts w:ascii="Angsana New" w:hAnsi="Angsana New" w:cs="Angsana New"/>
                <w:sz w:val="26"/>
                <w:szCs w:val="26"/>
              </w:rPr>
              <w:t>33,652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14:paraId="7366D2AC" w14:textId="77777777" w:rsidR="00D43867" w:rsidRPr="005A2CE6" w:rsidRDefault="00D43867" w:rsidP="00D43867">
            <w:pPr>
              <w:tabs>
                <w:tab w:val="left" w:pos="1026"/>
                <w:tab w:val="decimal" w:pos="1154"/>
                <w:tab w:val="left" w:pos="1422"/>
              </w:tabs>
              <w:spacing w:before="100" w:beforeAutospacing="1" w:after="100" w:afterAutospacing="1" w:line="276" w:lineRule="auto"/>
              <w:ind w:right="-1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A2CE6">
              <w:rPr>
                <w:rFonts w:ascii="Angsana New" w:hAnsi="Angsana New" w:cs="Angsana New"/>
                <w:sz w:val="26"/>
                <w:szCs w:val="26"/>
              </w:rPr>
              <w:t>33,652</w:t>
            </w:r>
          </w:p>
        </w:tc>
        <w:tc>
          <w:tcPr>
            <w:tcW w:w="1290" w:type="dxa"/>
            <w:tcBorders>
              <w:top w:val="nil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4AAD0A2B" w14:textId="77777777" w:rsidR="00D43867" w:rsidRPr="005A2CE6" w:rsidRDefault="00A22763" w:rsidP="00CA6C40">
            <w:pPr>
              <w:tabs>
                <w:tab w:val="left" w:pos="1026"/>
                <w:tab w:val="decimal" w:pos="1154"/>
                <w:tab w:val="left" w:pos="1422"/>
              </w:tabs>
              <w:spacing w:before="100" w:beforeAutospacing="1" w:after="100" w:afterAutospacing="1" w:line="276" w:lineRule="auto"/>
              <w:ind w:right="-1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10,097</w:t>
            </w:r>
          </w:p>
        </w:tc>
        <w:tc>
          <w:tcPr>
            <w:tcW w:w="1290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14:paraId="6B6BECDC" w14:textId="77777777" w:rsidR="00D43867" w:rsidRPr="005A2CE6" w:rsidRDefault="00D43867" w:rsidP="00CA6C40">
            <w:pPr>
              <w:tabs>
                <w:tab w:val="left" w:pos="1026"/>
                <w:tab w:val="decimal" w:pos="1154"/>
              </w:tabs>
              <w:spacing w:before="100" w:beforeAutospacing="1" w:after="100" w:afterAutospacing="1" w:line="276" w:lineRule="auto"/>
              <w:ind w:right="-11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A2CE6">
              <w:rPr>
                <w:rFonts w:ascii="Angsana New" w:hAnsi="Angsana New" w:cs="Angsana New"/>
                <w:sz w:val="26"/>
                <w:szCs w:val="26"/>
              </w:rPr>
              <w:t xml:space="preserve">19,967 </w:t>
            </w:r>
          </w:p>
        </w:tc>
      </w:tr>
      <w:tr w:rsidR="00D43867" w:rsidRPr="005A2CE6" w14:paraId="40A80D14" w14:textId="77777777" w:rsidTr="00D43867">
        <w:trPr>
          <w:trHeight w:hRule="exact" w:val="428"/>
        </w:trPr>
        <w:tc>
          <w:tcPr>
            <w:tcW w:w="2610" w:type="dxa"/>
            <w:tcBorders>
              <w:top w:val="nil"/>
              <w:bottom w:val="single" w:sz="4" w:space="0" w:color="auto"/>
            </w:tcBorders>
            <w:vAlign w:val="bottom"/>
          </w:tcPr>
          <w:p w14:paraId="62B8CD8C" w14:textId="77777777" w:rsidR="00D43867" w:rsidRPr="005A2CE6" w:rsidRDefault="00D43867" w:rsidP="007613D6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nil"/>
              <w:bottom w:val="single" w:sz="4" w:space="0" w:color="auto"/>
              <w:right w:val="dashSmallGap" w:sz="4" w:space="0" w:color="auto"/>
            </w:tcBorders>
            <w:vAlign w:val="center"/>
          </w:tcPr>
          <w:p w14:paraId="66B24D06" w14:textId="77777777" w:rsidR="00D43867" w:rsidRPr="005A2CE6" w:rsidRDefault="00D43867" w:rsidP="00DE7CA4">
            <w:pPr>
              <w:spacing w:before="100" w:beforeAutospacing="1" w:after="100" w:afterAutospacing="1" w:line="276" w:lineRule="auto"/>
              <w:ind w:right="-1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nil"/>
              <w:left w:val="dashSmallGap" w:sz="4" w:space="0" w:color="auto"/>
              <w:bottom w:val="single" w:sz="4" w:space="0" w:color="auto"/>
            </w:tcBorders>
            <w:vAlign w:val="center"/>
          </w:tcPr>
          <w:p w14:paraId="6141BEDD" w14:textId="77777777" w:rsidR="00D43867" w:rsidRPr="005A2CE6" w:rsidRDefault="00D43867" w:rsidP="00DE7CA4">
            <w:pPr>
              <w:spacing w:before="100" w:beforeAutospacing="1" w:after="100" w:afterAutospacing="1" w:line="276" w:lineRule="auto"/>
              <w:ind w:right="-1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nil"/>
              <w:bottom w:val="single" w:sz="4" w:space="0" w:color="auto"/>
            </w:tcBorders>
            <w:vAlign w:val="center"/>
          </w:tcPr>
          <w:p w14:paraId="3243FC67" w14:textId="77777777" w:rsidR="00D43867" w:rsidRPr="005A2CE6" w:rsidRDefault="00D43867" w:rsidP="002F75DB">
            <w:pPr>
              <w:tabs>
                <w:tab w:val="left" w:pos="1026"/>
                <w:tab w:val="decimal" w:pos="1154"/>
                <w:tab w:val="left" w:pos="1422"/>
              </w:tabs>
              <w:spacing w:before="100" w:beforeAutospacing="1" w:after="100" w:afterAutospacing="1" w:line="276" w:lineRule="auto"/>
              <w:ind w:left="-105" w:right="-11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5A2CE6">
              <w:rPr>
                <w:rFonts w:ascii="Angsana New" w:hAnsi="Angsana New" w:cs="Angsana New"/>
                <w:sz w:val="25"/>
                <w:szCs w:val="25"/>
              </w:rPr>
              <w:t xml:space="preserve">(USD </w:t>
            </w:r>
            <w:r w:rsidRPr="005A2CE6">
              <w:rPr>
                <w:rFonts w:ascii="Angsana New" w:hAnsi="Angsana New" w:cs="Angsana New" w:hint="cs"/>
                <w:sz w:val="25"/>
                <w:szCs w:val="25"/>
                <w:cs/>
              </w:rPr>
              <w:t>1</w:t>
            </w:r>
            <w:r w:rsidRPr="005A2CE6">
              <w:rPr>
                <w:rFonts w:ascii="Angsana New" w:hAnsi="Angsana New" w:cs="Angsana New"/>
                <w:sz w:val="25"/>
                <w:szCs w:val="25"/>
              </w:rPr>
              <w:t>,077</w:t>
            </w:r>
            <w:r w:rsidR="002F75DB" w:rsidRPr="005A2CE6">
              <w:rPr>
                <w:rFonts w:ascii="Angsana New" w:hAnsi="Angsana New" w:cs="Angsana New"/>
                <w:sz w:val="25"/>
                <w:szCs w:val="25"/>
              </w:rPr>
              <w:t>,200</w:t>
            </w:r>
            <w:r w:rsidRPr="005A2CE6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1290" w:type="dxa"/>
            <w:tcBorders>
              <w:top w:val="nil"/>
              <w:bottom w:val="single" w:sz="4" w:space="0" w:color="auto"/>
            </w:tcBorders>
            <w:vAlign w:val="center"/>
          </w:tcPr>
          <w:p w14:paraId="7536C645" w14:textId="77777777" w:rsidR="00D43867" w:rsidRPr="005A2CE6" w:rsidRDefault="00D43867" w:rsidP="002F75DB">
            <w:pPr>
              <w:tabs>
                <w:tab w:val="left" w:pos="1026"/>
                <w:tab w:val="decimal" w:pos="1154"/>
                <w:tab w:val="left" w:pos="1422"/>
              </w:tabs>
              <w:spacing w:before="100" w:beforeAutospacing="1" w:after="100" w:afterAutospacing="1" w:line="276" w:lineRule="auto"/>
              <w:ind w:left="-105" w:right="-11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5A2CE6">
              <w:rPr>
                <w:rFonts w:ascii="Angsana New" w:hAnsi="Angsana New" w:cs="Angsana New"/>
                <w:sz w:val="25"/>
                <w:szCs w:val="25"/>
              </w:rPr>
              <w:t xml:space="preserve">(USD </w:t>
            </w:r>
            <w:r w:rsidRPr="005A2CE6">
              <w:rPr>
                <w:rFonts w:ascii="Angsana New" w:hAnsi="Angsana New" w:cs="Angsana New" w:hint="cs"/>
                <w:sz w:val="25"/>
                <w:szCs w:val="25"/>
                <w:cs/>
              </w:rPr>
              <w:t>1</w:t>
            </w:r>
            <w:r w:rsidRPr="005A2CE6">
              <w:rPr>
                <w:rFonts w:ascii="Angsana New" w:hAnsi="Angsana New" w:cs="Angsana New"/>
                <w:sz w:val="25"/>
                <w:szCs w:val="25"/>
              </w:rPr>
              <w:t>,077</w:t>
            </w:r>
            <w:r w:rsidR="002F75DB" w:rsidRPr="005A2CE6">
              <w:rPr>
                <w:rFonts w:ascii="Angsana New" w:hAnsi="Angsana New" w:cs="Angsana New"/>
                <w:sz w:val="25"/>
                <w:szCs w:val="25"/>
              </w:rPr>
              <w:t>,200</w:t>
            </w:r>
            <w:r w:rsidRPr="005A2CE6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1290" w:type="dxa"/>
            <w:tcBorders>
              <w:top w:val="nil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51613083" w14:textId="77777777" w:rsidR="00D43867" w:rsidRPr="005A2CE6" w:rsidRDefault="00A229E8" w:rsidP="002F75DB">
            <w:pPr>
              <w:tabs>
                <w:tab w:val="left" w:pos="1026"/>
                <w:tab w:val="decimal" w:pos="1154"/>
                <w:tab w:val="left" w:pos="1422"/>
              </w:tabs>
              <w:spacing w:before="100" w:beforeAutospacing="1" w:after="100" w:afterAutospacing="1" w:line="276" w:lineRule="auto"/>
              <w:ind w:left="-105" w:right="-11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(USD 344,651</w:t>
            </w:r>
            <w:r w:rsidR="00D43867" w:rsidRPr="005A2CE6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1290" w:type="dxa"/>
            <w:tcBorders>
              <w:top w:val="nil"/>
              <w:left w:val="dashSmallGap" w:sz="4" w:space="0" w:color="auto"/>
              <w:bottom w:val="single" w:sz="4" w:space="0" w:color="auto"/>
            </w:tcBorders>
            <w:vAlign w:val="center"/>
          </w:tcPr>
          <w:p w14:paraId="188EFDB7" w14:textId="77777777" w:rsidR="00D43867" w:rsidRPr="005A2CE6" w:rsidRDefault="00D43867" w:rsidP="002F75DB">
            <w:pPr>
              <w:tabs>
                <w:tab w:val="left" w:pos="1026"/>
                <w:tab w:val="decimal" w:pos="1154"/>
              </w:tabs>
              <w:spacing w:before="100" w:beforeAutospacing="1" w:after="100" w:afterAutospacing="1" w:line="276" w:lineRule="auto"/>
              <w:ind w:left="-105" w:right="-11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5A2CE6">
              <w:rPr>
                <w:rFonts w:ascii="Angsana New" w:hAnsi="Angsana New" w:cs="Angsana New"/>
                <w:sz w:val="25"/>
                <w:szCs w:val="25"/>
              </w:rPr>
              <w:t>(USD 65</w:t>
            </w:r>
            <w:r w:rsidR="002F75DB" w:rsidRPr="005A2CE6">
              <w:rPr>
                <w:rFonts w:ascii="Angsana New" w:hAnsi="Angsana New" w:cs="Angsana New"/>
                <w:sz w:val="25"/>
                <w:szCs w:val="25"/>
              </w:rPr>
              <w:t>6,981</w:t>
            </w:r>
            <w:r w:rsidRPr="005A2CE6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</w:tr>
    </w:tbl>
    <w:p w14:paraId="0A0A8991" w14:textId="77777777" w:rsidR="005473DA" w:rsidRPr="00565B4B" w:rsidRDefault="005473DA" w:rsidP="005473DA">
      <w:pPr>
        <w:spacing w:line="276" w:lineRule="auto"/>
        <w:ind w:right="28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9450" w:type="dxa"/>
        <w:tblInd w:w="288" w:type="dxa"/>
        <w:tblLook w:val="0000" w:firstRow="0" w:lastRow="0" w:firstColumn="0" w:lastColumn="0" w:noHBand="0" w:noVBand="0"/>
      </w:tblPr>
      <w:tblGrid>
        <w:gridCol w:w="2970"/>
        <w:gridCol w:w="3240"/>
        <w:gridCol w:w="1620"/>
        <w:gridCol w:w="1620"/>
      </w:tblGrid>
      <w:tr w:rsidR="005473DA" w:rsidRPr="005A2CE6" w14:paraId="78FE8BD2" w14:textId="77777777" w:rsidTr="008C69FD">
        <w:trPr>
          <w:cantSplit/>
          <w:trHeight w:val="409"/>
        </w:trPr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14C3639" w14:textId="77777777" w:rsidR="005473DA" w:rsidRPr="005A2CE6" w:rsidRDefault="005473DA" w:rsidP="007613D6">
            <w:pP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A2CE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C90B89" w14:textId="77777777" w:rsidR="005473DA" w:rsidRPr="005A2CE6" w:rsidRDefault="005473DA" w:rsidP="00CA6C40">
            <w:pPr>
              <w:ind w:right="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A2CE6">
              <w:rPr>
                <w:rFonts w:asciiTheme="majorBidi" w:hAnsiTheme="majorBidi" w:cstheme="majorBidi"/>
                <w:sz w:val="32"/>
                <w:szCs w:val="32"/>
                <w:cs/>
              </w:rPr>
              <w:t>ประเภทกิจการ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7704" w14:textId="77777777" w:rsidR="005473DA" w:rsidRPr="005A2CE6" w:rsidRDefault="005473DA" w:rsidP="00CA6C40">
            <w:pPr>
              <w:ind w:left="-118" w:right="-1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A2CE6">
              <w:rPr>
                <w:rFonts w:asciiTheme="majorBidi" w:hAnsiTheme="majorBidi" w:cstheme="majorBidi"/>
                <w:sz w:val="32"/>
                <w:szCs w:val="32"/>
                <w:cs/>
              </w:rPr>
              <w:t>ทุนที่ออกและชำระแล้ว</w:t>
            </w:r>
          </w:p>
        </w:tc>
      </w:tr>
      <w:tr w:rsidR="00910C93" w:rsidRPr="005A2CE6" w14:paraId="4B2CAA01" w14:textId="77777777" w:rsidTr="008C69FD">
        <w:trPr>
          <w:cantSplit/>
          <w:trHeight w:val="409"/>
        </w:trPr>
        <w:tc>
          <w:tcPr>
            <w:tcW w:w="297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8470069" w14:textId="77777777" w:rsidR="00910C93" w:rsidRPr="005A2CE6" w:rsidRDefault="00910C93" w:rsidP="007613D6">
            <w:pP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9622" w14:textId="77777777" w:rsidR="00910C93" w:rsidRPr="005A2CE6" w:rsidRDefault="00910C93" w:rsidP="00CA6C40">
            <w:pPr>
              <w:ind w:right="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6D7775F5" w14:textId="77777777" w:rsidR="00910C93" w:rsidRPr="005A2CE6" w:rsidRDefault="00910C93" w:rsidP="00CA6C40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A2CE6">
              <w:rPr>
                <w:rFonts w:ascii="Angsana New" w:hAnsi="Angsana New" w:cs="Angsana New" w:hint="cs"/>
                <w:sz w:val="32"/>
                <w:szCs w:val="32"/>
                <w:cs/>
              </w:rPr>
              <w:t>ณ 3</w:t>
            </w:r>
            <w:r w:rsidR="00531281" w:rsidRPr="005A2CE6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531281" w:rsidRPr="005A2CE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มิ.ย</w:t>
            </w:r>
            <w:r w:rsidRPr="005A2CE6">
              <w:rPr>
                <w:rFonts w:ascii="Angsana New" w:hAnsi="Angsana New" w:cs="Angsana New" w:hint="cs"/>
                <w:sz w:val="32"/>
                <w:szCs w:val="32"/>
                <w:cs/>
              </w:rPr>
              <w:t>. 256</w:t>
            </w:r>
            <w:r w:rsidRPr="005A2CE6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14:paraId="1AF52F84" w14:textId="77777777" w:rsidR="00910C93" w:rsidRPr="005A2CE6" w:rsidRDefault="00910C93" w:rsidP="00CA6C40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A2CE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5A2CE6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5A2CE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ธ.ค. </w:t>
            </w:r>
            <w:r w:rsidRPr="005A2CE6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</w:tr>
      <w:tr w:rsidR="002F75DB" w:rsidRPr="00CB32BE" w14:paraId="7DF8C668" w14:textId="77777777" w:rsidTr="008C69FD">
        <w:trPr>
          <w:trHeight w:val="382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82B40B" w14:textId="77777777" w:rsidR="002F75DB" w:rsidRPr="005A2CE6" w:rsidRDefault="002F75DB" w:rsidP="007613D6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A2CE6">
              <w:rPr>
                <w:rFonts w:ascii="Angsana New" w:hAnsi="Angsana New" w:cs="Angsana New"/>
                <w:sz w:val="32"/>
                <w:szCs w:val="32"/>
              </w:rPr>
              <w:t>Team Precision America, LLC</w:t>
            </w:r>
            <w:r w:rsidRPr="005A2CE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240" w:type="dxa"/>
            <w:tcBorders>
              <w:left w:val="single" w:sz="4" w:space="0" w:color="auto"/>
              <w:right w:val="single" w:sz="4" w:space="0" w:color="auto"/>
            </w:tcBorders>
          </w:tcPr>
          <w:p w14:paraId="3041CF02" w14:textId="77777777" w:rsidR="002F75DB" w:rsidRPr="005A2CE6" w:rsidRDefault="002F75DB" w:rsidP="000F5442">
            <w:pPr>
              <w:spacing w:line="276" w:lineRule="auto"/>
              <w:ind w:right="-108"/>
              <w:rPr>
                <w:rFonts w:asciiTheme="majorBidi" w:hAnsiTheme="majorBidi" w:cstheme="majorBidi"/>
                <w:position w:val="-28"/>
                <w:sz w:val="32"/>
                <w:szCs w:val="32"/>
                <w:cs/>
              </w:rPr>
            </w:pPr>
            <w:r w:rsidRPr="005A2CE6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ออกแบบและค้าชิ้นส่วนแผงวงจร</w:t>
            </w:r>
          </w:p>
        </w:tc>
        <w:tc>
          <w:tcPr>
            <w:tcW w:w="1620" w:type="dxa"/>
            <w:tcBorders>
              <w:left w:val="single" w:sz="4" w:space="0" w:color="auto"/>
              <w:right w:val="dashSmallGap" w:sz="4" w:space="0" w:color="auto"/>
            </w:tcBorders>
          </w:tcPr>
          <w:p w14:paraId="67AF3E5D" w14:textId="77777777" w:rsidR="002F75DB" w:rsidRPr="005A2CE6" w:rsidRDefault="002F75DB" w:rsidP="002F75DB">
            <w:pPr>
              <w:ind w:right="-108" w:hanging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A2CE6">
              <w:rPr>
                <w:rFonts w:asciiTheme="majorBidi" w:hAnsiTheme="majorBidi" w:cstheme="majorBidi"/>
                <w:sz w:val="32"/>
                <w:szCs w:val="32"/>
              </w:rPr>
              <w:t>USD 1,062,844</w:t>
            </w:r>
          </w:p>
        </w:tc>
        <w:tc>
          <w:tcPr>
            <w:tcW w:w="1620" w:type="dxa"/>
            <w:tcBorders>
              <w:top w:val="single" w:sz="4" w:space="0" w:color="auto"/>
              <w:left w:val="dashSmallGap" w:sz="4" w:space="0" w:color="auto"/>
              <w:right w:val="single" w:sz="4" w:space="0" w:color="auto"/>
            </w:tcBorders>
          </w:tcPr>
          <w:p w14:paraId="48F8704B" w14:textId="77777777" w:rsidR="002F75DB" w:rsidRPr="00910C93" w:rsidRDefault="002F75DB" w:rsidP="002F75DB">
            <w:pPr>
              <w:ind w:right="-108" w:hanging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A2CE6">
              <w:rPr>
                <w:rFonts w:asciiTheme="majorBidi" w:hAnsiTheme="majorBidi" w:cstheme="majorBidi"/>
                <w:sz w:val="32"/>
                <w:szCs w:val="32"/>
              </w:rPr>
              <w:t>USD 1,062,844</w:t>
            </w:r>
          </w:p>
        </w:tc>
      </w:tr>
      <w:tr w:rsidR="005473DA" w:rsidRPr="00CB32BE" w14:paraId="0D88700F" w14:textId="77777777" w:rsidTr="008C69FD">
        <w:trPr>
          <w:trHeight w:val="338"/>
        </w:trPr>
        <w:tc>
          <w:tcPr>
            <w:tcW w:w="2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89D4" w14:textId="77777777" w:rsidR="005473DA" w:rsidRPr="00910C93" w:rsidRDefault="005473DA" w:rsidP="007613D6">
            <w:pPr>
              <w:spacing w:line="276" w:lineRule="auto"/>
              <w:ind w:right="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46236" w14:textId="77777777" w:rsidR="005473DA" w:rsidRPr="000F5442" w:rsidRDefault="00910C93" w:rsidP="007613D6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0F5442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ไฟฟ้า</w:t>
            </w:r>
            <w:r w:rsidR="00D43867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</w:t>
            </w:r>
            <w:r w:rsidR="00242ADC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แผงวงจรอิเล็ก</w:t>
            </w:r>
            <w:r w:rsidR="005473DA" w:rsidRPr="000F5442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ทรอนิ</w:t>
            </w:r>
            <w:r w:rsidR="0066449A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กส์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29085D14" w14:textId="77777777" w:rsidR="005473DA" w:rsidRPr="00910C93" w:rsidRDefault="005473DA" w:rsidP="007613D6">
            <w:pPr>
              <w:ind w:right="-108" w:hanging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tcBorders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14:paraId="40E7893B" w14:textId="77777777" w:rsidR="005473DA" w:rsidRPr="00910C93" w:rsidRDefault="005473DA" w:rsidP="007613D6">
            <w:pPr>
              <w:ind w:left="-51" w:right="-1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463F97D6" w14:textId="77777777" w:rsidR="005473DA" w:rsidRPr="00565B4B" w:rsidRDefault="005473DA" w:rsidP="005473DA">
      <w:pPr>
        <w:spacing w:line="276" w:lineRule="auto"/>
        <w:ind w:left="448" w:right="28"/>
        <w:jc w:val="thaiDistribute"/>
        <w:rPr>
          <w:rFonts w:asciiTheme="majorBidi" w:hAnsiTheme="majorBidi" w:cstheme="majorBidi"/>
          <w:b/>
          <w:bCs/>
          <w:sz w:val="16"/>
          <w:szCs w:val="16"/>
          <w:highlight w:val="yellow"/>
        </w:rPr>
      </w:pPr>
    </w:p>
    <w:p w14:paraId="10B0C2EA" w14:textId="77777777" w:rsidR="005473DA" w:rsidRPr="00DF530B" w:rsidRDefault="005473DA" w:rsidP="00360DB6">
      <w:pPr>
        <w:ind w:left="720" w:right="-13" w:firstLine="69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DF530B">
        <w:rPr>
          <w:rFonts w:ascii="Angsana New" w:hAnsi="Angsana New" w:cs="Angsana New"/>
          <w:spacing w:val="-4"/>
          <w:sz w:val="32"/>
          <w:szCs w:val="32"/>
          <w:cs/>
        </w:rPr>
        <w:t>งบการเงินของบริษัทร่วมที่นำมาใช้ในการบันทึกบัญชีเงินลงทุนตามวิธีส่วนได้เสียในงบ</w:t>
      </w:r>
      <w:r w:rsidR="00DF530B" w:rsidRPr="00DF530B">
        <w:rPr>
          <w:rFonts w:ascii="Angsana New" w:hAnsi="Angsana New" w:cs="Angsana New" w:hint="cs"/>
          <w:spacing w:val="-4"/>
          <w:sz w:val="32"/>
          <w:szCs w:val="32"/>
          <w:cs/>
        </w:rPr>
        <w:t>แสดงฐานะ</w:t>
      </w:r>
      <w:r w:rsidRPr="00DF530B">
        <w:rPr>
          <w:rFonts w:ascii="Angsana New" w:hAnsi="Angsana New" w:cs="Angsana New"/>
          <w:spacing w:val="-4"/>
          <w:sz w:val="32"/>
          <w:szCs w:val="32"/>
          <w:cs/>
        </w:rPr>
        <w:t>การเงินระหว่างกาลรวม</w:t>
      </w:r>
      <w:r w:rsidRPr="00DF530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DF530B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531281">
        <w:rPr>
          <w:rFonts w:ascii="Angsana New" w:hAnsi="Angsana New" w:cs="Angsana New" w:hint="cs"/>
          <w:spacing w:val="-4"/>
          <w:sz w:val="32"/>
          <w:szCs w:val="32"/>
          <w:cs/>
        </w:rPr>
        <w:t>3</w:t>
      </w:r>
      <w:r w:rsidR="00531281">
        <w:rPr>
          <w:rFonts w:ascii="Angsana New" w:hAnsi="Angsana New" w:cs="Angsana New"/>
          <w:spacing w:val="-4"/>
          <w:sz w:val="32"/>
          <w:szCs w:val="32"/>
        </w:rPr>
        <w:t>0</w:t>
      </w:r>
      <w:r w:rsidR="0053128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มิถุนายน</w:t>
      </w:r>
      <w:r w:rsidRPr="00DF530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2562 </w:t>
      </w:r>
      <w:r w:rsidR="00360DB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 </w:t>
      </w:r>
      <w:r w:rsidR="00360DB6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360DB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ธันวาคม </w:t>
      </w:r>
      <w:r w:rsidR="00360DB6">
        <w:rPr>
          <w:rFonts w:ascii="Angsana New" w:hAnsi="Angsana New" w:cs="Angsana New"/>
          <w:spacing w:val="-4"/>
          <w:sz w:val="32"/>
          <w:szCs w:val="32"/>
        </w:rPr>
        <w:t xml:space="preserve">2561 </w:t>
      </w:r>
      <w:r w:rsidRPr="00DF530B">
        <w:rPr>
          <w:rFonts w:ascii="Angsana New" w:hAnsi="Angsana New" w:cs="Angsana New"/>
          <w:spacing w:val="-4"/>
          <w:sz w:val="32"/>
          <w:szCs w:val="32"/>
          <w:cs/>
        </w:rPr>
        <w:t>รวมถึงส่วนได้เสียที่บันทึกในงบกำไรขาดทุน</w:t>
      </w:r>
      <w:r w:rsidRPr="00DF530B">
        <w:rPr>
          <w:rFonts w:ascii="Angsana New" w:hAnsi="Angsana New" w:cs="Angsana New" w:hint="cs"/>
          <w:spacing w:val="-4"/>
          <w:sz w:val="32"/>
          <w:szCs w:val="32"/>
          <w:cs/>
        </w:rPr>
        <w:t>เบ็ดเสร็จ</w:t>
      </w:r>
      <w:r w:rsidRPr="00DF530B">
        <w:rPr>
          <w:rFonts w:ascii="Angsana New" w:hAnsi="Angsana New" w:cs="Angsana New"/>
          <w:spacing w:val="-4"/>
          <w:sz w:val="32"/>
          <w:szCs w:val="32"/>
          <w:cs/>
        </w:rPr>
        <w:t>รวม</w:t>
      </w:r>
      <w:r w:rsidRPr="00DF530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DF530B">
        <w:rPr>
          <w:rFonts w:ascii="Angsana New" w:hAnsi="Angsana New" w:cs="Angsana New"/>
          <w:spacing w:val="-4"/>
          <w:sz w:val="32"/>
          <w:szCs w:val="32"/>
          <w:cs/>
        </w:rPr>
        <w:t>สำหรับงวด</w:t>
      </w:r>
      <w:r w:rsidR="00531281">
        <w:rPr>
          <w:rFonts w:ascii="Angsana New" w:hAnsi="Angsana New" w:cs="Angsana New" w:hint="cs"/>
          <w:spacing w:val="-4"/>
          <w:sz w:val="32"/>
          <w:szCs w:val="32"/>
          <w:cs/>
        </w:rPr>
        <w:t>หก</w:t>
      </w:r>
      <w:r w:rsidRPr="00DF530B">
        <w:rPr>
          <w:rFonts w:ascii="Angsana New" w:hAnsi="Angsana New" w:cs="Angsana New" w:hint="cs"/>
          <w:spacing w:val="-4"/>
          <w:sz w:val="32"/>
          <w:szCs w:val="32"/>
          <w:cs/>
        </w:rPr>
        <w:t>เดือน</w:t>
      </w:r>
      <w:r w:rsidRPr="00DF530B">
        <w:rPr>
          <w:rFonts w:ascii="Angsana New" w:hAnsi="Angsana New" w:cs="Angsana New"/>
          <w:spacing w:val="-4"/>
          <w:sz w:val="32"/>
          <w:szCs w:val="32"/>
          <w:cs/>
        </w:rPr>
        <w:t>สิ้นสุด</w:t>
      </w:r>
      <w:r w:rsidRPr="00DF530B">
        <w:rPr>
          <w:rFonts w:ascii="Angsana New" w:hAnsi="Angsana New" w:cs="Angsana New" w:hint="cs"/>
          <w:spacing w:val="-4"/>
          <w:sz w:val="32"/>
          <w:szCs w:val="32"/>
          <w:cs/>
        </w:rPr>
        <w:t>วั</w:t>
      </w:r>
      <w:r w:rsidRPr="00DF530B">
        <w:rPr>
          <w:rFonts w:ascii="Angsana New" w:hAnsi="Angsana New" w:cs="Angsana New"/>
          <w:spacing w:val="-4"/>
          <w:sz w:val="32"/>
          <w:szCs w:val="32"/>
          <w:cs/>
        </w:rPr>
        <w:t xml:space="preserve">นที่ </w:t>
      </w:r>
      <w:r w:rsidR="00531281">
        <w:rPr>
          <w:rFonts w:ascii="Angsana New" w:hAnsi="Angsana New" w:cs="Angsana New" w:hint="cs"/>
          <w:spacing w:val="-4"/>
          <w:sz w:val="32"/>
          <w:szCs w:val="32"/>
          <w:cs/>
        </w:rPr>
        <w:t>3</w:t>
      </w:r>
      <w:r w:rsidR="00531281">
        <w:rPr>
          <w:rFonts w:ascii="Angsana New" w:hAnsi="Angsana New" w:cs="Angsana New"/>
          <w:spacing w:val="-4"/>
          <w:sz w:val="32"/>
          <w:szCs w:val="32"/>
        </w:rPr>
        <w:t>0</w:t>
      </w:r>
      <w:r w:rsidR="0053128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มิถุนายน</w:t>
      </w:r>
      <w:r w:rsidRPr="00DF530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256</w:t>
      </w:r>
      <w:r w:rsidR="00910C93" w:rsidRPr="00DF530B">
        <w:rPr>
          <w:rFonts w:ascii="Angsana New" w:hAnsi="Angsana New" w:cs="Angsana New" w:hint="cs"/>
          <w:spacing w:val="-4"/>
          <w:sz w:val="32"/>
          <w:szCs w:val="32"/>
          <w:cs/>
        </w:rPr>
        <w:t>2</w:t>
      </w:r>
      <w:r w:rsidRPr="00DF530B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360DB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 </w:t>
      </w:r>
      <w:r w:rsidR="00360DB6">
        <w:rPr>
          <w:rFonts w:ascii="Angsana New" w:hAnsi="Angsana New" w:cs="Angsana New"/>
          <w:spacing w:val="-4"/>
          <w:sz w:val="32"/>
          <w:szCs w:val="32"/>
        </w:rPr>
        <w:t xml:space="preserve">2561 </w:t>
      </w:r>
      <w:r w:rsidRPr="00DF530B">
        <w:rPr>
          <w:rFonts w:ascii="Angsana New" w:hAnsi="Angsana New" w:cs="Angsana New"/>
          <w:spacing w:val="-4"/>
          <w:sz w:val="32"/>
          <w:szCs w:val="32"/>
          <w:cs/>
        </w:rPr>
        <w:t>ได้ผ่านการสอบทาน</w:t>
      </w:r>
      <w:r w:rsidR="00360DB6">
        <w:rPr>
          <w:rFonts w:ascii="Angsana New" w:hAnsi="Angsana New" w:cs="Angsana New" w:hint="cs"/>
          <w:spacing w:val="-4"/>
          <w:sz w:val="32"/>
          <w:szCs w:val="32"/>
          <w:cs/>
        </w:rPr>
        <w:t>หรือตรวจสอบ</w:t>
      </w:r>
      <w:r w:rsidRPr="00DF530B">
        <w:rPr>
          <w:rFonts w:ascii="Angsana New" w:hAnsi="Angsana New" w:cs="Angsana New"/>
          <w:spacing w:val="-4"/>
          <w:sz w:val="32"/>
          <w:szCs w:val="32"/>
          <w:cs/>
        </w:rPr>
        <w:t>โดยผู้สอบบัญ</w:t>
      </w:r>
      <w:r w:rsidRPr="00DF530B">
        <w:rPr>
          <w:rFonts w:ascii="Angsana New" w:hAnsi="Angsana New" w:cs="Angsana New" w:hint="cs"/>
          <w:spacing w:val="-4"/>
          <w:sz w:val="32"/>
          <w:szCs w:val="32"/>
          <w:cs/>
        </w:rPr>
        <w:t>ชีอื่นแล้ว</w:t>
      </w:r>
    </w:p>
    <w:p w14:paraId="68323A23" w14:textId="77777777" w:rsidR="00CA6C40" w:rsidRPr="00565B4B" w:rsidRDefault="00CA6C40" w:rsidP="00CA6C40">
      <w:pPr>
        <w:ind w:left="720" w:right="-13" w:firstLine="720"/>
        <w:jc w:val="thaiDistribute"/>
        <w:rPr>
          <w:rFonts w:ascii="Angsana New" w:hAnsi="Angsana New" w:cs="Angsana New"/>
          <w:sz w:val="4"/>
          <w:szCs w:val="4"/>
        </w:rPr>
      </w:pPr>
    </w:p>
    <w:p w14:paraId="69ED3438" w14:textId="77777777" w:rsidR="005473DA" w:rsidRPr="00910C93" w:rsidRDefault="005473DA" w:rsidP="00360DB6">
      <w:pPr>
        <w:ind w:left="720" w:right="-13" w:firstLine="698"/>
        <w:jc w:val="thaiDistribute"/>
        <w:rPr>
          <w:rFonts w:ascii="Angsana New" w:hAnsi="Angsana New" w:cs="Angsana New"/>
          <w:sz w:val="32"/>
          <w:szCs w:val="32"/>
          <w:cs/>
        </w:rPr>
      </w:pPr>
      <w:r w:rsidRPr="00360DB6">
        <w:rPr>
          <w:rFonts w:ascii="Angsana New" w:hAnsi="Angsana New" w:cs="Angsana New" w:hint="cs"/>
          <w:spacing w:val="-4"/>
          <w:sz w:val="32"/>
          <w:szCs w:val="32"/>
          <w:cs/>
        </w:rPr>
        <w:t>ส่วนแบ่งขาดทุนจากเงินลงทุนตามวิธีส่วนได้เสียที่บันทึกในงบกำไรขาดทุนเบ็ดเสร็จรวม</w:t>
      </w:r>
      <w:r w:rsidRPr="00910C93">
        <w:rPr>
          <w:rFonts w:ascii="Angsana New" w:hAnsi="Angsana New" w:cs="Angsana New"/>
          <w:sz w:val="32"/>
          <w:szCs w:val="32"/>
        </w:rPr>
        <w:t xml:space="preserve"> </w:t>
      </w:r>
      <w:r w:rsidR="00531281">
        <w:rPr>
          <w:rFonts w:ascii="Angsana New" w:hAnsi="Angsana New" w:cs="Angsana New" w:hint="cs"/>
          <w:sz w:val="32"/>
          <w:szCs w:val="32"/>
          <w:cs/>
        </w:rPr>
        <w:t>สำหรับงวดหกเ</w:t>
      </w:r>
      <w:r w:rsidRPr="00910C93">
        <w:rPr>
          <w:rFonts w:ascii="Angsana New" w:hAnsi="Angsana New" w:cs="Angsana New" w:hint="cs"/>
          <w:sz w:val="32"/>
          <w:szCs w:val="32"/>
          <w:cs/>
        </w:rPr>
        <w:t>ดือนสิ้นสุดวันที</w:t>
      </w:r>
      <w:r w:rsidRPr="00910C93">
        <w:rPr>
          <w:rFonts w:ascii="Angsana New" w:hAnsi="Angsana New" w:cs="Angsana New"/>
          <w:sz w:val="32"/>
          <w:szCs w:val="32"/>
          <w:cs/>
        </w:rPr>
        <w:t>่</w:t>
      </w:r>
      <w:r w:rsidRPr="00910C9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31281">
        <w:rPr>
          <w:rFonts w:ascii="Angsana New" w:hAnsi="Angsana New" w:cs="Angsana New" w:hint="cs"/>
          <w:sz w:val="32"/>
          <w:szCs w:val="32"/>
          <w:cs/>
        </w:rPr>
        <w:t>3</w:t>
      </w:r>
      <w:r w:rsidR="00531281">
        <w:rPr>
          <w:rFonts w:ascii="Angsana New" w:hAnsi="Angsana New" w:cs="Angsana New"/>
          <w:sz w:val="32"/>
          <w:szCs w:val="32"/>
        </w:rPr>
        <w:t>0</w:t>
      </w:r>
      <w:r w:rsidR="00531281">
        <w:rPr>
          <w:rFonts w:ascii="Angsana New" w:hAnsi="Angsana New" w:cs="Angsana New" w:hint="cs"/>
          <w:sz w:val="32"/>
          <w:szCs w:val="32"/>
          <w:cs/>
        </w:rPr>
        <w:t xml:space="preserve"> มิถุนายน</w:t>
      </w:r>
      <w:r w:rsidRPr="00910C93">
        <w:rPr>
          <w:rFonts w:ascii="Angsana New" w:hAnsi="Angsana New" w:cs="Angsana New" w:hint="cs"/>
          <w:sz w:val="32"/>
          <w:szCs w:val="32"/>
          <w:cs/>
        </w:rPr>
        <w:t xml:space="preserve"> 256</w:t>
      </w:r>
      <w:r w:rsidR="00910C93">
        <w:rPr>
          <w:rFonts w:ascii="Angsana New" w:hAnsi="Angsana New" w:cs="Angsana New" w:hint="cs"/>
          <w:sz w:val="32"/>
          <w:szCs w:val="32"/>
          <w:cs/>
        </w:rPr>
        <w:t>2</w:t>
      </w:r>
      <w:r w:rsidRPr="00910C9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60DB6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360DB6">
        <w:rPr>
          <w:rFonts w:ascii="Angsana New" w:hAnsi="Angsana New" w:cs="Angsana New"/>
          <w:sz w:val="32"/>
          <w:szCs w:val="32"/>
        </w:rPr>
        <w:t xml:space="preserve">2561 </w:t>
      </w:r>
      <w:r w:rsidR="00D43867">
        <w:rPr>
          <w:rFonts w:ascii="Angsana New" w:hAnsi="Angsana New" w:cs="Angsana New" w:hint="cs"/>
          <w:sz w:val="32"/>
          <w:szCs w:val="32"/>
          <w:cs/>
        </w:rPr>
        <w:t xml:space="preserve">มีจำนวนเงิน </w:t>
      </w:r>
      <w:r w:rsidR="007C36A1">
        <w:rPr>
          <w:rFonts w:ascii="Angsana New" w:hAnsi="Angsana New" w:cs="Angsana New"/>
          <w:sz w:val="32"/>
          <w:szCs w:val="32"/>
        </w:rPr>
        <w:t>9.87</w:t>
      </w:r>
      <w:r w:rsidR="00D43867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 w:rsidR="00360DB6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360DB6">
        <w:rPr>
          <w:rFonts w:ascii="Angsana New" w:hAnsi="Angsana New" w:cs="Angsana New"/>
          <w:sz w:val="32"/>
          <w:szCs w:val="32"/>
        </w:rPr>
        <w:t xml:space="preserve">2.77 </w:t>
      </w:r>
      <w:r w:rsidR="00360DB6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3D5C70">
        <w:rPr>
          <w:rFonts w:ascii="Angsana New" w:hAnsi="Angsana New" w:cs="Angsana New" w:hint="cs"/>
          <w:sz w:val="32"/>
          <w:szCs w:val="32"/>
          <w:cs/>
        </w:rPr>
        <w:t xml:space="preserve"> ตามลำดับ</w:t>
      </w:r>
    </w:p>
    <w:p w14:paraId="4BF92A93" w14:textId="77777777" w:rsidR="00DE7CA4" w:rsidRPr="00565B4B" w:rsidRDefault="00DE7CA4" w:rsidP="00DE7CA4">
      <w:pPr>
        <w:spacing w:line="276" w:lineRule="auto"/>
        <w:ind w:left="448" w:right="28"/>
        <w:jc w:val="thaiDistribute"/>
        <w:rPr>
          <w:rFonts w:ascii="Angsana New" w:hAnsi="Angsana New" w:cs="Angsana New"/>
          <w:sz w:val="6"/>
          <w:szCs w:val="6"/>
        </w:rPr>
      </w:pPr>
    </w:p>
    <w:p w14:paraId="30E32843" w14:textId="77777777" w:rsidR="00B0761E" w:rsidRDefault="00B0761E" w:rsidP="00CA6C40">
      <w:pPr>
        <w:ind w:left="450" w:right="-299" w:firstLine="270"/>
        <w:jc w:val="thaiDistribute"/>
        <w:rPr>
          <w:rFonts w:ascii="Angsana New" w:cs="Angsana New"/>
          <w:b/>
          <w:bCs/>
          <w:sz w:val="32"/>
          <w:szCs w:val="32"/>
        </w:rPr>
      </w:pPr>
      <w:r w:rsidRPr="00D215F7">
        <w:rPr>
          <w:rFonts w:ascii="Angsana New" w:cs="Angsana New"/>
          <w:b/>
          <w:bCs/>
          <w:sz w:val="32"/>
          <w:szCs w:val="32"/>
          <w:cs/>
        </w:rPr>
        <w:t>ข้อมูลทางการเงินของบริษัทร่วม</w:t>
      </w:r>
    </w:p>
    <w:p w14:paraId="158C6A89" w14:textId="77777777" w:rsidR="00B0761E" w:rsidRPr="00D215F7" w:rsidRDefault="00B0761E" w:rsidP="00CA6C40">
      <w:pPr>
        <w:ind w:left="720" w:right="-13" w:firstLine="72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D215F7">
        <w:rPr>
          <w:rFonts w:ascii="Angsana New" w:hAnsi="Angsana New" w:cs="Angsana New"/>
          <w:spacing w:val="-6"/>
          <w:sz w:val="32"/>
          <w:szCs w:val="32"/>
          <w:cs/>
        </w:rPr>
        <w:t>ข้อมูล</w:t>
      </w:r>
      <w:r w:rsidRPr="00CA6C40">
        <w:rPr>
          <w:rFonts w:ascii="Angsana New" w:hAnsi="Angsana New" w:cs="Angsana New"/>
          <w:sz w:val="32"/>
          <w:szCs w:val="32"/>
          <w:cs/>
        </w:rPr>
        <w:t>ทางการ</w:t>
      </w:r>
      <w:r w:rsidRPr="00D215F7">
        <w:rPr>
          <w:rFonts w:ascii="Angsana New" w:hAnsi="Angsana New" w:cs="Angsana New"/>
          <w:spacing w:val="-6"/>
          <w:sz w:val="32"/>
          <w:szCs w:val="32"/>
          <w:cs/>
        </w:rPr>
        <w:t>เงินตามที่แสดงอยู่ในงบการเงินของบริษัทร่วมโดยสรุป</w:t>
      </w:r>
      <w:r w:rsidRPr="00D215F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D215F7">
        <w:rPr>
          <w:rFonts w:ascii="Angsana New" w:hAnsi="Angsana New" w:cs="Angsana New"/>
          <w:spacing w:val="-6"/>
          <w:sz w:val="32"/>
          <w:szCs w:val="32"/>
          <w:cs/>
        </w:rPr>
        <w:t>มีดังนี้</w:t>
      </w:r>
    </w:p>
    <w:p w14:paraId="46DFB53A" w14:textId="77777777" w:rsidR="001D6CD2" w:rsidRPr="007613D6" w:rsidRDefault="001D6CD2" w:rsidP="00565B4B">
      <w:pPr>
        <w:ind w:left="446" w:right="29"/>
        <w:jc w:val="right"/>
        <w:rPr>
          <w:rFonts w:ascii="Angsana New" w:hAnsi="Angsana New" w:cs="Angsana New"/>
          <w:sz w:val="32"/>
          <w:szCs w:val="32"/>
        </w:rPr>
      </w:pPr>
      <w:r w:rsidRPr="00B44A55">
        <w:rPr>
          <w:rFonts w:ascii="Angsana New" w:hAnsi="Angsana New" w:cs="Angsana New"/>
          <w:sz w:val="32"/>
          <w:szCs w:val="32"/>
          <w:cs/>
        </w:rPr>
        <w:t xml:space="preserve">หน่วย </w:t>
      </w:r>
      <w:r w:rsidRPr="00B44A55">
        <w:rPr>
          <w:rFonts w:ascii="Angsana New" w:hAnsi="Angsana New" w:cs="Angsana New"/>
          <w:sz w:val="32"/>
          <w:szCs w:val="32"/>
        </w:rPr>
        <w:t>:</w:t>
      </w:r>
      <w:r w:rsidRPr="00B44A55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ล้าน</w:t>
      </w:r>
      <w:r w:rsidRPr="00B44A55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Style w:val="TableGrid"/>
        <w:tblW w:w="0" w:type="auto"/>
        <w:tblInd w:w="822" w:type="dxa"/>
        <w:tblLook w:val="04A0" w:firstRow="1" w:lastRow="0" w:firstColumn="1" w:lastColumn="0" w:noHBand="0" w:noVBand="1"/>
      </w:tblPr>
      <w:tblGrid>
        <w:gridCol w:w="4217"/>
        <w:gridCol w:w="2245"/>
        <w:gridCol w:w="2246"/>
      </w:tblGrid>
      <w:tr w:rsidR="001D6CD2" w14:paraId="6C4823B9" w14:textId="77777777" w:rsidTr="00565B4B">
        <w:tc>
          <w:tcPr>
            <w:tcW w:w="4256" w:type="dxa"/>
          </w:tcPr>
          <w:p w14:paraId="0F385966" w14:textId="77777777" w:rsidR="001D6CD2" w:rsidRPr="00973F44" w:rsidRDefault="001D6CD2" w:rsidP="00973F44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73F44">
              <w:rPr>
                <w:rFonts w:ascii="Angsana New" w:hAnsi="Angsana New" w:cs="Angsana New"/>
                <w:sz w:val="32"/>
                <w:szCs w:val="32"/>
                <w:cs/>
              </w:rPr>
              <w:br w:type="page"/>
            </w:r>
            <w:r w:rsidR="00973F44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267" w:type="dxa"/>
          </w:tcPr>
          <w:p w14:paraId="7FCA6409" w14:textId="77777777" w:rsidR="001D6CD2" w:rsidRPr="00973F44" w:rsidRDefault="001D6CD2" w:rsidP="001D6CD2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73F44">
              <w:rPr>
                <w:rFonts w:ascii="Angsana New" w:hAnsi="Angsana New" w:cs="Angsana New" w:hint="cs"/>
                <w:sz w:val="32"/>
                <w:szCs w:val="32"/>
                <w:cs/>
              </w:rPr>
              <w:t>ณ 3</w:t>
            </w:r>
            <w:r w:rsidRPr="00973F44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973F4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มิ.ย. 256</w:t>
            </w:r>
            <w:r w:rsidRPr="00973F44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268" w:type="dxa"/>
          </w:tcPr>
          <w:p w14:paraId="126CA023" w14:textId="77777777" w:rsidR="001D6CD2" w:rsidRPr="00973F44" w:rsidRDefault="001D6CD2" w:rsidP="001D6CD2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73F4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973F44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73F4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ธ.ค. </w:t>
            </w:r>
            <w:r w:rsidRPr="00973F44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</w:tr>
      <w:tr w:rsidR="00973F44" w14:paraId="0C21BC0D" w14:textId="77777777" w:rsidTr="00565B4B">
        <w:tc>
          <w:tcPr>
            <w:tcW w:w="4256" w:type="dxa"/>
            <w:tcBorders>
              <w:top w:val="nil"/>
              <w:bottom w:val="nil"/>
            </w:tcBorders>
          </w:tcPr>
          <w:p w14:paraId="268F5536" w14:textId="77777777" w:rsidR="00973F44" w:rsidRPr="00973F44" w:rsidRDefault="00973F44" w:rsidP="00973F44">
            <w:pPr>
              <w:ind w:firstLine="29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973F44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14:paraId="63C4CCC3" w14:textId="77777777" w:rsidR="00973F44" w:rsidRPr="001D6CD2" w:rsidRDefault="00973F44" w:rsidP="00310833">
            <w:pPr>
              <w:tabs>
                <w:tab w:val="right" w:pos="7200"/>
                <w:tab w:val="right" w:pos="8540"/>
              </w:tabs>
              <w:spacing w:line="360" w:lineRule="exact"/>
              <w:ind w:left="-107" w:right="-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0FF02E02" w14:textId="77777777" w:rsidR="00973F44" w:rsidRPr="001D6CD2" w:rsidRDefault="00973F44" w:rsidP="00310833">
            <w:pPr>
              <w:tabs>
                <w:tab w:val="right" w:pos="7200"/>
                <w:tab w:val="right" w:pos="8540"/>
              </w:tabs>
              <w:spacing w:line="360" w:lineRule="exact"/>
              <w:ind w:left="-107" w:right="-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D6CD2" w14:paraId="5DAA99EE" w14:textId="77777777" w:rsidTr="00565B4B">
        <w:tc>
          <w:tcPr>
            <w:tcW w:w="4256" w:type="dxa"/>
            <w:tcBorders>
              <w:top w:val="nil"/>
              <w:bottom w:val="nil"/>
            </w:tcBorders>
          </w:tcPr>
          <w:p w14:paraId="0537F07B" w14:textId="77777777" w:rsidR="001D6CD2" w:rsidRPr="001D6CD2" w:rsidRDefault="001D6CD2" w:rsidP="001D6CD2">
            <w:pPr>
              <w:ind w:firstLine="284"/>
              <w:rPr>
                <w:rFonts w:ascii="Angsana New" w:hAnsi="Angsana New" w:cs="Angsana New"/>
                <w:sz w:val="32"/>
                <w:szCs w:val="32"/>
              </w:rPr>
            </w:pPr>
            <w:r w:rsidRPr="001D6CD2">
              <w:rPr>
                <w:rFonts w:ascii="Angsana New" w:hAnsi="Angsana New" w:cs="Angsana New" w:hint="cs"/>
                <w:sz w:val="32"/>
                <w:szCs w:val="32"/>
                <w:cs/>
              </w:rPr>
              <w:t>สินทรัพย์รวม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14:paraId="4E11432C" w14:textId="77777777" w:rsidR="001D6CD2" w:rsidRPr="001D6CD2" w:rsidRDefault="001D6CD2" w:rsidP="00310833">
            <w:pPr>
              <w:tabs>
                <w:tab w:val="right" w:pos="7200"/>
                <w:tab w:val="right" w:pos="8540"/>
              </w:tabs>
              <w:spacing w:line="360" w:lineRule="exact"/>
              <w:ind w:left="-107" w:right="-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6CD2">
              <w:rPr>
                <w:rFonts w:ascii="Angsana New" w:hAnsi="Angsana New" w:cs="Angsana New"/>
                <w:sz w:val="30"/>
                <w:szCs w:val="30"/>
              </w:rPr>
              <w:t>225.76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074ADA6F" w14:textId="77777777" w:rsidR="001D6CD2" w:rsidRPr="001D6CD2" w:rsidRDefault="001D6CD2" w:rsidP="00310833">
            <w:pPr>
              <w:tabs>
                <w:tab w:val="right" w:pos="7200"/>
                <w:tab w:val="right" w:pos="8540"/>
              </w:tabs>
              <w:spacing w:line="360" w:lineRule="exact"/>
              <w:ind w:left="-107" w:right="-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6CD2">
              <w:rPr>
                <w:rFonts w:ascii="Angsana New" w:hAnsi="Angsana New" w:cs="Angsana New"/>
                <w:sz w:val="30"/>
                <w:szCs w:val="30"/>
              </w:rPr>
              <w:t>269.15</w:t>
            </w:r>
          </w:p>
        </w:tc>
      </w:tr>
      <w:tr w:rsidR="001D6CD2" w14:paraId="115F1F3B" w14:textId="77777777" w:rsidTr="00A13C04">
        <w:tc>
          <w:tcPr>
            <w:tcW w:w="4256" w:type="dxa"/>
            <w:tcBorders>
              <w:top w:val="nil"/>
              <w:bottom w:val="single" w:sz="4" w:space="0" w:color="auto"/>
            </w:tcBorders>
          </w:tcPr>
          <w:p w14:paraId="74E035D8" w14:textId="77777777" w:rsidR="001D6CD2" w:rsidRPr="001D6CD2" w:rsidRDefault="001D6CD2" w:rsidP="001D6CD2">
            <w:pPr>
              <w:ind w:firstLine="28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6CD2">
              <w:rPr>
                <w:rFonts w:ascii="Angsana New" w:hAnsi="Angsana New" w:cs="Angsana New" w:hint="cs"/>
                <w:sz w:val="32"/>
                <w:szCs w:val="32"/>
                <w:cs/>
              </w:rPr>
              <w:t>หนี้สินรวม</w:t>
            </w:r>
          </w:p>
        </w:tc>
        <w:tc>
          <w:tcPr>
            <w:tcW w:w="2267" w:type="dxa"/>
            <w:tcBorders>
              <w:top w:val="nil"/>
              <w:bottom w:val="single" w:sz="4" w:space="0" w:color="auto"/>
            </w:tcBorders>
          </w:tcPr>
          <w:p w14:paraId="587E9F5F" w14:textId="77777777" w:rsidR="001D6CD2" w:rsidRPr="00310833" w:rsidRDefault="001D6CD2" w:rsidP="00310833">
            <w:pPr>
              <w:tabs>
                <w:tab w:val="right" w:pos="7200"/>
                <w:tab w:val="right" w:pos="8540"/>
              </w:tabs>
              <w:spacing w:line="360" w:lineRule="exact"/>
              <w:ind w:left="-107" w:right="-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6CD2">
              <w:rPr>
                <w:rFonts w:ascii="Angsana New" w:hAnsi="Angsana New" w:cs="Angsana New"/>
                <w:sz w:val="30"/>
                <w:szCs w:val="30"/>
              </w:rPr>
              <w:t>305.63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0CB4DBC0" w14:textId="77777777" w:rsidR="001D6CD2" w:rsidRPr="00310833" w:rsidRDefault="001D6CD2" w:rsidP="00310833">
            <w:pPr>
              <w:tabs>
                <w:tab w:val="right" w:pos="7200"/>
                <w:tab w:val="right" w:pos="8540"/>
              </w:tabs>
              <w:spacing w:line="360" w:lineRule="exact"/>
              <w:ind w:left="-107" w:right="-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10833">
              <w:rPr>
                <w:rFonts w:ascii="Angsana New" w:hAnsi="Angsana New" w:cs="Angsana New"/>
                <w:sz w:val="30"/>
                <w:szCs w:val="30"/>
              </w:rPr>
              <w:t>302.84</w:t>
            </w:r>
          </w:p>
        </w:tc>
      </w:tr>
    </w:tbl>
    <w:p w14:paraId="093DE30B" w14:textId="77777777" w:rsidR="00D50FB7" w:rsidRDefault="00D50FB7" w:rsidP="00A13C04">
      <w:pPr>
        <w:tabs>
          <w:tab w:val="left" w:pos="720"/>
        </w:tabs>
        <w:spacing w:line="276" w:lineRule="auto"/>
        <w:ind w:left="720" w:right="28"/>
        <w:jc w:val="thaiDistribute"/>
        <w:rPr>
          <w:rFonts w:ascii="Angsana New" w:hAnsi="Angsana New" w:cs="Angsana New"/>
          <w:sz w:val="10"/>
          <w:szCs w:val="10"/>
          <w:cs/>
        </w:rPr>
      </w:pPr>
    </w:p>
    <w:p w14:paraId="263BD0D9" w14:textId="77777777" w:rsidR="00D50FB7" w:rsidRDefault="00D50FB7">
      <w:pPr>
        <w:rPr>
          <w:rFonts w:ascii="Angsana New" w:hAnsi="Angsana New" w:cs="Angsana New"/>
          <w:sz w:val="10"/>
          <w:szCs w:val="10"/>
          <w:cs/>
        </w:rPr>
      </w:pPr>
      <w:r>
        <w:rPr>
          <w:rFonts w:ascii="Angsana New" w:hAnsi="Angsana New" w:cs="Angsana New"/>
          <w:sz w:val="10"/>
          <w:szCs w:val="10"/>
          <w:cs/>
        </w:rPr>
        <w:br w:type="page"/>
      </w:r>
    </w:p>
    <w:p w14:paraId="5FC7E2FB" w14:textId="77777777" w:rsidR="00D50FB7" w:rsidRPr="00BC5719" w:rsidRDefault="00D50FB7" w:rsidP="00D50FB7">
      <w:pPr>
        <w:tabs>
          <w:tab w:val="left" w:pos="720"/>
        </w:tabs>
        <w:spacing w:line="276" w:lineRule="auto"/>
        <w:ind w:left="720" w:right="28"/>
        <w:jc w:val="right"/>
        <w:rPr>
          <w:rFonts w:ascii="Angsana New" w:hAnsi="Angsana New" w:cs="Angsana New"/>
          <w:sz w:val="30"/>
          <w:szCs w:val="30"/>
        </w:rPr>
      </w:pPr>
      <w:r w:rsidRPr="00BC5719">
        <w:rPr>
          <w:rFonts w:ascii="Angsana New" w:hAnsi="Angsana New" w:cs="Angsana New" w:hint="cs"/>
          <w:sz w:val="30"/>
          <w:szCs w:val="30"/>
          <w:cs/>
        </w:rPr>
        <w:t xml:space="preserve">หน่วย </w:t>
      </w:r>
      <w:r w:rsidRPr="00BC5719">
        <w:rPr>
          <w:rFonts w:ascii="Angsana New" w:hAnsi="Angsana New" w:cs="Angsana New"/>
          <w:sz w:val="30"/>
          <w:szCs w:val="30"/>
        </w:rPr>
        <w:t xml:space="preserve">: </w:t>
      </w:r>
      <w:r w:rsidRPr="00BC5719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tbl>
      <w:tblPr>
        <w:tblW w:w="9246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78"/>
        <w:gridCol w:w="1517"/>
        <w:gridCol w:w="1519"/>
        <w:gridCol w:w="1516"/>
        <w:gridCol w:w="1516"/>
      </w:tblGrid>
      <w:tr w:rsidR="003B04DF" w:rsidRPr="00BC5719" w14:paraId="06FBFEF3" w14:textId="77777777" w:rsidTr="003B04DF">
        <w:trPr>
          <w:trHeight w:val="340"/>
        </w:trPr>
        <w:tc>
          <w:tcPr>
            <w:tcW w:w="3178" w:type="dxa"/>
            <w:vMerge w:val="restart"/>
            <w:vAlign w:val="center"/>
          </w:tcPr>
          <w:p w14:paraId="125BA256" w14:textId="77777777" w:rsidR="003B04DF" w:rsidRPr="00BC5719" w:rsidRDefault="003B04DF" w:rsidP="003B04DF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3036" w:type="dxa"/>
            <w:gridSpan w:val="2"/>
            <w:tcBorders>
              <w:bottom w:val="single" w:sz="4" w:space="0" w:color="auto"/>
            </w:tcBorders>
            <w:vAlign w:val="center"/>
          </w:tcPr>
          <w:p w14:paraId="606F66FA" w14:textId="77777777" w:rsidR="003B04DF" w:rsidRDefault="003B04DF" w:rsidP="003B04DF">
            <w:pPr>
              <w:tabs>
                <w:tab w:val="left" w:pos="-990"/>
                <w:tab w:val="left" w:pos="-72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งบกำไรขาดทุน</w:t>
            </w:r>
            <w:r w:rsidRPr="00BC5719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BC5719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  <w:p w14:paraId="2CCE6554" w14:textId="77777777" w:rsidR="003B04DF" w:rsidRPr="00BC5719" w:rsidRDefault="003B04DF" w:rsidP="003B04DF">
            <w:pPr>
              <w:tabs>
                <w:tab w:val="left" w:pos="-990"/>
                <w:tab w:val="left" w:pos="-72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C5719">
              <w:rPr>
                <w:rFonts w:ascii="Angsana New" w:hAnsi="Angsana New" w:cs="Angsana New" w:hint="cs"/>
                <w:sz w:val="30"/>
                <w:szCs w:val="30"/>
                <w:cs/>
              </w:rPr>
              <w:t>สามเดือน</w:t>
            </w:r>
            <w:r w:rsidRPr="00BC5719">
              <w:rPr>
                <w:rFonts w:ascii="Angsana New" w:hAnsi="Angsana New" w:cs="Angsana New"/>
                <w:sz w:val="30"/>
                <w:szCs w:val="30"/>
                <w:cs/>
              </w:rPr>
              <w:t>สิ้นสุดวันที่ 3</w:t>
            </w:r>
            <w:r w:rsidRPr="00BC571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BC571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BC5719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032" w:type="dxa"/>
            <w:gridSpan w:val="2"/>
            <w:tcBorders>
              <w:bottom w:val="single" w:sz="4" w:space="0" w:color="auto"/>
            </w:tcBorders>
          </w:tcPr>
          <w:p w14:paraId="05121F8F" w14:textId="77777777" w:rsidR="003B04DF" w:rsidRPr="00F86F7B" w:rsidRDefault="003B04DF" w:rsidP="003B04DF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86F7B">
              <w:rPr>
                <w:rFonts w:ascii="Angsana New" w:hAnsi="Angsana New" w:cs="Angsana New" w:hint="cs"/>
                <w:sz w:val="30"/>
                <w:szCs w:val="30"/>
                <w:cs/>
              </w:rPr>
              <w:t>งบกำไรขาดทุน</w:t>
            </w:r>
            <w:r w:rsidRPr="00F86F7B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F86F7B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  <w:p w14:paraId="235174D6" w14:textId="77777777" w:rsidR="003B04DF" w:rsidRPr="00F86F7B" w:rsidRDefault="003B04DF" w:rsidP="003B04DF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หก</w:t>
            </w:r>
            <w:r w:rsidRPr="00F86F7B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  <w:r w:rsidRPr="00F86F7B">
              <w:rPr>
                <w:rFonts w:ascii="Angsana New" w:hAnsi="Angsana New" w:cs="Angsana New"/>
                <w:sz w:val="30"/>
                <w:szCs w:val="30"/>
                <w:cs/>
              </w:rPr>
              <w:t>สิ้นสุดวันที่ 3</w:t>
            </w:r>
            <w:r w:rsidRPr="00F86F7B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F86F7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86F7B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3B04DF" w:rsidRPr="00BC5719" w14:paraId="3F83FB82" w14:textId="77777777" w:rsidTr="003B04DF">
        <w:trPr>
          <w:trHeight w:val="340"/>
        </w:trPr>
        <w:tc>
          <w:tcPr>
            <w:tcW w:w="3178" w:type="dxa"/>
            <w:vMerge/>
            <w:vAlign w:val="center"/>
          </w:tcPr>
          <w:p w14:paraId="0C707584" w14:textId="77777777" w:rsidR="003B04DF" w:rsidRPr="00BC5719" w:rsidRDefault="003B04DF" w:rsidP="003B04DF">
            <w:pPr>
              <w:tabs>
                <w:tab w:val="left" w:pos="-990"/>
                <w:tab w:val="left" w:pos="-720"/>
                <w:tab w:val="left" w:pos="900"/>
              </w:tabs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17" w:type="dxa"/>
            <w:vAlign w:val="center"/>
          </w:tcPr>
          <w:p w14:paraId="5158F622" w14:textId="77777777" w:rsidR="003B04DF" w:rsidRPr="00BC5719" w:rsidRDefault="003B04DF" w:rsidP="003B04DF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C5719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BC5719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519" w:type="dxa"/>
            <w:vAlign w:val="center"/>
          </w:tcPr>
          <w:p w14:paraId="5CE7647F" w14:textId="77777777" w:rsidR="003B04DF" w:rsidRPr="00BC5719" w:rsidRDefault="003B04DF" w:rsidP="003B04DF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C5719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BC5719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3407366D" w14:textId="77777777" w:rsidR="003B04DF" w:rsidRPr="00BC5719" w:rsidRDefault="003B04DF" w:rsidP="003B04DF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C5719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BC5719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516" w:type="dxa"/>
            <w:vAlign w:val="center"/>
          </w:tcPr>
          <w:p w14:paraId="13BFC8B8" w14:textId="77777777" w:rsidR="003B04DF" w:rsidRPr="00BC5719" w:rsidRDefault="003B04DF" w:rsidP="003B04DF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C5719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BC5719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BC5719" w:rsidRPr="00BC5719" w14:paraId="58360970" w14:textId="77777777" w:rsidTr="002F646E">
        <w:trPr>
          <w:trHeight w:val="340"/>
        </w:trPr>
        <w:tc>
          <w:tcPr>
            <w:tcW w:w="3178" w:type="dxa"/>
            <w:tcBorders>
              <w:top w:val="nil"/>
              <w:bottom w:val="nil"/>
            </w:tcBorders>
            <w:vAlign w:val="center"/>
          </w:tcPr>
          <w:p w14:paraId="45547AB3" w14:textId="77777777" w:rsidR="00BC5719" w:rsidRPr="00BC5719" w:rsidRDefault="00BC5719" w:rsidP="00E659BF">
            <w:pPr>
              <w:tabs>
                <w:tab w:val="left" w:pos="-990"/>
                <w:tab w:val="left" w:pos="-720"/>
                <w:tab w:val="left" w:pos="900"/>
              </w:tabs>
              <w:ind w:firstLine="31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54F40203" w14:textId="77777777" w:rsidR="00BC5719" w:rsidRPr="00BC5719" w:rsidRDefault="00BC5719" w:rsidP="00BC5719">
            <w:pPr>
              <w:tabs>
                <w:tab w:val="decimal" w:pos="715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114.10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14:paraId="2FFE16E4" w14:textId="77777777" w:rsidR="00BC5719" w:rsidRPr="00BC5719" w:rsidRDefault="00BC5719" w:rsidP="00BC5719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C0EE96" w14:textId="77777777" w:rsidR="00BC5719" w:rsidRPr="00BC5719" w:rsidRDefault="00BC5719" w:rsidP="00BC5719">
            <w:pPr>
              <w:tabs>
                <w:tab w:val="decimal" w:pos="71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211.37</w:t>
            </w:r>
          </w:p>
        </w:tc>
        <w:tc>
          <w:tcPr>
            <w:tcW w:w="15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8DCE74" w14:textId="77777777" w:rsidR="00BC5719" w:rsidRPr="00BC5719" w:rsidRDefault="00BC5719" w:rsidP="00BC5719">
            <w:pPr>
              <w:tabs>
                <w:tab w:val="decimal" w:pos="715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62.05</w:t>
            </w:r>
          </w:p>
        </w:tc>
      </w:tr>
      <w:tr w:rsidR="00BC5719" w:rsidRPr="00BC5719" w14:paraId="43E30805" w14:textId="77777777" w:rsidTr="002F646E">
        <w:trPr>
          <w:trHeight w:val="340"/>
        </w:trPr>
        <w:tc>
          <w:tcPr>
            <w:tcW w:w="3178" w:type="dxa"/>
            <w:tcBorders>
              <w:top w:val="nil"/>
              <w:bottom w:val="single" w:sz="4" w:space="0" w:color="auto"/>
            </w:tcBorders>
            <w:vAlign w:val="center"/>
          </w:tcPr>
          <w:p w14:paraId="2C14EA9A" w14:textId="77777777" w:rsidR="00BC5719" w:rsidRPr="00BC5719" w:rsidRDefault="00BC5719" w:rsidP="00E659BF">
            <w:pPr>
              <w:tabs>
                <w:tab w:val="left" w:pos="-990"/>
                <w:tab w:val="left" w:pos="-720"/>
                <w:tab w:val="left" w:pos="900"/>
              </w:tabs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ขาดทุนสุทธิ</w:t>
            </w:r>
          </w:p>
        </w:tc>
        <w:tc>
          <w:tcPr>
            <w:tcW w:w="1517" w:type="dxa"/>
            <w:tcBorders>
              <w:top w:val="nil"/>
              <w:bottom w:val="single" w:sz="4" w:space="0" w:color="auto"/>
            </w:tcBorders>
            <w:vAlign w:val="center"/>
          </w:tcPr>
          <w:p w14:paraId="3978D26A" w14:textId="77777777" w:rsidR="00BC5719" w:rsidRPr="00BC5719" w:rsidRDefault="00BC5719" w:rsidP="00BC5719">
            <w:pPr>
              <w:tabs>
                <w:tab w:val="decimal" w:pos="715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(18.55)</w:t>
            </w:r>
          </w:p>
        </w:tc>
        <w:tc>
          <w:tcPr>
            <w:tcW w:w="1519" w:type="dxa"/>
            <w:tcBorders>
              <w:top w:val="nil"/>
              <w:bottom w:val="single" w:sz="4" w:space="0" w:color="auto"/>
            </w:tcBorders>
            <w:vAlign w:val="center"/>
          </w:tcPr>
          <w:p w14:paraId="6B2CF663" w14:textId="77777777" w:rsidR="00BC5719" w:rsidRPr="00BC5719" w:rsidRDefault="00BC5719" w:rsidP="003B04DF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C5719"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16" w:type="dxa"/>
            <w:tcBorders>
              <w:top w:val="nil"/>
              <w:bottom w:val="single" w:sz="4" w:space="0" w:color="auto"/>
            </w:tcBorders>
            <w:vAlign w:val="center"/>
          </w:tcPr>
          <w:p w14:paraId="36F5118D" w14:textId="77777777" w:rsidR="00BC5719" w:rsidRPr="00BC5719" w:rsidRDefault="00BC5719" w:rsidP="00BC5719">
            <w:pPr>
              <w:tabs>
                <w:tab w:val="decimal" w:pos="715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(49.35)</w:t>
            </w:r>
          </w:p>
        </w:tc>
        <w:tc>
          <w:tcPr>
            <w:tcW w:w="1516" w:type="dxa"/>
            <w:tcBorders>
              <w:top w:val="nil"/>
              <w:bottom w:val="single" w:sz="4" w:space="0" w:color="auto"/>
            </w:tcBorders>
            <w:vAlign w:val="center"/>
          </w:tcPr>
          <w:p w14:paraId="72AF231D" w14:textId="77777777" w:rsidR="00BC5719" w:rsidRPr="00BC5719" w:rsidRDefault="00BC5719" w:rsidP="00BC5719">
            <w:pPr>
              <w:tabs>
                <w:tab w:val="decimal" w:pos="71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(13.87)</w:t>
            </w:r>
          </w:p>
        </w:tc>
      </w:tr>
    </w:tbl>
    <w:p w14:paraId="77B784A6" w14:textId="77777777" w:rsidR="00D50FB7" w:rsidRPr="00D50FB7" w:rsidRDefault="00D50FB7" w:rsidP="00D50FB7">
      <w:pPr>
        <w:tabs>
          <w:tab w:val="left" w:pos="720"/>
        </w:tabs>
        <w:spacing w:line="276" w:lineRule="auto"/>
        <w:ind w:left="720" w:right="28"/>
        <w:jc w:val="thaiDistribute"/>
        <w:rPr>
          <w:rFonts w:ascii="Angsana New" w:hAnsi="Angsana New" w:cs="Angsana New"/>
          <w:sz w:val="24"/>
          <w:szCs w:val="24"/>
        </w:rPr>
      </w:pPr>
    </w:p>
    <w:p w14:paraId="5668D687" w14:textId="77777777" w:rsidR="00E1435F" w:rsidRDefault="00E1435F" w:rsidP="00441473">
      <w:pPr>
        <w:numPr>
          <w:ilvl w:val="0"/>
          <w:numId w:val="20"/>
        </w:numPr>
        <w:tabs>
          <w:tab w:val="left" w:pos="720"/>
        </w:tabs>
        <w:spacing w:line="276" w:lineRule="auto"/>
        <w:ind w:left="720" w:right="28" w:hanging="720"/>
        <w:jc w:val="thaiDistribute"/>
        <w:rPr>
          <w:rFonts w:ascii="Angsana New" w:hAnsi="Angsana New" w:cs="Angsana New"/>
          <w:sz w:val="24"/>
          <w:szCs w:val="24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p w14:paraId="0EFAED8F" w14:textId="77777777" w:rsidR="006D74FB" w:rsidRPr="009C6BFC" w:rsidRDefault="0095240B" w:rsidP="000F5442">
      <w:pPr>
        <w:spacing w:line="276" w:lineRule="auto"/>
        <w:ind w:right="-13"/>
        <w:jc w:val="right"/>
        <w:rPr>
          <w:rFonts w:ascii="Angsana New" w:hAnsi="Angsana New" w:cs="Angsana New"/>
          <w:sz w:val="30"/>
          <w:szCs w:val="30"/>
          <w:cs/>
        </w:rPr>
      </w:pPr>
      <w:r w:rsidRPr="009C6BFC">
        <w:rPr>
          <w:rFonts w:ascii="Angsana New" w:hAnsi="Angsana New" w:cs="Angsana New"/>
          <w:sz w:val="30"/>
          <w:szCs w:val="30"/>
          <w:cs/>
        </w:rPr>
        <w:t xml:space="preserve">หน่วย </w:t>
      </w:r>
      <w:r w:rsidRPr="009C6BFC">
        <w:rPr>
          <w:rFonts w:ascii="Angsana New" w:hAnsi="Angsana New" w:cs="Angsana New"/>
          <w:sz w:val="30"/>
          <w:szCs w:val="30"/>
        </w:rPr>
        <w:t>:</w:t>
      </w:r>
      <w:r w:rsidR="00F70943" w:rsidRPr="009C6BFC">
        <w:rPr>
          <w:rFonts w:ascii="Angsana New" w:hAnsi="Angsana New" w:cs="Angsana New"/>
          <w:sz w:val="30"/>
          <w:szCs w:val="30"/>
          <w:cs/>
        </w:rPr>
        <w:t xml:space="preserve"> </w:t>
      </w:r>
      <w:r w:rsidR="00AE556A" w:rsidRPr="009C6BFC">
        <w:rPr>
          <w:rFonts w:ascii="Angsana New" w:hAnsi="Angsana New" w:cs="Angsana New" w:hint="cs"/>
          <w:sz w:val="30"/>
          <w:szCs w:val="30"/>
          <w:cs/>
        </w:rPr>
        <w:t>พัน</w:t>
      </w:r>
      <w:r w:rsidR="00CA6C40" w:rsidRPr="009C6BFC">
        <w:rPr>
          <w:rFonts w:ascii="Angsana New" w:hAnsi="Angsana New" w:cs="Angsana New" w:hint="cs"/>
          <w:sz w:val="30"/>
          <w:szCs w:val="30"/>
          <w:cs/>
        </w:rPr>
        <w:t>บาท</w:t>
      </w:r>
    </w:p>
    <w:tbl>
      <w:tblPr>
        <w:tblW w:w="4759" w:type="pct"/>
        <w:tblInd w:w="378" w:type="dxa"/>
        <w:tblLook w:val="0000" w:firstRow="0" w:lastRow="0" w:firstColumn="0" w:lastColumn="0" w:noHBand="0" w:noVBand="0"/>
      </w:tblPr>
      <w:tblGrid>
        <w:gridCol w:w="3034"/>
        <w:gridCol w:w="1508"/>
        <w:gridCol w:w="1508"/>
        <w:gridCol w:w="1508"/>
        <w:gridCol w:w="1507"/>
      </w:tblGrid>
      <w:tr w:rsidR="00E3237F" w:rsidRPr="00E11249" w14:paraId="7ADEE691" w14:textId="77777777" w:rsidTr="002F75DB">
        <w:trPr>
          <w:trHeight w:val="269"/>
        </w:trPr>
        <w:tc>
          <w:tcPr>
            <w:tcW w:w="167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B784BBC" w14:textId="77777777" w:rsidR="00E3237F" w:rsidRPr="00DE7CA4" w:rsidRDefault="00E3237F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6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E3B65" w14:textId="77777777" w:rsidR="00E3237F" w:rsidRPr="00DE7CA4" w:rsidRDefault="00E3237F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  <w:cs/>
              </w:rPr>
              <w:t>สัดส่วนการถือหุ้น (%)</w:t>
            </w:r>
          </w:p>
        </w:tc>
        <w:tc>
          <w:tcPr>
            <w:tcW w:w="16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4397234" w14:textId="77777777" w:rsidR="00E3237F" w:rsidRPr="00DE7CA4" w:rsidRDefault="00E3237F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  <w:cs/>
              </w:rPr>
              <w:t>ตามวิธีราคาทุน</w:t>
            </w:r>
          </w:p>
        </w:tc>
      </w:tr>
      <w:tr w:rsidR="00E3237F" w:rsidRPr="00E11249" w14:paraId="6C89D2D7" w14:textId="77777777" w:rsidTr="002F75DB">
        <w:trPr>
          <w:trHeight w:val="310"/>
        </w:trPr>
        <w:tc>
          <w:tcPr>
            <w:tcW w:w="1673" w:type="pct"/>
            <w:vMerge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544032EC" w14:textId="77777777" w:rsidR="00E3237F" w:rsidRPr="00DE7CA4" w:rsidRDefault="00E3237F" w:rsidP="004C592D">
            <w:pPr>
              <w:spacing w:before="30" w:line="276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32" w:type="pct"/>
            <w:tcBorders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3DEE7774" w14:textId="77777777" w:rsidR="00E3237F" w:rsidRPr="00DE7CA4" w:rsidRDefault="007B3464" w:rsidP="00E3237F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ณ 3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มิ.ย</w:t>
            </w:r>
            <w:r w:rsidR="00E3237F" w:rsidRPr="00DE7CA4">
              <w:rPr>
                <w:rFonts w:ascii="Angsana New" w:hAnsi="Angsana New" w:cs="Angsana New" w:hint="cs"/>
                <w:sz w:val="30"/>
                <w:szCs w:val="30"/>
                <w:cs/>
              </w:rPr>
              <w:t>. 25</w:t>
            </w:r>
            <w:r w:rsidR="00E3237F" w:rsidRPr="00DE7CA4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AD0E4C" w:rsidRPr="00DE7CA4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832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97051" w14:textId="77777777" w:rsidR="00E3237F" w:rsidRPr="00DE7CA4" w:rsidRDefault="00E3237F" w:rsidP="00E3237F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 w:hint="cs"/>
                <w:sz w:val="30"/>
                <w:szCs w:val="30"/>
                <w:cs/>
              </w:rPr>
              <w:t>ณ 31 ธ.ค</w:t>
            </w:r>
            <w:r w:rsidRPr="00DE7CA4">
              <w:rPr>
                <w:rFonts w:ascii="Angsana New" w:hAnsi="Angsana New" w:cs="Angsana New"/>
                <w:sz w:val="30"/>
                <w:szCs w:val="30"/>
              </w:rPr>
              <w:t>. 256</w:t>
            </w:r>
            <w:r w:rsidR="00AD0E4C" w:rsidRPr="00DE7CA4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832" w:type="pct"/>
            <w:tcBorders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6806785D" w14:textId="77777777" w:rsidR="00E3237F" w:rsidRPr="00DE7CA4" w:rsidRDefault="007B3464" w:rsidP="004E7066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ณ 3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มิ.ย</w:t>
            </w:r>
            <w:r w:rsidRPr="00DE7CA4">
              <w:rPr>
                <w:rFonts w:ascii="Angsana New" w:hAnsi="Angsana New" w:cs="Angsana New" w:hint="cs"/>
                <w:sz w:val="30"/>
                <w:szCs w:val="30"/>
                <w:cs/>
              </w:rPr>
              <w:t>. 25</w:t>
            </w:r>
            <w:r w:rsidRPr="00DE7CA4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  <w:tc>
          <w:tcPr>
            <w:tcW w:w="831" w:type="pct"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B4476AE" w14:textId="77777777" w:rsidR="00E3237F" w:rsidRPr="00DE7CA4" w:rsidRDefault="00E3237F" w:rsidP="004E7066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 w:hint="cs"/>
                <w:sz w:val="30"/>
                <w:szCs w:val="30"/>
                <w:cs/>
              </w:rPr>
              <w:t>ณ 31 ธ.ค</w:t>
            </w:r>
            <w:r w:rsidRPr="00DE7CA4">
              <w:rPr>
                <w:rFonts w:ascii="Angsana New" w:hAnsi="Angsana New" w:cs="Angsana New"/>
                <w:sz w:val="30"/>
                <w:szCs w:val="30"/>
              </w:rPr>
              <w:t>. 25</w:t>
            </w:r>
            <w:r w:rsidR="004E7066" w:rsidRPr="00DE7CA4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AD0E4C" w:rsidRPr="00DE7CA4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DE7CA4" w:rsidRPr="00E11249" w14:paraId="24FF7B85" w14:textId="77777777" w:rsidTr="002F75DB">
        <w:trPr>
          <w:trHeight w:val="332"/>
        </w:trPr>
        <w:tc>
          <w:tcPr>
            <w:tcW w:w="167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6A75F1" w14:textId="77777777" w:rsidR="00DE7CA4" w:rsidRPr="00DE7CA4" w:rsidRDefault="00DE7CA4" w:rsidP="004C592D">
            <w:pPr>
              <w:spacing w:before="30" w:line="276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</w:rPr>
              <w:t xml:space="preserve">Team Precision (Europe) </w:t>
            </w:r>
            <w:proofErr w:type="spellStart"/>
            <w:r w:rsidRPr="00DE7CA4">
              <w:rPr>
                <w:rFonts w:ascii="Angsana New" w:hAnsi="Angsana New" w:cs="Angsana New"/>
                <w:sz w:val="30"/>
                <w:szCs w:val="30"/>
              </w:rPr>
              <w:t>ApS</w:t>
            </w:r>
            <w:proofErr w:type="spellEnd"/>
          </w:p>
        </w:tc>
        <w:tc>
          <w:tcPr>
            <w:tcW w:w="832" w:type="pct"/>
            <w:tcBorders>
              <w:top w:val="single" w:sz="4" w:space="0" w:color="auto"/>
              <w:left w:val="nil"/>
              <w:right w:val="dashed" w:sz="4" w:space="0" w:color="auto"/>
            </w:tcBorders>
            <w:shd w:val="clear" w:color="auto" w:fill="auto"/>
            <w:vAlign w:val="center"/>
          </w:tcPr>
          <w:p w14:paraId="553B97DC" w14:textId="77777777" w:rsidR="00DE7CA4" w:rsidRPr="005A2CE6" w:rsidRDefault="00DE7CA4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A2CE6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A3DAFC1" w14:textId="77777777" w:rsidR="00DE7CA4" w:rsidRPr="005A2CE6" w:rsidRDefault="00DE7CA4" w:rsidP="007613D6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A2CE6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right w:val="dashed" w:sz="4" w:space="0" w:color="auto"/>
            </w:tcBorders>
          </w:tcPr>
          <w:p w14:paraId="5B8C8156" w14:textId="77777777" w:rsidR="00DE7CA4" w:rsidRPr="005A2CE6" w:rsidRDefault="00DE7CA4" w:rsidP="00CA6C40">
            <w:pPr>
              <w:tabs>
                <w:tab w:val="decimal" w:pos="1032"/>
              </w:tabs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2CE6">
              <w:rPr>
                <w:rFonts w:ascii="Angsana New" w:hAnsi="Angsana New" w:cs="Angsana New"/>
                <w:sz w:val="30"/>
                <w:szCs w:val="30"/>
              </w:rPr>
              <w:t>9,788</w:t>
            </w:r>
            <w:r w:rsidRPr="005A2CE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right w:val="single" w:sz="6" w:space="0" w:color="auto"/>
            </w:tcBorders>
            <w:shd w:val="clear" w:color="auto" w:fill="auto"/>
          </w:tcPr>
          <w:p w14:paraId="384AB49B" w14:textId="77777777" w:rsidR="00DE7CA4" w:rsidRPr="00DE7CA4" w:rsidRDefault="00DE7CA4" w:rsidP="00CA6C40">
            <w:pPr>
              <w:tabs>
                <w:tab w:val="decimal" w:pos="1032"/>
              </w:tabs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</w:rPr>
              <w:t>9,788</w:t>
            </w:r>
            <w:r w:rsidRPr="00DE7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2F75DB" w:rsidRPr="00E11249" w14:paraId="37610B63" w14:textId="77777777" w:rsidTr="002F75DB">
        <w:trPr>
          <w:trHeight w:val="230"/>
        </w:trPr>
        <w:tc>
          <w:tcPr>
            <w:tcW w:w="1673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783275A7" w14:textId="77777777" w:rsidR="002F75DB" w:rsidRPr="00DE7CA4" w:rsidRDefault="002F75DB" w:rsidP="004C592D">
            <w:pPr>
              <w:spacing w:before="30" w:line="276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32" w:type="pct"/>
            <w:tcBorders>
              <w:left w:val="nil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42D88DCA" w14:textId="77777777" w:rsidR="002F75DB" w:rsidRPr="005A2CE6" w:rsidRDefault="002F75DB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32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45D9F" w14:textId="77777777" w:rsidR="002F75DB" w:rsidRPr="005A2CE6" w:rsidRDefault="002F75DB" w:rsidP="007613D6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32" w:type="pct"/>
            <w:tcBorders>
              <w:left w:val="nil"/>
              <w:bottom w:val="single" w:sz="4" w:space="0" w:color="auto"/>
              <w:right w:val="dashed" w:sz="4" w:space="0" w:color="auto"/>
            </w:tcBorders>
          </w:tcPr>
          <w:p w14:paraId="70484B11" w14:textId="77777777" w:rsidR="002F75DB" w:rsidRPr="005A2CE6" w:rsidRDefault="002F75DB" w:rsidP="002F75DB">
            <w:pPr>
              <w:spacing w:before="30" w:line="276" w:lineRule="auto"/>
              <w:ind w:left="-96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A2CE6">
              <w:rPr>
                <w:rFonts w:ascii="Angsana New" w:hAnsi="Angsana New" w:cs="Angsana New"/>
                <w:sz w:val="30"/>
                <w:szCs w:val="30"/>
              </w:rPr>
              <w:t>(DKK 1,500,000)</w:t>
            </w:r>
          </w:p>
        </w:tc>
        <w:tc>
          <w:tcPr>
            <w:tcW w:w="831" w:type="pct"/>
            <w:tcBorders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2074AEC2" w14:textId="77777777" w:rsidR="002F75DB" w:rsidRPr="002F75DB" w:rsidRDefault="002F75DB" w:rsidP="002F75DB">
            <w:pPr>
              <w:spacing w:before="30" w:line="276" w:lineRule="auto"/>
              <w:ind w:left="-96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75DB">
              <w:rPr>
                <w:rFonts w:ascii="Angsana New" w:hAnsi="Angsana New" w:cs="Angsana New"/>
                <w:sz w:val="30"/>
                <w:szCs w:val="30"/>
              </w:rPr>
              <w:t>(DKK 1,500,000)</w:t>
            </w:r>
          </w:p>
        </w:tc>
      </w:tr>
      <w:tr w:rsidR="00DE7CA4" w:rsidRPr="00E11249" w14:paraId="417B62C3" w14:textId="77777777" w:rsidTr="002F75DB">
        <w:trPr>
          <w:trHeight w:val="368"/>
        </w:trPr>
        <w:tc>
          <w:tcPr>
            <w:tcW w:w="1673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0FEB6AC" w14:textId="77777777" w:rsidR="00DE7CA4" w:rsidRPr="00DE7CA4" w:rsidRDefault="00DE7CA4" w:rsidP="00E3237F">
            <w:pPr>
              <w:spacing w:before="30"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</w:rPr>
              <w:t>TPA</w:t>
            </w:r>
            <w:r w:rsidRPr="00DE7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DE7CA4">
              <w:rPr>
                <w:rFonts w:ascii="Angsana New" w:hAnsi="Angsana New" w:cs="Angsana New"/>
                <w:sz w:val="30"/>
                <w:szCs w:val="30"/>
              </w:rPr>
              <w:t xml:space="preserve">Holding LLC 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right w:val="dashed" w:sz="4" w:space="0" w:color="auto"/>
            </w:tcBorders>
            <w:shd w:val="clear" w:color="auto" w:fill="auto"/>
            <w:vAlign w:val="center"/>
          </w:tcPr>
          <w:p w14:paraId="66B2B8ED" w14:textId="77777777" w:rsidR="00DE7CA4" w:rsidRPr="005A2CE6" w:rsidRDefault="00DE7CA4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2CE6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16D5122" w14:textId="77777777" w:rsidR="00DE7CA4" w:rsidRPr="005A2CE6" w:rsidRDefault="00DE7CA4" w:rsidP="007613D6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2CE6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right w:val="dashed" w:sz="4" w:space="0" w:color="auto"/>
            </w:tcBorders>
          </w:tcPr>
          <w:p w14:paraId="09CE7AEB" w14:textId="77777777" w:rsidR="00DE7CA4" w:rsidRPr="005A2CE6" w:rsidRDefault="00DE7CA4" w:rsidP="00CA6C40">
            <w:pPr>
              <w:tabs>
                <w:tab w:val="decimal" w:pos="1032"/>
              </w:tabs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2CE6">
              <w:rPr>
                <w:rFonts w:ascii="Angsana New" w:hAnsi="Angsana New" w:cs="Angsana New"/>
                <w:sz w:val="30"/>
                <w:szCs w:val="30"/>
              </w:rPr>
              <w:t xml:space="preserve">33,634 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right w:val="single" w:sz="6" w:space="0" w:color="auto"/>
            </w:tcBorders>
            <w:shd w:val="clear" w:color="auto" w:fill="auto"/>
          </w:tcPr>
          <w:p w14:paraId="514E3CB2" w14:textId="77777777" w:rsidR="00DE7CA4" w:rsidRPr="00DE7CA4" w:rsidRDefault="00DE7CA4" w:rsidP="00CA6C40">
            <w:pPr>
              <w:tabs>
                <w:tab w:val="decimal" w:pos="1032"/>
              </w:tabs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</w:rPr>
              <w:t xml:space="preserve">33,634 </w:t>
            </w:r>
          </w:p>
        </w:tc>
      </w:tr>
      <w:tr w:rsidR="00DE7CA4" w:rsidRPr="00E11249" w14:paraId="4182C870" w14:textId="77777777" w:rsidTr="002F75DB">
        <w:trPr>
          <w:trHeight w:val="432"/>
        </w:trPr>
        <w:tc>
          <w:tcPr>
            <w:tcW w:w="1673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588B479" w14:textId="77777777" w:rsidR="00DE7CA4" w:rsidRPr="00DE7CA4" w:rsidRDefault="00DE7CA4" w:rsidP="004C592D">
            <w:pPr>
              <w:spacing w:before="30" w:line="276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32" w:type="pct"/>
            <w:tcBorders>
              <w:left w:val="nil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5880536F" w14:textId="77777777" w:rsidR="00DE7CA4" w:rsidRPr="005A2CE6" w:rsidRDefault="00DE7CA4" w:rsidP="004C592D">
            <w:pPr>
              <w:spacing w:before="30"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32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D9C1F" w14:textId="77777777" w:rsidR="00DE7CA4" w:rsidRPr="005A2CE6" w:rsidRDefault="00DE7CA4" w:rsidP="004C592D">
            <w:pPr>
              <w:spacing w:before="30"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32" w:type="pct"/>
            <w:tcBorders>
              <w:left w:val="nil"/>
              <w:bottom w:val="single" w:sz="4" w:space="0" w:color="auto"/>
              <w:right w:val="dashed" w:sz="4" w:space="0" w:color="auto"/>
            </w:tcBorders>
          </w:tcPr>
          <w:p w14:paraId="7B2B2015" w14:textId="77777777" w:rsidR="00DE7CA4" w:rsidRPr="005A2CE6" w:rsidRDefault="00DE7CA4" w:rsidP="002F75DB">
            <w:pPr>
              <w:spacing w:before="30" w:line="276" w:lineRule="auto"/>
              <w:ind w:left="-96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A2CE6">
              <w:rPr>
                <w:rFonts w:ascii="Angsana New" w:hAnsi="Angsana New" w:cs="Angsana New"/>
                <w:sz w:val="30"/>
                <w:szCs w:val="30"/>
              </w:rPr>
              <w:t>(USD 1,077</w:t>
            </w:r>
            <w:r w:rsidR="002F75DB" w:rsidRPr="005A2CE6">
              <w:rPr>
                <w:rFonts w:ascii="Angsana New" w:hAnsi="Angsana New" w:cs="Angsana New"/>
                <w:sz w:val="30"/>
                <w:szCs w:val="30"/>
              </w:rPr>
              <w:t>,300</w:t>
            </w:r>
            <w:r w:rsidRPr="005A2CE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831" w:type="pct"/>
            <w:tcBorders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407AC921" w14:textId="77777777" w:rsidR="00DE7CA4" w:rsidRPr="002F75DB" w:rsidRDefault="00DE7CA4" w:rsidP="002F75DB">
            <w:pPr>
              <w:spacing w:before="30" w:line="276" w:lineRule="auto"/>
              <w:ind w:left="-96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75DB">
              <w:rPr>
                <w:rFonts w:ascii="Angsana New" w:hAnsi="Angsana New" w:cs="Angsana New"/>
                <w:sz w:val="30"/>
                <w:szCs w:val="30"/>
              </w:rPr>
              <w:t>(USD 1,077</w:t>
            </w:r>
            <w:r w:rsidR="002F75DB" w:rsidRPr="002F75DB">
              <w:rPr>
                <w:rFonts w:ascii="Angsana New" w:hAnsi="Angsana New" w:cs="Angsana New"/>
                <w:sz w:val="30"/>
                <w:szCs w:val="30"/>
              </w:rPr>
              <w:t>,300</w:t>
            </w:r>
            <w:r w:rsidRPr="002F75D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E7CA4" w:rsidRPr="00E11249" w14:paraId="70587B84" w14:textId="77777777" w:rsidTr="002F75DB">
        <w:trPr>
          <w:trHeight w:val="368"/>
        </w:trPr>
        <w:tc>
          <w:tcPr>
            <w:tcW w:w="167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</w:tcPr>
          <w:p w14:paraId="5150352C" w14:textId="77777777" w:rsidR="00DE7CA4" w:rsidRPr="00DE7CA4" w:rsidRDefault="00DE7CA4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8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14B393" w14:textId="77777777" w:rsidR="00DE7CA4" w:rsidRPr="005A2CE6" w:rsidRDefault="00DE7CA4" w:rsidP="004C592D">
            <w:pPr>
              <w:spacing w:before="30"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9D907" w14:textId="77777777" w:rsidR="00DE7CA4" w:rsidRPr="005A2CE6" w:rsidRDefault="00DE7CA4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</w:tcPr>
          <w:p w14:paraId="3C47DE73" w14:textId="77777777" w:rsidR="00DE7CA4" w:rsidRPr="005A2CE6" w:rsidRDefault="00DE7CA4" w:rsidP="00CA6C40">
            <w:pPr>
              <w:tabs>
                <w:tab w:val="decimal" w:pos="1032"/>
              </w:tabs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2CE6">
              <w:rPr>
                <w:rFonts w:ascii="Angsana New" w:hAnsi="Angsana New" w:cs="Angsana New"/>
                <w:sz w:val="30"/>
                <w:szCs w:val="30"/>
              </w:rPr>
              <w:t xml:space="preserve">43,422 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2C2DB3D3" w14:textId="77777777" w:rsidR="00DE7CA4" w:rsidRPr="00DE7CA4" w:rsidRDefault="00DE7CA4" w:rsidP="00CA6C40">
            <w:pPr>
              <w:tabs>
                <w:tab w:val="decimal" w:pos="1032"/>
              </w:tabs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</w:rPr>
              <w:t xml:space="preserve">43,422 </w:t>
            </w:r>
          </w:p>
        </w:tc>
      </w:tr>
    </w:tbl>
    <w:p w14:paraId="0D877D4E" w14:textId="77777777" w:rsidR="00845FCB" w:rsidRPr="00565B4B" w:rsidRDefault="00845FCB" w:rsidP="007C2707">
      <w:pPr>
        <w:spacing w:line="276" w:lineRule="auto"/>
        <w:ind w:right="29"/>
        <w:rPr>
          <w:rFonts w:ascii="Angsana New" w:hAnsi="Angsana New" w:cs="Angsana New"/>
          <w:b/>
          <w:bCs/>
          <w:sz w:val="8"/>
          <w:szCs w:val="8"/>
        </w:rPr>
      </w:pPr>
    </w:p>
    <w:p w14:paraId="21DEC0AD" w14:textId="77777777" w:rsidR="00E85C9B" w:rsidRPr="009C6BFC" w:rsidRDefault="00E85C9B" w:rsidP="00B840F2">
      <w:pPr>
        <w:spacing w:line="276" w:lineRule="auto"/>
        <w:jc w:val="right"/>
        <w:rPr>
          <w:rFonts w:ascii="Angsana New" w:hAnsi="Angsana New" w:cs="Angsana New"/>
          <w:b/>
          <w:bCs/>
          <w:sz w:val="30"/>
          <w:szCs w:val="30"/>
          <w:cs/>
        </w:rPr>
      </w:pPr>
      <w:r w:rsidRPr="009C6BFC">
        <w:rPr>
          <w:rFonts w:ascii="Angsana New" w:hAnsi="Angsana New" w:cs="Angsana New"/>
          <w:sz w:val="30"/>
          <w:szCs w:val="30"/>
          <w:cs/>
        </w:rPr>
        <w:t xml:space="preserve">หน่วย </w:t>
      </w:r>
      <w:r w:rsidRPr="009C6BFC">
        <w:rPr>
          <w:rFonts w:ascii="Angsana New" w:hAnsi="Angsana New" w:cs="Angsana New"/>
          <w:sz w:val="30"/>
          <w:szCs w:val="30"/>
        </w:rPr>
        <w:t>:</w:t>
      </w:r>
      <w:r w:rsidRPr="009C6BFC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6BFC">
        <w:rPr>
          <w:rFonts w:ascii="Angsana New" w:hAnsi="Angsana New" w:cs="Angsana New" w:hint="cs"/>
          <w:sz w:val="30"/>
          <w:szCs w:val="30"/>
          <w:cs/>
        </w:rPr>
        <w:t>พัน</w:t>
      </w:r>
    </w:p>
    <w:tbl>
      <w:tblPr>
        <w:tblW w:w="9306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625"/>
        <w:gridCol w:w="1715"/>
        <w:gridCol w:w="1525"/>
        <w:gridCol w:w="1525"/>
        <w:gridCol w:w="1458"/>
        <w:gridCol w:w="1458"/>
      </w:tblGrid>
      <w:tr w:rsidR="00E85C9B" w:rsidRPr="00EB2BE9" w14:paraId="79F8701D" w14:textId="77777777" w:rsidTr="000F5442">
        <w:trPr>
          <w:cantSplit/>
        </w:trPr>
        <w:tc>
          <w:tcPr>
            <w:tcW w:w="162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26E2F" w14:textId="77777777" w:rsidR="00E85C9B" w:rsidRPr="00EB2BE9" w:rsidRDefault="00E85C9B" w:rsidP="003259D8">
            <w:pPr>
              <w:tabs>
                <w:tab w:val="left" w:pos="360"/>
                <w:tab w:val="left" w:pos="900"/>
                <w:tab w:val="left" w:pos="1440"/>
              </w:tabs>
              <w:spacing w:before="30"/>
              <w:ind w:right="13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71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9E9E7" w14:textId="77777777" w:rsidR="00E85C9B" w:rsidRPr="00EB2BE9" w:rsidRDefault="00E85C9B" w:rsidP="003259D8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3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8AEFAE5" w14:textId="77777777" w:rsidR="00E85C9B" w:rsidRPr="00EB2BE9" w:rsidRDefault="00E85C9B" w:rsidP="003259D8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ทุนที่ชำระแล้ว</w:t>
            </w:r>
          </w:p>
        </w:tc>
        <w:tc>
          <w:tcPr>
            <w:tcW w:w="2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DBCA9B" w14:textId="77777777" w:rsidR="00E85C9B" w:rsidRPr="00B93815" w:rsidRDefault="00E85C9B" w:rsidP="003259D8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93815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</w:t>
            </w:r>
          </w:p>
        </w:tc>
      </w:tr>
      <w:tr w:rsidR="00E85C9B" w:rsidRPr="00EB2BE9" w14:paraId="0F0306DA" w14:textId="77777777" w:rsidTr="00CA6C40">
        <w:trPr>
          <w:cantSplit/>
          <w:trHeight w:val="368"/>
        </w:trPr>
        <w:tc>
          <w:tcPr>
            <w:tcW w:w="162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1FBED" w14:textId="77777777" w:rsidR="00E85C9B" w:rsidRPr="00EB2BE9" w:rsidRDefault="00E85C9B" w:rsidP="003259D8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1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A8272" w14:textId="77777777" w:rsidR="00E85C9B" w:rsidRPr="00EB2BE9" w:rsidRDefault="00E85C9B" w:rsidP="003259D8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25" w:type="dxa"/>
            <w:vMerge w:val="restart"/>
            <w:tcBorders>
              <w:left w:val="nil"/>
              <w:right w:val="dashed" w:sz="4" w:space="0" w:color="auto"/>
            </w:tcBorders>
          </w:tcPr>
          <w:p w14:paraId="6B4B36F6" w14:textId="77777777" w:rsidR="00E85C9B" w:rsidRPr="008322D5" w:rsidRDefault="007B3464" w:rsidP="00CA6C40">
            <w:pPr>
              <w:tabs>
                <w:tab w:val="left" w:pos="1451"/>
                <w:tab w:val="left" w:pos="1734"/>
              </w:tabs>
              <w:spacing w:before="30"/>
              <w:ind w:left="-54" w:right="-5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ณ 3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มิ.ย</w:t>
            </w:r>
            <w:r w:rsidRPr="00DE7CA4">
              <w:rPr>
                <w:rFonts w:ascii="Angsana New" w:hAnsi="Angsana New" w:cs="Angsana New" w:hint="cs"/>
                <w:sz w:val="30"/>
                <w:szCs w:val="30"/>
                <w:cs/>
              </w:rPr>
              <w:t>. 25</w:t>
            </w:r>
            <w:r w:rsidRPr="00DE7CA4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  <w:tc>
          <w:tcPr>
            <w:tcW w:w="1525" w:type="dxa"/>
            <w:vMerge w:val="restart"/>
            <w:tcBorders>
              <w:left w:val="nil"/>
            </w:tcBorders>
            <w:shd w:val="clear" w:color="auto" w:fill="auto"/>
          </w:tcPr>
          <w:p w14:paraId="3F887C9E" w14:textId="77777777" w:rsidR="00E85C9B" w:rsidRPr="008322D5" w:rsidRDefault="008322D5" w:rsidP="00CA6C40">
            <w:pPr>
              <w:spacing w:before="30"/>
              <w:ind w:left="-70"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322D5">
              <w:rPr>
                <w:rFonts w:ascii="Angsana New" w:hAnsi="Angsana New" w:cs="Angsana New" w:hint="cs"/>
                <w:sz w:val="28"/>
                <w:szCs w:val="28"/>
                <w:cs/>
              </w:rPr>
              <w:t>ณ 31 ธ.ค</w:t>
            </w:r>
            <w:r w:rsidRPr="008322D5">
              <w:rPr>
                <w:rFonts w:ascii="Angsana New" w:hAnsi="Angsana New" w:cs="Angsana New"/>
                <w:sz w:val="28"/>
                <w:szCs w:val="28"/>
              </w:rPr>
              <w:t>. 256</w:t>
            </w:r>
            <w:r w:rsidR="00863434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219FF9" w14:textId="77777777" w:rsidR="00E85C9B" w:rsidRPr="00B93815" w:rsidRDefault="008322D5" w:rsidP="008322D5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93815">
              <w:rPr>
                <w:rFonts w:ascii="Angsana New" w:hAnsi="Angsana New" w:cs="Angsana New"/>
                <w:sz w:val="28"/>
                <w:szCs w:val="28"/>
                <w:cs/>
              </w:rPr>
              <w:t>สำหรับงว</w:t>
            </w:r>
            <w:r w:rsidR="007B3464" w:rsidRPr="00B93815">
              <w:rPr>
                <w:rFonts w:ascii="Angsana New" w:hAnsi="Angsana New" w:cs="Angsana New" w:hint="cs"/>
                <w:sz w:val="28"/>
                <w:szCs w:val="28"/>
                <w:cs/>
              </w:rPr>
              <w:t>ดหก</w:t>
            </w:r>
            <w:r w:rsidR="00E85C9B" w:rsidRPr="00B93815">
              <w:rPr>
                <w:rFonts w:ascii="Angsana New" w:hAnsi="Angsana New" w:cs="Angsana New"/>
                <w:sz w:val="28"/>
                <w:szCs w:val="28"/>
                <w:cs/>
              </w:rPr>
              <w:t>เดือนสิ้นสุดวันที่</w:t>
            </w:r>
          </w:p>
        </w:tc>
      </w:tr>
      <w:tr w:rsidR="00216A77" w:rsidRPr="00EB2BE9" w14:paraId="2D1407B6" w14:textId="77777777" w:rsidTr="000F5442">
        <w:trPr>
          <w:cantSplit/>
          <w:trHeight w:val="368"/>
        </w:trPr>
        <w:tc>
          <w:tcPr>
            <w:tcW w:w="162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A822F" w14:textId="77777777" w:rsidR="00216A77" w:rsidRPr="00EB2BE9" w:rsidRDefault="00216A77" w:rsidP="003259D8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1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10643" w14:textId="77777777" w:rsidR="00216A77" w:rsidRPr="00EB2BE9" w:rsidRDefault="00216A77" w:rsidP="003259D8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25" w:type="dxa"/>
            <w:vMerge/>
            <w:tcBorders>
              <w:left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74EA133A" w14:textId="77777777" w:rsidR="00216A77" w:rsidRPr="00EB2BE9" w:rsidRDefault="00216A77" w:rsidP="003259D8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25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2F09593" w14:textId="77777777" w:rsidR="00216A77" w:rsidRPr="00EB2BE9" w:rsidRDefault="00216A77" w:rsidP="003259D8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72A70BD4" w14:textId="77777777" w:rsidR="00216A77" w:rsidRPr="00B93815" w:rsidRDefault="007B3464" w:rsidP="00863434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93815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  <w:r w:rsidRPr="00B93815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B9381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มิ.ย. 25</w:t>
            </w:r>
            <w:r w:rsidRPr="00B93815">
              <w:rPr>
                <w:rFonts w:ascii="Angsana New" w:hAnsi="Angsana New" w:cs="Angsana New"/>
                <w:sz w:val="28"/>
                <w:szCs w:val="28"/>
              </w:rPr>
              <w:t>62</w:t>
            </w:r>
          </w:p>
        </w:tc>
        <w:tc>
          <w:tcPr>
            <w:tcW w:w="145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7DC5A5" w14:textId="77777777" w:rsidR="00216A77" w:rsidRPr="00B93815" w:rsidRDefault="007B3464" w:rsidP="00863434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93815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  <w:r w:rsidRPr="00B93815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B9381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มิ.ย. 25</w:t>
            </w:r>
            <w:r w:rsidRPr="00B93815">
              <w:rPr>
                <w:rFonts w:ascii="Angsana New" w:hAnsi="Angsana New" w:cs="Angsana New"/>
                <w:sz w:val="28"/>
                <w:szCs w:val="28"/>
              </w:rPr>
              <w:t>61</w:t>
            </w:r>
          </w:p>
        </w:tc>
      </w:tr>
      <w:tr w:rsidR="00DE7CA4" w:rsidRPr="00EB2BE9" w14:paraId="72CFAB04" w14:textId="77777777" w:rsidTr="000F5442">
        <w:trPr>
          <w:cantSplit/>
          <w:trHeight w:val="70"/>
        </w:trPr>
        <w:tc>
          <w:tcPr>
            <w:tcW w:w="1625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74789081" w14:textId="77777777" w:rsidR="00DE7CA4" w:rsidRPr="00EB2BE9" w:rsidRDefault="00DE7CA4" w:rsidP="003259D8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</w:rPr>
              <w:t>Team Precision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4C9854" w14:textId="77777777" w:rsidR="00DE7CA4" w:rsidRPr="00EB2BE9" w:rsidRDefault="00DE7CA4" w:rsidP="00CA6C40">
            <w:pPr>
              <w:spacing w:before="30"/>
              <w:ind w:right="34" w:firstLine="6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ซื้อขายชิ้นส่วน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right w:val="dashed" w:sz="4" w:space="0" w:color="auto"/>
            </w:tcBorders>
          </w:tcPr>
          <w:p w14:paraId="257CA4E9" w14:textId="77777777" w:rsidR="00DE7CA4" w:rsidRPr="005A2CE6" w:rsidRDefault="00DE7CA4" w:rsidP="00823F0A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A2CE6">
              <w:rPr>
                <w:rFonts w:ascii="Angsana New" w:hAnsi="Angsana New" w:cs="Angsana New"/>
                <w:sz w:val="28"/>
                <w:szCs w:val="28"/>
              </w:rPr>
              <w:t>DKK 500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</w:tcBorders>
          </w:tcPr>
          <w:p w14:paraId="39CF42AE" w14:textId="77777777" w:rsidR="00DE7CA4" w:rsidRPr="00EB2BE9" w:rsidRDefault="00DE7CA4" w:rsidP="007613D6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</w:rPr>
              <w:t>DKK 500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5F3DE45A" w14:textId="77777777" w:rsidR="00DE7CA4" w:rsidRPr="00B93815" w:rsidRDefault="00DE7CA4" w:rsidP="003259D8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93815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837C4F" w:rsidRPr="00B93815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14:paraId="646E340C" w14:textId="77777777" w:rsidR="00DE7CA4" w:rsidRPr="00B93815" w:rsidRDefault="00DE7CA4" w:rsidP="003259D8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93815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837C4F" w:rsidRPr="00B93815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DE7CA4" w:rsidRPr="00EB2BE9" w14:paraId="0886BD51" w14:textId="77777777" w:rsidTr="000F5442">
        <w:trPr>
          <w:cantSplit/>
          <w:trHeight w:val="70"/>
        </w:trPr>
        <w:tc>
          <w:tcPr>
            <w:tcW w:w="1625" w:type="dxa"/>
            <w:tcBorders>
              <w:left w:val="single" w:sz="6" w:space="0" w:color="auto"/>
              <w:right w:val="single" w:sz="4" w:space="0" w:color="auto"/>
            </w:tcBorders>
          </w:tcPr>
          <w:p w14:paraId="23E09F8E" w14:textId="77777777" w:rsidR="00DE7CA4" w:rsidRPr="00EB2BE9" w:rsidRDefault="00DE7CA4" w:rsidP="003259D8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left="176"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</w:rPr>
              <w:t xml:space="preserve">(Europe) </w:t>
            </w:r>
            <w:proofErr w:type="spellStart"/>
            <w:r w:rsidRPr="00EB2BE9">
              <w:rPr>
                <w:rFonts w:ascii="Angsana New" w:hAnsi="Angsana New" w:cs="Angsana New"/>
                <w:sz w:val="28"/>
                <w:szCs w:val="28"/>
              </w:rPr>
              <w:t>ApS</w:t>
            </w:r>
            <w:proofErr w:type="spellEnd"/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</w:tcPr>
          <w:p w14:paraId="7B55E206" w14:textId="77777777" w:rsidR="00DE7CA4" w:rsidRPr="00EB2BE9" w:rsidRDefault="00242ADC" w:rsidP="00CA6C40">
            <w:pPr>
              <w:spacing w:before="30"/>
              <w:ind w:right="-98" w:firstLine="6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อิเล็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 w:rsidR="0066449A">
              <w:rPr>
                <w:rFonts w:ascii="Angsana New" w:hAnsi="Angsana New" w:cs="Angsana New"/>
                <w:sz w:val="28"/>
                <w:szCs w:val="28"/>
                <w:cs/>
              </w:rPr>
              <w:t>ทรอนิ</w:t>
            </w:r>
            <w:r w:rsidR="0066449A"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 w:rsidR="00DE7CA4" w:rsidRPr="00EB2BE9">
              <w:rPr>
                <w:rFonts w:ascii="Angsana New" w:hAnsi="Angsana New" w:cs="Angsana New"/>
                <w:sz w:val="28"/>
                <w:szCs w:val="28"/>
                <w:cs/>
              </w:rPr>
              <w:t>ส์และ</w:t>
            </w:r>
          </w:p>
        </w:tc>
        <w:tc>
          <w:tcPr>
            <w:tcW w:w="1525" w:type="dxa"/>
            <w:tcBorders>
              <w:left w:val="nil"/>
              <w:right w:val="dashed" w:sz="4" w:space="0" w:color="auto"/>
            </w:tcBorders>
          </w:tcPr>
          <w:p w14:paraId="28CCFF69" w14:textId="77777777" w:rsidR="00DE7CA4" w:rsidRPr="005A2CE6" w:rsidRDefault="00DE7CA4" w:rsidP="00823F0A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5" w:type="dxa"/>
            <w:tcBorders>
              <w:left w:val="nil"/>
            </w:tcBorders>
          </w:tcPr>
          <w:p w14:paraId="5B6F231A" w14:textId="77777777" w:rsidR="00DE7CA4" w:rsidRPr="00EB2BE9" w:rsidRDefault="00DE7CA4" w:rsidP="007613D6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left w:val="single" w:sz="4" w:space="0" w:color="auto"/>
              <w:right w:val="dashed" w:sz="4" w:space="0" w:color="auto"/>
            </w:tcBorders>
          </w:tcPr>
          <w:p w14:paraId="51A292FB" w14:textId="77777777" w:rsidR="00DE7CA4" w:rsidRPr="00B93815" w:rsidRDefault="00DE7CA4" w:rsidP="003259D8">
            <w:pPr>
              <w:spacing w:before="30"/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58" w:type="dxa"/>
            <w:tcBorders>
              <w:left w:val="nil"/>
              <w:right w:val="single" w:sz="6" w:space="0" w:color="auto"/>
            </w:tcBorders>
          </w:tcPr>
          <w:p w14:paraId="64ED8EA8" w14:textId="77777777" w:rsidR="00DE7CA4" w:rsidRPr="00B93815" w:rsidRDefault="00DE7CA4" w:rsidP="003259D8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E7CA4" w:rsidRPr="00EB2BE9" w14:paraId="33675867" w14:textId="77777777" w:rsidTr="000F5442">
        <w:trPr>
          <w:cantSplit/>
          <w:trHeight w:val="70"/>
        </w:trPr>
        <w:tc>
          <w:tcPr>
            <w:tcW w:w="1625" w:type="dxa"/>
            <w:tcBorders>
              <w:left w:val="single" w:sz="6" w:space="0" w:color="auto"/>
              <w:right w:val="single" w:sz="4" w:space="0" w:color="auto"/>
            </w:tcBorders>
          </w:tcPr>
          <w:p w14:paraId="341990B0" w14:textId="77777777" w:rsidR="00DE7CA4" w:rsidRPr="00EB2BE9" w:rsidRDefault="00DE7CA4" w:rsidP="003259D8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left="176"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</w:tcPr>
          <w:p w14:paraId="53D0759F" w14:textId="77777777" w:rsidR="00DE7CA4" w:rsidRPr="00EB2BE9" w:rsidRDefault="00DE7CA4" w:rsidP="00CA6C40">
            <w:pPr>
              <w:spacing w:before="30"/>
              <w:ind w:right="34" w:firstLine="6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ขายผลิตภัณฑ์</w:t>
            </w:r>
          </w:p>
        </w:tc>
        <w:tc>
          <w:tcPr>
            <w:tcW w:w="1525" w:type="dxa"/>
            <w:tcBorders>
              <w:left w:val="nil"/>
              <w:right w:val="dashed" w:sz="4" w:space="0" w:color="auto"/>
            </w:tcBorders>
          </w:tcPr>
          <w:p w14:paraId="7F3D2BC0" w14:textId="77777777" w:rsidR="00DE7CA4" w:rsidRPr="007B3464" w:rsidRDefault="00DE7CA4" w:rsidP="00823F0A">
            <w:pPr>
              <w:tabs>
                <w:tab w:val="decimal" w:pos="742"/>
              </w:tabs>
              <w:spacing w:before="30"/>
              <w:ind w:right="-9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525" w:type="dxa"/>
            <w:tcBorders>
              <w:left w:val="nil"/>
            </w:tcBorders>
          </w:tcPr>
          <w:p w14:paraId="68C46088" w14:textId="77777777" w:rsidR="00DE7CA4" w:rsidRPr="00EB2BE9" w:rsidRDefault="00DE7CA4" w:rsidP="007613D6">
            <w:pPr>
              <w:tabs>
                <w:tab w:val="decimal" w:pos="742"/>
              </w:tabs>
              <w:spacing w:before="30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left w:val="single" w:sz="4" w:space="0" w:color="auto"/>
              <w:right w:val="dashed" w:sz="4" w:space="0" w:color="auto"/>
            </w:tcBorders>
          </w:tcPr>
          <w:p w14:paraId="50B81DF1" w14:textId="77777777" w:rsidR="00DE7CA4" w:rsidRPr="00B93815" w:rsidRDefault="00DE7CA4" w:rsidP="003259D8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58" w:type="dxa"/>
            <w:tcBorders>
              <w:left w:val="nil"/>
              <w:right w:val="single" w:sz="6" w:space="0" w:color="auto"/>
            </w:tcBorders>
          </w:tcPr>
          <w:p w14:paraId="42618CE7" w14:textId="77777777" w:rsidR="00DE7CA4" w:rsidRPr="00B93815" w:rsidRDefault="00DE7CA4" w:rsidP="003259D8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E7CA4" w:rsidRPr="00EB2BE9" w14:paraId="09EDD5DA" w14:textId="77777777" w:rsidTr="000F5442">
        <w:trPr>
          <w:cantSplit/>
          <w:trHeight w:val="70"/>
        </w:trPr>
        <w:tc>
          <w:tcPr>
            <w:tcW w:w="1625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EB74322" w14:textId="77777777" w:rsidR="00DE7CA4" w:rsidRPr="00EB2BE9" w:rsidRDefault="00DE7CA4" w:rsidP="003259D8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left="176"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7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2F6A" w14:textId="77777777" w:rsidR="00DE7CA4" w:rsidRPr="00EB2BE9" w:rsidRDefault="00242ADC" w:rsidP="00CA6C40">
            <w:pPr>
              <w:spacing w:before="30"/>
              <w:ind w:right="34" w:firstLine="6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อิเล็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 w:rsidR="0066449A">
              <w:rPr>
                <w:rFonts w:ascii="Angsana New" w:hAnsi="Angsana New" w:cs="Angsana New"/>
                <w:sz w:val="28"/>
                <w:szCs w:val="28"/>
                <w:cs/>
              </w:rPr>
              <w:t>ทรอนิ</w:t>
            </w:r>
            <w:r w:rsidR="0066449A"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 w:rsidR="00DE7CA4" w:rsidRPr="00EB2BE9">
              <w:rPr>
                <w:rFonts w:ascii="Angsana New" w:hAnsi="Angsana New" w:cs="Angsana New"/>
                <w:sz w:val="28"/>
                <w:szCs w:val="28"/>
                <w:cs/>
              </w:rPr>
              <w:t>ส์</w:t>
            </w:r>
          </w:p>
        </w:tc>
        <w:tc>
          <w:tcPr>
            <w:tcW w:w="1525" w:type="dxa"/>
            <w:tcBorders>
              <w:left w:val="nil"/>
              <w:bottom w:val="single" w:sz="4" w:space="0" w:color="auto"/>
              <w:right w:val="dashed" w:sz="4" w:space="0" w:color="auto"/>
            </w:tcBorders>
          </w:tcPr>
          <w:p w14:paraId="7E02DAF5" w14:textId="77777777" w:rsidR="00DE7CA4" w:rsidRPr="007B3464" w:rsidRDefault="00DE7CA4" w:rsidP="00823F0A">
            <w:pPr>
              <w:tabs>
                <w:tab w:val="decimal" w:pos="742"/>
              </w:tabs>
              <w:spacing w:before="30"/>
              <w:ind w:right="-9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525" w:type="dxa"/>
            <w:tcBorders>
              <w:left w:val="nil"/>
              <w:bottom w:val="single" w:sz="4" w:space="0" w:color="auto"/>
            </w:tcBorders>
          </w:tcPr>
          <w:p w14:paraId="4E96E71C" w14:textId="77777777" w:rsidR="00DE7CA4" w:rsidRPr="00EB2BE9" w:rsidRDefault="00DE7CA4" w:rsidP="007613D6">
            <w:pPr>
              <w:tabs>
                <w:tab w:val="decimal" w:pos="742"/>
              </w:tabs>
              <w:spacing w:before="30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E2CEBA0" w14:textId="77777777" w:rsidR="00DE7CA4" w:rsidRPr="00B93815" w:rsidRDefault="00DE7CA4" w:rsidP="003259D8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58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14:paraId="6C58136B" w14:textId="77777777" w:rsidR="00DE7CA4" w:rsidRPr="00B93815" w:rsidRDefault="00DE7CA4" w:rsidP="003259D8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E7CA4" w:rsidRPr="00EB2BE9" w14:paraId="07B11109" w14:textId="77777777" w:rsidTr="000F5442">
        <w:trPr>
          <w:cantSplit/>
          <w:trHeight w:val="70"/>
        </w:trPr>
        <w:tc>
          <w:tcPr>
            <w:tcW w:w="16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431C7EB" w14:textId="77777777" w:rsidR="00DE7CA4" w:rsidRPr="00EB2BE9" w:rsidRDefault="00DE7CA4" w:rsidP="004C592D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3237F">
              <w:rPr>
                <w:rFonts w:ascii="Angsana New" w:hAnsi="Angsana New" w:cs="Angsana New"/>
                <w:sz w:val="26"/>
                <w:szCs w:val="26"/>
              </w:rPr>
              <w:t>TPA</w:t>
            </w:r>
            <w:r w:rsidRPr="00E3237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E3237F">
              <w:rPr>
                <w:rFonts w:ascii="Angsana New" w:hAnsi="Angsana New" w:cs="Angsana New"/>
                <w:sz w:val="26"/>
                <w:szCs w:val="26"/>
              </w:rPr>
              <w:t>Holding LLC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2CEF" w14:textId="77777777" w:rsidR="00DE7CA4" w:rsidRPr="00EB2BE9" w:rsidRDefault="00DE7CA4" w:rsidP="00CA6C40">
            <w:pPr>
              <w:spacing w:before="30"/>
              <w:ind w:right="34" w:firstLine="6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</w:tcPr>
          <w:p w14:paraId="1AFB86E5" w14:textId="77777777" w:rsidR="00DE7CA4" w:rsidRPr="007B3464" w:rsidRDefault="00DE7CA4" w:rsidP="007752AC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5A2CE6">
              <w:rPr>
                <w:rFonts w:ascii="Angsana New" w:hAnsi="Angsana New" w:cs="Angsana New"/>
                <w:sz w:val="28"/>
                <w:szCs w:val="28"/>
              </w:rPr>
              <w:t>USD 1,077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E72D044" w14:textId="77777777" w:rsidR="00DE7CA4" w:rsidRPr="00EB2BE9" w:rsidRDefault="00DE7CA4" w:rsidP="007613D6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USD</w:t>
            </w:r>
            <w:r w:rsidRPr="00EB2BE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1,077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5AC88B5" w14:textId="77777777" w:rsidR="00DE7CA4" w:rsidRPr="00B93815" w:rsidRDefault="00DE7CA4" w:rsidP="004C592D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93815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837C4F" w:rsidRPr="00B93815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570576F2" w14:textId="77777777" w:rsidR="00DE7CA4" w:rsidRPr="00B93815" w:rsidRDefault="00DE7CA4" w:rsidP="004C592D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93815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837C4F" w:rsidRPr="00B93815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</w:tbl>
    <w:p w14:paraId="2EE7480F" w14:textId="77777777" w:rsidR="00D50FB7" w:rsidRDefault="00D50FB7" w:rsidP="00DB6D77">
      <w:pPr>
        <w:ind w:right="261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79C42D5B" w14:textId="77777777" w:rsidR="00D50FB7" w:rsidRDefault="00D50FB7">
      <w:pPr>
        <w:rPr>
          <w:rFonts w:ascii="Angsana New" w:hAnsi="Angsana New" w:cs="Angsana New"/>
          <w:sz w:val="24"/>
          <w:szCs w:val="24"/>
          <w:cs/>
        </w:rPr>
      </w:pPr>
      <w:r>
        <w:rPr>
          <w:rFonts w:ascii="Angsana New" w:hAnsi="Angsana New" w:cs="Angsana New"/>
          <w:sz w:val="24"/>
          <w:szCs w:val="24"/>
          <w:cs/>
        </w:rPr>
        <w:br w:type="page"/>
      </w:r>
    </w:p>
    <w:p w14:paraId="760CE7F4" w14:textId="77777777" w:rsidR="00565B4B" w:rsidRPr="00565B4B" w:rsidRDefault="00565B4B" w:rsidP="00565B4B">
      <w:pPr>
        <w:ind w:left="434" w:hanging="150"/>
        <w:jc w:val="both"/>
        <w:rPr>
          <w:rFonts w:ascii="Angsana New" w:eastAsia="MS Mincho" w:hAnsi="Angsana New" w:cs="Angsana New"/>
          <w:b/>
          <w:bCs/>
          <w:sz w:val="32"/>
          <w:szCs w:val="32"/>
        </w:rPr>
      </w:pPr>
      <w:r w:rsidRPr="00565B4B">
        <w:rPr>
          <w:rFonts w:ascii="Angsana New" w:hAnsi="Angsana New" w:cs="Angsana New"/>
          <w:b/>
          <w:bCs/>
          <w:sz w:val="32"/>
          <w:szCs w:val="32"/>
          <w:cs/>
        </w:rPr>
        <w:t>งบ</w:t>
      </w:r>
      <w:r w:rsidRPr="00565B4B">
        <w:rPr>
          <w:rFonts w:ascii="Angsana New" w:eastAsia="MS Mincho" w:hAnsi="Angsana New" w:cs="Angsana New"/>
          <w:b/>
          <w:bCs/>
          <w:sz w:val="32"/>
          <w:szCs w:val="32"/>
          <w:cs/>
        </w:rPr>
        <w:t>การเงินของบริษัทย่อยในต่างประเทศ</w:t>
      </w:r>
    </w:p>
    <w:p w14:paraId="682B6B0F" w14:textId="77777777" w:rsidR="00565B4B" w:rsidRDefault="00565B4B" w:rsidP="00565B4B">
      <w:pPr>
        <w:ind w:left="448" w:firstLine="567"/>
        <w:jc w:val="thaiDistribute"/>
        <w:rPr>
          <w:rFonts w:ascii="Angsana New" w:hAnsi="Angsana New" w:cs="Angsana New"/>
          <w:sz w:val="32"/>
          <w:szCs w:val="32"/>
        </w:rPr>
      </w:pPr>
      <w:r w:rsidRPr="00565B4B">
        <w:rPr>
          <w:rFonts w:ascii="Angsana New" w:eastAsia="MS Mincho" w:hAnsi="Angsana New" w:cs="Angsana New"/>
          <w:sz w:val="32"/>
          <w:szCs w:val="32"/>
          <w:cs/>
        </w:rPr>
        <w:t xml:space="preserve">งบการเงินบริษัทย่อยของบริษัท </w:t>
      </w:r>
      <w:r w:rsidR="00224AD3">
        <w:rPr>
          <w:rFonts w:ascii="Angsana New" w:hAnsi="Angsana New" w:cs="Angsana New"/>
          <w:sz w:val="32"/>
          <w:szCs w:val="32"/>
          <w:cs/>
        </w:rPr>
        <w:t>สอบทาน</w:t>
      </w:r>
      <w:r w:rsidR="00360DB6">
        <w:rPr>
          <w:rFonts w:ascii="Angsana New" w:hAnsi="Angsana New" w:cs="Angsana New" w:hint="cs"/>
          <w:sz w:val="32"/>
          <w:szCs w:val="32"/>
          <w:cs/>
        </w:rPr>
        <w:t>หรือตรวจสอบ</w:t>
      </w:r>
      <w:r w:rsidR="00224AD3">
        <w:rPr>
          <w:rFonts w:ascii="Angsana New" w:hAnsi="Angsana New" w:cs="Angsana New"/>
          <w:sz w:val="32"/>
          <w:szCs w:val="32"/>
          <w:cs/>
        </w:rPr>
        <w:t>โดยผู้สอบบัญชีอื่น</w:t>
      </w:r>
      <w:r w:rsidR="00224AD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24AD3" w:rsidRPr="00DE7CA4">
        <w:rPr>
          <w:rFonts w:ascii="Angsana New" w:hAnsi="Angsana New" w:cs="Angsana New"/>
          <w:sz w:val="32"/>
          <w:szCs w:val="32"/>
          <w:cs/>
        </w:rPr>
        <w:t>และนำมาจัดทำงบการเงินระหว่างกาลรวมสำหรั</w:t>
      </w:r>
      <w:r w:rsidR="00224AD3">
        <w:rPr>
          <w:rFonts w:ascii="Angsana New" w:hAnsi="Angsana New" w:cs="Angsana New"/>
          <w:sz w:val="32"/>
          <w:szCs w:val="32"/>
          <w:cs/>
        </w:rPr>
        <w:t>บงวด</w:t>
      </w:r>
      <w:r w:rsidR="00224AD3">
        <w:rPr>
          <w:rFonts w:ascii="Angsana New" w:hAnsi="Angsana New" w:cs="Angsana New" w:hint="cs"/>
          <w:sz w:val="32"/>
          <w:szCs w:val="32"/>
          <w:cs/>
        </w:rPr>
        <w:t>สามเดือนและหก</w:t>
      </w:r>
      <w:r w:rsidR="00224AD3" w:rsidRPr="00DE7CA4">
        <w:rPr>
          <w:rFonts w:ascii="Angsana New" w:hAnsi="Angsana New" w:cs="Angsana New"/>
          <w:sz w:val="32"/>
          <w:szCs w:val="32"/>
          <w:cs/>
        </w:rPr>
        <w:t>เดือนสิ้นสุด วันที่ 3</w:t>
      </w:r>
      <w:r w:rsidR="00224AD3">
        <w:rPr>
          <w:rFonts w:ascii="Angsana New" w:hAnsi="Angsana New" w:cs="Angsana New"/>
          <w:sz w:val="32"/>
          <w:szCs w:val="32"/>
        </w:rPr>
        <w:t>0</w:t>
      </w:r>
      <w:r w:rsidR="00224AD3" w:rsidRPr="00DE7CA4">
        <w:rPr>
          <w:rFonts w:ascii="Angsana New" w:hAnsi="Angsana New" w:cs="Angsana New"/>
          <w:sz w:val="32"/>
          <w:szCs w:val="32"/>
          <w:cs/>
        </w:rPr>
        <w:t xml:space="preserve"> </w:t>
      </w:r>
      <w:r w:rsidR="00224AD3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224AD3" w:rsidRPr="00DE7CA4">
        <w:rPr>
          <w:rFonts w:ascii="Angsana New" w:hAnsi="Angsana New" w:cs="Angsana New"/>
          <w:sz w:val="32"/>
          <w:szCs w:val="32"/>
          <w:cs/>
        </w:rPr>
        <w:t xml:space="preserve"> 25</w:t>
      </w:r>
      <w:r w:rsidR="00224AD3" w:rsidRPr="00DE7CA4">
        <w:rPr>
          <w:rFonts w:ascii="Angsana New" w:hAnsi="Angsana New" w:cs="Angsana New" w:hint="cs"/>
          <w:sz w:val="32"/>
          <w:szCs w:val="32"/>
          <w:cs/>
        </w:rPr>
        <w:t>6</w:t>
      </w:r>
      <w:r w:rsidR="00224AD3" w:rsidRPr="00DE7CA4">
        <w:rPr>
          <w:rFonts w:ascii="Angsana New" w:hAnsi="Angsana New" w:cs="Angsana New"/>
          <w:sz w:val="32"/>
          <w:szCs w:val="32"/>
        </w:rPr>
        <w:t>2</w:t>
      </w:r>
      <w:r w:rsidR="00224AD3" w:rsidRPr="00DE7CA4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224AD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24AD3" w:rsidRPr="00DE7CA4">
        <w:rPr>
          <w:rFonts w:ascii="Angsana New" w:hAnsi="Angsana New" w:cs="Angsana New"/>
          <w:sz w:val="32"/>
          <w:szCs w:val="32"/>
          <w:cs/>
        </w:rPr>
        <w:t>25</w:t>
      </w:r>
      <w:r w:rsidR="00224AD3" w:rsidRPr="00DE7CA4">
        <w:rPr>
          <w:rFonts w:ascii="Angsana New" w:hAnsi="Angsana New" w:cs="Angsana New"/>
          <w:sz w:val="32"/>
          <w:szCs w:val="32"/>
        </w:rPr>
        <w:t>61</w:t>
      </w:r>
      <w:r w:rsidRPr="00565B4B">
        <w:rPr>
          <w:rFonts w:ascii="Angsana New" w:hAnsi="Angsana New" w:cs="Angsana New"/>
          <w:spacing w:val="-4"/>
          <w:sz w:val="32"/>
          <w:szCs w:val="32"/>
          <w:cs/>
        </w:rPr>
        <w:t xml:space="preserve"> ได้แปลงค่าเป็นเงินบาท</w:t>
      </w:r>
      <w:r w:rsidRPr="00565B4B">
        <w:rPr>
          <w:rFonts w:ascii="Angsana New" w:hAnsi="Angsana New" w:cs="Angsana New"/>
          <w:sz w:val="32"/>
          <w:szCs w:val="32"/>
          <w:cs/>
        </w:rPr>
        <w:t xml:space="preserve"> โดยมีรายละเอียดดังนี้</w:t>
      </w:r>
    </w:p>
    <w:p w14:paraId="64B6FC2F" w14:textId="77777777" w:rsidR="00224AD3" w:rsidRPr="00D50FB7" w:rsidRDefault="00224AD3" w:rsidP="00565B4B">
      <w:pPr>
        <w:ind w:left="448" w:firstLine="567"/>
        <w:jc w:val="thaiDistribute"/>
        <w:rPr>
          <w:rFonts w:ascii="Angsana New" w:hAnsi="Angsana New" w:cs="Angsana New"/>
          <w:sz w:val="4"/>
          <w:szCs w:val="4"/>
        </w:rPr>
      </w:pPr>
    </w:p>
    <w:p w14:paraId="5AF579D4" w14:textId="77777777" w:rsidR="008E5E88" w:rsidRPr="008E5E88" w:rsidRDefault="008E5E88" w:rsidP="008E5E88">
      <w:pPr>
        <w:ind w:left="448" w:firstLine="567"/>
        <w:jc w:val="right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หน่วย </w:t>
      </w:r>
      <w:r>
        <w:rPr>
          <w:rFonts w:ascii="Angsana New" w:hAnsi="Angsana New" w:cs="Angsana New"/>
          <w:sz w:val="30"/>
          <w:szCs w:val="30"/>
        </w:rPr>
        <w:t xml:space="preserve">: </w:t>
      </w:r>
      <w:r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tbl>
      <w:tblPr>
        <w:tblW w:w="9631" w:type="dxa"/>
        <w:tblInd w:w="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2"/>
        <w:gridCol w:w="1189"/>
        <w:gridCol w:w="1191"/>
        <w:gridCol w:w="1189"/>
        <w:gridCol w:w="1190"/>
        <w:gridCol w:w="1190"/>
        <w:gridCol w:w="1190"/>
      </w:tblGrid>
      <w:tr w:rsidR="008E5E88" w:rsidRPr="008E5E88" w14:paraId="22166FA8" w14:textId="77777777" w:rsidTr="00E77501">
        <w:trPr>
          <w:trHeight w:val="340"/>
        </w:trPr>
        <w:tc>
          <w:tcPr>
            <w:tcW w:w="2492" w:type="dxa"/>
            <w:tcBorders>
              <w:bottom w:val="nil"/>
            </w:tcBorders>
            <w:vAlign w:val="center"/>
          </w:tcPr>
          <w:p w14:paraId="164FA34B" w14:textId="77777777" w:rsidR="008E5E88" w:rsidRPr="008E5E88" w:rsidRDefault="008E5E88" w:rsidP="00E50553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0" w:type="dxa"/>
            <w:gridSpan w:val="2"/>
            <w:tcBorders>
              <w:bottom w:val="nil"/>
            </w:tcBorders>
            <w:vAlign w:val="center"/>
          </w:tcPr>
          <w:p w14:paraId="08382F98" w14:textId="77777777" w:rsidR="008E5E88" w:rsidRPr="008E5E88" w:rsidRDefault="008E5E88" w:rsidP="00E50553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E5E88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2379" w:type="dxa"/>
            <w:gridSpan w:val="2"/>
            <w:tcBorders>
              <w:bottom w:val="nil"/>
            </w:tcBorders>
            <w:vAlign w:val="center"/>
          </w:tcPr>
          <w:p w14:paraId="6E86884C" w14:textId="77777777" w:rsidR="008E5E88" w:rsidRPr="008E5E88" w:rsidRDefault="008E5E88" w:rsidP="00E50553">
            <w:pPr>
              <w:tabs>
                <w:tab w:val="left" w:pos="-990"/>
                <w:tab w:val="left" w:pos="-72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E5E88">
              <w:rPr>
                <w:rFonts w:ascii="Angsana New" w:hAnsi="Angsana New" w:cs="Angsana New"/>
                <w:sz w:val="28"/>
                <w:szCs w:val="28"/>
                <w:cs/>
              </w:rPr>
              <w:t>รายได้สำหรับ</w:t>
            </w:r>
            <w:r w:rsidRPr="008E5E88">
              <w:rPr>
                <w:rFonts w:ascii="Angsana New" w:hAnsi="Angsana New" w:cs="Angsana New" w:hint="cs"/>
                <w:sz w:val="28"/>
                <w:szCs w:val="28"/>
                <w:cs/>
              </w:rPr>
              <w:t>งวดสามเดือน</w:t>
            </w:r>
          </w:p>
        </w:tc>
        <w:tc>
          <w:tcPr>
            <w:tcW w:w="2380" w:type="dxa"/>
            <w:gridSpan w:val="2"/>
            <w:tcBorders>
              <w:bottom w:val="nil"/>
            </w:tcBorders>
            <w:vAlign w:val="center"/>
          </w:tcPr>
          <w:p w14:paraId="3A27C0A6" w14:textId="77777777" w:rsidR="008E5E88" w:rsidRPr="008E5E88" w:rsidRDefault="008E5E88" w:rsidP="00E50553">
            <w:pPr>
              <w:tabs>
                <w:tab w:val="left" w:pos="-990"/>
                <w:tab w:val="left" w:pos="-72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E5E88">
              <w:rPr>
                <w:rFonts w:ascii="Angsana New" w:hAnsi="Angsana New" w:cs="Angsana New"/>
                <w:sz w:val="28"/>
                <w:szCs w:val="28"/>
                <w:cs/>
              </w:rPr>
              <w:t>รายได้สำหรับ</w:t>
            </w:r>
            <w:r w:rsidRPr="008E5E88">
              <w:rPr>
                <w:rFonts w:ascii="Angsana New" w:hAnsi="Angsana New" w:cs="Angsana New" w:hint="cs"/>
                <w:sz w:val="28"/>
                <w:szCs w:val="28"/>
                <w:cs/>
              </w:rPr>
              <w:t>งวดหกเดือน</w:t>
            </w:r>
          </w:p>
        </w:tc>
      </w:tr>
      <w:tr w:rsidR="008E5E88" w:rsidRPr="008E5E88" w14:paraId="40179E5B" w14:textId="77777777" w:rsidTr="00E77501">
        <w:trPr>
          <w:trHeight w:val="340"/>
        </w:trPr>
        <w:tc>
          <w:tcPr>
            <w:tcW w:w="2492" w:type="dxa"/>
            <w:tcBorders>
              <w:top w:val="nil"/>
              <w:bottom w:val="nil"/>
            </w:tcBorders>
            <w:vAlign w:val="center"/>
          </w:tcPr>
          <w:p w14:paraId="51C64138" w14:textId="77777777" w:rsidR="008E5E88" w:rsidRPr="008E5E88" w:rsidRDefault="008E5E88" w:rsidP="00E50553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E5E88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บริษัทย่อยในต่างประเทศ</w:t>
            </w:r>
          </w:p>
        </w:tc>
        <w:tc>
          <w:tcPr>
            <w:tcW w:w="2380" w:type="dxa"/>
            <w:gridSpan w:val="2"/>
            <w:tcBorders>
              <w:top w:val="nil"/>
            </w:tcBorders>
            <w:vAlign w:val="center"/>
          </w:tcPr>
          <w:p w14:paraId="3DC0DC3B" w14:textId="77777777" w:rsidR="008E5E88" w:rsidRPr="008E5E88" w:rsidRDefault="008E5E88" w:rsidP="00E50553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79" w:type="dxa"/>
            <w:gridSpan w:val="2"/>
            <w:tcBorders>
              <w:top w:val="nil"/>
            </w:tcBorders>
            <w:vAlign w:val="center"/>
          </w:tcPr>
          <w:p w14:paraId="2ACDA9F0" w14:textId="77777777" w:rsidR="008E5E88" w:rsidRPr="008E5E88" w:rsidRDefault="008E5E88" w:rsidP="00E50553">
            <w:pPr>
              <w:tabs>
                <w:tab w:val="left" w:pos="-990"/>
                <w:tab w:val="left" w:pos="-72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E5E88">
              <w:rPr>
                <w:rFonts w:ascii="Angsana New" w:hAnsi="Angsana New" w:cs="Angsana New"/>
                <w:sz w:val="28"/>
                <w:szCs w:val="28"/>
                <w:cs/>
              </w:rPr>
              <w:t>สิ้นสุดวันที่ 3</w:t>
            </w:r>
            <w:r w:rsidRPr="008E5E88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8E5E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8E5E88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80" w:type="dxa"/>
            <w:gridSpan w:val="2"/>
            <w:tcBorders>
              <w:top w:val="nil"/>
            </w:tcBorders>
            <w:vAlign w:val="center"/>
          </w:tcPr>
          <w:p w14:paraId="2EFD223F" w14:textId="77777777" w:rsidR="008E5E88" w:rsidRPr="008E5E88" w:rsidRDefault="008E5E88" w:rsidP="00E50553">
            <w:pPr>
              <w:tabs>
                <w:tab w:val="left" w:pos="-990"/>
                <w:tab w:val="left" w:pos="-72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E5E88">
              <w:rPr>
                <w:rFonts w:ascii="Angsana New" w:hAnsi="Angsana New" w:cs="Angsana New"/>
                <w:sz w:val="28"/>
                <w:szCs w:val="28"/>
                <w:cs/>
              </w:rPr>
              <w:t>สิ้นสุดวันที่ 3</w:t>
            </w:r>
            <w:r w:rsidRPr="008E5E88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8E5E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8E5E88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8E5E88" w:rsidRPr="008E5E88" w14:paraId="6A50A0FD" w14:textId="77777777" w:rsidTr="00E77501">
        <w:trPr>
          <w:trHeight w:val="340"/>
        </w:trPr>
        <w:tc>
          <w:tcPr>
            <w:tcW w:w="2492" w:type="dxa"/>
            <w:tcBorders>
              <w:top w:val="nil"/>
            </w:tcBorders>
            <w:vAlign w:val="center"/>
          </w:tcPr>
          <w:p w14:paraId="6522F03C" w14:textId="77777777" w:rsidR="008E5E88" w:rsidRPr="008E5E88" w:rsidRDefault="008E5E88" w:rsidP="00E50553">
            <w:pPr>
              <w:tabs>
                <w:tab w:val="left" w:pos="-990"/>
                <w:tab w:val="left" w:pos="-720"/>
                <w:tab w:val="left" w:pos="900"/>
              </w:tabs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08670C36" w14:textId="77777777" w:rsidR="008E5E88" w:rsidRPr="008E5E88" w:rsidRDefault="00360DB6" w:rsidP="00E50553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มิ</w:t>
            </w:r>
            <w:r w:rsidR="00E77501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ย. </w:t>
            </w:r>
            <w:r w:rsidR="008E5E88" w:rsidRPr="008E5E88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="008E5E88" w:rsidRPr="008E5E88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744C21FF" w14:textId="77777777" w:rsidR="008E5E88" w:rsidRPr="008E5E88" w:rsidRDefault="00360DB6" w:rsidP="00E50553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ธ.ค</w:t>
            </w:r>
            <w:r w:rsidR="00E77501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8E5E88" w:rsidRPr="008E5E88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="008E5E88" w:rsidRPr="008E5E88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89" w:type="dxa"/>
            <w:vAlign w:val="center"/>
          </w:tcPr>
          <w:p w14:paraId="27C11E30" w14:textId="77777777" w:rsidR="008E5E88" w:rsidRPr="008E5E88" w:rsidRDefault="008E5E88" w:rsidP="00E50553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E5E88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8E5E88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90" w:type="dxa"/>
            <w:vAlign w:val="center"/>
          </w:tcPr>
          <w:p w14:paraId="36AFD64E" w14:textId="77777777" w:rsidR="008E5E88" w:rsidRPr="008E5E88" w:rsidRDefault="008E5E88" w:rsidP="00E50553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E5E88">
              <w:rPr>
                <w:rFonts w:ascii="Angsana New" w:hAnsi="Angsana New" w:cs="Angsana New"/>
                <w:sz w:val="28"/>
                <w:szCs w:val="28"/>
                <w:cs/>
              </w:rPr>
              <w:t>25</w:t>
            </w:r>
            <w:r w:rsidRPr="008E5E88">
              <w:rPr>
                <w:rFonts w:ascii="Angsana New" w:hAnsi="Angsana New" w:cs="Angsana New"/>
                <w:sz w:val="28"/>
                <w:szCs w:val="28"/>
              </w:rPr>
              <w:t>61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12BD3106" w14:textId="77777777" w:rsidR="008E5E88" w:rsidRPr="008E5E88" w:rsidRDefault="008E5E88" w:rsidP="00E50553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E5E88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8E5E88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90" w:type="dxa"/>
            <w:vAlign w:val="center"/>
          </w:tcPr>
          <w:p w14:paraId="7F0E7FFA" w14:textId="77777777" w:rsidR="008E5E88" w:rsidRPr="008E5E88" w:rsidRDefault="008E5E88" w:rsidP="00E50553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E5E88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Pr="008E5E88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8E5E88" w:rsidRPr="008E5E88" w14:paraId="6C8BED22" w14:textId="77777777" w:rsidTr="00E77501">
        <w:trPr>
          <w:trHeight w:val="340"/>
        </w:trPr>
        <w:tc>
          <w:tcPr>
            <w:tcW w:w="2492" w:type="dxa"/>
            <w:tcBorders>
              <w:top w:val="nil"/>
              <w:bottom w:val="dotted" w:sz="4" w:space="0" w:color="auto"/>
            </w:tcBorders>
            <w:vAlign w:val="center"/>
          </w:tcPr>
          <w:p w14:paraId="323CFDD3" w14:textId="77777777" w:rsidR="008E5E88" w:rsidRPr="008E5E88" w:rsidRDefault="008E5E88" w:rsidP="00E50553">
            <w:pPr>
              <w:tabs>
                <w:tab w:val="left" w:pos="-990"/>
                <w:tab w:val="left" w:pos="-720"/>
                <w:tab w:val="left" w:pos="90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8E5E88">
              <w:rPr>
                <w:rFonts w:ascii="Angsana New" w:hAnsi="Angsana New" w:cs="Angsana New"/>
                <w:sz w:val="28"/>
                <w:szCs w:val="28"/>
              </w:rPr>
              <w:t xml:space="preserve">Team Precision (Europe) </w:t>
            </w:r>
            <w:proofErr w:type="spellStart"/>
            <w:r w:rsidRPr="008E5E88">
              <w:rPr>
                <w:rFonts w:ascii="Angsana New" w:hAnsi="Angsana New" w:cs="Angsana New"/>
                <w:sz w:val="28"/>
                <w:szCs w:val="28"/>
              </w:rPr>
              <w:t>ApS</w:t>
            </w:r>
            <w:proofErr w:type="spellEnd"/>
          </w:p>
        </w:tc>
        <w:tc>
          <w:tcPr>
            <w:tcW w:w="1189" w:type="dxa"/>
            <w:tcBorders>
              <w:top w:val="nil"/>
              <w:bottom w:val="dotted" w:sz="4" w:space="0" w:color="auto"/>
            </w:tcBorders>
            <w:vAlign w:val="center"/>
          </w:tcPr>
          <w:p w14:paraId="68E2616A" w14:textId="77777777" w:rsidR="008E5E88" w:rsidRPr="008E5E88" w:rsidRDefault="008E5E88" w:rsidP="00E50553">
            <w:pPr>
              <w:tabs>
                <w:tab w:val="decimal" w:pos="429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15.93</w:t>
            </w:r>
          </w:p>
        </w:tc>
        <w:tc>
          <w:tcPr>
            <w:tcW w:w="1191" w:type="dxa"/>
            <w:tcBorders>
              <w:top w:val="nil"/>
              <w:bottom w:val="dotted" w:sz="4" w:space="0" w:color="auto"/>
            </w:tcBorders>
            <w:vAlign w:val="center"/>
          </w:tcPr>
          <w:p w14:paraId="4FC01093" w14:textId="77777777" w:rsidR="008E5E88" w:rsidRPr="008E5E88" w:rsidRDefault="008E5E88" w:rsidP="00E50553">
            <w:pPr>
              <w:tabs>
                <w:tab w:val="decimal" w:pos="429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21.43</w:t>
            </w:r>
          </w:p>
        </w:tc>
        <w:tc>
          <w:tcPr>
            <w:tcW w:w="1189" w:type="dxa"/>
            <w:tcBorders>
              <w:top w:val="nil"/>
              <w:bottom w:val="dotted" w:sz="4" w:space="0" w:color="auto"/>
            </w:tcBorders>
            <w:vAlign w:val="center"/>
          </w:tcPr>
          <w:p w14:paraId="1648B4EA" w14:textId="77777777" w:rsidR="008E5E88" w:rsidRPr="008E5E88" w:rsidRDefault="008E5E88" w:rsidP="00E50553">
            <w:pPr>
              <w:tabs>
                <w:tab w:val="decimal" w:pos="42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23.34</w:t>
            </w:r>
          </w:p>
        </w:tc>
        <w:tc>
          <w:tcPr>
            <w:tcW w:w="1190" w:type="dxa"/>
            <w:tcBorders>
              <w:top w:val="nil"/>
              <w:bottom w:val="dotted" w:sz="4" w:space="0" w:color="auto"/>
            </w:tcBorders>
            <w:vAlign w:val="center"/>
          </w:tcPr>
          <w:p w14:paraId="7E5142DB" w14:textId="77777777" w:rsidR="008E5E88" w:rsidRPr="008E5E88" w:rsidRDefault="008E5E88" w:rsidP="00E50553">
            <w:pPr>
              <w:tabs>
                <w:tab w:val="decimal" w:pos="429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17.71</w:t>
            </w:r>
          </w:p>
        </w:tc>
        <w:tc>
          <w:tcPr>
            <w:tcW w:w="1190" w:type="dxa"/>
            <w:tcBorders>
              <w:top w:val="nil"/>
              <w:bottom w:val="dotted" w:sz="4" w:space="0" w:color="auto"/>
            </w:tcBorders>
            <w:shd w:val="clear" w:color="auto" w:fill="auto"/>
            <w:vAlign w:val="center"/>
          </w:tcPr>
          <w:p w14:paraId="0E7EC133" w14:textId="77777777" w:rsidR="008E5E88" w:rsidRPr="008E5E88" w:rsidRDefault="008E5E88" w:rsidP="00E50553">
            <w:pPr>
              <w:tabs>
                <w:tab w:val="decimal" w:pos="429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53.</w:t>
            </w:r>
            <w:r w:rsidR="00360DB6">
              <w:rPr>
                <w:rFonts w:ascii="Angsana New" w:hAnsi="Angsana New" w:cs="Angsana New"/>
                <w:sz w:val="28"/>
                <w:szCs w:val="28"/>
              </w:rPr>
              <w:t>21</w:t>
            </w:r>
          </w:p>
        </w:tc>
        <w:tc>
          <w:tcPr>
            <w:tcW w:w="1190" w:type="dxa"/>
            <w:tcBorders>
              <w:top w:val="nil"/>
              <w:bottom w:val="dotted" w:sz="4" w:space="0" w:color="auto"/>
            </w:tcBorders>
            <w:shd w:val="clear" w:color="auto" w:fill="auto"/>
            <w:vAlign w:val="center"/>
          </w:tcPr>
          <w:p w14:paraId="2FC67BE6" w14:textId="77777777" w:rsidR="008E5E88" w:rsidRPr="008E5E88" w:rsidRDefault="008E5E88" w:rsidP="00E50553">
            <w:pPr>
              <w:tabs>
                <w:tab w:val="decimal" w:pos="429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35.94</w:t>
            </w:r>
          </w:p>
        </w:tc>
      </w:tr>
      <w:tr w:rsidR="008E5E88" w:rsidRPr="008E5E88" w14:paraId="365B4A0F" w14:textId="77777777" w:rsidTr="00E77501">
        <w:trPr>
          <w:trHeight w:val="340"/>
        </w:trPr>
        <w:tc>
          <w:tcPr>
            <w:tcW w:w="2492" w:type="dxa"/>
            <w:tcBorders>
              <w:top w:val="nil"/>
              <w:bottom w:val="single" w:sz="4" w:space="0" w:color="auto"/>
            </w:tcBorders>
            <w:vAlign w:val="center"/>
          </w:tcPr>
          <w:p w14:paraId="4F153599" w14:textId="77777777" w:rsidR="008E5E88" w:rsidRPr="008E5E88" w:rsidRDefault="008E5E88" w:rsidP="00E50553">
            <w:pPr>
              <w:tabs>
                <w:tab w:val="left" w:pos="-990"/>
                <w:tab w:val="left" w:pos="-720"/>
                <w:tab w:val="left" w:pos="90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8E5E88">
              <w:rPr>
                <w:rFonts w:ascii="Angsana New" w:hAnsi="Angsana New" w:cs="Angsana New"/>
                <w:sz w:val="28"/>
                <w:szCs w:val="28"/>
              </w:rPr>
              <w:t>TPA</w:t>
            </w:r>
            <w:r w:rsidRPr="008E5E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E5E88">
              <w:rPr>
                <w:rFonts w:ascii="Angsana New" w:hAnsi="Angsana New" w:cs="Angsana New"/>
                <w:sz w:val="28"/>
                <w:szCs w:val="28"/>
              </w:rPr>
              <w:t>Holding LLC.</w:t>
            </w:r>
          </w:p>
        </w:tc>
        <w:tc>
          <w:tcPr>
            <w:tcW w:w="1189" w:type="dxa"/>
            <w:tcBorders>
              <w:top w:val="nil"/>
              <w:bottom w:val="single" w:sz="4" w:space="0" w:color="auto"/>
            </w:tcBorders>
            <w:vAlign w:val="center"/>
          </w:tcPr>
          <w:p w14:paraId="7BB61F59" w14:textId="77777777" w:rsidR="008E5E88" w:rsidRPr="008E5E88" w:rsidRDefault="008E5E88" w:rsidP="00E50553">
            <w:pPr>
              <w:tabs>
                <w:tab w:val="decimal" w:pos="429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17.30</w:t>
            </w:r>
          </w:p>
        </w:tc>
        <w:tc>
          <w:tcPr>
            <w:tcW w:w="1191" w:type="dxa"/>
            <w:tcBorders>
              <w:top w:val="nil"/>
              <w:bottom w:val="single" w:sz="4" w:space="0" w:color="auto"/>
            </w:tcBorders>
            <w:vAlign w:val="center"/>
          </w:tcPr>
          <w:p w14:paraId="14DD8156" w14:textId="77777777" w:rsidR="008E5E88" w:rsidRPr="008E5E88" w:rsidRDefault="008E5E88" w:rsidP="00E50553">
            <w:pPr>
              <w:tabs>
                <w:tab w:val="decimal" w:pos="429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27.28</w:t>
            </w:r>
          </w:p>
        </w:tc>
        <w:tc>
          <w:tcPr>
            <w:tcW w:w="1189" w:type="dxa"/>
            <w:tcBorders>
              <w:top w:val="nil"/>
              <w:bottom w:val="single" w:sz="4" w:space="0" w:color="auto"/>
            </w:tcBorders>
            <w:vAlign w:val="center"/>
          </w:tcPr>
          <w:p w14:paraId="10B77838" w14:textId="77777777" w:rsidR="008E5E88" w:rsidRPr="008E5E88" w:rsidRDefault="008E5E88" w:rsidP="008E5E88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1190" w:type="dxa"/>
            <w:tcBorders>
              <w:top w:val="nil"/>
              <w:bottom w:val="single" w:sz="4" w:space="0" w:color="auto"/>
            </w:tcBorders>
            <w:vAlign w:val="center"/>
          </w:tcPr>
          <w:p w14:paraId="698BA3C1" w14:textId="77777777" w:rsidR="008E5E88" w:rsidRPr="008E5E88" w:rsidRDefault="008E5E88" w:rsidP="008E5E88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1190" w:type="dxa"/>
            <w:tcBorders>
              <w:top w:val="nil"/>
              <w:bottom w:val="single" w:sz="4" w:space="0" w:color="auto"/>
            </w:tcBorders>
            <w:vAlign w:val="center"/>
          </w:tcPr>
          <w:p w14:paraId="2D1611C9" w14:textId="77777777" w:rsidR="008E5E88" w:rsidRPr="008E5E88" w:rsidRDefault="008E5E88" w:rsidP="008E5E88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1190" w:type="dxa"/>
            <w:tcBorders>
              <w:top w:val="nil"/>
              <w:bottom w:val="single" w:sz="4" w:space="0" w:color="auto"/>
            </w:tcBorders>
            <w:vAlign w:val="center"/>
          </w:tcPr>
          <w:p w14:paraId="42B50A5C" w14:textId="77777777" w:rsidR="008E5E88" w:rsidRPr="008E5E88" w:rsidRDefault="008E5E88" w:rsidP="008E5E88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</w:tr>
    </w:tbl>
    <w:p w14:paraId="6734E4BC" w14:textId="77777777" w:rsidR="00834812" w:rsidRPr="00D50FB7" w:rsidRDefault="00834812" w:rsidP="00CA6C40">
      <w:pPr>
        <w:ind w:left="720" w:right="-13" w:firstLine="720"/>
        <w:jc w:val="thaiDistribute"/>
        <w:rPr>
          <w:rFonts w:ascii="Angsana New" w:hAnsi="Angsana New" w:cs="Angsana New"/>
        </w:rPr>
      </w:pPr>
    </w:p>
    <w:p w14:paraId="7337DE7B" w14:textId="77777777" w:rsidR="0016370B" w:rsidRDefault="00CE42D4" w:rsidP="00441473">
      <w:pPr>
        <w:pStyle w:val="ListParagraph"/>
        <w:numPr>
          <w:ilvl w:val="0"/>
          <w:numId w:val="20"/>
        </w:numPr>
        <w:tabs>
          <w:tab w:val="left" w:pos="-426"/>
        </w:tabs>
        <w:ind w:left="720" w:right="29" w:hanging="81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415EFAE3" w14:textId="77777777" w:rsidR="00CE42D4" w:rsidRPr="002F37CC" w:rsidRDefault="00CE42D4" w:rsidP="007613D6">
      <w:pPr>
        <w:spacing w:line="276" w:lineRule="auto"/>
        <w:ind w:left="450" w:right="167"/>
        <w:jc w:val="right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 xml:space="preserve">หน่วย : </w:t>
      </w:r>
      <w:r>
        <w:rPr>
          <w:rFonts w:ascii="Angsana New" w:hAnsi="Angsana New" w:cs="Angsana New" w:hint="cs"/>
          <w:sz w:val="32"/>
          <w:szCs w:val="32"/>
          <w:cs/>
        </w:rPr>
        <w:t>พัน</w:t>
      </w:r>
      <w:r w:rsidRPr="002F37CC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88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2340"/>
        <w:gridCol w:w="2340"/>
      </w:tblGrid>
      <w:tr w:rsidR="00CE42D4" w:rsidRPr="00F44102" w14:paraId="480245D3" w14:textId="77777777" w:rsidTr="008C69FD">
        <w:trPr>
          <w:cantSplit/>
          <w:trHeight w:val="423"/>
        </w:trPr>
        <w:tc>
          <w:tcPr>
            <w:tcW w:w="414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CBA703" w14:textId="77777777" w:rsidR="00CE42D4" w:rsidRPr="000946D4" w:rsidRDefault="00CE42D4" w:rsidP="00CE42D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 w:rsidRPr="000946D4">
              <w:rPr>
                <w:rFonts w:ascii="Angsana New" w:hAnsi="Angsana New" w:cs="Angsana New" w:hint="cs"/>
                <w:position w:val="6"/>
                <w:sz w:val="32"/>
                <w:szCs w:val="32"/>
                <w:cs/>
              </w:rPr>
              <w:t>รายการ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3020B" w14:textId="77777777" w:rsidR="00CE42D4" w:rsidRPr="000946D4" w:rsidRDefault="00CE42D4" w:rsidP="00CE42D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46D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0946D4">
              <w:rPr>
                <w:rFonts w:ascii="Angsana New" w:hAnsi="Angsana New" w:cs="Angsana New" w:hint="cs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CE42D4" w:rsidRPr="00F44102" w14:paraId="29B13B73" w14:textId="77777777" w:rsidTr="008C69FD">
        <w:trPr>
          <w:cantSplit/>
          <w:trHeight w:val="423"/>
        </w:trPr>
        <w:tc>
          <w:tcPr>
            <w:tcW w:w="41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3D83B9" w14:textId="77777777" w:rsidR="00CE42D4" w:rsidRPr="000946D4" w:rsidRDefault="00CE42D4" w:rsidP="00CE42D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4F32267" w14:textId="77777777" w:rsidR="00CE42D4" w:rsidRPr="00E70F0C" w:rsidRDefault="00CE42D4" w:rsidP="00CE42D4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0F0C">
              <w:rPr>
                <w:rFonts w:ascii="Angsana New" w:hAnsi="Angsana New" w:cs="Angsana New" w:hint="cs"/>
                <w:sz w:val="32"/>
                <w:szCs w:val="32"/>
                <w:cs/>
              </w:rPr>
              <w:t>ณ 3</w:t>
            </w:r>
            <w:r w:rsidR="007B3464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7B346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มิ.ย</w:t>
            </w:r>
            <w:r w:rsidRPr="00E70F0C">
              <w:rPr>
                <w:rFonts w:ascii="Angsana New" w:hAnsi="Angsana New" w:cs="Angsana New" w:hint="cs"/>
                <w:sz w:val="32"/>
                <w:szCs w:val="32"/>
                <w:cs/>
              </w:rPr>
              <w:t>. 256</w:t>
            </w:r>
            <w:r w:rsidR="00AD0E4C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14:paraId="3E7BAD39" w14:textId="77777777" w:rsidR="00CE42D4" w:rsidRPr="00E70F0C" w:rsidRDefault="00CE42D4" w:rsidP="00CE42D4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E70F0C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E70F0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ธ.ค. </w:t>
            </w:r>
            <w:r w:rsidRPr="00E70F0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AD0E4C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CE42D4" w:rsidRPr="002F37CC" w14:paraId="57B353A9" w14:textId="77777777" w:rsidTr="008C69FD">
        <w:trPr>
          <w:cantSplit/>
          <w:trHeight w:val="476"/>
        </w:trPr>
        <w:tc>
          <w:tcPr>
            <w:tcW w:w="4140" w:type="dxa"/>
            <w:tcBorders>
              <w:left w:val="single" w:sz="4" w:space="0" w:color="auto"/>
              <w:bottom w:val="nil"/>
            </w:tcBorders>
          </w:tcPr>
          <w:p w14:paraId="0F427928" w14:textId="77777777" w:rsidR="00CE42D4" w:rsidRPr="000946D4" w:rsidRDefault="00CE42D4" w:rsidP="00CE42D4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46D4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</w:t>
            </w:r>
            <w:r w:rsidRPr="000946D4">
              <w:rPr>
                <w:rFonts w:ascii="Angsana New" w:hAnsi="Angsana New" w:cs="Angsana New" w:hint="cs"/>
                <w:sz w:val="32"/>
                <w:szCs w:val="32"/>
                <w:cs/>
              </w:rPr>
              <w:t>สั้นจากสถาบันการเงิน</w:t>
            </w:r>
          </w:p>
        </w:tc>
        <w:tc>
          <w:tcPr>
            <w:tcW w:w="2340" w:type="dxa"/>
            <w:tcBorders>
              <w:top w:val="single" w:sz="4" w:space="0" w:color="auto"/>
              <w:bottom w:val="nil"/>
              <w:right w:val="dashSmallGap" w:sz="4" w:space="0" w:color="auto"/>
            </w:tcBorders>
          </w:tcPr>
          <w:p w14:paraId="042EA6DC" w14:textId="77777777" w:rsidR="00CE42D4" w:rsidRPr="000946D4" w:rsidRDefault="005A2CE6" w:rsidP="00DD1700">
            <w:pPr>
              <w:tabs>
                <w:tab w:val="decimal" w:pos="1449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26,000</w:t>
            </w:r>
          </w:p>
        </w:tc>
        <w:tc>
          <w:tcPr>
            <w:tcW w:w="2340" w:type="dxa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0CC409A9" w14:textId="77777777" w:rsidR="00CE42D4" w:rsidRPr="000946D4" w:rsidRDefault="00401B74" w:rsidP="00401B74">
            <w:pPr>
              <w:tabs>
                <w:tab w:val="decimal" w:pos="1449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95</w:t>
            </w:r>
            <w:r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</w:tr>
      <w:tr w:rsidR="00401B74" w:rsidRPr="002F37CC" w14:paraId="61F37721" w14:textId="77777777" w:rsidTr="008C69FD">
        <w:trPr>
          <w:cantSplit/>
          <w:trHeight w:val="476"/>
        </w:trPr>
        <w:tc>
          <w:tcPr>
            <w:tcW w:w="4140" w:type="dxa"/>
            <w:tcBorders>
              <w:top w:val="nil"/>
              <w:left w:val="single" w:sz="4" w:space="0" w:color="auto"/>
            </w:tcBorders>
          </w:tcPr>
          <w:p w14:paraId="159D6E3D" w14:textId="77777777" w:rsidR="00401B74" w:rsidRPr="000946D4" w:rsidRDefault="00744FCC" w:rsidP="00CE42D4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เงินกู้ทรัสต์รี</w:t>
            </w:r>
            <w:r w:rsidR="00401B74">
              <w:rPr>
                <w:rFonts w:ascii="Angsana New" w:hAnsi="Angsana New" w:cs="Angsana New" w:hint="cs"/>
                <w:sz w:val="32"/>
                <w:szCs w:val="32"/>
                <w:cs/>
              </w:rPr>
              <w:t>ซีท</w:t>
            </w:r>
          </w:p>
        </w:tc>
        <w:tc>
          <w:tcPr>
            <w:tcW w:w="2340" w:type="dxa"/>
            <w:tcBorders>
              <w:top w:val="nil"/>
              <w:bottom w:val="single" w:sz="4" w:space="0" w:color="auto"/>
              <w:right w:val="dashSmallGap" w:sz="4" w:space="0" w:color="auto"/>
            </w:tcBorders>
          </w:tcPr>
          <w:p w14:paraId="539AC697" w14:textId="77777777" w:rsidR="00401B74" w:rsidRPr="000946D4" w:rsidRDefault="005A2CE6" w:rsidP="00DD1700">
            <w:pPr>
              <w:tabs>
                <w:tab w:val="decimal" w:pos="1449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275,677</w:t>
            </w:r>
          </w:p>
        </w:tc>
        <w:tc>
          <w:tcPr>
            <w:tcW w:w="2340" w:type="dxa"/>
            <w:tcBorders>
              <w:top w:val="nil"/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14:paraId="73C1840A" w14:textId="77777777" w:rsidR="00401B74" w:rsidRPr="000946D4" w:rsidRDefault="00401B74" w:rsidP="00401B74">
            <w:pPr>
              <w:tabs>
                <w:tab w:val="decimal" w:pos="1449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290,632</w:t>
            </w:r>
          </w:p>
        </w:tc>
      </w:tr>
      <w:tr w:rsidR="00401B74" w:rsidRPr="002F37CC" w14:paraId="28624ED9" w14:textId="77777777" w:rsidTr="002A4CB2">
        <w:trPr>
          <w:cantSplit/>
          <w:trHeight w:val="476"/>
        </w:trPr>
        <w:tc>
          <w:tcPr>
            <w:tcW w:w="4140" w:type="dxa"/>
            <w:tcBorders>
              <w:left w:val="single" w:sz="4" w:space="0" w:color="auto"/>
              <w:bottom w:val="single" w:sz="4" w:space="0" w:color="auto"/>
            </w:tcBorders>
          </w:tcPr>
          <w:p w14:paraId="542E24CC" w14:textId="77777777" w:rsidR="00401B74" w:rsidRPr="002A4CB2" w:rsidRDefault="00F151C0" w:rsidP="00837C4F">
            <w:pPr>
              <w:spacing w:line="276" w:lineRule="auto"/>
              <w:ind w:left="61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4CB2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94690F6" w14:textId="77777777" w:rsidR="00401B74" w:rsidRPr="002A4CB2" w:rsidRDefault="005A2CE6" w:rsidP="002A4CB2">
            <w:pPr>
              <w:tabs>
                <w:tab w:val="decimal" w:pos="1449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301,677</w:t>
            </w:r>
          </w:p>
        </w:tc>
        <w:tc>
          <w:tcPr>
            <w:tcW w:w="234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3E197" w14:textId="77777777" w:rsidR="00401B74" w:rsidRPr="000946D4" w:rsidRDefault="00401B74" w:rsidP="002A4CB2">
            <w:pPr>
              <w:tabs>
                <w:tab w:val="decimal" w:pos="1449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385,632</w:t>
            </w:r>
          </w:p>
        </w:tc>
      </w:tr>
    </w:tbl>
    <w:p w14:paraId="5E77B15F" w14:textId="77777777" w:rsidR="000F5442" w:rsidRPr="00D50FB7" w:rsidRDefault="000F5442" w:rsidP="000F5442">
      <w:pPr>
        <w:ind w:left="270" w:right="-13" w:firstLine="990"/>
        <w:jc w:val="thaiDistribute"/>
        <w:rPr>
          <w:rFonts w:ascii="Angsana New" w:hAnsi="Angsana New" w:cs="Angsana New"/>
          <w:spacing w:val="-4"/>
          <w:sz w:val="8"/>
          <w:szCs w:val="8"/>
        </w:rPr>
      </w:pPr>
    </w:p>
    <w:p w14:paraId="30DC81D9" w14:textId="77777777" w:rsidR="00CE42D4" w:rsidRPr="00E90A84" w:rsidRDefault="00CE42D4" w:rsidP="00CA6C40">
      <w:pPr>
        <w:ind w:left="720" w:right="-13" w:firstLine="720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E90A84">
        <w:rPr>
          <w:rFonts w:ascii="Angsana New" w:hAnsi="Angsana New" w:cs="Angsana New" w:hint="cs"/>
          <w:spacing w:val="-4"/>
          <w:sz w:val="32"/>
          <w:szCs w:val="32"/>
          <w:cs/>
        </w:rPr>
        <w:t>ณ</w:t>
      </w:r>
      <w:r w:rsidRPr="00E90A8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E90A84">
        <w:rPr>
          <w:rFonts w:ascii="Angsana New" w:hAnsi="Angsana New" w:cs="Angsana New" w:hint="cs"/>
          <w:spacing w:val="-4"/>
          <w:sz w:val="32"/>
          <w:szCs w:val="32"/>
          <w:cs/>
        </w:rPr>
        <w:t>วันที่</w:t>
      </w:r>
      <w:r w:rsidR="007B3464">
        <w:rPr>
          <w:rFonts w:ascii="Angsana New" w:hAnsi="Angsana New" w:cs="Angsana New"/>
          <w:spacing w:val="-4"/>
          <w:sz w:val="32"/>
          <w:szCs w:val="32"/>
        </w:rPr>
        <w:t xml:space="preserve"> 30</w:t>
      </w:r>
      <w:r w:rsidRPr="00E90A8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CA6C40">
        <w:rPr>
          <w:rFonts w:ascii="Angsana New" w:hAnsi="Angsana New" w:cs="Angsana New" w:hint="cs"/>
          <w:sz w:val="32"/>
          <w:szCs w:val="32"/>
          <w:cs/>
        </w:rPr>
        <w:t>ม</w:t>
      </w:r>
      <w:r w:rsidR="007B3464"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Pr="00E90A8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AD0E4C">
        <w:rPr>
          <w:rFonts w:ascii="Angsana New" w:hAnsi="Angsana New" w:cs="Angsana New"/>
          <w:spacing w:val="-4"/>
          <w:sz w:val="32"/>
          <w:szCs w:val="32"/>
        </w:rPr>
        <w:t>2562</w:t>
      </w:r>
      <w:r w:rsidRPr="00E90A8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E90A8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 </w:t>
      </w:r>
      <w:r w:rsidRPr="00E90A84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E90A84">
        <w:rPr>
          <w:rFonts w:ascii="Angsana New" w:hAnsi="Angsana New" w:cs="Angsana New" w:hint="cs"/>
          <w:spacing w:val="-4"/>
          <w:sz w:val="32"/>
          <w:szCs w:val="32"/>
          <w:cs/>
        </w:rPr>
        <w:t>ธันวาคม</w:t>
      </w:r>
      <w:r w:rsidRPr="00E90A84">
        <w:rPr>
          <w:rFonts w:ascii="Angsana New" w:hAnsi="Angsana New" w:cs="Angsana New"/>
          <w:spacing w:val="-4"/>
          <w:sz w:val="32"/>
          <w:szCs w:val="32"/>
        </w:rPr>
        <w:t xml:space="preserve"> 25</w:t>
      </w:r>
      <w:r w:rsidR="00AD0E4C">
        <w:rPr>
          <w:rFonts w:ascii="Angsana New" w:hAnsi="Angsana New" w:cs="Angsana New" w:hint="cs"/>
          <w:spacing w:val="-4"/>
          <w:sz w:val="32"/>
          <w:szCs w:val="32"/>
          <w:cs/>
        </w:rPr>
        <w:t>61</w:t>
      </w:r>
      <w:r w:rsidRPr="00E90A8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เ</w:t>
      </w:r>
      <w:r w:rsidRPr="00E90A8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งินกู้ยืมระยะสั้นจากสถาบันการเงินมีอัตราดอกเบี้ยร้อยละ </w:t>
      </w:r>
      <w:r w:rsidR="001574BD" w:rsidRPr="005A2CE6">
        <w:rPr>
          <w:rFonts w:ascii="Angsana New" w:hAnsi="Angsana New" w:cs="Angsana New"/>
          <w:spacing w:val="-2"/>
          <w:sz w:val="32"/>
          <w:szCs w:val="32"/>
        </w:rPr>
        <w:t>3</w:t>
      </w:r>
      <w:r w:rsidR="001574BD" w:rsidRPr="005A2CE6">
        <w:rPr>
          <w:rFonts w:ascii="Angsana New" w:hAnsi="Angsana New" w:cs="Angsana New"/>
          <w:spacing w:val="-2"/>
          <w:sz w:val="32"/>
          <w:szCs w:val="32"/>
          <w:cs/>
        </w:rPr>
        <w:t>.1</w:t>
      </w:r>
      <w:r w:rsidR="001574BD" w:rsidRPr="005A2CE6">
        <w:rPr>
          <w:rFonts w:ascii="Angsana New" w:hAnsi="Angsana New" w:cs="Angsana New"/>
          <w:spacing w:val="-2"/>
          <w:sz w:val="32"/>
          <w:szCs w:val="32"/>
        </w:rPr>
        <w:t>2</w:t>
      </w:r>
      <w:r w:rsidR="001574BD" w:rsidRPr="005A2CE6">
        <w:rPr>
          <w:rFonts w:ascii="Angsana New" w:hAnsi="Angsana New" w:cs="Angsana New"/>
          <w:spacing w:val="-2"/>
          <w:sz w:val="32"/>
          <w:szCs w:val="32"/>
          <w:cs/>
        </w:rPr>
        <w:t xml:space="preserve"> - </w:t>
      </w:r>
      <w:r w:rsidR="001574BD" w:rsidRPr="005A2CE6">
        <w:rPr>
          <w:rFonts w:ascii="Angsana New" w:hAnsi="Angsana New" w:cs="Angsana New"/>
          <w:spacing w:val="-2"/>
          <w:sz w:val="32"/>
          <w:szCs w:val="32"/>
        </w:rPr>
        <w:t>4</w:t>
      </w:r>
      <w:r w:rsidR="001574BD" w:rsidRPr="005A2CE6">
        <w:rPr>
          <w:rFonts w:ascii="Angsana New" w:hAnsi="Angsana New" w:cs="Angsana New"/>
          <w:spacing w:val="-2"/>
          <w:sz w:val="32"/>
          <w:szCs w:val="32"/>
          <w:cs/>
        </w:rPr>
        <w:t>.</w:t>
      </w:r>
      <w:r w:rsidR="001574BD" w:rsidRPr="005A2CE6">
        <w:rPr>
          <w:rFonts w:ascii="Angsana New" w:hAnsi="Angsana New" w:cs="Angsana New"/>
          <w:spacing w:val="-2"/>
          <w:sz w:val="32"/>
          <w:szCs w:val="32"/>
        </w:rPr>
        <w:t>05</w:t>
      </w:r>
      <w:r w:rsidRPr="005A2CE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ต่อ</w:t>
      </w:r>
      <w:r w:rsidRPr="00E90A84">
        <w:rPr>
          <w:rFonts w:ascii="Angsana New" w:hAnsi="Angsana New" w:cs="Angsana New" w:hint="cs"/>
          <w:spacing w:val="-2"/>
          <w:sz w:val="32"/>
          <w:szCs w:val="32"/>
          <w:cs/>
        </w:rPr>
        <w:t>ปี</w:t>
      </w:r>
    </w:p>
    <w:p w14:paraId="166E30BC" w14:textId="77777777" w:rsidR="00082C0A" w:rsidRPr="00D50FB7" w:rsidRDefault="00082C0A">
      <w:pPr>
        <w:rPr>
          <w:rFonts w:ascii="Angsana New" w:hAnsi="Angsana New" w:cs="Angsana New"/>
          <w:b/>
          <w:bCs/>
          <w:sz w:val="16"/>
          <w:szCs w:val="16"/>
          <w:cs/>
        </w:rPr>
      </w:pPr>
    </w:p>
    <w:p w14:paraId="1C505A0A" w14:textId="77777777" w:rsidR="00CE42D4" w:rsidRDefault="00CE42D4" w:rsidP="00441473">
      <w:pPr>
        <w:pStyle w:val="ListParagraph"/>
        <w:numPr>
          <w:ilvl w:val="0"/>
          <w:numId w:val="20"/>
        </w:numPr>
        <w:tabs>
          <w:tab w:val="left" w:pos="-426"/>
        </w:tabs>
        <w:ind w:left="720" w:right="29" w:hanging="810"/>
        <w:jc w:val="thaiDistribute"/>
        <w:rPr>
          <w:rFonts w:ascii="Angsana New" w:hAnsi="Angsana New"/>
          <w:b/>
          <w:bCs/>
          <w:sz w:val="32"/>
          <w:szCs w:val="32"/>
        </w:rPr>
      </w:pPr>
      <w:r w:rsidRPr="0016370B">
        <w:rPr>
          <w:rFonts w:ascii="Angsana New" w:hAnsi="Angsana New" w:hint="cs"/>
          <w:b/>
          <w:bCs/>
          <w:sz w:val="32"/>
          <w:szCs w:val="32"/>
          <w:cs/>
        </w:rPr>
        <w:t>เ</w:t>
      </w:r>
      <w:r w:rsidRPr="0016370B">
        <w:rPr>
          <w:rFonts w:ascii="Angsana New" w:hAnsi="Angsana New"/>
          <w:b/>
          <w:bCs/>
          <w:sz w:val="32"/>
          <w:szCs w:val="32"/>
          <w:cs/>
        </w:rPr>
        <w:t>จ้าหนี้การค้าและเจ้าหนี้อื่น</w:t>
      </w:r>
    </w:p>
    <w:p w14:paraId="519AFEE2" w14:textId="77777777" w:rsidR="007613D6" w:rsidRDefault="007613D6" w:rsidP="007613D6">
      <w:pPr>
        <w:pStyle w:val="ListParagraph"/>
        <w:tabs>
          <w:tab w:val="left" w:pos="-426"/>
        </w:tabs>
        <w:ind w:left="450" w:right="167"/>
        <w:jc w:val="right"/>
        <w:rPr>
          <w:rFonts w:ascii="Angsana New" w:hAnsi="Angsana New"/>
          <w:b/>
          <w:bCs/>
          <w:sz w:val="32"/>
          <w:szCs w:val="32"/>
        </w:rPr>
      </w:pPr>
      <w:r w:rsidRPr="007646DF">
        <w:rPr>
          <w:rFonts w:ascii="Angsana New" w:hAnsi="Angsana New"/>
          <w:sz w:val="32"/>
          <w:szCs w:val="32"/>
          <w:cs/>
        </w:rPr>
        <w:t xml:space="preserve">หน่วย : </w:t>
      </w:r>
      <w:r w:rsidRPr="007646DF">
        <w:rPr>
          <w:rFonts w:ascii="Angsana New" w:hAnsi="Angsana New" w:hint="cs"/>
          <w:sz w:val="32"/>
          <w:szCs w:val="32"/>
          <w:cs/>
        </w:rPr>
        <w:t>พัน</w:t>
      </w:r>
      <w:r w:rsidRPr="007646DF">
        <w:rPr>
          <w:rFonts w:ascii="Angsana New" w:hAnsi="Angsana New"/>
          <w:sz w:val="32"/>
          <w:szCs w:val="32"/>
          <w:cs/>
        </w:rPr>
        <w:t>บาท</w:t>
      </w:r>
    </w:p>
    <w:tbl>
      <w:tblPr>
        <w:tblStyle w:val="TableGrid"/>
        <w:tblW w:w="0" w:type="auto"/>
        <w:tblInd w:w="828" w:type="dxa"/>
        <w:tblLook w:val="04A0" w:firstRow="1" w:lastRow="0" w:firstColumn="1" w:lastColumn="0" w:noHBand="0" w:noVBand="1"/>
      </w:tblPr>
      <w:tblGrid>
        <w:gridCol w:w="2148"/>
        <w:gridCol w:w="1638"/>
        <w:gridCol w:w="1639"/>
        <w:gridCol w:w="1638"/>
        <w:gridCol w:w="1639"/>
      </w:tblGrid>
      <w:tr w:rsidR="007613D6" w14:paraId="4B99057E" w14:textId="77777777" w:rsidTr="008C69FD">
        <w:tc>
          <w:tcPr>
            <w:tcW w:w="2160" w:type="dxa"/>
            <w:vMerge w:val="restart"/>
            <w:vAlign w:val="center"/>
          </w:tcPr>
          <w:p w14:paraId="4231085B" w14:textId="77777777" w:rsidR="007613D6" w:rsidRPr="00E70F0C" w:rsidRDefault="007613D6" w:rsidP="007613D6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 w:rsidRPr="00E70F0C">
              <w:rPr>
                <w:rFonts w:ascii="Angsana New" w:hAnsi="Angsana New" w:cs="Angsana New" w:hint="cs"/>
                <w:position w:val="6"/>
                <w:sz w:val="32"/>
                <w:szCs w:val="32"/>
                <w:cs/>
              </w:rPr>
              <w:t>รายการ</w:t>
            </w:r>
          </w:p>
        </w:tc>
        <w:tc>
          <w:tcPr>
            <w:tcW w:w="3285" w:type="dxa"/>
            <w:gridSpan w:val="2"/>
            <w:tcBorders>
              <w:bottom w:val="single" w:sz="4" w:space="0" w:color="auto"/>
            </w:tcBorders>
            <w:vAlign w:val="center"/>
          </w:tcPr>
          <w:p w14:paraId="6E1A663E" w14:textId="77777777" w:rsidR="007613D6" w:rsidRPr="00E70F0C" w:rsidRDefault="007613D6" w:rsidP="007613D6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285" w:type="dxa"/>
            <w:gridSpan w:val="2"/>
            <w:tcBorders>
              <w:bottom w:val="single" w:sz="4" w:space="0" w:color="auto"/>
            </w:tcBorders>
            <w:vAlign w:val="center"/>
          </w:tcPr>
          <w:p w14:paraId="05D15AE7" w14:textId="77777777" w:rsidR="007613D6" w:rsidRPr="00E70F0C" w:rsidRDefault="007613D6" w:rsidP="007613D6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613D6" w14:paraId="16447170" w14:textId="77777777" w:rsidTr="008C69FD">
        <w:tc>
          <w:tcPr>
            <w:tcW w:w="2160" w:type="dxa"/>
            <w:vMerge/>
            <w:tcBorders>
              <w:bottom w:val="single" w:sz="4" w:space="0" w:color="auto"/>
            </w:tcBorders>
            <w:vAlign w:val="center"/>
          </w:tcPr>
          <w:p w14:paraId="487487BE" w14:textId="77777777" w:rsidR="007613D6" w:rsidRDefault="007613D6" w:rsidP="007613D6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42" w:type="dxa"/>
            <w:tcBorders>
              <w:bottom w:val="single" w:sz="4" w:space="0" w:color="auto"/>
              <w:right w:val="dashSmallGap" w:sz="4" w:space="0" w:color="auto"/>
            </w:tcBorders>
            <w:vAlign w:val="center"/>
          </w:tcPr>
          <w:p w14:paraId="39885D1D" w14:textId="77777777" w:rsidR="007613D6" w:rsidRDefault="007613D6" w:rsidP="007613D6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70F0C">
              <w:rPr>
                <w:rFonts w:ascii="Angsana New" w:hAnsi="Angsana New" w:hint="cs"/>
                <w:sz w:val="32"/>
                <w:szCs w:val="32"/>
                <w:cs/>
              </w:rPr>
              <w:t>ณ 3</w:t>
            </w:r>
            <w:r w:rsidR="007B3464">
              <w:rPr>
                <w:rFonts w:ascii="Angsana New" w:hAnsi="Angsana New"/>
                <w:sz w:val="32"/>
                <w:szCs w:val="32"/>
              </w:rPr>
              <w:t>0</w:t>
            </w:r>
            <w:r w:rsidR="007B3464">
              <w:rPr>
                <w:rFonts w:ascii="Angsana New" w:hAnsi="Angsana New" w:hint="cs"/>
                <w:sz w:val="32"/>
                <w:szCs w:val="32"/>
                <w:cs/>
              </w:rPr>
              <w:t xml:space="preserve"> มิ.ย</w:t>
            </w:r>
            <w:r w:rsidRPr="00E70F0C">
              <w:rPr>
                <w:rFonts w:ascii="Angsana New" w:hAnsi="Angsana New" w:hint="cs"/>
                <w:sz w:val="32"/>
                <w:szCs w:val="32"/>
                <w:cs/>
              </w:rPr>
              <w:t>. 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43" w:type="dxa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14:paraId="3F68FA40" w14:textId="77777777" w:rsidR="007613D6" w:rsidRDefault="007613D6" w:rsidP="007613D6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70F0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E70F0C">
              <w:rPr>
                <w:rFonts w:ascii="Angsana New" w:hAnsi="Angsana New"/>
                <w:sz w:val="32"/>
                <w:szCs w:val="32"/>
              </w:rPr>
              <w:t>31</w:t>
            </w:r>
            <w:r w:rsidRPr="00E70F0C">
              <w:rPr>
                <w:rFonts w:ascii="Angsana New" w:hAnsi="Angsana New" w:hint="cs"/>
                <w:sz w:val="32"/>
                <w:szCs w:val="32"/>
                <w:cs/>
              </w:rPr>
              <w:t xml:space="preserve"> ธ.ค. </w:t>
            </w:r>
            <w:r w:rsidRPr="00E70F0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42" w:type="dxa"/>
            <w:tcBorders>
              <w:bottom w:val="single" w:sz="4" w:space="0" w:color="auto"/>
              <w:right w:val="dashSmallGap" w:sz="4" w:space="0" w:color="auto"/>
            </w:tcBorders>
            <w:vAlign w:val="center"/>
          </w:tcPr>
          <w:p w14:paraId="3955457D" w14:textId="77777777" w:rsidR="007613D6" w:rsidRPr="00E70F0C" w:rsidRDefault="007B3464" w:rsidP="007B3464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70F0C">
              <w:rPr>
                <w:rFonts w:ascii="Angsana New" w:hAnsi="Angsana New" w:hint="cs"/>
                <w:sz w:val="32"/>
                <w:szCs w:val="32"/>
                <w:cs/>
              </w:rPr>
              <w:t>ณ 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มิ.ย</w:t>
            </w:r>
            <w:r w:rsidRPr="00E70F0C">
              <w:rPr>
                <w:rFonts w:ascii="Angsana New" w:hAnsi="Angsana New" w:hint="cs"/>
                <w:sz w:val="32"/>
                <w:szCs w:val="32"/>
                <w:cs/>
              </w:rPr>
              <w:t>. 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43" w:type="dxa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14:paraId="175796E4" w14:textId="77777777" w:rsidR="007613D6" w:rsidRPr="00E70F0C" w:rsidRDefault="007613D6" w:rsidP="007B3464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70F0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E70F0C">
              <w:rPr>
                <w:rFonts w:ascii="Angsana New" w:hAnsi="Angsana New"/>
                <w:sz w:val="32"/>
                <w:szCs w:val="32"/>
              </w:rPr>
              <w:t>31</w:t>
            </w:r>
            <w:r w:rsidRPr="00E70F0C">
              <w:rPr>
                <w:rFonts w:ascii="Angsana New" w:hAnsi="Angsana New" w:hint="cs"/>
                <w:sz w:val="32"/>
                <w:szCs w:val="32"/>
                <w:cs/>
              </w:rPr>
              <w:t xml:space="preserve"> ธ.ค. </w:t>
            </w:r>
            <w:r w:rsidRPr="00E70F0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F90F51" w14:paraId="14E1176C" w14:textId="77777777" w:rsidTr="008C69FD">
        <w:tc>
          <w:tcPr>
            <w:tcW w:w="2160" w:type="dxa"/>
            <w:tcBorders>
              <w:bottom w:val="nil"/>
            </w:tcBorders>
            <w:vAlign w:val="bottom"/>
          </w:tcPr>
          <w:p w14:paraId="5AC08989" w14:textId="77777777" w:rsidR="00F90F51" w:rsidRPr="00E70F0C" w:rsidRDefault="00F90F51" w:rsidP="007613D6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642" w:type="dxa"/>
            <w:tcBorders>
              <w:bottom w:val="nil"/>
              <w:right w:val="dashSmallGap" w:sz="4" w:space="0" w:color="auto"/>
            </w:tcBorders>
          </w:tcPr>
          <w:p w14:paraId="27694149" w14:textId="77777777" w:rsidR="00F90F51" w:rsidRPr="00401B74" w:rsidRDefault="00F71F50" w:rsidP="00F90F51">
            <w:pPr>
              <w:pStyle w:val="ListParagraph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330,148</w:t>
            </w:r>
          </w:p>
        </w:tc>
        <w:tc>
          <w:tcPr>
            <w:tcW w:w="1643" w:type="dxa"/>
            <w:tcBorders>
              <w:left w:val="dashSmallGap" w:sz="4" w:space="0" w:color="auto"/>
              <w:bottom w:val="nil"/>
            </w:tcBorders>
          </w:tcPr>
          <w:p w14:paraId="0BFA524F" w14:textId="77777777" w:rsidR="00F90F51" w:rsidRPr="00401B74" w:rsidRDefault="00F90F51" w:rsidP="00F90F51">
            <w:pPr>
              <w:pStyle w:val="ListParagraph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466,815</w:t>
            </w:r>
          </w:p>
        </w:tc>
        <w:tc>
          <w:tcPr>
            <w:tcW w:w="1642" w:type="dxa"/>
            <w:tcBorders>
              <w:bottom w:val="nil"/>
              <w:right w:val="dashSmallGap" w:sz="4" w:space="0" w:color="auto"/>
            </w:tcBorders>
          </w:tcPr>
          <w:p w14:paraId="1D344A70" w14:textId="77777777" w:rsidR="00F90F51" w:rsidRPr="00401B74" w:rsidRDefault="00F40F08" w:rsidP="00F90F51">
            <w:pPr>
              <w:pStyle w:val="ListParagraph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325,849</w:t>
            </w:r>
          </w:p>
        </w:tc>
        <w:tc>
          <w:tcPr>
            <w:tcW w:w="1643" w:type="dxa"/>
            <w:tcBorders>
              <w:left w:val="dashSmallGap" w:sz="4" w:space="0" w:color="auto"/>
              <w:bottom w:val="nil"/>
            </w:tcBorders>
          </w:tcPr>
          <w:p w14:paraId="7A1864D4" w14:textId="77777777" w:rsidR="00F90F51" w:rsidRPr="00401B74" w:rsidRDefault="00F90F51" w:rsidP="00F90F51">
            <w:pPr>
              <w:pStyle w:val="ListParagraph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01B74">
              <w:rPr>
                <w:rFonts w:ascii="Angsana New" w:hAnsi="Angsana New"/>
                <w:sz w:val="32"/>
                <w:szCs w:val="32"/>
              </w:rPr>
              <w:t>465,800</w:t>
            </w:r>
          </w:p>
        </w:tc>
      </w:tr>
      <w:tr w:rsidR="00F90F51" w14:paraId="011EA7CF" w14:textId="77777777" w:rsidTr="008C69FD">
        <w:tc>
          <w:tcPr>
            <w:tcW w:w="2160" w:type="dxa"/>
            <w:tcBorders>
              <w:top w:val="nil"/>
              <w:bottom w:val="nil"/>
            </w:tcBorders>
          </w:tcPr>
          <w:p w14:paraId="1A4C4E32" w14:textId="77777777" w:rsidR="00F90F51" w:rsidRPr="00E70F0C" w:rsidRDefault="00F90F51" w:rsidP="007613D6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642" w:type="dxa"/>
            <w:tcBorders>
              <w:top w:val="nil"/>
              <w:bottom w:val="nil"/>
              <w:right w:val="dashSmallGap" w:sz="4" w:space="0" w:color="auto"/>
            </w:tcBorders>
          </w:tcPr>
          <w:p w14:paraId="7C60A455" w14:textId="77777777" w:rsidR="00F90F51" w:rsidRPr="00401B74" w:rsidRDefault="00F71F50" w:rsidP="00B26FDD">
            <w:pPr>
              <w:pStyle w:val="ListParagraph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10,33</w:t>
            </w:r>
            <w:r w:rsidR="007079F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43" w:type="dxa"/>
            <w:tcBorders>
              <w:top w:val="nil"/>
              <w:left w:val="dashSmallGap" w:sz="4" w:space="0" w:color="auto"/>
              <w:bottom w:val="nil"/>
            </w:tcBorders>
          </w:tcPr>
          <w:p w14:paraId="228D5EB8" w14:textId="77777777" w:rsidR="00F90F51" w:rsidRPr="00401B74" w:rsidRDefault="00F90F51" w:rsidP="00160911">
            <w:pPr>
              <w:pStyle w:val="ListParagraph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10,6</w:t>
            </w:r>
            <w:r w:rsidR="00160911">
              <w:rPr>
                <w:rFonts w:ascii="Angsana New" w:hAnsi="Angsana New"/>
                <w:sz w:val="32"/>
                <w:szCs w:val="32"/>
              </w:rPr>
              <w:t>71</w:t>
            </w:r>
          </w:p>
        </w:tc>
        <w:tc>
          <w:tcPr>
            <w:tcW w:w="1642" w:type="dxa"/>
            <w:tcBorders>
              <w:top w:val="nil"/>
              <w:bottom w:val="nil"/>
              <w:right w:val="dashSmallGap" w:sz="4" w:space="0" w:color="auto"/>
            </w:tcBorders>
          </w:tcPr>
          <w:p w14:paraId="24778CD7" w14:textId="77777777" w:rsidR="00F90F51" w:rsidRPr="00401B74" w:rsidRDefault="00F40F08" w:rsidP="00F90F51">
            <w:pPr>
              <w:pStyle w:val="ListParagraph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10,119</w:t>
            </w:r>
          </w:p>
        </w:tc>
        <w:tc>
          <w:tcPr>
            <w:tcW w:w="1643" w:type="dxa"/>
            <w:tcBorders>
              <w:top w:val="nil"/>
              <w:left w:val="dashSmallGap" w:sz="4" w:space="0" w:color="auto"/>
              <w:bottom w:val="nil"/>
            </w:tcBorders>
          </w:tcPr>
          <w:p w14:paraId="1962DF56" w14:textId="77777777" w:rsidR="00F90F51" w:rsidRPr="00401B74" w:rsidRDefault="00F90F51" w:rsidP="00382B8B">
            <w:pPr>
              <w:pStyle w:val="ListParagraph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01B74">
              <w:rPr>
                <w:rFonts w:ascii="Angsana New" w:hAnsi="Angsana New"/>
                <w:sz w:val="32"/>
                <w:szCs w:val="32"/>
              </w:rPr>
              <w:t>10,30</w:t>
            </w:r>
            <w:r w:rsidR="00382B8B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F90F51" w14:paraId="3ECCD65F" w14:textId="77777777" w:rsidTr="008C69FD">
        <w:tc>
          <w:tcPr>
            <w:tcW w:w="2160" w:type="dxa"/>
            <w:tcBorders>
              <w:top w:val="nil"/>
              <w:bottom w:val="nil"/>
            </w:tcBorders>
          </w:tcPr>
          <w:p w14:paraId="10186135" w14:textId="77777777" w:rsidR="00F90F51" w:rsidRPr="00E70F0C" w:rsidRDefault="00F90F51" w:rsidP="007613D6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  <w:cs/>
              </w:rPr>
              <w:t>เงินรับล่วงหน้า</w:t>
            </w:r>
          </w:p>
        </w:tc>
        <w:tc>
          <w:tcPr>
            <w:tcW w:w="1642" w:type="dxa"/>
            <w:tcBorders>
              <w:top w:val="nil"/>
              <w:bottom w:val="nil"/>
              <w:right w:val="dashSmallGap" w:sz="4" w:space="0" w:color="auto"/>
            </w:tcBorders>
          </w:tcPr>
          <w:p w14:paraId="1255D9CB" w14:textId="77777777" w:rsidR="00F90F51" w:rsidRPr="00401B74" w:rsidRDefault="00F71F50" w:rsidP="00F90F51">
            <w:pPr>
              <w:pStyle w:val="ListParagraph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079F5">
              <w:rPr>
                <w:rFonts w:ascii="Angsana New" w:hAnsi="Angsana New"/>
                <w:sz w:val="32"/>
                <w:szCs w:val="32"/>
              </w:rPr>
              <w:t>26,23</w:t>
            </w:r>
            <w:r w:rsidR="007079F5" w:rsidRPr="007079F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643" w:type="dxa"/>
            <w:tcBorders>
              <w:top w:val="nil"/>
              <w:left w:val="dashSmallGap" w:sz="4" w:space="0" w:color="auto"/>
              <w:bottom w:val="nil"/>
            </w:tcBorders>
          </w:tcPr>
          <w:p w14:paraId="0290EDD2" w14:textId="77777777" w:rsidR="00F90F51" w:rsidRPr="00401B74" w:rsidRDefault="00F90F51" w:rsidP="00F90F51">
            <w:pPr>
              <w:pStyle w:val="ListParagraph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30,960</w:t>
            </w:r>
          </w:p>
        </w:tc>
        <w:tc>
          <w:tcPr>
            <w:tcW w:w="1642" w:type="dxa"/>
            <w:tcBorders>
              <w:top w:val="nil"/>
              <w:bottom w:val="nil"/>
              <w:right w:val="dashSmallGap" w:sz="4" w:space="0" w:color="auto"/>
            </w:tcBorders>
          </w:tcPr>
          <w:p w14:paraId="0D003B71" w14:textId="77777777" w:rsidR="00F90F51" w:rsidRPr="00401B74" w:rsidRDefault="00F40F08" w:rsidP="00F90F51">
            <w:pPr>
              <w:pStyle w:val="ListParagraph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079F5">
              <w:rPr>
                <w:rFonts w:ascii="Angsana New" w:hAnsi="Angsana New"/>
                <w:sz w:val="32"/>
                <w:szCs w:val="32"/>
              </w:rPr>
              <w:t>26,239</w:t>
            </w:r>
          </w:p>
        </w:tc>
        <w:tc>
          <w:tcPr>
            <w:tcW w:w="1643" w:type="dxa"/>
            <w:tcBorders>
              <w:top w:val="nil"/>
              <w:left w:val="dashSmallGap" w:sz="4" w:space="0" w:color="auto"/>
              <w:bottom w:val="nil"/>
            </w:tcBorders>
          </w:tcPr>
          <w:p w14:paraId="5CF504FA" w14:textId="77777777" w:rsidR="00F90F51" w:rsidRPr="00401B74" w:rsidRDefault="00F90F51" w:rsidP="00F90F51">
            <w:pPr>
              <w:pStyle w:val="ListParagraph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01B74">
              <w:rPr>
                <w:rFonts w:ascii="Angsana New" w:hAnsi="Angsana New"/>
                <w:sz w:val="32"/>
                <w:szCs w:val="32"/>
              </w:rPr>
              <w:t>30,960</w:t>
            </w:r>
          </w:p>
        </w:tc>
      </w:tr>
      <w:tr w:rsidR="0060203F" w14:paraId="13BE41A0" w14:textId="77777777" w:rsidTr="008C69FD">
        <w:tc>
          <w:tcPr>
            <w:tcW w:w="2160" w:type="dxa"/>
            <w:tcBorders>
              <w:top w:val="nil"/>
              <w:bottom w:val="nil"/>
            </w:tcBorders>
          </w:tcPr>
          <w:p w14:paraId="5348CE81" w14:textId="77777777" w:rsidR="0060203F" w:rsidRPr="00E70F0C" w:rsidRDefault="0060203F" w:rsidP="007613D6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เจ้าหนี้ทรัพย์สิน</w:t>
            </w:r>
          </w:p>
        </w:tc>
        <w:tc>
          <w:tcPr>
            <w:tcW w:w="1642" w:type="dxa"/>
            <w:tcBorders>
              <w:top w:val="nil"/>
              <w:bottom w:val="nil"/>
              <w:right w:val="dashSmallGap" w:sz="4" w:space="0" w:color="auto"/>
            </w:tcBorders>
          </w:tcPr>
          <w:p w14:paraId="2B271C75" w14:textId="77777777" w:rsidR="0060203F" w:rsidRDefault="0060203F" w:rsidP="00F90F51">
            <w:pPr>
              <w:pStyle w:val="ListParagraph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9,285</w:t>
            </w:r>
          </w:p>
        </w:tc>
        <w:tc>
          <w:tcPr>
            <w:tcW w:w="1643" w:type="dxa"/>
            <w:tcBorders>
              <w:top w:val="nil"/>
              <w:left w:val="dashSmallGap" w:sz="4" w:space="0" w:color="auto"/>
              <w:bottom w:val="nil"/>
            </w:tcBorders>
          </w:tcPr>
          <w:p w14:paraId="167B7612" w14:textId="77777777" w:rsidR="0060203F" w:rsidRDefault="0060203F" w:rsidP="00F90F51">
            <w:pPr>
              <w:pStyle w:val="ListParagraph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2,749</w:t>
            </w:r>
          </w:p>
        </w:tc>
        <w:tc>
          <w:tcPr>
            <w:tcW w:w="1642" w:type="dxa"/>
            <w:tcBorders>
              <w:top w:val="nil"/>
              <w:bottom w:val="nil"/>
              <w:right w:val="dashSmallGap" w:sz="4" w:space="0" w:color="auto"/>
            </w:tcBorders>
          </w:tcPr>
          <w:p w14:paraId="196D418B" w14:textId="77777777" w:rsidR="0060203F" w:rsidRDefault="0060203F" w:rsidP="00F90F51">
            <w:pPr>
              <w:pStyle w:val="ListParagraph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9,285</w:t>
            </w:r>
          </w:p>
        </w:tc>
        <w:tc>
          <w:tcPr>
            <w:tcW w:w="1643" w:type="dxa"/>
            <w:tcBorders>
              <w:top w:val="nil"/>
              <w:left w:val="dashSmallGap" w:sz="4" w:space="0" w:color="auto"/>
              <w:bottom w:val="nil"/>
            </w:tcBorders>
          </w:tcPr>
          <w:p w14:paraId="0F784365" w14:textId="77777777" w:rsidR="0060203F" w:rsidRPr="00401B74" w:rsidRDefault="0060203F" w:rsidP="00F90F51">
            <w:pPr>
              <w:pStyle w:val="ListParagraph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2,749</w:t>
            </w:r>
          </w:p>
        </w:tc>
      </w:tr>
      <w:tr w:rsidR="00F90F51" w14:paraId="1A904B9D" w14:textId="77777777" w:rsidTr="008C69FD">
        <w:tc>
          <w:tcPr>
            <w:tcW w:w="2160" w:type="dxa"/>
            <w:tcBorders>
              <w:top w:val="nil"/>
            </w:tcBorders>
          </w:tcPr>
          <w:p w14:paraId="04E858FE" w14:textId="77777777" w:rsidR="00F90F51" w:rsidRPr="00E70F0C" w:rsidRDefault="00F90F51" w:rsidP="007613D6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642" w:type="dxa"/>
            <w:tcBorders>
              <w:top w:val="nil"/>
              <w:right w:val="dashSmallGap" w:sz="4" w:space="0" w:color="auto"/>
            </w:tcBorders>
          </w:tcPr>
          <w:p w14:paraId="60AAAEC9" w14:textId="77777777" w:rsidR="00F90F51" w:rsidRPr="00401B74" w:rsidRDefault="00F71F50" w:rsidP="00F90F51">
            <w:pPr>
              <w:pStyle w:val="ListParagraph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3,240</w:t>
            </w:r>
          </w:p>
        </w:tc>
        <w:tc>
          <w:tcPr>
            <w:tcW w:w="1643" w:type="dxa"/>
            <w:tcBorders>
              <w:top w:val="nil"/>
              <w:left w:val="dashSmallGap" w:sz="4" w:space="0" w:color="auto"/>
            </w:tcBorders>
          </w:tcPr>
          <w:p w14:paraId="0F003CCC" w14:textId="77777777" w:rsidR="00F90F51" w:rsidRPr="00401B74" w:rsidRDefault="0060203F" w:rsidP="00240901">
            <w:pPr>
              <w:pStyle w:val="ListParagraph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3,153</w:t>
            </w:r>
          </w:p>
        </w:tc>
        <w:tc>
          <w:tcPr>
            <w:tcW w:w="1642" w:type="dxa"/>
            <w:tcBorders>
              <w:top w:val="nil"/>
              <w:right w:val="dashSmallGap" w:sz="4" w:space="0" w:color="auto"/>
            </w:tcBorders>
          </w:tcPr>
          <w:p w14:paraId="1729278B" w14:textId="77777777" w:rsidR="00F90F51" w:rsidRPr="00401B74" w:rsidRDefault="00F40F08" w:rsidP="00F90F51">
            <w:pPr>
              <w:pStyle w:val="ListParagraph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3,240</w:t>
            </w:r>
          </w:p>
        </w:tc>
        <w:tc>
          <w:tcPr>
            <w:tcW w:w="1643" w:type="dxa"/>
            <w:tcBorders>
              <w:top w:val="nil"/>
              <w:left w:val="dashSmallGap" w:sz="4" w:space="0" w:color="auto"/>
            </w:tcBorders>
          </w:tcPr>
          <w:p w14:paraId="20DEB346" w14:textId="77777777" w:rsidR="00F90F51" w:rsidRPr="00401B74" w:rsidRDefault="0060203F" w:rsidP="00382B8B">
            <w:pPr>
              <w:pStyle w:val="ListParagraph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3,153</w:t>
            </w:r>
          </w:p>
        </w:tc>
      </w:tr>
      <w:tr w:rsidR="00F90F51" w14:paraId="4F2E6686" w14:textId="77777777" w:rsidTr="008C69FD">
        <w:tc>
          <w:tcPr>
            <w:tcW w:w="2160" w:type="dxa"/>
          </w:tcPr>
          <w:p w14:paraId="2CB18EF1" w14:textId="77777777" w:rsidR="00F90F51" w:rsidRPr="00E70F0C" w:rsidRDefault="00F90F51" w:rsidP="007613D6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42" w:type="dxa"/>
            <w:tcBorders>
              <w:right w:val="dashSmallGap" w:sz="4" w:space="0" w:color="auto"/>
            </w:tcBorders>
          </w:tcPr>
          <w:p w14:paraId="32C58347" w14:textId="77777777" w:rsidR="00F90F51" w:rsidRPr="00401B74" w:rsidRDefault="009343E1" w:rsidP="00F90F51">
            <w:pPr>
              <w:pStyle w:val="ListParagraph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60203F">
              <w:rPr>
                <w:rFonts w:ascii="Angsana New" w:hAnsi="Angsana New"/>
                <w:sz w:val="32"/>
                <w:szCs w:val="32"/>
              </w:rPr>
              <w:t>79,249</w:t>
            </w:r>
          </w:p>
        </w:tc>
        <w:tc>
          <w:tcPr>
            <w:tcW w:w="1643" w:type="dxa"/>
            <w:tcBorders>
              <w:left w:val="dashSmallGap" w:sz="4" w:space="0" w:color="auto"/>
            </w:tcBorders>
          </w:tcPr>
          <w:p w14:paraId="5E49F875" w14:textId="77777777" w:rsidR="00F90F51" w:rsidRPr="00401B74" w:rsidRDefault="00F90F51" w:rsidP="00F90F51">
            <w:pPr>
              <w:pStyle w:val="ListParagraph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514,348</w:t>
            </w:r>
          </w:p>
        </w:tc>
        <w:tc>
          <w:tcPr>
            <w:tcW w:w="1642" w:type="dxa"/>
            <w:tcBorders>
              <w:right w:val="dashSmallGap" w:sz="4" w:space="0" w:color="auto"/>
            </w:tcBorders>
          </w:tcPr>
          <w:p w14:paraId="56CD8D26" w14:textId="77777777" w:rsidR="00F90F51" w:rsidRPr="00401B74" w:rsidRDefault="009343E1" w:rsidP="00F90F51">
            <w:pPr>
              <w:pStyle w:val="ListParagraph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60203F">
              <w:rPr>
                <w:rFonts w:ascii="Angsana New" w:hAnsi="Angsana New"/>
                <w:sz w:val="32"/>
                <w:szCs w:val="32"/>
              </w:rPr>
              <w:t>74,732</w:t>
            </w:r>
          </w:p>
        </w:tc>
        <w:tc>
          <w:tcPr>
            <w:tcW w:w="1643" w:type="dxa"/>
            <w:tcBorders>
              <w:left w:val="dashSmallGap" w:sz="4" w:space="0" w:color="auto"/>
            </w:tcBorders>
          </w:tcPr>
          <w:p w14:paraId="26ACD32F" w14:textId="77777777" w:rsidR="00F90F51" w:rsidRPr="00401B74" w:rsidRDefault="00F90F51" w:rsidP="00F90F51">
            <w:pPr>
              <w:pStyle w:val="ListParagraph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01B74">
              <w:rPr>
                <w:rFonts w:ascii="Angsana New" w:hAnsi="Angsana New"/>
                <w:sz w:val="32"/>
                <w:szCs w:val="32"/>
              </w:rPr>
              <w:t>512,9</w:t>
            </w:r>
            <w:r w:rsidR="00835F22">
              <w:rPr>
                <w:rFonts w:ascii="Angsana New" w:hAnsi="Angsana New"/>
                <w:sz w:val="32"/>
                <w:szCs w:val="32"/>
              </w:rPr>
              <w:t>69</w:t>
            </w:r>
          </w:p>
        </w:tc>
      </w:tr>
    </w:tbl>
    <w:p w14:paraId="42200237" w14:textId="77777777" w:rsidR="00AC12B7" w:rsidRPr="00CF33ED" w:rsidRDefault="00AC12B7" w:rsidP="00441473">
      <w:pPr>
        <w:pStyle w:val="ListParagraph"/>
        <w:numPr>
          <w:ilvl w:val="0"/>
          <w:numId w:val="20"/>
        </w:numPr>
        <w:tabs>
          <w:tab w:val="left" w:pos="-426"/>
        </w:tabs>
        <w:ind w:left="720" w:right="29" w:hanging="81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F33ED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6101C228" w14:textId="77777777" w:rsidR="00B90055" w:rsidRDefault="00AC12B7" w:rsidP="00CA6C40">
      <w:pPr>
        <w:spacing w:line="276" w:lineRule="auto"/>
        <w:ind w:left="720" w:right="-13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F33ED">
        <w:rPr>
          <w:rFonts w:ascii="Angsana New" w:hAnsi="Angsana New" w:cs="Angsana New"/>
          <w:sz w:val="32"/>
          <w:szCs w:val="32"/>
          <w:cs/>
        </w:rPr>
        <w:t>ภาษีเงินได้นิติบุคคล</w:t>
      </w:r>
      <w:r w:rsidRPr="00CF33ED">
        <w:rPr>
          <w:rFonts w:ascii="Angsana New" w:hAnsi="Angsana New" w:cs="Angsana New" w:hint="cs"/>
          <w:sz w:val="32"/>
          <w:szCs w:val="32"/>
          <w:cs/>
        </w:rPr>
        <w:t>ทางภาษี</w:t>
      </w:r>
      <w:r w:rsidRPr="00CF33ED">
        <w:rPr>
          <w:rFonts w:ascii="Angsana New" w:hAnsi="Angsana New" w:cs="Angsana New"/>
          <w:sz w:val="32"/>
          <w:szCs w:val="32"/>
          <w:cs/>
        </w:rPr>
        <w:t>ของบริษัท สำหรับ</w:t>
      </w:r>
      <w:r w:rsidR="007B3464">
        <w:rPr>
          <w:rFonts w:ascii="Angsana New" w:hAnsi="Angsana New" w:cs="Angsana New" w:hint="cs"/>
          <w:sz w:val="32"/>
          <w:szCs w:val="32"/>
          <w:cs/>
        </w:rPr>
        <w:t>งวด</w:t>
      </w:r>
      <w:r w:rsidR="0060203F">
        <w:rPr>
          <w:rFonts w:ascii="Angsana New" w:hAnsi="Angsana New" w:cs="Angsana New" w:hint="cs"/>
          <w:sz w:val="32"/>
          <w:szCs w:val="32"/>
          <w:cs/>
        </w:rPr>
        <w:t>สามเดือนและ</w:t>
      </w:r>
      <w:r w:rsidR="007B3464">
        <w:rPr>
          <w:rFonts w:ascii="Angsana New" w:hAnsi="Angsana New" w:cs="Angsana New" w:hint="cs"/>
          <w:sz w:val="32"/>
          <w:szCs w:val="32"/>
          <w:cs/>
        </w:rPr>
        <w:t>หก</w:t>
      </w:r>
      <w:r w:rsidRPr="00CF33ED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CF33ED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5A2E50" w:rsidRPr="00CF33ED">
        <w:rPr>
          <w:rFonts w:ascii="Angsana New" w:hAnsi="Angsana New" w:cs="Angsana New" w:hint="cs"/>
          <w:sz w:val="32"/>
          <w:szCs w:val="32"/>
          <w:cs/>
        </w:rPr>
        <w:t>3</w:t>
      </w:r>
      <w:r w:rsidR="007B3464">
        <w:rPr>
          <w:rFonts w:ascii="Angsana New" w:hAnsi="Angsana New" w:cs="Angsana New"/>
          <w:sz w:val="32"/>
          <w:szCs w:val="32"/>
        </w:rPr>
        <w:t>0</w:t>
      </w:r>
      <w:r w:rsidR="00267D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B3464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CF33ED" w:rsidRPr="00CF33E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E2256">
        <w:rPr>
          <w:rFonts w:ascii="Angsana New" w:hAnsi="Angsana New" w:cs="Angsana New"/>
          <w:sz w:val="32"/>
          <w:szCs w:val="32"/>
          <w:cs/>
        </w:rPr>
        <w:t>25</w:t>
      </w:r>
      <w:r w:rsidR="00EE2256">
        <w:rPr>
          <w:rFonts w:ascii="Angsana New" w:hAnsi="Angsana New" w:cs="Angsana New" w:hint="cs"/>
          <w:sz w:val="32"/>
          <w:szCs w:val="32"/>
          <w:cs/>
        </w:rPr>
        <w:t>6</w:t>
      </w:r>
      <w:r w:rsidR="00AD0E4C">
        <w:rPr>
          <w:rFonts w:ascii="Angsana New" w:hAnsi="Angsana New" w:cs="Angsana New"/>
          <w:sz w:val="32"/>
          <w:szCs w:val="32"/>
        </w:rPr>
        <w:t>2</w:t>
      </w:r>
      <w:r w:rsidR="00B11945" w:rsidRPr="00CF33E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F33ED">
        <w:rPr>
          <w:rFonts w:ascii="Angsana New" w:hAnsi="Angsana New" w:cs="Angsana New"/>
          <w:sz w:val="32"/>
          <w:szCs w:val="32"/>
          <w:cs/>
        </w:rPr>
        <w:t>และ 25</w:t>
      </w:r>
      <w:r w:rsidR="00AD0E4C">
        <w:rPr>
          <w:rFonts w:ascii="Angsana New" w:hAnsi="Angsana New" w:cs="Angsana New"/>
          <w:sz w:val="32"/>
          <w:szCs w:val="32"/>
        </w:rPr>
        <w:t>61</w:t>
      </w:r>
      <w:r w:rsidR="006907D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77D56">
        <w:rPr>
          <w:rFonts w:ascii="Angsana New" w:hAnsi="Angsana New" w:cs="Angsana New"/>
          <w:sz w:val="32"/>
          <w:szCs w:val="32"/>
          <w:cs/>
        </w:rPr>
        <w:t>คำนวณจาก</w:t>
      </w:r>
      <w:r w:rsidR="00835F22">
        <w:rPr>
          <w:rFonts w:ascii="Angsana New" w:hAnsi="Angsana New" w:cs="Angsana New" w:hint="cs"/>
          <w:sz w:val="32"/>
          <w:szCs w:val="32"/>
          <w:cs/>
        </w:rPr>
        <w:t>กำไร(</w:t>
      </w:r>
      <w:r w:rsidR="00B77D56">
        <w:rPr>
          <w:rFonts w:ascii="Angsana New" w:hAnsi="Angsana New" w:cs="Angsana New" w:hint="cs"/>
          <w:sz w:val="32"/>
          <w:szCs w:val="32"/>
          <w:cs/>
        </w:rPr>
        <w:t>ขาดทุน</w:t>
      </w:r>
      <w:r w:rsidR="00835F22">
        <w:rPr>
          <w:rFonts w:ascii="Angsana New" w:hAnsi="Angsana New" w:cs="Angsana New" w:hint="cs"/>
          <w:sz w:val="32"/>
          <w:szCs w:val="32"/>
          <w:cs/>
        </w:rPr>
        <w:t>)</w:t>
      </w:r>
      <w:r w:rsidR="00832B66">
        <w:rPr>
          <w:rFonts w:ascii="Angsana New" w:hAnsi="Angsana New" w:cs="Angsana New"/>
          <w:sz w:val="32"/>
          <w:szCs w:val="32"/>
        </w:rPr>
        <w:t xml:space="preserve"> </w:t>
      </w:r>
      <w:r w:rsidRPr="00CF33ED">
        <w:rPr>
          <w:rFonts w:ascii="Angsana New" w:hAnsi="Angsana New" w:cs="Angsana New"/>
          <w:sz w:val="32"/>
          <w:szCs w:val="32"/>
          <w:cs/>
        </w:rPr>
        <w:t>ทางบัญชี ปรับปรุงด้วยรายได้และรายจ่ายอื่นบางรายการที่ได้รับการยกเว้นภาษีเงินได้ หรือเป็นรายจ่ายที่ต้องห้ามในการคำนวณภาษีเงินได้</w:t>
      </w:r>
    </w:p>
    <w:p w14:paraId="1B8271FE" w14:textId="77777777" w:rsidR="00AC12B7" w:rsidRPr="00CF33ED" w:rsidRDefault="00AC12B7" w:rsidP="00CA6C40">
      <w:pPr>
        <w:spacing w:line="276" w:lineRule="auto"/>
        <w:ind w:left="720" w:right="-13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F33ED">
        <w:rPr>
          <w:rFonts w:ascii="Angsana New" w:hAnsi="Angsana New" w:cs="Angsana New"/>
          <w:sz w:val="32"/>
          <w:szCs w:val="32"/>
          <w:cs/>
        </w:rPr>
        <w:t>กิจการที่ไม่ได้รับการส่งเสริมการลงทุน</w:t>
      </w:r>
      <w:r w:rsidRPr="00CF33E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F33ED">
        <w:rPr>
          <w:rFonts w:ascii="Angsana New" w:hAnsi="Angsana New" w:cs="Angsana New"/>
          <w:sz w:val="32"/>
          <w:szCs w:val="32"/>
          <w:cs/>
        </w:rPr>
        <w:t xml:space="preserve">หรือไม่ได้สิทธิประโยชน์ทางภาษีเงินได้แล้ว </w:t>
      </w:r>
      <w:r w:rsidR="00EE2256">
        <w:rPr>
          <w:rFonts w:ascii="Angsana New" w:hAnsi="Angsana New" w:cs="Angsana New" w:hint="cs"/>
          <w:sz w:val="32"/>
          <w:szCs w:val="32"/>
          <w:cs/>
        </w:rPr>
        <w:t>บริษัทคำนวณภาษีเงินได้ใน</w:t>
      </w:r>
      <w:r w:rsidRPr="00CF33ED">
        <w:rPr>
          <w:rFonts w:ascii="Angsana New" w:hAnsi="Angsana New" w:cs="Angsana New" w:hint="cs"/>
          <w:sz w:val="32"/>
          <w:szCs w:val="32"/>
          <w:cs/>
        </w:rPr>
        <w:t>อัตราร้อยละ 20</w:t>
      </w:r>
    </w:p>
    <w:p w14:paraId="765BE19B" w14:textId="77777777" w:rsidR="00AC12B7" w:rsidRPr="00CF33ED" w:rsidRDefault="00AC12B7" w:rsidP="00CA6C40">
      <w:pPr>
        <w:spacing w:line="276" w:lineRule="auto"/>
        <w:ind w:left="720" w:right="-13" w:firstLine="720"/>
        <w:jc w:val="thaiDistribute"/>
        <w:rPr>
          <w:rFonts w:ascii="Angsana New" w:hAnsi="Angsana New" w:cs="Angsana New"/>
          <w:sz w:val="32"/>
          <w:szCs w:val="32"/>
        </w:rPr>
      </w:pPr>
      <w:r w:rsidRPr="00CF33ED">
        <w:rPr>
          <w:rFonts w:ascii="Angsana New" w:hAnsi="Angsana New" w:cs="Angsana New"/>
          <w:sz w:val="32"/>
          <w:szCs w:val="32"/>
          <w:cs/>
        </w:rPr>
        <w:t xml:space="preserve">กิจการที่ได้รับการส่งเสริมการลงทุน บริษัทคำนวณตามสิทธิประโยชน์ทางภาษีเงินได้ตามบัตรส่งเสริมการลงทุน </w:t>
      </w:r>
      <w:r w:rsidRPr="00781F05">
        <w:rPr>
          <w:rFonts w:ascii="Angsana New" w:hAnsi="Angsana New" w:cs="Angsana New"/>
          <w:sz w:val="32"/>
          <w:szCs w:val="32"/>
          <w:cs/>
        </w:rPr>
        <w:t>(ดูหมายเหตุ</w:t>
      </w:r>
      <w:r w:rsidR="00B840F2">
        <w:rPr>
          <w:rFonts w:ascii="Angsana New" w:hAnsi="Angsana New" w:cs="Angsana New" w:hint="cs"/>
          <w:sz w:val="32"/>
          <w:szCs w:val="32"/>
          <w:cs/>
        </w:rPr>
        <w:t>ประกอบงบการเงิน</w:t>
      </w:r>
      <w:r w:rsidR="0060203F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B840F2">
        <w:rPr>
          <w:rFonts w:ascii="Angsana New" w:hAnsi="Angsana New" w:cs="Angsana New" w:hint="cs"/>
          <w:sz w:val="32"/>
          <w:szCs w:val="32"/>
          <w:cs/>
        </w:rPr>
        <w:t>ข้อ</w:t>
      </w:r>
      <w:r w:rsidRPr="00781F05">
        <w:rPr>
          <w:rFonts w:ascii="Angsana New" w:hAnsi="Angsana New" w:cs="Angsana New" w:hint="cs"/>
          <w:sz w:val="32"/>
          <w:szCs w:val="32"/>
          <w:cs/>
        </w:rPr>
        <w:t xml:space="preserve"> 1</w:t>
      </w:r>
      <w:r w:rsidR="00D37D07">
        <w:rPr>
          <w:rFonts w:ascii="Angsana New" w:hAnsi="Angsana New" w:cs="Angsana New"/>
          <w:sz w:val="32"/>
          <w:szCs w:val="32"/>
        </w:rPr>
        <w:t>5</w:t>
      </w:r>
      <w:r w:rsidR="00875562" w:rsidRPr="00781F05">
        <w:rPr>
          <w:rFonts w:ascii="Angsana New" w:hAnsi="Angsana New" w:cs="Angsana New"/>
          <w:sz w:val="32"/>
          <w:szCs w:val="32"/>
        </w:rPr>
        <w:t xml:space="preserve"> </w:t>
      </w:r>
      <w:r w:rsidRPr="00781F05">
        <w:rPr>
          <w:rFonts w:ascii="Angsana New" w:hAnsi="Angsana New" w:cs="Angsana New"/>
          <w:sz w:val="32"/>
          <w:szCs w:val="32"/>
          <w:cs/>
        </w:rPr>
        <w:t>ประกอบ)</w:t>
      </w:r>
    </w:p>
    <w:p w14:paraId="3DEAEA53" w14:textId="77777777" w:rsidR="00135BFC" w:rsidRPr="00CF33ED" w:rsidRDefault="00AC12B7" w:rsidP="00CA6C40">
      <w:pPr>
        <w:spacing w:line="276" w:lineRule="auto"/>
        <w:ind w:left="720" w:right="-13" w:firstLine="720"/>
        <w:jc w:val="thaiDistribute"/>
        <w:rPr>
          <w:rFonts w:ascii="Angsana New" w:hAnsi="Angsana New" w:cs="Angsana New"/>
          <w:sz w:val="32"/>
          <w:szCs w:val="32"/>
        </w:rPr>
      </w:pPr>
      <w:r w:rsidRPr="00CF33ED">
        <w:rPr>
          <w:rFonts w:ascii="Angsana New" w:hAnsi="Angsana New" w:cs="Angsana New" w:hint="cs"/>
          <w:sz w:val="32"/>
          <w:szCs w:val="32"/>
          <w:cs/>
        </w:rPr>
        <w:t>ภาษีเงินได้นิติบุคคลของบริษัทย่อยในต่างประเท</w:t>
      </w:r>
      <w:r w:rsidR="00CA12E0">
        <w:rPr>
          <w:rFonts w:ascii="Angsana New" w:hAnsi="Angsana New" w:cs="Angsana New" w:hint="cs"/>
          <w:sz w:val="32"/>
          <w:szCs w:val="32"/>
          <w:cs/>
        </w:rPr>
        <w:t>ศ คำนวณโดยใช้อัตราตามกฎหมายของ</w:t>
      </w:r>
      <w:r w:rsidRPr="00CF33ED">
        <w:rPr>
          <w:rFonts w:ascii="Angsana New" w:hAnsi="Angsana New" w:cs="Angsana New" w:hint="cs"/>
          <w:sz w:val="32"/>
          <w:szCs w:val="32"/>
          <w:cs/>
        </w:rPr>
        <w:t>ต่างประเทศ</w:t>
      </w:r>
    </w:p>
    <w:p w14:paraId="782C4518" w14:textId="77777777" w:rsidR="00AC12B7" w:rsidRDefault="00B77D56" w:rsidP="006907D6">
      <w:pPr>
        <w:spacing w:line="276" w:lineRule="auto"/>
        <w:ind w:left="720" w:right="-13"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ค่าใช้จ่าย(</w:t>
      </w:r>
      <w:r w:rsidR="005962B1">
        <w:rPr>
          <w:rFonts w:ascii="Angsana New" w:hAnsi="Angsana New" w:cs="Angsana New" w:hint="cs"/>
          <w:sz w:val="32"/>
          <w:szCs w:val="32"/>
          <w:cs/>
        </w:rPr>
        <w:t>รายได้</w:t>
      </w:r>
      <w:r>
        <w:rPr>
          <w:rFonts w:ascii="Angsana New" w:hAnsi="Angsana New" w:cs="Angsana New" w:hint="cs"/>
          <w:sz w:val="32"/>
          <w:szCs w:val="32"/>
          <w:cs/>
        </w:rPr>
        <w:t>)</w:t>
      </w:r>
      <w:r w:rsidR="00AC12B7" w:rsidRPr="00CF33ED">
        <w:rPr>
          <w:rFonts w:ascii="Angsana New" w:hAnsi="Angsana New" w:cs="Angsana New"/>
          <w:sz w:val="32"/>
          <w:szCs w:val="32"/>
          <w:cs/>
        </w:rPr>
        <w:t>ภาษีเงินได้ที่รับรู้ในงบกำไรขาดทุนเบ็ดเสร็จ ประกอบด้วย</w:t>
      </w:r>
    </w:p>
    <w:p w14:paraId="5563ACD8" w14:textId="77777777" w:rsidR="00A22763" w:rsidRPr="0076131D" w:rsidRDefault="00A22763" w:rsidP="00A22763">
      <w:pPr>
        <w:tabs>
          <w:tab w:val="left" w:pos="9630"/>
        </w:tabs>
        <w:ind w:left="360" w:right="-90" w:firstLine="540"/>
        <w:jc w:val="right"/>
        <w:rPr>
          <w:rFonts w:ascii="Angsana New" w:hAnsi="Angsana New" w:cs="Angsana New"/>
          <w:sz w:val="32"/>
          <w:szCs w:val="32"/>
          <w:highlight w:val="yellow"/>
        </w:rPr>
      </w:pPr>
      <w:r w:rsidRPr="00CF33ED">
        <w:rPr>
          <w:rFonts w:ascii="Angsana New" w:hAnsi="Angsana New" w:cs="Angsana New"/>
          <w:sz w:val="32"/>
          <w:szCs w:val="32"/>
          <w:cs/>
        </w:rPr>
        <w:t>หน่วย</w:t>
      </w:r>
      <w:r w:rsidRPr="00CF33ED">
        <w:rPr>
          <w:rFonts w:ascii="Angsana New" w:hAnsi="Angsana New" w:cs="Angsana New"/>
          <w:sz w:val="32"/>
          <w:szCs w:val="32"/>
        </w:rPr>
        <w:t xml:space="preserve">: </w:t>
      </w:r>
      <w:r w:rsidRPr="00CF33ED">
        <w:rPr>
          <w:rFonts w:ascii="Angsana New" w:hAnsi="Angsana New" w:cs="Angsana New" w:hint="cs"/>
          <w:sz w:val="32"/>
          <w:szCs w:val="32"/>
          <w:cs/>
        </w:rPr>
        <w:t>พัน</w:t>
      </w:r>
      <w:r w:rsidRPr="00CF33ED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946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6"/>
        <w:gridCol w:w="1197"/>
        <w:gridCol w:w="1198"/>
        <w:gridCol w:w="1198"/>
        <w:gridCol w:w="1199"/>
      </w:tblGrid>
      <w:tr w:rsidR="00A22763" w:rsidRPr="00CF33ED" w14:paraId="7734485B" w14:textId="77777777" w:rsidTr="003B04DF">
        <w:trPr>
          <w:jc w:val="right"/>
        </w:trPr>
        <w:tc>
          <w:tcPr>
            <w:tcW w:w="4676" w:type="dxa"/>
            <w:vMerge w:val="restart"/>
          </w:tcPr>
          <w:p w14:paraId="6BEAAF83" w14:textId="77777777" w:rsidR="00A22763" w:rsidRPr="00CF33ED" w:rsidRDefault="00A22763" w:rsidP="00A22763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  <w:p w14:paraId="255C14A6" w14:textId="77777777" w:rsidR="00A22763" w:rsidRPr="00CF33ED" w:rsidRDefault="00A22763" w:rsidP="00A22763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สำหรับงวดสิ้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น</w:t>
            </w: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สุดวั</w:t>
            </w:r>
            <w:r w:rsidRPr="00CF33ED">
              <w:rPr>
                <w:rFonts w:ascii="Angsana New" w:hAnsi="Angsana New" w:cs="Angsana New" w:hint="cs"/>
                <w:sz w:val="32"/>
                <w:szCs w:val="32"/>
                <w:cs/>
              </w:rPr>
              <w:t>น</w:t>
            </w: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ที่</w:t>
            </w:r>
            <w:r w:rsidRPr="00CF33E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CF33ED"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CF33E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395" w:type="dxa"/>
            <w:gridSpan w:val="2"/>
          </w:tcPr>
          <w:p w14:paraId="5890F90C" w14:textId="77777777" w:rsidR="00A22763" w:rsidRPr="00CF33ED" w:rsidRDefault="00A22763" w:rsidP="00A22763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97" w:type="dxa"/>
            <w:gridSpan w:val="2"/>
          </w:tcPr>
          <w:p w14:paraId="4CAF2BE8" w14:textId="77777777" w:rsidR="00A22763" w:rsidRPr="00CF33ED" w:rsidRDefault="00A22763" w:rsidP="00A22763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22763" w:rsidRPr="00CF33ED" w14:paraId="54D9C771" w14:textId="77777777" w:rsidTr="00325FFC">
        <w:trPr>
          <w:jc w:val="right"/>
        </w:trPr>
        <w:tc>
          <w:tcPr>
            <w:tcW w:w="4676" w:type="dxa"/>
            <w:vMerge/>
            <w:tcBorders>
              <w:bottom w:val="single" w:sz="4" w:space="0" w:color="auto"/>
            </w:tcBorders>
          </w:tcPr>
          <w:p w14:paraId="2BC8CC89" w14:textId="77777777" w:rsidR="00A22763" w:rsidRPr="00CF33ED" w:rsidRDefault="00A22763" w:rsidP="00A22763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515B78D0" w14:textId="77777777" w:rsidR="00A22763" w:rsidRPr="00CF33ED" w:rsidRDefault="00A22763" w:rsidP="00A22763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25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3D36A39F" w14:textId="77777777" w:rsidR="00A22763" w:rsidRPr="00CF33ED" w:rsidRDefault="00A22763" w:rsidP="00A22763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61</w:t>
            </w: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742FDF5A" w14:textId="77777777" w:rsidR="00A22763" w:rsidRPr="00CF33ED" w:rsidRDefault="00A22763" w:rsidP="00A22763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33ED">
              <w:rPr>
                <w:rFonts w:ascii="Angsana New" w:hAnsi="Angsana New" w:cs="Angsana New" w:hint="cs"/>
                <w:sz w:val="32"/>
                <w:szCs w:val="32"/>
                <w:cs/>
              </w:rPr>
              <w:t>25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6B9882AB" w14:textId="77777777" w:rsidR="00A22763" w:rsidRPr="00CF33ED" w:rsidRDefault="00A22763" w:rsidP="00A22763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33ED">
              <w:rPr>
                <w:rFonts w:ascii="Angsana New" w:hAnsi="Angsana New" w:cs="Angsana New" w:hint="cs"/>
                <w:sz w:val="32"/>
                <w:szCs w:val="32"/>
                <w:cs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61</w:t>
            </w:r>
          </w:p>
        </w:tc>
      </w:tr>
      <w:tr w:rsidR="00A22763" w:rsidRPr="00CF33ED" w14:paraId="2794E656" w14:textId="77777777" w:rsidTr="00325FFC">
        <w:trPr>
          <w:jc w:val="right"/>
        </w:trPr>
        <w:tc>
          <w:tcPr>
            <w:tcW w:w="4676" w:type="dxa"/>
            <w:tcBorders>
              <w:bottom w:val="nil"/>
            </w:tcBorders>
          </w:tcPr>
          <w:p w14:paraId="41C5147D" w14:textId="77777777" w:rsidR="00A22763" w:rsidRPr="0060203F" w:rsidRDefault="00A22763" w:rsidP="00A22763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60203F"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 xml:space="preserve">สำหรับงวด </w:t>
            </w:r>
            <w:r w:rsidRPr="0060203F"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  <w:t xml:space="preserve">3 </w:t>
            </w:r>
            <w:r w:rsidRPr="0060203F"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>เดือน</w:t>
            </w:r>
          </w:p>
        </w:tc>
        <w:tc>
          <w:tcPr>
            <w:tcW w:w="1197" w:type="dxa"/>
            <w:tcBorders>
              <w:bottom w:val="nil"/>
            </w:tcBorders>
          </w:tcPr>
          <w:p w14:paraId="40AFE277" w14:textId="77777777" w:rsidR="00A22763" w:rsidRPr="00CF33ED" w:rsidRDefault="00A22763" w:rsidP="00A22763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98" w:type="dxa"/>
            <w:tcBorders>
              <w:bottom w:val="nil"/>
            </w:tcBorders>
          </w:tcPr>
          <w:p w14:paraId="368FCE04" w14:textId="77777777" w:rsidR="00A22763" w:rsidRPr="00CF33ED" w:rsidRDefault="00A22763" w:rsidP="00A22763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98" w:type="dxa"/>
            <w:tcBorders>
              <w:bottom w:val="nil"/>
            </w:tcBorders>
          </w:tcPr>
          <w:p w14:paraId="45DF40AD" w14:textId="77777777" w:rsidR="00A22763" w:rsidRPr="00CF33ED" w:rsidRDefault="00A22763" w:rsidP="00A22763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99" w:type="dxa"/>
            <w:tcBorders>
              <w:bottom w:val="nil"/>
            </w:tcBorders>
          </w:tcPr>
          <w:p w14:paraId="20C102CB" w14:textId="77777777" w:rsidR="00A22763" w:rsidRPr="00CF33ED" w:rsidRDefault="00A22763" w:rsidP="00A22763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886012" w:rsidRPr="00CF33ED" w14:paraId="63A6E9EA" w14:textId="77777777" w:rsidTr="00325FFC">
        <w:trPr>
          <w:jc w:val="right"/>
        </w:trPr>
        <w:tc>
          <w:tcPr>
            <w:tcW w:w="4676" w:type="dxa"/>
            <w:tcBorders>
              <w:top w:val="nil"/>
              <w:bottom w:val="nil"/>
            </w:tcBorders>
          </w:tcPr>
          <w:p w14:paraId="16553AC0" w14:textId="77777777" w:rsidR="00886012" w:rsidRPr="00CF33ED" w:rsidRDefault="00886012" w:rsidP="00A22763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ภาษีเงินได้นิติบุคคลสำหรับงวด</w:t>
            </w:r>
          </w:p>
        </w:tc>
        <w:tc>
          <w:tcPr>
            <w:tcW w:w="1197" w:type="dxa"/>
            <w:tcBorders>
              <w:top w:val="nil"/>
              <w:bottom w:val="nil"/>
            </w:tcBorders>
            <w:shd w:val="clear" w:color="auto" w:fill="auto"/>
          </w:tcPr>
          <w:p w14:paraId="5EBB927E" w14:textId="77777777" w:rsidR="00886012" w:rsidRPr="00CF33ED" w:rsidRDefault="00886012" w:rsidP="00801EFC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5CEFD532" w14:textId="77777777" w:rsidR="00886012" w:rsidRPr="00CF33ED" w:rsidRDefault="00886012" w:rsidP="00801EFC">
            <w:pPr>
              <w:tabs>
                <w:tab w:val="decimal" w:pos="723"/>
              </w:tabs>
              <w:ind w:left="76" w:right="-28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</w:t>
            </w: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77D2CECE" w14:textId="77777777" w:rsidR="00886012" w:rsidRPr="00CF33ED" w:rsidRDefault="00886012" w:rsidP="00801EFC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199" w:type="dxa"/>
            <w:tcBorders>
              <w:top w:val="nil"/>
              <w:bottom w:val="nil"/>
            </w:tcBorders>
            <w:shd w:val="clear" w:color="auto" w:fill="auto"/>
          </w:tcPr>
          <w:p w14:paraId="6D54A766" w14:textId="77777777" w:rsidR="00886012" w:rsidRPr="00CF33ED" w:rsidRDefault="00886012" w:rsidP="00801EFC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</w:tr>
      <w:tr w:rsidR="00886012" w:rsidRPr="00CF33ED" w14:paraId="695D9A52" w14:textId="77777777" w:rsidTr="00325FFC">
        <w:trPr>
          <w:jc w:val="right"/>
        </w:trPr>
        <w:tc>
          <w:tcPr>
            <w:tcW w:w="4676" w:type="dxa"/>
            <w:tcBorders>
              <w:top w:val="nil"/>
              <w:bottom w:val="nil"/>
            </w:tcBorders>
          </w:tcPr>
          <w:p w14:paraId="1568AB93" w14:textId="77777777" w:rsidR="00886012" w:rsidRPr="00CF33ED" w:rsidRDefault="00886012" w:rsidP="00A22763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197" w:type="dxa"/>
            <w:tcBorders>
              <w:top w:val="nil"/>
              <w:bottom w:val="nil"/>
            </w:tcBorders>
            <w:shd w:val="clear" w:color="auto" w:fill="auto"/>
          </w:tcPr>
          <w:p w14:paraId="6B8AD9A7" w14:textId="77777777" w:rsidR="00886012" w:rsidRPr="00CF33ED" w:rsidRDefault="00886012" w:rsidP="00801EFC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48CCBECC" w14:textId="77777777" w:rsidR="00886012" w:rsidRPr="00CF33ED" w:rsidRDefault="00886012" w:rsidP="00801EFC">
            <w:pPr>
              <w:tabs>
                <w:tab w:val="decimal" w:pos="723"/>
              </w:tabs>
              <w:ind w:left="76" w:right="12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71C07DEF" w14:textId="77777777" w:rsidR="00886012" w:rsidRPr="00CF33ED" w:rsidRDefault="00886012" w:rsidP="00801EFC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9" w:type="dxa"/>
            <w:tcBorders>
              <w:top w:val="nil"/>
              <w:bottom w:val="nil"/>
            </w:tcBorders>
            <w:shd w:val="clear" w:color="auto" w:fill="auto"/>
          </w:tcPr>
          <w:p w14:paraId="00AC3443" w14:textId="77777777" w:rsidR="00886012" w:rsidRPr="00CF33ED" w:rsidRDefault="00886012" w:rsidP="00801EFC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86012" w:rsidRPr="003F1466" w14:paraId="7755976D" w14:textId="77777777" w:rsidTr="00325FFC">
        <w:trPr>
          <w:trHeight w:val="415"/>
          <w:jc w:val="right"/>
        </w:trPr>
        <w:tc>
          <w:tcPr>
            <w:tcW w:w="4676" w:type="dxa"/>
            <w:tcBorders>
              <w:top w:val="nil"/>
              <w:bottom w:val="nil"/>
            </w:tcBorders>
          </w:tcPr>
          <w:p w14:paraId="46F62D88" w14:textId="77777777" w:rsidR="00886012" w:rsidRPr="00CF33ED" w:rsidRDefault="00886012" w:rsidP="00A22763">
            <w:pPr>
              <w:tabs>
                <w:tab w:val="left" w:pos="360"/>
                <w:tab w:val="left" w:pos="1440"/>
                <w:tab w:val="left" w:pos="1560"/>
              </w:tabs>
              <w:ind w:left="379"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3D955E" w14:textId="77777777" w:rsidR="00886012" w:rsidRPr="00CF33ED" w:rsidRDefault="003B0341" w:rsidP="00801EFC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(2,7</w:t>
            </w:r>
            <w:r w:rsidR="00886012">
              <w:rPr>
                <w:rFonts w:ascii="Angsana New" w:hAnsi="Angsana New" w:cs="Angsana New"/>
                <w:sz w:val="32"/>
                <w:szCs w:val="32"/>
              </w:rPr>
              <w:t>73)</w:t>
            </w: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98249E" w14:textId="77777777" w:rsidR="00886012" w:rsidRPr="00CF33ED" w:rsidRDefault="00886012" w:rsidP="00801EFC">
            <w:pPr>
              <w:tabs>
                <w:tab w:val="decimal" w:pos="723"/>
              </w:tabs>
              <w:spacing w:before="30" w:line="276" w:lineRule="auto"/>
              <w:ind w:left="76" w:right="-6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(524)</w:t>
            </w: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C1A9C6" w14:textId="77777777" w:rsidR="00886012" w:rsidRPr="00CF33ED" w:rsidRDefault="003B0341" w:rsidP="00801EFC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(2,7</w:t>
            </w:r>
            <w:r w:rsidR="00886012">
              <w:rPr>
                <w:rFonts w:ascii="Angsana New" w:hAnsi="Angsana New" w:cs="Angsana New"/>
                <w:sz w:val="32"/>
                <w:szCs w:val="32"/>
              </w:rPr>
              <w:t>73)</w:t>
            </w:r>
          </w:p>
        </w:tc>
        <w:tc>
          <w:tcPr>
            <w:tcW w:w="119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9AEBD1" w14:textId="77777777" w:rsidR="00886012" w:rsidRPr="00CF33ED" w:rsidRDefault="00886012" w:rsidP="00801EFC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(524)</w:t>
            </w:r>
          </w:p>
        </w:tc>
      </w:tr>
      <w:tr w:rsidR="00886012" w:rsidRPr="00CF33ED" w14:paraId="631486DB" w14:textId="77777777" w:rsidTr="00325FFC">
        <w:trPr>
          <w:jc w:val="right"/>
        </w:trPr>
        <w:tc>
          <w:tcPr>
            <w:tcW w:w="4676" w:type="dxa"/>
            <w:tcBorders>
              <w:top w:val="nil"/>
              <w:bottom w:val="single" w:sz="4" w:space="0" w:color="auto"/>
            </w:tcBorders>
          </w:tcPr>
          <w:p w14:paraId="299F1D05" w14:textId="77777777" w:rsidR="00886012" w:rsidRPr="00CF33ED" w:rsidRDefault="00886012" w:rsidP="00A22763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รายได้ภาษีเงินได้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291C5C" w14:textId="77777777" w:rsidR="00886012" w:rsidRPr="00CF33ED" w:rsidRDefault="003B0341" w:rsidP="00801EFC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(2,7</w:t>
            </w:r>
            <w:r w:rsidR="00886012">
              <w:rPr>
                <w:rFonts w:ascii="Angsana New" w:hAnsi="Angsana New" w:cs="Angsana New"/>
                <w:sz w:val="32"/>
                <w:szCs w:val="32"/>
              </w:rPr>
              <w:t>73)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31E391" w14:textId="77777777" w:rsidR="00886012" w:rsidRPr="00CF33ED" w:rsidRDefault="00886012" w:rsidP="00801EFC">
            <w:pPr>
              <w:tabs>
                <w:tab w:val="decimal" w:pos="723"/>
              </w:tabs>
              <w:spacing w:before="30" w:line="276" w:lineRule="auto"/>
              <w:ind w:left="76" w:right="-6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(454)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F40BF6" w14:textId="77777777" w:rsidR="00886012" w:rsidRPr="00CF33ED" w:rsidRDefault="003B0341" w:rsidP="00801EFC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(2,7</w:t>
            </w:r>
            <w:r w:rsidR="00886012">
              <w:rPr>
                <w:rFonts w:ascii="Angsana New" w:hAnsi="Angsana New" w:cs="Angsana New"/>
                <w:sz w:val="32"/>
                <w:szCs w:val="32"/>
              </w:rPr>
              <w:t>73)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7BD7DA" w14:textId="77777777" w:rsidR="00886012" w:rsidRPr="00CF33ED" w:rsidRDefault="00886012" w:rsidP="00801EFC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(524)</w:t>
            </w:r>
          </w:p>
        </w:tc>
      </w:tr>
      <w:tr w:rsidR="00886012" w:rsidRPr="00CF33ED" w14:paraId="604EC560" w14:textId="77777777" w:rsidTr="00325FFC">
        <w:trPr>
          <w:jc w:val="right"/>
        </w:trPr>
        <w:tc>
          <w:tcPr>
            <w:tcW w:w="4676" w:type="dxa"/>
            <w:tcBorders>
              <w:bottom w:val="nil"/>
            </w:tcBorders>
          </w:tcPr>
          <w:p w14:paraId="25867666" w14:textId="77777777" w:rsidR="00886012" w:rsidRPr="0060203F" w:rsidRDefault="00886012" w:rsidP="00A22763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60203F"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 xml:space="preserve">สำหรับงวด </w:t>
            </w:r>
            <w:r w:rsidRPr="0060203F"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  <w:t xml:space="preserve">6 </w:t>
            </w:r>
            <w:r w:rsidRPr="0060203F"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>เดือน</w:t>
            </w:r>
          </w:p>
        </w:tc>
        <w:tc>
          <w:tcPr>
            <w:tcW w:w="1197" w:type="dxa"/>
            <w:tcBorders>
              <w:bottom w:val="nil"/>
            </w:tcBorders>
          </w:tcPr>
          <w:p w14:paraId="3278DDAE" w14:textId="77777777" w:rsidR="00886012" w:rsidRPr="00CF33ED" w:rsidRDefault="00886012" w:rsidP="00886012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98" w:type="dxa"/>
            <w:tcBorders>
              <w:bottom w:val="nil"/>
            </w:tcBorders>
          </w:tcPr>
          <w:p w14:paraId="61DD1FA5" w14:textId="77777777" w:rsidR="00886012" w:rsidRPr="00CF33ED" w:rsidRDefault="00886012" w:rsidP="00801EFC">
            <w:pPr>
              <w:tabs>
                <w:tab w:val="decimal" w:pos="723"/>
              </w:tabs>
              <w:ind w:left="76" w:right="-1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98" w:type="dxa"/>
            <w:tcBorders>
              <w:bottom w:val="nil"/>
            </w:tcBorders>
          </w:tcPr>
          <w:p w14:paraId="7B13E90F" w14:textId="77777777" w:rsidR="00886012" w:rsidRPr="00CF33ED" w:rsidRDefault="00886012" w:rsidP="00A22763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99" w:type="dxa"/>
            <w:tcBorders>
              <w:bottom w:val="nil"/>
            </w:tcBorders>
          </w:tcPr>
          <w:p w14:paraId="45E0E8C6" w14:textId="77777777" w:rsidR="00886012" w:rsidRPr="00CF33ED" w:rsidRDefault="00886012" w:rsidP="00A22763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886012" w:rsidRPr="00CF33ED" w14:paraId="24FA1F30" w14:textId="77777777" w:rsidTr="00325FFC">
        <w:trPr>
          <w:jc w:val="right"/>
        </w:trPr>
        <w:tc>
          <w:tcPr>
            <w:tcW w:w="4676" w:type="dxa"/>
            <w:tcBorders>
              <w:top w:val="nil"/>
              <w:bottom w:val="nil"/>
            </w:tcBorders>
          </w:tcPr>
          <w:p w14:paraId="48F6DEB9" w14:textId="77777777" w:rsidR="00886012" w:rsidRPr="00CF33ED" w:rsidRDefault="00886012" w:rsidP="00A22763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ภาษีเงินได้นิติบุคคลสำหรับงวด</w:t>
            </w:r>
          </w:p>
        </w:tc>
        <w:tc>
          <w:tcPr>
            <w:tcW w:w="1197" w:type="dxa"/>
            <w:tcBorders>
              <w:top w:val="nil"/>
              <w:bottom w:val="nil"/>
            </w:tcBorders>
            <w:shd w:val="clear" w:color="auto" w:fill="auto"/>
          </w:tcPr>
          <w:p w14:paraId="41CB39CC" w14:textId="77777777" w:rsidR="00886012" w:rsidRPr="00CF33ED" w:rsidRDefault="00886012" w:rsidP="00801EFC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2C7511BD" w14:textId="77777777" w:rsidR="00886012" w:rsidRPr="00CF33ED" w:rsidRDefault="00886012" w:rsidP="00801EFC">
            <w:pPr>
              <w:tabs>
                <w:tab w:val="decimal" w:pos="723"/>
              </w:tabs>
              <w:ind w:left="76" w:right="-28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</w:t>
            </w: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22365634" w14:textId="77777777" w:rsidR="00886012" w:rsidRPr="00CF33ED" w:rsidRDefault="00886012" w:rsidP="00801EFC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199" w:type="dxa"/>
            <w:tcBorders>
              <w:top w:val="nil"/>
              <w:bottom w:val="nil"/>
            </w:tcBorders>
            <w:shd w:val="clear" w:color="auto" w:fill="auto"/>
          </w:tcPr>
          <w:p w14:paraId="1995DADD" w14:textId="77777777" w:rsidR="00886012" w:rsidRPr="00CF33ED" w:rsidRDefault="00886012" w:rsidP="00801EFC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</w:tr>
      <w:tr w:rsidR="00886012" w:rsidRPr="00CF33ED" w14:paraId="3B458ED2" w14:textId="77777777" w:rsidTr="00325FFC">
        <w:trPr>
          <w:jc w:val="right"/>
        </w:trPr>
        <w:tc>
          <w:tcPr>
            <w:tcW w:w="4676" w:type="dxa"/>
            <w:tcBorders>
              <w:top w:val="nil"/>
              <w:bottom w:val="nil"/>
            </w:tcBorders>
          </w:tcPr>
          <w:p w14:paraId="2A8B322E" w14:textId="77777777" w:rsidR="00886012" w:rsidRPr="00CF33ED" w:rsidRDefault="00886012" w:rsidP="00A22763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197" w:type="dxa"/>
            <w:tcBorders>
              <w:top w:val="nil"/>
              <w:bottom w:val="nil"/>
            </w:tcBorders>
            <w:shd w:val="clear" w:color="auto" w:fill="auto"/>
          </w:tcPr>
          <w:p w14:paraId="3910DBF6" w14:textId="77777777" w:rsidR="00886012" w:rsidRPr="00CF33ED" w:rsidRDefault="00886012" w:rsidP="00801EFC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56D3509F" w14:textId="77777777" w:rsidR="00886012" w:rsidRPr="00CF33ED" w:rsidRDefault="00886012" w:rsidP="00801EFC">
            <w:pPr>
              <w:tabs>
                <w:tab w:val="decimal" w:pos="723"/>
              </w:tabs>
              <w:ind w:left="76" w:right="12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03C8BEF4" w14:textId="77777777" w:rsidR="00886012" w:rsidRPr="00CF33ED" w:rsidRDefault="00886012" w:rsidP="00801EFC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9" w:type="dxa"/>
            <w:tcBorders>
              <w:top w:val="nil"/>
              <w:bottom w:val="nil"/>
            </w:tcBorders>
            <w:shd w:val="clear" w:color="auto" w:fill="auto"/>
          </w:tcPr>
          <w:p w14:paraId="47524C4A" w14:textId="77777777" w:rsidR="00886012" w:rsidRPr="00CF33ED" w:rsidRDefault="00886012" w:rsidP="00801EFC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86012" w:rsidRPr="003F1466" w14:paraId="79A26AD6" w14:textId="77777777" w:rsidTr="00325FFC">
        <w:trPr>
          <w:trHeight w:val="475"/>
          <w:jc w:val="right"/>
        </w:trPr>
        <w:tc>
          <w:tcPr>
            <w:tcW w:w="4676" w:type="dxa"/>
            <w:tcBorders>
              <w:top w:val="nil"/>
              <w:bottom w:val="nil"/>
            </w:tcBorders>
          </w:tcPr>
          <w:p w14:paraId="7684E341" w14:textId="77777777" w:rsidR="00886012" w:rsidRDefault="00886012" w:rsidP="00A22763">
            <w:pPr>
              <w:tabs>
                <w:tab w:val="left" w:pos="360"/>
                <w:tab w:val="left" w:pos="1440"/>
                <w:tab w:val="left" w:pos="1560"/>
              </w:tabs>
              <w:ind w:left="379" w:right="-84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0F3411" w14:textId="77777777" w:rsidR="00886012" w:rsidRDefault="003B0341" w:rsidP="00801EFC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(8,4</w:t>
            </w:r>
            <w:r w:rsidR="00886012">
              <w:rPr>
                <w:rFonts w:ascii="Angsana New" w:hAnsi="Angsana New" w:cs="Angsana New"/>
                <w:sz w:val="32"/>
                <w:szCs w:val="32"/>
              </w:rPr>
              <w:t>88)</w:t>
            </w: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4D48F7" w14:textId="77777777" w:rsidR="00886012" w:rsidRPr="00CF33ED" w:rsidRDefault="00886012" w:rsidP="00801EFC">
            <w:pPr>
              <w:tabs>
                <w:tab w:val="decimal" w:pos="723"/>
              </w:tabs>
              <w:spacing w:before="30" w:line="276" w:lineRule="auto"/>
              <w:ind w:left="76" w:right="-6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1,683</w:t>
            </w: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F50EF1" w14:textId="77777777" w:rsidR="00886012" w:rsidRDefault="003B0341" w:rsidP="00801EFC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(8,4</w:t>
            </w:r>
            <w:r w:rsidR="00886012">
              <w:rPr>
                <w:rFonts w:ascii="Angsana New" w:hAnsi="Angsana New" w:cs="Angsana New"/>
                <w:sz w:val="32"/>
                <w:szCs w:val="32"/>
              </w:rPr>
              <w:t>88)</w:t>
            </w:r>
          </w:p>
        </w:tc>
        <w:tc>
          <w:tcPr>
            <w:tcW w:w="119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4AD38C" w14:textId="77777777" w:rsidR="00886012" w:rsidRDefault="00886012" w:rsidP="00801EFC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1,683</w:t>
            </w:r>
          </w:p>
        </w:tc>
      </w:tr>
      <w:tr w:rsidR="00886012" w:rsidRPr="00CF33ED" w14:paraId="52958158" w14:textId="77777777" w:rsidTr="00325FFC">
        <w:trPr>
          <w:jc w:val="right"/>
        </w:trPr>
        <w:tc>
          <w:tcPr>
            <w:tcW w:w="4676" w:type="dxa"/>
            <w:tcBorders>
              <w:top w:val="nil"/>
              <w:bottom w:val="single" w:sz="4" w:space="0" w:color="auto"/>
            </w:tcBorders>
            <w:vAlign w:val="center"/>
          </w:tcPr>
          <w:p w14:paraId="66E990CC" w14:textId="77777777" w:rsidR="00886012" w:rsidRDefault="00886012" w:rsidP="00A22763">
            <w:pPr>
              <w:tabs>
                <w:tab w:val="left" w:pos="360"/>
                <w:tab w:val="left" w:pos="1440"/>
                <w:tab w:val="left" w:pos="1560"/>
              </w:tabs>
              <w:ind w:right="-84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ค่าใช้จ่าย(รายได้)ภาษีเงินได้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64C218" w14:textId="77777777" w:rsidR="00886012" w:rsidRDefault="003B0341" w:rsidP="00801EFC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(8,4</w:t>
            </w:r>
            <w:r w:rsidR="00886012">
              <w:rPr>
                <w:rFonts w:ascii="Angsana New" w:hAnsi="Angsana New" w:cs="Angsana New"/>
                <w:sz w:val="32"/>
                <w:szCs w:val="32"/>
              </w:rPr>
              <w:t>88)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76E059" w14:textId="77777777" w:rsidR="00886012" w:rsidRPr="00CF33ED" w:rsidRDefault="00886012" w:rsidP="00801EFC">
            <w:pPr>
              <w:tabs>
                <w:tab w:val="decimal" w:pos="723"/>
              </w:tabs>
              <w:spacing w:before="30" w:line="276" w:lineRule="auto"/>
              <w:ind w:left="76" w:right="-6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1,753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8970B5" w14:textId="77777777" w:rsidR="00886012" w:rsidRDefault="003B0341" w:rsidP="00801EFC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(8,4</w:t>
            </w:r>
            <w:r w:rsidR="00886012">
              <w:rPr>
                <w:rFonts w:ascii="Angsana New" w:hAnsi="Angsana New" w:cs="Angsana New"/>
                <w:sz w:val="32"/>
                <w:szCs w:val="32"/>
              </w:rPr>
              <w:t>88)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B56FF9" w14:textId="77777777" w:rsidR="00886012" w:rsidRDefault="00886012" w:rsidP="00801EFC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1,683</w:t>
            </w:r>
          </w:p>
        </w:tc>
      </w:tr>
    </w:tbl>
    <w:p w14:paraId="4C8FE2CC" w14:textId="77777777" w:rsidR="00CA6C40" w:rsidRPr="00F151C0" w:rsidRDefault="00CA6C40" w:rsidP="00CA6C40">
      <w:pPr>
        <w:spacing w:line="276" w:lineRule="auto"/>
        <w:ind w:left="720" w:right="-13" w:firstLine="720"/>
        <w:jc w:val="thaiDistribute"/>
        <w:rPr>
          <w:rFonts w:ascii="Angsana New" w:hAnsi="Angsana New" w:cs="Angsana New"/>
          <w:sz w:val="14"/>
          <w:szCs w:val="14"/>
        </w:rPr>
      </w:pPr>
    </w:p>
    <w:p w14:paraId="46FC9BC1" w14:textId="77777777" w:rsidR="00E50553" w:rsidRDefault="00E50553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63F00750" w14:textId="77777777" w:rsidR="00F15CD6" w:rsidRPr="00F15CD6" w:rsidRDefault="00FE6B11" w:rsidP="00064DB0">
      <w:pPr>
        <w:spacing w:line="20" w:lineRule="atLeast"/>
        <w:ind w:left="720" w:right="-13" w:firstLine="720"/>
        <w:jc w:val="thaiDistribute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 w:hint="cs"/>
          <w:sz w:val="32"/>
          <w:szCs w:val="32"/>
          <w:cs/>
        </w:rPr>
        <w:t>ณ วันที่ 3</w:t>
      </w:r>
      <w:r w:rsidR="007B3464">
        <w:rPr>
          <w:rFonts w:ascii="Angsana New" w:hAnsi="Angsana New" w:cs="Angsana New"/>
          <w:sz w:val="32"/>
          <w:szCs w:val="32"/>
        </w:rPr>
        <w:t>0</w:t>
      </w:r>
      <w:r w:rsidRPr="00A6375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B3464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EE2256">
        <w:rPr>
          <w:rFonts w:ascii="Angsana New" w:hAnsi="Angsana New" w:cs="Angsana New" w:hint="cs"/>
          <w:sz w:val="32"/>
          <w:szCs w:val="32"/>
          <w:cs/>
        </w:rPr>
        <w:t xml:space="preserve"> 256</w:t>
      </w:r>
      <w:r w:rsidR="00AD0E4C">
        <w:rPr>
          <w:rFonts w:ascii="Angsana New" w:hAnsi="Angsana New" w:cs="Angsana New"/>
          <w:sz w:val="32"/>
          <w:szCs w:val="32"/>
        </w:rPr>
        <w:t>2</w:t>
      </w:r>
      <w:r w:rsidR="0047736C">
        <w:rPr>
          <w:rFonts w:ascii="Angsana New" w:hAnsi="Angsana New" w:cs="Angsana New" w:hint="cs"/>
          <w:sz w:val="32"/>
          <w:szCs w:val="32"/>
          <w:cs/>
        </w:rPr>
        <w:t xml:space="preserve"> และ 31 ธันวาคม 2</w:t>
      </w:r>
      <w:r w:rsidR="00AD0E4C">
        <w:rPr>
          <w:rFonts w:ascii="Angsana New" w:hAnsi="Angsana New" w:cs="Angsana New"/>
          <w:sz w:val="32"/>
          <w:szCs w:val="32"/>
        </w:rPr>
        <w:t>561</w:t>
      </w:r>
      <w:r w:rsidR="00480F24" w:rsidRPr="00A63755">
        <w:rPr>
          <w:rFonts w:ascii="Angsana New" w:hAnsi="Angsana New" w:cs="Angsana New" w:hint="cs"/>
          <w:sz w:val="32"/>
          <w:szCs w:val="32"/>
          <w:cs/>
        </w:rPr>
        <w:t xml:space="preserve"> สินทรัพย์/หนี้สินภาษีเงินได้รอการตัดบัญชีประกอบด้วยผลแตกต่างชั่วคราว ดังต่อไปนี้</w:t>
      </w:r>
    </w:p>
    <w:p w14:paraId="0A557DDA" w14:textId="77777777" w:rsidR="00AC12B7" w:rsidRPr="00150642" w:rsidRDefault="00AC12B7" w:rsidP="00E50553">
      <w:pPr>
        <w:jc w:val="right"/>
        <w:rPr>
          <w:rFonts w:ascii="Angsana New" w:hAnsi="Angsana New" w:cs="Angsana New"/>
          <w:sz w:val="30"/>
          <w:szCs w:val="30"/>
        </w:rPr>
      </w:pPr>
      <w:r w:rsidRPr="00150642">
        <w:rPr>
          <w:rFonts w:ascii="Angsana New" w:hAnsi="Angsana New" w:cs="Angsana New"/>
          <w:sz w:val="30"/>
          <w:szCs w:val="30"/>
          <w:cs/>
        </w:rPr>
        <w:t>หน่วย</w:t>
      </w:r>
      <w:r w:rsidRPr="00150642">
        <w:rPr>
          <w:rFonts w:ascii="Angsana New" w:hAnsi="Angsana New" w:cs="Angsana New"/>
          <w:sz w:val="30"/>
          <w:szCs w:val="30"/>
        </w:rPr>
        <w:t xml:space="preserve">: </w:t>
      </w:r>
      <w:r w:rsidRPr="00150642">
        <w:rPr>
          <w:rFonts w:ascii="Angsana New" w:hAnsi="Angsana New" w:cs="Angsana New" w:hint="cs"/>
          <w:sz w:val="30"/>
          <w:szCs w:val="30"/>
          <w:cs/>
        </w:rPr>
        <w:t>พัน</w:t>
      </w:r>
      <w:r w:rsidRPr="00150642">
        <w:rPr>
          <w:rFonts w:ascii="Angsana New" w:hAnsi="Angsana New" w:cs="Angsana New"/>
          <w:sz w:val="30"/>
          <w:szCs w:val="30"/>
          <w:cs/>
        </w:rPr>
        <w:t>บาท</w:t>
      </w:r>
    </w:p>
    <w:tbl>
      <w:tblPr>
        <w:tblW w:w="88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0"/>
        <w:gridCol w:w="1755"/>
        <w:gridCol w:w="1755"/>
      </w:tblGrid>
      <w:tr w:rsidR="00EE2256" w:rsidRPr="00A63755" w14:paraId="11EA78BF" w14:textId="77777777" w:rsidTr="00D32FEE">
        <w:trPr>
          <w:trHeight w:val="422"/>
        </w:trPr>
        <w:tc>
          <w:tcPr>
            <w:tcW w:w="5310" w:type="dxa"/>
            <w:vMerge w:val="restart"/>
            <w:vAlign w:val="center"/>
          </w:tcPr>
          <w:p w14:paraId="0CC9DC5B" w14:textId="77777777" w:rsidR="00EE2256" w:rsidRPr="00A63755" w:rsidRDefault="00EE2256" w:rsidP="00832B66">
            <w:pPr>
              <w:tabs>
                <w:tab w:val="left" w:pos="360"/>
                <w:tab w:val="left" w:pos="900"/>
                <w:tab w:val="left" w:pos="1440"/>
              </w:tabs>
              <w:spacing w:line="235" w:lineRule="auto"/>
              <w:ind w:right="-33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vAlign w:val="center"/>
          </w:tcPr>
          <w:p w14:paraId="37173F77" w14:textId="77777777" w:rsidR="00EE2256" w:rsidRPr="00A63755" w:rsidRDefault="00EE2256" w:rsidP="00832B66">
            <w:pPr>
              <w:tabs>
                <w:tab w:val="left" w:pos="360"/>
                <w:tab w:val="left" w:pos="900"/>
                <w:tab w:val="left" w:pos="1440"/>
              </w:tabs>
              <w:spacing w:line="235" w:lineRule="auto"/>
              <w:ind w:left="-88" w:right="-15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E2256" w:rsidRPr="00A63755" w14:paraId="5C81528B" w14:textId="77777777" w:rsidTr="006A678D">
        <w:trPr>
          <w:trHeight w:val="153"/>
        </w:trPr>
        <w:tc>
          <w:tcPr>
            <w:tcW w:w="5310" w:type="dxa"/>
            <w:vMerge/>
            <w:tcBorders>
              <w:bottom w:val="single" w:sz="4" w:space="0" w:color="auto"/>
            </w:tcBorders>
          </w:tcPr>
          <w:p w14:paraId="6B26F9EC" w14:textId="77777777" w:rsidR="00EE2256" w:rsidRPr="00A63755" w:rsidRDefault="00EE2256" w:rsidP="00832B66">
            <w:pPr>
              <w:tabs>
                <w:tab w:val="left" w:pos="360"/>
                <w:tab w:val="left" w:pos="900"/>
                <w:tab w:val="left" w:pos="1440"/>
              </w:tabs>
              <w:spacing w:line="235" w:lineRule="auto"/>
              <w:ind w:right="-33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bottom w:val="single" w:sz="4" w:space="0" w:color="auto"/>
              <w:right w:val="dashSmallGap" w:sz="4" w:space="0" w:color="auto"/>
            </w:tcBorders>
          </w:tcPr>
          <w:p w14:paraId="514EB7F6" w14:textId="77777777" w:rsidR="00EE2256" w:rsidRPr="00A63755" w:rsidRDefault="00837C4F" w:rsidP="00832B66">
            <w:pPr>
              <w:spacing w:line="235" w:lineRule="auto"/>
              <w:ind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="007B3464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2B3C0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B3464">
              <w:rPr>
                <w:rFonts w:ascii="Angsana New" w:hAnsi="Angsana New" w:cs="Angsana New" w:hint="cs"/>
                <w:sz w:val="30"/>
                <w:szCs w:val="30"/>
                <w:cs/>
              </w:rPr>
              <w:t>มิ.ย</w:t>
            </w:r>
            <w:r w:rsidR="002B3C08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EE2256" w:rsidRPr="00A6375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EE2256" w:rsidRPr="00A63755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="00EE2256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AD0E4C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755" w:type="dxa"/>
            <w:tcBorders>
              <w:left w:val="dashSmallGap" w:sz="4" w:space="0" w:color="auto"/>
              <w:bottom w:val="single" w:sz="4" w:space="0" w:color="auto"/>
            </w:tcBorders>
          </w:tcPr>
          <w:p w14:paraId="53F4417E" w14:textId="77777777" w:rsidR="00EE2256" w:rsidRPr="00A63755" w:rsidRDefault="00837C4F" w:rsidP="00832B66">
            <w:pPr>
              <w:spacing w:line="235" w:lineRule="auto"/>
              <w:ind w:left="-103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="00EE2256" w:rsidRPr="00A6375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31 ธ.ค. </w:t>
            </w:r>
            <w:r w:rsidR="00EE2256" w:rsidRPr="00A63755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="002B3C08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AD0E4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EE2256" w:rsidRPr="00A63755" w14:paraId="2D891EEF" w14:textId="77777777" w:rsidTr="006A678D">
        <w:trPr>
          <w:trHeight w:val="297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68487B2E" w14:textId="77777777" w:rsidR="00835F22" w:rsidRPr="0036057F" w:rsidRDefault="00835F22" w:rsidP="00832B66">
            <w:pPr>
              <w:tabs>
                <w:tab w:val="left" w:pos="360"/>
                <w:tab w:val="left" w:pos="900"/>
                <w:tab w:val="left" w:pos="1440"/>
              </w:tabs>
              <w:spacing w:line="235" w:lineRule="auto"/>
              <w:ind w:right="-33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605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อัตราภาษีเงินได้ </w:t>
            </w:r>
            <w:r w:rsidRPr="003605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20%</w:t>
            </w:r>
          </w:p>
          <w:p w14:paraId="3FAA8800" w14:textId="77777777" w:rsidR="00EE2256" w:rsidRPr="0036057F" w:rsidRDefault="00EE2256" w:rsidP="00832B66">
            <w:pPr>
              <w:tabs>
                <w:tab w:val="left" w:pos="360"/>
                <w:tab w:val="left" w:pos="900"/>
                <w:tab w:val="left" w:pos="1440"/>
              </w:tabs>
              <w:spacing w:line="235" w:lineRule="auto"/>
              <w:ind w:right="-338" w:firstLine="16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ผลแตกต่างชั่วคราว</w:t>
            </w:r>
            <w:r w:rsidRPr="003605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ที่รับรู้ในงบกำไรขาดทุนเบ็ดเสร็จ</w:t>
            </w:r>
          </w:p>
        </w:tc>
        <w:tc>
          <w:tcPr>
            <w:tcW w:w="1755" w:type="dxa"/>
            <w:tcBorders>
              <w:top w:val="nil"/>
              <w:bottom w:val="nil"/>
              <w:right w:val="dashSmallGap" w:sz="4" w:space="0" w:color="auto"/>
            </w:tcBorders>
            <w:vAlign w:val="center"/>
          </w:tcPr>
          <w:p w14:paraId="0C303E3F" w14:textId="77777777" w:rsidR="00EE2256" w:rsidRPr="000C0D64" w:rsidRDefault="00EE2256" w:rsidP="00832B66">
            <w:pPr>
              <w:tabs>
                <w:tab w:val="decimal" w:pos="622"/>
              </w:tabs>
              <w:spacing w:line="235" w:lineRule="auto"/>
              <w:ind w:left="-98" w:right="-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14:paraId="31D0ACFC" w14:textId="77777777" w:rsidR="00EE2256" w:rsidRPr="000C0D64" w:rsidRDefault="00EE2256" w:rsidP="00832B66">
            <w:pPr>
              <w:tabs>
                <w:tab w:val="decimal" w:pos="622"/>
              </w:tabs>
              <w:spacing w:line="235" w:lineRule="auto"/>
              <w:ind w:left="-98" w:right="-7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E2256" w:rsidRPr="00A63755" w14:paraId="06D72A55" w14:textId="77777777" w:rsidTr="006A678D">
        <w:trPr>
          <w:trHeight w:val="453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00747312" w14:textId="77777777" w:rsidR="00EE2256" w:rsidRPr="00A63755" w:rsidRDefault="00EE2256" w:rsidP="00832B66">
            <w:pPr>
              <w:tabs>
                <w:tab w:val="left" w:pos="360"/>
                <w:tab w:val="left" w:pos="900"/>
                <w:tab w:val="left" w:pos="1440"/>
              </w:tabs>
              <w:spacing w:line="235" w:lineRule="auto"/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ค่าเผื่อ</w:t>
            </w:r>
            <w:r w:rsidR="003D7F40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1755" w:type="dxa"/>
            <w:tcBorders>
              <w:top w:val="nil"/>
              <w:bottom w:val="nil"/>
              <w:right w:val="dashSmallGap" w:sz="4" w:space="0" w:color="auto"/>
            </w:tcBorders>
            <w:vAlign w:val="center"/>
          </w:tcPr>
          <w:p w14:paraId="0E6F2E84" w14:textId="77777777" w:rsidR="00EE2256" w:rsidRPr="000C0D64" w:rsidRDefault="00482C2E" w:rsidP="00832B66">
            <w:pPr>
              <w:spacing w:line="235" w:lineRule="auto"/>
              <w:ind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--</w:t>
            </w:r>
          </w:p>
        </w:tc>
        <w:tc>
          <w:tcPr>
            <w:tcW w:w="1755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14:paraId="5A58418A" w14:textId="77777777" w:rsidR="00EE2256" w:rsidRPr="000C0D64" w:rsidRDefault="00266DBF" w:rsidP="00832B66">
            <w:pPr>
              <w:tabs>
                <w:tab w:val="decimal" w:pos="1239"/>
              </w:tabs>
              <w:spacing w:line="235" w:lineRule="auto"/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572</w:t>
            </w:r>
          </w:p>
        </w:tc>
      </w:tr>
      <w:tr w:rsidR="003D7F40" w:rsidRPr="00A63755" w14:paraId="550BFBF7" w14:textId="77777777" w:rsidTr="006A678D">
        <w:trPr>
          <w:trHeight w:val="453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077FBCEC" w14:textId="77777777" w:rsidR="003D7F40" w:rsidRPr="00A63755" w:rsidRDefault="003D7F40" w:rsidP="00832B66">
            <w:pPr>
              <w:tabs>
                <w:tab w:val="left" w:pos="360"/>
                <w:tab w:val="left" w:pos="900"/>
                <w:tab w:val="left" w:pos="1440"/>
              </w:tabs>
              <w:spacing w:line="235" w:lineRule="auto"/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755" w:type="dxa"/>
            <w:tcBorders>
              <w:top w:val="nil"/>
              <w:bottom w:val="nil"/>
              <w:right w:val="dashSmallGap" w:sz="4" w:space="0" w:color="auto"/>
            </w:tcBorders>
            <w:vAlign w:val="center"/>
          </w:tcPr>
          <w:p w14:paraId="4A7F6C7F" w14:textId="77777777" w:rsidR="003D7F40" w:rsidRPr="000C0D64" w:rsidRDefault="00482C2E" w:rsidP="00832B66">
            <w:pPr>
              <w:tabs>
                <w:tab w:val="decimal" w:pos="1239"/>
              </w:tabs>
              <w:spacing w:line="235" w:lineRule="auto"/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23,629</w:t>
            </w:r>
          </w:p>
        </w:tc>
        <w:tc>
          <w:tcPr>
            <w:tcW w:w="1755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14:paraId="157217E9" w14:textId="77777777" w:rsidR="003D7F40" w:rsidRPr="000C0D64" w:rsidRDefault="00266DBF" w:rsidP="00832B66">
            <w:pPr>
              <w:tabs>
                <w:tab w:val="decimal" w:pos="1239"/>
              </w:tabs>
              <w:spacing w:line="235" w:lineRule="auto"/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12,051</w:t>
            </w:r>
          </w:p>
        </w:tc>
      </w:tr>
      <w:tr w:rsidR="00694223" w:rsidRPr="00A63755" w14:paraId="77962206" w14:textId="77777777" w:rsidTr="006A678D">
        <w:trPr>
          <w:trHeight w:val="453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47CE2705" w14:textId="77777777" w:rsidR="00694223" w:rsidRPr="00A63755" w:rsidRDefault="00694223" w:rsidP="00832B66">
            <w:pPr>
              <w:tabs>
                <w:tab w:val="left" w:pos="360"/>
                <w:tab w:val="left" w:pos="900"/>
                <w:tab w:val="left" w:pos="1440"/>
              </w:tabs>
              <w:spacing w:line="235" w:lineRule="auto"/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สินค้าคงเหลือลดลง</w:t>
            </w: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จาก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</w:t>
            </w: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เสื่อมสภาพ</w:t>
            </w:r>
          </w:p>
        </w:tc>
        <w:tc>
          <w:tcPr>
            <w:tcW w:w="1755" w:type="dxa"/>
            <w:tcBorders>
              <w:top w:val="nil"/>
              <w:bottom w:val="nil"/>
              <w:right w:val="dashSmallGap" w:sz="4" w:space="0" w:color="auto"/>
            </w:tcBorders>
            <w:vAlign w:val="center"/>
          </w:tcPr>
          <w:p w14:paraId="4ABBC10F" w14:textId="77777777" w:rsidR="00694223" w:rsidRPr="000C0D64" w:rsidRDefault="00482C2E" w:rsidP="00832B66">
            <w:pPr>
              <w:tabs>
                <w:tab w:val="decimal" w:pos="1239"/>
              </w:tabs>
              <w:spacing w:line="235" w:lineRule="auto"/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697</w:t>
            </w:r>
          </w:p>
        </w:tc>
        <w:tc>
          <w:tcPr>
            <w:tcW w:w="1755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14:paraId="1FEA38EA" w14:textId="77777777" w:rsidR="00694223" w:rsidRPr="000C0D64" w:rsidRDefault="00694223" w:rsidP="00832B66">
            <w:pPr>
              <w:tabs>
                <w:tab w:val="decimal" w:pos="1239"/>
              </w:tabs>
              <w:spacing w:line="235" w:lineRule="auto"/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693</w:t>
            </w:r>
          </w:p>
        </w:tc>
      </w:tr>
      <w:tr w:rsidR="003D7F40" w:rsidRPr="00A63755" w14:paraId="7F55B53C" w14:textId="77777777" w:rsidTr="006A678D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55A44926" w14:textId="77777777" w:rsidR="003D7F40" w:rsidRPr="00A63755" w:rsidRDefault="003D7F40" w:rsidP="00832B66">
            <w:pPr>
              <w:tabs>
                <w:tab w:val="left" w:pos="360"/>
                <w:tab w:val="left" w:pos="900"/>
                <w:tab w:val="left" w:pos="1440"/>
              </w:tabs>
              <w:spacing w:line="235" w:lineRule="auto"/>
              <w:ind w:right="-338" w:firstLine="14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การคำนวณค่าเสื่อมราคาในอัตราที่ต่างจากภาษี</w:t>
            </w:r>
          </w:p>
        </w:tc>
        <w:tc>
          <w:tcPr>
            <w:tcW w:w="1755" w:type="dxa"/>
            <w:tcBorders>
              <w:top w:val="nil"/>
              <w:bottom w:val="nil"/>
              <w:right w:val="dashSmallGap" w:sz="4" w:space="0" w:color="auto"/>
            </w:tcBorders>
            <w:vAlign w:val="center"/>
          </w:tcPr>
          <w:p w14:paraId="1A971225" w14:textId="77777777" w:rsidR="003D7F40" w:rsidRPr="000C0D64" w:rsidRDefault="00482C2E" w:rsidP="00832B66">
            <w:pPr>
              <w:tabs>
                <w:tab w:val="decimal" w:pos="1239"/>
              </w:tabs>
              <w:spacing w:line="235" w:lineRule="auto"/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(</w:t>
            </w:r>
            <w:r>
              <w:rPr>
                <w:rFonts w:ascii="AngsanaUPC" w:hAnsi="AngsanaUPC" w:cs="AngsanaUPC"/>
                <w:sz w:val="30"/>
                <w:szCs w:val="30"/>
              </w:rPr>
              <w:t>44,370</w:t>
            </w:r>
            <w:r w:rsidRPr="000C0D64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1755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14:paraId="309FD907" w14:textId="77777777" w:rsidR="003D7F40" w:rsidRPr="000C0D64" w:rsidRDefault="00266DBF" w:rsidP="00832B66">
            <w:pPr>
              <w:tabs>
                <w:tab w:val="decimal" w:pos="1239"/>
              </w:tabs>
              <w:spacing w:line="235" w:lineRule="auto"/>
              <w:ind w:left="-98" w:right="-77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(45,050)</w:t>
            </w:r>
          </w:p>
        </w:tc>
      </w:tr>
      <w:tr w:rsidR="003D7F40" w:rsidRPr="00A63755" w14:paraId="4171BB73" w14:textId="77777777" w:rsidTr="006A678D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1616BAE2" w14:textId="77777777" w:rsidR="003D7F40" w:rsidRPr="00A63755" w:rsidRDefault="003D7F40" w:rsidP="00832B66">
            <w:pPr>
              <w:spacing w:line="235" w:lineRule="auto"/>
              <w:ind w:firstLine="1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55" w:type="dxa"/>
            <w:tcBorders>
              <w:top w:val="nil"/>
              <w:bottom w:val="nil"/>
              <w:right w:val="dashSmallGap" w:sz="4" w:space="0" w:color="auto"/>
            </w:tcBorders>
            <w:vAlign w:val="center"/>
          </w:tcPr>
          <w:p w14:paraId="010C1BCA" w14:textId="77777777" w:rsidR="003D7F40" w:rsidRPr="000C0D64" w:rsidRDefault="00482C2E" w:rsidP="00832B66">
            <w:pPr>
              <w:tabs>
                <w:tab w:val="decimal" w:pos="1239"/>
              </w:tabs>
              <w:spacing w:line="235" w:lineRule="auto"/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33,403</w:t>
            </w:r>
          </w:p>
        </w:tc>
        <w:tc>
          <w:tcPr>
            <w:tcW w:w="1755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14:paraId="4892C3E3" w14:textId="77777777" w:rsidR="003D7F40" w:rsidRPr="000C0D64" w:rsidRDefault="00266DBF" w:rsidP="00832B66">
            <w:pPr>
              <w:tabs>
                <w:tab w:val="decimal" w:pos="1239"/>
              </w:tabs>
              <w:spacing w:line="235" w:lineRule="auto"/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23,491</w:t>
            </w:r>
          </w:p>
        </w:tc>
      </w:tr>
      <w:tr w:rsidR="003D7F40" w:rsidRPr="00A63755" w14:paraId="06FCA0AA" w14:textId="77777777" w:rsidTr="003B04DF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433103DE" w14:textId="77777777" w:rsidR="003D7F40" w:rsidRPr="00A63755" w:rsidRDefault="003D7F40" w:rsidP="00832B66">
            <w:pPr>
              <w:tabs>
                <w:tab w:val="left" w:pos="360"/>
                <w:tab w:val="left" w:pos="900"/>
                <w:tab w:val="left" w:pos="1440"/>
              </w:tabs>
              <w:spacing w:line="235" w:lineRule="auto"/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755" w:type="dxa"/>
            <w:tcBorders>
              <w:top w:val="nil"/>
              <w:bottom w:val="nil"/>
              <w:right w:val="dashSmallGap" w:sz="4" w:space="0" w:color="auto"/>
            </w:tcBorders>
            <w:vAlign w:val="center"/>
          </w:tcPr>
          <w:p w14:paraId="4A6E345D" w14:textId="77777777" w:rsidR="003D7F40" w:rsidRPr="000C0D64" w:rsidRDefault="00482C2E" w:rsidP="00832B66">
            <w:pPr>
              <w:tabs>
                <w:tab w:val="decimal" w:pos="1239"/>
              </w:tabs>
              <w:spacing w:line="235" w:lineRule="auto"/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64</w:t>
            </w:r>
          </w:p>
        </w:tc>
        <w:tc>
          <w:tcPr>
            <w:tcW w:w="1755" w:type="dxa"/>
            <w:tcBorders>
              <w:top w:val="nil"/>
              <w:left w:val="dashSmallGap" w:sz="4" w:space="0" w:color="auto"/>
              <w:bottom w:val="single" w:sz="4" w:space="0" w:color="auto"/>
            </w:tcBorders>
            <w:vAlign w:val="center"/>
          </w:tcPr>
          <w:p w14:paraId="00DBB007" w14:textId="77777777" w:rsidR="003D7F40" w:rsidRPr="000C0D64" w:rsidRDefault="00266DBF" w:rsidP="00832B66">
            <w:pPr>
              <w:tabs>
                <w:tab w:val="decimal" w:pos="1239"/>
              </w:tabs>
              <w:spacing w:line="235" w:lineRule="auto"/>
              <w:ind w:left="-98" w:right="-77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139</w:t>
            </w:r>
          </w:p>
        </w:tc>
      </w:tr>
      <w:tr w:rsidR="003D7F40" w:rsidRPr="00A63755" w14:paraId="4AFE0D77" w14:textId="77777777" w:rsidTr="003B04DF">
        <w:trPr>
          <w:trHeight w:val="85"/>
        </w:trPr>
        <w:tc>
          <w:tcPr>
            <w:tcW w:w="53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4AC3C01" w14:textId="77777777" w:rsidR="003D7F40" w:rsidRDefault="003D7F40" w:rsidP="00832B66">
            <w:pPr>
              <w:spacing w:line="235" w:lineRule="auto"/>
              <w:ind w:left="370" w:right="-33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E86B1B6" w14:textId="77777777" w:rsidR="003D7F40" w:rsidRPr="000C0D64" w:rsidRDefault="00482C2E" w:rsidP="00832B66">
            <w:pPr>
              <w:tabs>
                <w:tab w:val="decimal" w:pos="1239"/>
              </w:tabs>
              <w:spacing w:line="235" w:lineRule="auto"/>
              <w:ind w:left="-98" w:right="-77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13,423</w:t>
            </w:r>
          </w:p>
        </w:tc>
        <w:tc>
          <w:tcPr>
            <w:tcW w:w="1755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C9648" w14:textId="77777777" w:rsidR="00064DB0" w:rsidRPr="000C0D64" w:rsidRDefault="00266DBF" w:rsidP="00832B66">
            <w:pPr>
              <w:tabs>
                <w:tab w:val="decimal" w:pos="1239"/>
              </w:tabs>
              <w:spacing w:line="235" w:lineRule="auto"/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(8,104)</w:t>
            </w:r>
          </w:p>
        </w:tc>
      </w:tr>
      <w:tr w:rsidR="00266DBF" w:rsidRPr="00A63755" w14:paraId="487715B7" w14:textId="77777777" w:rsidTr="003B04DF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0F5768BF" w14:textId="77777777" w:rsidR="00266DBF" w:rsidRPr="0036057F" w:rsidRDefault="006907D6" w:rsidP="00E50553">
            <w:pPr>
              <w:tabs>
                <w:tab w:val="left" w:pos="360"/>
                <w:tab w:val="left" w:pos="900"/>
                <w:tab w:val="left" w:pos="1440"/>
              </w:tabs>
              <w:spacing w:line="235" w:lineRule="auto"/>
              <w:ind w:right="-338" w:firstLine="16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6057F">
              <w:br w:type="page"/>
            </w:r>
            <w:r w:rsidRPr="0036057F">
              <w:br w:type="page"/>
            </w:r>
            <w:r w:rsidR="00266DBF" w:rsidRPr="003605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ผลแตกต่างชั่วคราวที่รับรู้ในกำไรขาดทุนเบ็ดเสร็จ</w:t>
            </w:r>
            <w:r w:rsidR="00835F22" w:rsidRPr="003605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</w:p>
          <w:p w14:paraId="275A2B0C" w14:textId="77777777" w:rsidR="00785D0B" w:rsidRPr="0036057F" w:rsidRDefault="00785D0B" w:rsidP="00832B66">
            <w:pPr>
              <w:tabs>
                <w:tab w:val="left" w:pos="360"/>
                <w:tab w:val="left" w:pos="900"/>
                <w:tab w:val="left" w:pos="1440"/>
              </w:tabs>
              <w:spacing w:line="235" w:lineRule="auto"/>
              <w:ind w:left="162" w:right="-33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รับรู้ในกำไรสะสม</w:t>
            </w:r>
          </w:p>
        </w:tc>
        <w:tc>
          <w:tcPr>
            <w:tcW w:w="1755" w:type="dxa"/>
            <w:tcBorders>
              <w:top w:val="single" w:sz="4" w:space="0" w:color="auto"/>
              <w:bottom w:val="nil"/>
              <w:right w:val="dashSmallGap" w:sz="4" w:space="0" w:color="auto"/>
            </w:tcBorders>
            <w:vAlign w:val="center"/>
          </w:tcPr>
          <w:p w14:paraId="49324606" w14:textId="77777777" w:rsidR="00266DBF" w:rsidRPr="000C0D64" w:rsidRDefault="00266DBF" w:rsidP="00832B66">
            <w:pPr>
              <w:tabs>
                <w:tab w:val="decimal" w:pos="1239"/>
              </w:tabs>
              <w:spacing w:line="235" w:lineRule="auto"/>
              <w:ind w:left="-98" w:right="-77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14:paraId="28B525C7" w14:textId="77777777" w:rsidR="00266DBF" w:rsidRPr="000C0D64" w:rsidRDefault="00266DBF" w:rsidP="00832B66">
            <w:pPr>
              <w:tabs>
                <w:tab w:val="decimal" w:pos="1239"/>
              </w:tabs>
              <w:spacing w:line="235" w:lineRule="auto"/>
              <w:ind w:left="-98" w:right="-77"/>
              <w:rPr>
                <w:rFonts w:ascii="AngsanaUPC" w:hAnsi="AngsanaUPC" w:cs="AngsanaUPC"/>
                <w:sz w:val="32"/>
                <w:szCs w:val="32"/>
              </w:rPr>
            </w:pPr>
          </w:p>
        </w:tc>
      </w:tr>
      <w:tr w:rsidR="00313049" w:rsidRPr="00A63755" w14:paraId="0B587C01" w14:textId="77777777" w:rsidTr="006A678D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1B88DFD4" w14:textId="77777777" w:rsidR="00313049" w:rsidRPr="0036057F" w:rsidRDefault="00313049" w:rsidP="00832B66">
            <w:pPr>
              <w:tabs>
                <w:tab w:val="left" w:pos="360"/>
                <w:tab w:val="left" w:pos="900"/>
                <w:tab w:val="left" w:pos="1440"/>
              </w:tabs>
              <w:spacing w:line="235" w:lineRule="auto"/>
              <w:ind w:right="-338" w:firstLine="3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55" w:type="dxa"/>
            <w:tcBorders>
              <w:top w:val="nil"/>
              <w:bottom w:val="nil"/>
              <w:right w:val="dashSmallGap" w:sz="4" w:space="0" w:color="auto"/>
            </w:tcBorders>
            <w:vAlign w:val="center"/>
          </w:tcPr>
          <w:p w14:paraId="6CFF9364" w14:textId="77777777" w:rsidR="00313049" w:rsidRPr="000C0D64" w:rsidRDefault="00482C2E" w:rsidP="00832B66">
            <w:pPr>
              <w:spacing w:line="235" w:lineRule="auto"/>
              <w:ind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--</w:t>
            </w:r>
          </w:p>
        </w:tc>
        <w:tc>
          <w:tcPr>
            <w:tcW w:w="1755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14:paraId="23C65931" w14:textId="77777777" w:rsidR="00313049" w:rsidRPr="000C0D64" w:rsidRDefault="00313049" w:rsidP="00832B66">
            <w:pPr>
              <w:tabs>
                <w:tab w:val="decimal" w:pos="1239"/>
              </w:tabs>
              <w:spacing w:line="235" w:lineRule="auto"/>
              <w:ind w:right="-77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(4,52</w:t>
            </w:r>
            <w:r>
              <w:rPr>
                <w:rFonts w:ascii="AngsanaUPC" w:hAnsi="AngsanaUPC" w:cs="AngsanaUPC"/>
                <w:sz w:val="30"/>
                <w:szCs w:val="30"/>
              </w:rPr>
              <w:t>9</w:t>
            </w:r>
            <w:r w:rsidRPr="000C0D64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</w:tr>
      <w:tr w:rsidR="00382B8B" w:rsidRPr="00A63755" w14:paraId="5B0EC031" w14:textId="77777777" w:rsidTr="006A678D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5C99E59D" w14:textId="77777777" w:rsidR="00382B8B" w:rsidRPr="00313049" w:rsidRDefault="00382B8B" w:rsidP="00832B66">
            <w:pPr>
              <w:tabs>
                <w:tab w:val="left" w:pos="360"/>
                <w:tab w:val="left" w:pos="900"/>
                <w:tab w:val="left" w:pos="1440"/>
              </w:tabs>
              <w:spacing w:line="235" w:lineRule="auto"/>
              <w:ind w:right="-338" w:firstLine="16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1304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รับรู้ในองค์ประกอบอื่นของส่วนของผู้ถือหุ้น</w:t>
            </w:r>
          </w:p>
        </w:tc>
        <w:tc>
          <w:tcPr>
            <w:tcW w:w="1755" w:type="dxa"/>
            <w:tcBorders>
              <w:top w:val="nil"/>
              <w:bottom w:val="nil"/>
              <w:right w:val="dashSmallGap" w:sz="4" w:space="0" w:color="auto"/>
            </w:tcBorders>
            <w:vAlign w:val="center"/>
          </w:tcPr>
          <w:p w14:paraId="170A9B2B" w14:textId="77777777" w:rsidR="00382B8B" w:rsidRPr="000C0D64" w:rsidRDefault="00382B8B" w:rsidP="00832B66">
            <w:pPr>
              <w:spacing w:line="235" w:lineRule="auto"/>
              <w:ind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14:paraId="0CEF8004" w14:textId="77777777" w:rsidR="00382B8B" w:rsidRPr="000C0D64" w:rsidRDefault="00382B8B" w:rsidP="00832B66">
            <w:pPr>
              <w:tabs>
                <w:tab w:val="decimal" w:pos="1239"/>
              </w:tabs>
              <w:spacing w:line="235" w:lineRule="auto"/>
              <w:ind w:right="-77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</w:tr>
      <w:tr w:rsidR="0036057F" w:rsidRPr="00A63755" w14:paraId="69CE5A45" w14:textId="77777777" w:rsidTr="006A678D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5FEFEE1E" w14:textId="77777777" w:rsidR="0036057F" w:rsidRPr="0036057F" w:rsidRDefault="0036057F" w:rsidP="00832B66">
            <w:pPr>
              <w:tabs>
                <w:tab w:val="left" w:pos="360"/>
                <w:tab w:val="left" w:pos="900"/>
                <w:tab w:val="left" w:pos="1440"/>
              </w:tabs>
              <w:spacing w:line="235" w:lineRule="auto"/>
              <w:ind w:right="-338" w:firstLine="3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 w:hint="cs"/>
                <w:sz w:val="30"/>
                <w:szCs w:val="30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755" w:type="dxa"/>
            <w:tcBorders>
              <w:top w:val="nil"/>
              <w:bottom w:val="single" w:sz="6" w:space="0" w:color="auto"/>
              <w:right w:val="dashSmallGap" w:sz="4" w:space="0" w:color="auto"/>
            </w:tcBorders>
            <w:vAlign w:val="center"/>
          </w:tcPr>
          <w:p w14:paraId="128ED855" w14:textId="77777777" w:rsidR="0036057F" w:rsidRPr="000C0D64" w:rsidRDefault="003B0341" w:rsidP="00832B66">
            <w:pPr>
              <w:tabs>
                <w:tab w:val="decimal" w:pos="1239"/>
              </w:tabs>
              <w:spacing w:line="235" w:lineRule="auto"/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(66,564</w:t>
            </w:r>
            <w:r w:rsidR="00482C2E" w:rsidRPr="000C0D64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1755" w:type="dxa"/>
            <w:tcBorders>
              <w:top w:val="nil"/>
              <w:left w:val="dashSmallGap" w:sz="4" w:space="0" w:color="auto"/>
              <w:bottom w:val="single" w:sz="6" w:space="0" w:color="auto"/>
            </w:tcBorders>
            <w:vAlign w:val="center"/>
          </w:tcPr>
          <w:p w14:paraId="0D0DE9C8" w14:textId="77777777" w:rsidR="0036057F" w:rsidRPr="000C0D64" w:rsidRDefault="0036057F" w:rsidP="00832B66">
            <w:pPr>
              <w:tabs>
                <w:tab w:val="decimal" w:pos="1239"/>
              </w:tabs>
              <w:spacing w:line="235" w:lineRule="auto"/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(68,561)</w:t>
            </w:r>
          </w:p>
        </w:tc>
      </w:tr>
      <w:tr w:rsidR="0036057F" w:rsidRPr="00A63755" w14:paraId="124FDCA0" w14:textId="77777777" w:rsidTr="006A678D">
        <w:trPr>
          <w:trHeight w:val="74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2C6A073F" w14:textId="77777777" w:rsidR="0036057F" w:rsidRPr="0036057F" w:rsidRDefault="0036057F" w:rsidP="00832B66">
            <w:pPr>
              <w:tabs>
                <w:tab w:val="left" w:pos="360"/>
                <w:tab w:val="left" w:pos="900"/>
                <w:tab w:val="left" w:pos="1440"/>
              </w:tabs>
              <w:spacing w:line="235" w:lineRule="auto"/>
              <w:ind w:left="342" w:right="-33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55" w:type="dxa"/>
            <w:tcBorders>
              <w:top w:val="single" w:sz="6" w:space="0" w:color="auto"/>
              <w:bottom w:val="single" w:sz="6" w:space="0" w:color="auto"/>
              <w:right w:val="dashSmallGap" w:sz="4" w:space="0" w:color="auto"/>
            </w:tcBorders>
            <w:vAlign w:val="center"/>
          </w:tcPr>
          <w:p w14:paraId="7AA4D13A" w14:textId="77777777" w:rsidR="0036057F" w:rsidRPr="000C0D64" w:rsidRDefault="003B0341" w:rsidP="00832B66">
            <w:pPr>
              <w:tabs>
                <w:tab w:val="decimal" w:pos="1239"/>
              </w:tabs>
              <w:spacing w:line="235" w:lineRule="auto"/>
              <w:ind w:left="-98" w:right="-77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(53,141</w:t>
            </w:r>
            <w:r w:rsidR="00E56756" w:rsidRPr="000C0D64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1755" w:type="dxa"/>
            <w:tcBorders>
              <w:top w:val="single" w:sz="6" w:space="0" w:color="auto"/>
              <w:left w:val="dashSmallGap" w:sz="4" w:space="0" w:color="auto"/>
              <w:bottom w:val="single" w:sz="6" w:space="0" w:color="auto"/>
            </w:tcBorders>
            <w:vAlign w:val="center"/>
          </w:tcPr>
          <w:p w14:paraId="1FFB9A01" w14:textId="77777777" w:rsidR="0036057F" w:rsidRPr="000C0D64" w:rsidRDefault="0036057F" w:rsidP="00832B66">
            <w:pPr>
              <w:tabs>
                <w:tab w:val="decimal" w:pos="1239"/>
              </w:tabs>
              <w:spacing w:line="235" w:lineRule="auto"/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(81,19</w:t>
            </w:r>
            <w:r w:rsidR="00382B8B">
              <w:rPr>
                <w:rFonts w:ascii="AngsanaUPC" w:hAnsi="AngsanaUPC" w:cs="AngsanaUPC"/>
                <w:sz w:val="30"/>
                <w:szCs w:val="30"/>
              </w:rPr>
              <w:t>4</w:t>
            </w:r>
            <w:r w:rsidRPr="000C0D64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</w:tr>
      <w:tr w:rsidR="0036057F" w:rsidRPr="00A63755" w14:paraId="678A1A17" w14:textId="77777777" w:rsidTr="006A678D">
        <w:trPr>
          <w:trHeight w:val="74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1CCFABD0" w14:textId="77777777" w:rsidR="0036057F" w:rsidRPr="0036057F" w:rsidRDefault="0036057F" w:rsidP="00832B66">
            <w:pPr>
              <w:tabs>
                <w:tab w:val="left" w:pos="360"/>
                <w:tab w:val="left" w:pos="900"/>
                <w:tab w:val="left" w:pos="1440"/>
              </w:tabs>
              <w:spacing w:line="235" w:lineRule="auto"/>
              <w:ind w:right="-33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605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อัตราภาษีเงิน</w:t>
            </w:r>
            <w:r w:rsidRPr="002630F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ได้ </w:t>
            </w:r>
            <w:r w:rsidRPr="002630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10%</w:t>
            </w:r>
            <w:r w:rsidR="002630FA" w:rsidRPr="002630F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2630FA" w:rsidRPr="002630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(BOI)</w:t>
            </w:r>
          </w:p>
          <w:p w14:paraId="65FEFB30" w14:textId="77777777" w:rsidR="0036057F" w:rsidRPr="0036057F" w:rsidRDefault="0036057F" w:rsidP="00832B66">
            <w:pPr>
              <w:tabs>
                <w:tab w:val="left" w:pos="360"/>
                <w:tab w:val="left" w:pos="900"/>
                <w:tab w:val="left" w:pos="1440"/>
              </w:tabs>
              <w:spacing w:line="235" w:lineRule="auto"/>
              <w:ind w:right="-338" w:firstLine="16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ผลแตกต่างชั่วคราว</w:t>
            </w:r>
            <w:r w:rsidRPr="003605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ที่รับรู้ในงบกำไรขาดทุนเบ็ดเสร็จ</w:t>
            </w:r>
          </w:p>
        </w:tc>
        <w:tc>
          <w:tcPr>
            <w:tcW w:w="1755" w:type="dxa"/>
            <w:tcBorders>
              <w:top w:val="single" w:sz="6" w:space="0" w:color="auto"/>
              <w:bottom w:val="nil"/>
              <w:right w:val="dashSmallGap" w:sz="4" w:space="0" w:color="auto"/>
            </w:tcBorders>
            <w:vAlign w:val="center"/>
          </w:tcPr>
          <w:p w14:paraId="01F75C39" w14:textId="77777777" w:rsidR="0036057F" w:rsidRPr="000C0D64" w:rsidRDefault="0036057F" w:rsidP="00832B66">
            <w:pPr>
              <w:tabs>
                <w:tab w:val="decimal" w:pos="1239"/>
              </w:tabs>
              <w:spacing w:line="235" w:lineRule="auto"/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dashSmallGap" w:sz="4" w:space="0" w:color="auto"/>
              <w:bottom w:val="nil"/>
            </w:tcBorders>
            <w:vAlign w:val="center"/>
          </w:tcPr>
          <w:p w14:paraId="0999ACE2" w14:textId="77777777" w:rsidR="0036057F" w:rsidRPr="000C0D64" w:rsidRDefault="0036057F" w:rsidP="00832B66">
            <w:pPr>
              <w:tabs>
                <w:tab w:val="decimal" w:pos="1239"/>
              </w:tabs>
              <w:spacing w:line="235" w:lineRule="auto"/>
              <w:ind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36057F" w:rsidRPr="00A63755" w14:paraId="5DACABA9" w14:textId="77777777" w:rsidTr="006A678D">
        <w:trPr>
          <w:trHeight w:val="74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3817D9D6" w14:textId="77777777" w:rsidR="0036057F" w:rsidRPr="0036057F" w:rsidRDefault="0036057F" w:rsidP="00832B66">
            <w:pPr>
              <w:tabs>
                <w:tab w:val="left" w:pos="360"/>
                <w:tab w:val="left" w:pos="900"/>
                <w:tab w:val="left" w:pos="1440"/>
              </w:tabs>
              <w:spacing w:line="235" w:lineRule="auto"/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6057F">
              <w:rPr>
                <w:rFonts w:ascii="Angsana New" w:hAnsi="Angsana New" w:cs="Angsana New"/>
                <w:sz w:val="30"/>
                <w:szCs w:val="30"/>
                <w:cs/>
              </w:rPr>
              <w:t>ค่าเผื่อ</w:t>
            </w:r>
            <w:r w:rsidRPr="0036057F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1755" w:type="dxa"/>
            <w:tcBorders>
              <w:top w:val="nil"/>
              <w:bottom w:val="nil"/>
              <w:right w:val="dashSmallGap" w:sz="4" w:space="0" w:color="auto"/>
            </w:tcBorders>
            <w:vAlign w:val="center"/>
          </w:tcPr>
          <w:p w14:paraId="060CAA1B" w14:textId="77777777" w:rsidR="0036057F" w:rsidRPr="000C0D64" w:rsidRDefault="00482C2E" w:rsidP="00832B66">
            <w:pPr>
              <w:tabs>
                <w:tab w:val="decimal" w:pos="1239"/>
              </w:tabs>
              <w:spacing w:line="235" w:lineRule="auto"/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1,404</w:t>
            </w:r>
          </w:p>
        </w:tc>
        <w:tc>
          <w:tcPr>
            <w:tcW w:w="1755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14:paraId="2EE68C9A" w14:textId="77777777" w:rsidR="0036057F" w:rsidRPr="000C0D64" w:rsidRDefault="0036057F" w:rsidP="00832B66">
            <w:pPr>
              <w:spacing w:line="235" w:lineRule="auto"/>
              <w:ind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--</w:t>
            </w:r>
          </w:p>
        </w:tc>
      </w:tr>
      <w:tr w:rsidR="0036057F" w:rsidRPr="00A63755" w14:paraId="2CA2B876" w14:textId="77777777" w:rsidTr="006A678D">
        <w:trPr>
          <w:trHeight w:val="74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444269AE" w14:textId="77777777" w:rsidR="0036057F" w:rsidRPr="0036057F" w:rsidRDefault="0036057F" w:rsidP="00832B66">
            <w:pPr>
              <w:tabs>
                <w:tab w:val="left" w:pos="360"/>
                <w:tab w:val="left" w:pos="900"/>
                <w:tab w:val="left" w:pos="1440"/>
              </w:tabs>
              <w:spacing w:line="235" w:lineRule="auto"/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6057F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755" w:type="dxa"/>
            <w:tcBorders>
              <w:top w:val="nil"/>
              <w:bottom w:val="nil"/>
              <w:right w:val="dashSmallGap" w:sz="4" w:space="0" w:color="auto"/>
            </w:tcBorders>
            <w:vAlign w:val="center"/>
          </w:tcPr>
          <w:p w14:paraId="42DD18A5" w14:textId="77777777" w:rsidR="0036057F" w:rsidRPr="000C0D64" w:rsidRDefault="00482C2E" w:rsidP="00832B66">
            <w:pPr>
              <w:tabs>
                <w:tab w:val="decimal" w:pos="1239"/>
              </w:tabs>
              <w:spacing w:line="235" w:lineRule="auto"/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18,898</w:t>
            </w:r>
          </w:p>
        </w:tc>
        <w:tc>
          <w:tcPr>
            <w:tcW w:w="1755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14:paraId="37074304" w14:textId="77777777" w:rsidR="0036057F" w:rsidRPr="000C0D64" w:rsidRDefault="0036057F" w:rsidP="00832B66">
            <w:pPr>
              <w:spacing w:line="235" w:lineRule="auto"/>
              <w:ind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--</w:t>
            </w:r>
          </w:p>
        </w:tc>
      </w:tr>
      <w:tr w:rsidR="00694223" w:rsidRPr="00A63755" w14:paraId="5DFA490D" w14:textId="77777777" w:rsidTr="006A678D">
        <w:trPr>
          <w:trHeight w:val="74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798B4FB2" w14:textId="77777777" w:rsidR="00694223" w:rsidRPr="0036057F" w:rsidRDefault="00694223" w:rsidP="00832B66">
            <w:pPr>
              <w:tabs>
                <w:tab w:val="left" w:pos="360"/>
                <w:tab w:val="left" w:pos="900"/>
                <w:tab w:val="left" w:pos="1440"/>
              </w:tabs>
              <w:spacing w:line="235" w:lineRule="auto"/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สินค้าคงเหลือลดลง</w:t>
            </w: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จาก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</w:t>
            </w: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เสื่อมสภาพ</w:t>
            </w:r>
          </w:p>
        </w:tc>
        <w:tc>
          <w:tcPr>
            <w:tcW w:w="1755" w:type="dxa"/>
            <w:tcBorders>
              <w:top w:val="nil"/>
              <w:bottom w:val="nil"/>
              <w:right w:val="dashSmallGap" w:sz="4" w:space="0" w:color="auto"/>
            </w:tcBorders>
            <w:vAlign w:val="center"/>
          </w:tcPr>
          <w:p w14:paraId="707D4EC8" w14:textId="77777777" w:rsidR="00694223" w:rsidRPr="000C0D64" w:rsidRDefault="00482C2E" w:rsidP="00832B66">
            <w:pPr>
              <w:tabs>
                <w:tab w:val="decimal" w:pos="1239"/>
              </w:tabs>
              <w:spacing w:line="235" w:lineRule="auto"/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516</w:t>
            </w:r>
          </w:p>
        </w:tc>
        <w:tc>
          <w:tcPr>
            <w:tcW w:w="1755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14:paraId="124436E2" w14:textId="77777777" w:rsidR="00694223" w:rsidRPr="000C0D64" w:rsidRDefault="00694223" w:rsidP="00832B66">
            <w:pPr>
              <w:spacing w:line="235" w:lineRule="auto"/>
              <w:ind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--</w:t>
            </w:r>
          </w:p>
        </w:tc>
      </w:tr>
      <w:tr w:rsidR="0036057F" w:rsidRPr="00A63755" w14:paraId="6CD7BBFB" w14:textId="77777777" w:rsidTr="006A678D">
        <w:trPr>
          <w:trHeight w:val="74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65D16677" w14:textId="77777777" w:rsidR="0036057F" w:rsidRPr="0036057F" w:rsidRDefault="0036057F" w:rsidP="00832B66">
            <w:pPr>
              <w:tabs>
                <w:tab w:val="left" w:pos="360"/>
                <w:tab w:val="left" w:pos="900"/>
                <w:tab w:val="left" w:pos="1440"/>
              </w:tabs>
              <w:spacing w:line="235" w:lineRule="auto"/>
              <w:ind w:right="-338" w:firstLine="14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6057F">
              <w:rPr>
                <w:rFonts w:ascii="Angsana New" w:hAnsi="Angsana New" w:cs="Angsana New"/>
                <w:sz w:val="30"/>
                <w:szCs w:val="30"/>
                <w:cs/>
              </w:rPr>
              <w:t>การคำนวณค่าเสื่อมราคาในอัตราที่ต่างจากภาษี</w:t>
            </w:r>
          </w:p>
        </w:tc>
        <w:tc>
          <w:tcPr>
            <w:tcW w:w="1755" w:type="dxa"/>
            <w:tcBorders>
              <w:top w:val="nil"/>
              <w:bottom w:val="nil"/>
              <w:right w:val="dashSmallGap" w:sz="4" w:space="0" w:color="auto"/>
            </w:tcBorders>
            <w:vAlign w:val="center"/>
          </w:tcPr>
          <w:p w14:paraId="2D54CEE7" w14:textId="77777777" w:rsidR="0036057F" w:rsidRPr="000C0D64" w:rsidRDefault="00482C2E" w:rsidP="00832B66">
            <w:pPr>
              <w:tabs>
                <w:tab w:val="decimal" w:pos="1239"/>
              </w:tabs>
              <w:spacing w:line="235" w:lineRule="auto"/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258</w:t>
            </w:r>
          </w:p>
        </w:tc>
        <w:tc>
          <w:tcPr>
            <w:tcW w:w="1755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14:paraId="29924E6F" w14:textId="77777777" w:rsidR="0036057F" w:rsidRPr="000C0D64" w:rsidRDefault="0036057F" w:rsidP="00832B66">
            <w:pPr>
              <w:spacing w:line="235" w:lineRule="auto"/>
              <w:ind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--</w:t>
            </w:r>
          </w:p>
        </w:tc>
      </w:tr>
      <w:tr w:rsidR="0036057F" w:rsidRPr="00A63755" w14:paraId="4EE9978B" w14:textId="77777777" w:rsidTr="006A678D">
        <w:trPr>
          <w:trHeight w:val="74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2B538D36" w14:textId="77777777" w:rsidR="0036057F" w:rsidRPr="0036057F" w:rsidRDefault="0036057F" w:rsidP="00832B66">
            <w:pPr>
              <w:spacing w:line="235" w:lineRule="auto"/>
              <w:ind w:firstLine="1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55" w:type="dxa"/>
            <w:tcBorders>
              <w:top w:val="nil"/>
              <w:bottom w:val="nil"/>
              <w:right w:val="dashSmallGap" w:sz="4" w:space="0" w:color="auto"/>
            </w:tcBorders>
            <w:vAlign w:val="center"/>
          </w:tcPr>
          <w:p w14:paraId="3F5D225D" w14:textId="77777777" w:rsidR="0036057F" w:rsidRPr="000C0D64" w:rsidRDefault="00482C2E" w:rsidP="00832B66">
            <w:pPr>
              <w:tabs>
                <w:tab w:val="decimal" w:pos="1239"/>
              </w:tabs>
              <w:spacing w:line="235" w:lineRule="auto"/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7,648</w:t>
            </w:r>
          </w:p>
        </w:tc>
        <w:tc>
          <w:tcPr>
            <w:tcW w:w="1755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14:paraId="72FC2A24" w14:textId="77777777" w:rsidR="0036057F" w:rsidRPr="000C0D64" w:rsidRDefault="0036057F" w:rsidP="00832B66">
            <w:pPr>
              <w:spacing w:line="235" w:lineRule="auto"/>
              <w:ind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--</w:t>
            </w:r>
          </w:p>
        </w:tc>
      </w:tr>
      <w:tr w:rsidR="0036057F" w:rsidRPr="00A63755" w14:paraId="6FBF7D31" w14:textId="77777777" w:rsidTr="006A678D">
        <w:trPr>
          <w:trHeight w:val="74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7267A20F" w14:textId="77777777" w:rsidR="0036057F" w:rsidRPr="0036057F" w:rsidRDefault="0036057F" w:rsidP="00832B66">
            <w:pPr>
              <w:tabs>
                <w:tab w:val="left" w:pos="360"/>
                <w:tab w:val="left" w:pos="900"/>
                <w:tab w:val="left" w:pos="1440"/>
              </w:tabs>
              <w:spacing w:line="235" w:lineRule="auto"/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755" w:type="dxa"/>
            <w:tcBorders>
              <w:top w:val="nil"/>
              <w:bottom w:val="single" w:sz="4" w:space="0" w:color="auto"/>
              <w:right w:val="dashSmallGap" w:sz="4" w:space="0" w:color="auto"/>
            </w:tcBorders>
            <w:vAlign w:val="center"/>
          </w:tcPr>
          <w:p w14:paraId="0CC10F3D" w14:textId="77777777" w:rsidR="0036057F" w:rsidRPr="000C0D64" w:rsidRDefault="00482C2E" w:rsidP="00832B66">
            <w:pPr>
              <w:tabs>
                <w:tab w:val="decimal" w:pos="1239"/>
              </w:tabs>
              <w:spacing w:line="235" w:lineRule="auto"/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44</w:t>
            </w:r>
          </w:p>
        </w:tc>
        <w:tc>
          <w:tcPr>
            <w:tcW w:w="1755" w:type="dxa"/>
            <w:tcBorders>
              <w:top w:val="nil"/>
              <w:left w:val="dashSmallGap" w:sz="4" w:space="0" w:color="auto"/>
              <w:bottom w:val="single" w:sz="4" w:space="0" w:color="auto"/>
            </w:tcBorders>
            <w:vAlign w:val="center"/>
          </w:tcPr>
          <w:p w14:paraId="65725F50" w14:textId="77777777" w:rsidR="0036057F" w:rsidRPr="000C0D64" w:rsidRDefault="0036057F" w:rsidP="00832B66">
            <w:pPr>
              <w:spacing w:line="235" w:lineRule="auto"/>
              <w:ind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--</w:t>
            </w:r>
          </w:p>
        </w:tc>
      </w:tr>
      <w:tr w:rsidR="0036057F" w:rsidRPr="00A63755" w14:paraId="514B4DF9" w14:textId="77777777" w:rsidTr="006A678D">
        <w:trPr>
          <w:trHeight w:val="74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2032A7AE" w14:textId="77777777" w:rsidR="0036057F" w:rsidRPr="0036057F" w:rsidRDefault="0036057F" w:rsidP="00832B66">
            <w:pPr>
              <w:tabs>
                <w:tab w:val="left" w:pos="360"/>
                <w:tab w:val="left" w:pos="900"/>
                <w:tab w:val="left" w:pos="1440"/>
              </w:tabs>
              <w:spacing w:line="235" w:lineRule="auto"/>
              <w:ind w:left="342" w:right="-33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25780D2" w14:textId="77777777" w:rsidR="0036057F" w:rsidRPr="000C0D64" w:rsidRDefault="00482C2E" w:rsidP="00832B66">
            <w:pPr>
              <w:tabs>
                <w:tab w:val="decimal" w:pos="1239"/>
              </w:tabs>
              <w:spacing w:line="235" w:lineRule="auto"/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28,768</w:t>
            </w:r>
          </w:p>
        </w:tc>
        <w:tc>
          <w:tcPr>
            <w:tcW w:w="1755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14:paraId="01F5E47D" w14:textId="77777777" w:rsidR="0036057F" w:rsidRPr="000C0D64" w:rsidRDefault="0036057F" w:rsidP="00832B66">
            <w:pPr>
              <w:spacing w:line="235" w:lineRule="auto"/>
              <w:ind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--</w:t>
            </w:r>
          </w:p>
        </w:tc>
      </w:tr>
      <w:tr w:rsidR="0036057F" w:rsidRPr="009003C7" w14:paraId="6FFCBE10" w14:textId="77777777" w:rsidTr="006A678D">
        <w:trPr>
          <w:trHeight w:val="85"/>
        </w:trPr>
        <w:tc>
          <w:tcPr>
            <w:tcW w:w="5310" w:type="dxa"/>
            <w:tcBorders>
              <w:top w:val="single" w:sz="4" w:space="0" w:color="auto"/>
              <w:bottom w:val="nil"/>
            </w:tcBorders>
            <w:vAlign w:val="center"/>
          </w:tcPr>
          <w:p w14:paraId="50FB3D00" w14:textId="77777777" w:rsidR="0036057F" w:rsidRPr="0036057F" w:rsidRDefault="0036057F" w:rsidP="00E50553">
            <w:pPr>
              <w:tabs>
                <w:tab w:val="left" w:pos="360"/>
                <w:tab w:val="left" w:pos="900"/>
                <w:tab w:val="left" w:pos="1440"/>
              </w:tabs>
              <w:spacing w:line="235" w:lineRule="auto"/>
              <w:ind w:right="-33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หนี้สินภาษีเงินได้รอการตัดบัญชีซึ่งคำนวณ</w:t>
            </w:r>
          </w:p>
        </w:tc>
        <w:tc>
          <w:tcPr>
            <w:tcW w:w="1755" w:type="dxa"/>
            <w:tcBorders>
              <w:bottom w:val="nil"/>
              <w:right w:val="dashSmallGap" w:sz="4" w:space="0" w:color="auto"/>
            </w:tcBorders>
            <w:vAlign w:val="center"/>
          </w:tcPr>
          <w:p w14:paraId="515FF6ED" w14:textId="77777777" w:rsidR="0036057F" w:rsidRPr="000C0D64" w:rsidRDefault="0036057F" w:rsidP="00832B66">
            <w:pPr>
              <w:tabs>
                <w:tab w:val="decimal" w:pos="1239"/>
              </w:tabs>
              <w:spacing w:line="235" w:lineRule="auto"/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55" w:type="dxa"/>
            <w:tcBorders>
              <w:left w:val="dashSmallGap" w:sz="4" w:space="0" w:color="auto"/>
              <w:bottom w:val="nil"/>
            </w:tcBorders>
            <w:vAlign w:val="center"/>
          </w:tcPr>
          <w:p w14:paraId="6990B857" w14:textId="77777777" w:rsidR="0036057F" w:rsidRPr="000C0D64" w:rsidRDefault="0036057F" w:rsidP="00832B66">
            <w:pPr>
              <w:tabs>
                <w:tab w:val="decimal" w:pos="1239"/>
              </w:tabs>
              <w:spacing w:line="235" w:lineRule="auto"/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36057F" w:rsidRPr="009003C7" w14:paraId="6A981093" w14:textId="77777777" w:rsidTr="00482C2E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4E14718F" w14:textId="77777777" w:rsidR="0036057F" w:rsidRPr="0036057F" w:rsidRDefault="0036057F" w:rsidP="00E50553">
            <w:pPr>
              <w:spacing w:line="235" w:lineRule="auto"/>
              <w:ind w:firstLine="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6057F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จากอัตราภาษีเงินได้ </w:t>
            </w:r>
            <w:r w:rsidRPr="0036057F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  <w:tc>
          <w:tcPr>
            <w:tcW w:w="1755" w:type="dxa"/>
            <w:tcBorders>
              <w:top w:val="nil"/>
              <w:bottom w:val="nil"/>
              <w:right w:val="dashSmallGap" w:sz="4" w:space="0" w:color="auto"/>
            </w:tcBorders>
            <w:vAlign w:val="center"/>
          </w:tcPr>
          <w:p w14:paraId="01555DA2" w14:textId="77777777" w:rsidR="0036057F" w:rsidRPr="00482C2E" w:rsidRDefault="00482C2E" w:rsidP="00832B66">
            <w:pPr>
              <w:tabs>
                <w:tab w:val="decimal" w:pos="1239"/>
              </w:tabs>
              <w:spacing w:line="235" w:lineRule="auto"/>
              <w:ind w:left="-98" w:right="-77"/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(</w:t>
            </w:r>
            <w:r w:rsidR="003B0341">
              <w:rPr>
                <w:rFonts w:ascii="AngsanaUPC" w:hAnsi="AngsanaUPC" w:cs="AngsanaUPC" w:hint="cs"/>
                <w:sz w:val="30"/>
                <w:szCs w:val="30"/>
                <w:cs/>
              </w:rPr>
              <w:t>1</w:t>
            </w:r>
            <w:r w:rsidR="003B0341">
              <w:rPr>
                <w:rFonts w:ascii="AngsanaUPC" w:hAnsi="AngsanaUPC" w:cs="AngsanaUPC"/>
                <w:sz w:val="30"/>
                <w:szCs w:val="30"/>
              </w:rPr>
              <w:t>0,628</w:t>
            </w:r>
            <w:r w:rsidRPr="000C0D64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1755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14:paraId="42F5CBCB" w14:textId="77777777" w:rsidR="0036057F" w:rsidRPr="000C0D64" w:rsidRDefault="0036057F" w:rsidP="00832B66">
            <w:pPr>
              <w:tabs>
                <w:tab w:val="decimal" w:pos="1239"/>
              </w:tabs>
              <w:spacing w:line="235" w:lineRule="auto"/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(16,239)</w:t>
            </w:r>
          </w:p>
        </w:tc>
      </w:tr>
      <w:tr w:rsidR="00482C2E" w:rsidRPr="00A63755" w14:paraId="5B2AF138" w14:textId="77777777" w:rsidTr="00482C2E">
        <w:trPr>
          <w:trHeight w:val="85"/>
        </w:trPr>
        <w:tc>
          <w:tcPr>
            <w:tcW w:w="5310" w:type="dxa"/>
            <w:tcBorders>
              <w:top w:val="nil"/>
            </w:tcBorders>
            <w:vAlign w:val="center"/>
          </w:tcPr>
          <w:p w14:paraId="66C0B6EF" w14:textId="77777777" w:rsidR="00482C2E" w:rsidRPr="0036057F" w:rsidRDefault="00482C2E" w:rsidP="00E50553">
            <w:pPr>
              <w:spacing w:line="235" w:lineRule="auto"/>
              <w:ind w:firstLine="1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จากอัตราภาษีเงินได้ 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6057F">
              <w:rPr>
                <w:rFonts w:ascii="Angsana New" w:hAnsi="Angsana New" w:cs="Angsana New"/>
                <w:sz w:val="30"/>
                <w:szCs w:val="30"/>
              </w:rPr>
              <w:t>0%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BOI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right w:val="dashSmallGap" w:sz="4" w:space="0" w:color="auto"/>
            </w:tcBorders>
            <w:vAlign w:val="center"/>
          </w:tcPr>
          <w:p w14:paraId="0A36DF5F" w14:textId="77777777" w:rsidR="00482C2E" w:rsidRPr="000C0D64" w:rsidRDefault="00482C2E" w:rsidP="00832B66">
            <w:pPr>
              <w:tabs>
                <w:tab w:val="decimal" w:pos="1239"/>
              </w:tabs>
              <w:spacing w:line="235" w:lineRule="auto"/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2,877</w:t>
            </w:r>
          </w:p>
        </w:tc>
        <w:tc>
          <w:tcPr>
            <w:tcW w:w="1755" w:type="dxa"/>
            <w:tcBorders>
              <w:top w:val="nil"/>
              <w:left w:val="dashSmallGap" w:sz="4" w:space="0" w:color="auto"/>
            </w:tcBorders>
            <w:vAlign w:val="center"/>
          </w:tcPr>
          <w:p w14:paraId="7623EC3E" w14:textId="77777777" w:rsidR="00482C2E" w:rsidRPr="000C0D64" w:rsidRDefault="00E56756" w:rsidP="00832B66">
            <w:pPr>
              <w:spacing w:line="235" w:lineRule="auto"/>
              <w:ind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--</w:t>
            </w:r>
          </w:p>
        </w:tc>
      </w:tr>
      <w:tr w:rsidR="0036057F" w:rsidRPr="00A63755" w14:paraId="14182FA7" w14:textId="77777777" w:rsidTr="006A678D">
        <w:trPr>
          <w:trHeight w:val="85"/>
        </w:trPr>
        <w:tc>
          <w:tcPr>
            <w:tcW w:w="5310" w:type="dxa"/>
            <w:tcBorders>
              <w:top w:val="nil"/>
            </w:tcBorders>
            <w:vAlign w:val="center"/>
          </w:tcPr>
          <w:p w14:paraId="1974E45D" w14:textId="77777777" w:rsidR="0036057F" w:rsidRPr="0036057F" w:rsidRDefault="0036057F" w:rsidP="00832B66">
            <w:pPr>
              <w:spacing w:line="235" w:lineRule="auto"/>
              <w:ind w:left="370" w:right="-33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 w:rsidRPr="003605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หนี้สิน</w:t>
            </w:r>
            <w:r w:rsidRPr="0036057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755" w:type="dxa"/>
            <w:tcBorders>
              <w:top w:val="single" w:sz="4" w:space="0" w:color="auto"/>
              <w:right w:val="dashSmallGap" w:sz="4" w:space="0" w:color="auto"/>
            </w:tcBorders>
            <w:vAlign w:val="center"/>
          </w:tcPr>
          <w:p w14:paraId="3469704B" w14:textId="77777777" w:rsidR="0036057F" w:rsidRPr="000C0D64" w:rsidRDefault="00482C2E" w:rsidP="00832B66">
            <w:pPr>
              <w:tabs>
                <w:tab w:val="decimal" w:pos="1239"/>
              </w:tabs>
              <w:spacing w:line="235" w:lineRule="auto"/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(</w:t>
            </w:r>
            <w:r w:rsidR="003B0341">
              <w:rPr>
                <w:rFonts w:ascii="AngsanaUPC" w:hAnsi="AngsanaUPC" w:cs="AngsanaUPC"/>
                <w:sz w:val="30"/>
                <w:szCs w:val="30"/>
              </w:rPr>
              <w:t>7,7</w:t>
            </w:r>
            <w:r>
              <w:rPr>
                <w:rFonts w:ascii="AngsanaUPC" w:hAnsi="AngsanaUPC" w:cs="AngsanaUPC"/>
                <w:sz w:val="30"/>
                <w:szCs w:val="30"/>
              </w:rPr>
              <w:t>51</w:t>
            </w:r>
            <w:r w:rsidRPr="000C0D64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1755" w:type="dxa"/>
            <w:tcBorders>
              <w:top w:val="single" w:sz="4" w:space="0" w:color="auto"/>
              <w:left w:val="dashSmallGap" w:sz="4" w:space="0" w:color="auto"/>
            </w:tcBorders>
            <w:vAlign w:val="center"/>
          </w:tcPr>
          <w:p w14:paraId="4C05C30A" w14:textId="77777777" w:rsidR="0036057F" w:rsidRPr="000C0D64" w:rsidRDefault="0036057F" w:rsidP="00832B66">
            <w:pPr>
              <w:tabs>
                <w:tab w:val="decimal" w:pos="1239"/>
              </w:tabs>
              <w:spacing w:line="235" w:lineRule="auto"/>
              <w:ind w:left="-98" w:right="-77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(16,239)</w:t>
            </w:r>
          </w:p>
        </w:tc>
      </w:tr>
    </w:tbl>
    <w:p w14:paraId="7EE8C50C" w14:textId="77777777" w:rsidR="00E50553" w:rsidRDefault="00E50553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2DC6415" w14:textId="77777777" w:rsidR="000112BB" w:rsidRDefault="000112BB" w:rsidP="00441473">
      <w:pPr>
        <w:pStyle w:val="ListParagraph"/>
        <w:numPr>
          <w:ilvl w:val="0"/>
          <w:numId w:val="20"/>
        </w:numPr>
        <w:ind w:left="720" w:hanging="720"/>
        <w:rPr>
          <w:rFonts w:ascii="Angsana New" w:hAnsi="Angsana New"/>
          <w:b/>
          <w:bCs/>
          <w:sz w:val="32"/>
          <w:szCs w:val="32"/>
        </w:rPr>
      </w:pPr>
      <w:r w:rsidRPr="000112BB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1BF843E3" w14:textId="77777777" w:rsidR="000112BB" w:rsidRPr="00E50553" w:rsidRDefault="00E50553" w:rsidP="00E50553">
      <w:pPr>
        <w:jc w:val="right"/>
        <w:rPr>
          <w:rFonts w:ascii="Angsana New" w:hAnsi="Angsana New" w:cs="Angsana New"/>
          <w:sz w:val="30"/>
          <w:szCs w:val="30"/>
          <w:cs/>
        </w:rPr>
      </w:pPr>
      <w:r w:rsidRPr="00E50553">
        <w:rPr>
          <w:rFonts w:ascii="Angsana New" w:hAnsi="Angsana New" w:cs="Angsana New" w:hint="cs"/>
          <w:sz w:val="30"/>
          <w:szCs w:val="30"/>
          <w:cs/>
        </w:rPr>
        <w:t xml:space="preserve">หน่วย </w:t>
      </w:r>
      <w:r w:rsidRPr="00E50553">
        <w:rPr>
          <w:rFonts w:ascii="Angsana New" w:hAnsi="Angsana New" w:cs="Angsana New"/>
          <w:sz w:val="30"/>
          <w:szCs w:val="30"/>
        </w:rPr>
        <w:t xml:space="preserve">: </w:t>
      </w:r>
      <w:r w:rsidRPr="00E50553">
        <w:rPr>
          <w:rFonts w:ascii="Angsana New" w:hAnsi="Angsana New" w:cs="Angsana New" w:hint="cs"/>
          <w:sz w:val="30"/>
          <w:szCs w:val="30"/>
          <w:cs/>
        </w:rPr>
        <w:t>พันบาท</w:t>
      </w:r>
    </w:p>
    <w:tbl>
      <w:tblPr>
        <w:tblW w:w="88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0"/>
        <w:gridCol w:w="2700"/>
      </w:tblGrid>
      <w:tr w:rsidR="000112BB" w:rsidRPr="000112BB" w14:paraId="212372C5" w14:textId="77777777" w:rsidTr="006A678D">
        <w:tc>
          <w:tcPr>
            <w:tcW w:w="6120" w:type="dxa"/>
            <w:tcBorders>
              <w:bottom w:val="single" w:sz="4" w:space="0" w:color="auto"/>
            </w:tcBorders>
            <w:vAlign w:val="center"/>
          </w:tcPr>
          <w:p w14:paraId="1E510F2B" w14:textId="77777777" w:rsidR="000112BB" w:rsidRPr="000112BB" w:rsidRDefault="00E50553" w:rsidP="007B7A4D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14:paraId="26BFA4D6" w14:textId="77777777" w:rsidR="000112BB" w:rsidRPr="000112BB" w:rsidRDefault="000112BB" w:rsidP="00F90F51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112B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="0085605D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</w:r>
            <w:r w:rsidRPr="000112BB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0112B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12BB" w:rsidRPr="000112BB" w14:paraId="27608ED7" w14:textId="77777777" w:rsidTr="006A678D">
        <w:trPr>
          <w:trHeight w:val="420"/>
        </w:trPr>
        <w:tc>
          <w:tcPr>
            <w:tcW w:w="6120" w:type="dxa"/>
            <w:tcBorders>
              <w:bottom w:val="nil"/>
            </w:tcBorders>
          </w:tcPr>
          <w:p w14:paraId="67F6BEEA" w14:textId="77777777" w:rsidR="000112BB" w:rsidRPr="000112BB" w:rsidRDefault="000112BB" w:rsidP="007B7A4D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112B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ภาระผูกพันตามโครงการผลประโยชน์</w:t>
            </w:r>
          </w:p>
        </w:tc>
        <w:tc>
          <w:tcPr>
            <w:tcW w:w="2700" w:type="dxa"/>
            <w:tcBorders>
              <w:bottom w:val="nil"/>
            </w:tcBorders>
          </w:tcPr>
          <w:p w14:paraId="0006FE90" w14:textId="77777777" w:rsidR="000112BB" w:rsidRPr="000112BB" w:rsidRDefault="000112BB" w:rsidP="000112BB">
            <w:pPr>
              <w:tabs>
                <w:tab w:val="decimal" w:pos="2277"/>
              </w:tabs>
              <w:ind w:left="-108" w:right="-10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112BB" w:rsidRPr="000112BB" w14:paraId="0F8B5BDA" w14:textId="77777777" w:rsidTr="006A678D">
        <w:trPr>
          <w:trHeight w:val="420"/>
        </w:trPr>
        <w:tc>
          <w:tcPr>
            <w:tcW w:w="6120" w:type="dxa"/>
            <w:tcBorders>
              <w:top w:val="nil"/>
              <w:bottom w:val="nil"/>
            </w:tcBorders>
          </w:tcPr>
          <w:p w14:paraId="3E548E3F" w14:textId="77777777" w:rsidR="000112BB" w:rsidRPr="000112BB" w:rsidRDefault="000112BB" w:rsidP="007B7A4D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z w:val="30"/>
                <w:szCs w:val="30"/>
              </w:rPr>
            </w:pPr>
            <w:r w:rsidRPr="000112BB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มูลค่าหนี้สิน ณ วันที่ 1 มกราคม 25</w:t>
            </w:r>
            <w:r w:rsidRPr="000112BB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7C0673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0" w:type="dxa"/>
            <w:tcBorders>
              <w:top w:val="nil"/>
              <w:bottom w:val="nil"/>
            </w:tcBorders>
          </w:tcPr>
          <w:p w14:paraId="4CE1DA95" w14:textId="77777777" w:rsidR="000112BB" w:rsidRPr="00781F05" w:rsidRDefault="00781F05" w:rsidP="00781F05">
            <w:pPr>
              <w:tabs>
                <w:tab w:val="decimal" w:pos="1872"/>
              </w:tabs>
              <w:ind w:left="-108" w:right="-10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81F05">
              <w:rPr>
                <w:rFonts w:ascii="Angsana New" w:hAnsi="Angsana New" w:cs="Angsana New"/>
                <w:sz w:val="30"/>
                <w:szCs w:val="30"/>
              </w:rPr>
              <w:t>59,218</w:t>
            </w:r>
          </w:p>
        </w:tc>
      </w:tr>
      <w:tr w:rsidR="000112BB" w:rsidRPr="000112BB" w14:paraId="0AE2A072" w14:textId="77777777" w:rsidTr="006A678D">
        <w:trPr>
          <w:trHeight w:val="420"/>
        </w:trPr>
        <w:tc>
          <w:tcPr>
            <w:tcW w:w="6120" w:type="dxa"/>
            <w:tcBorders>
              <w:top w:val="nil"/>
              <w:bottom w:val="nil"/>
            </w:tcBorders>
          </w:tcPr>
          <w:p w14:paraId="704F65E0" w14:textId="77777777" w:rsidR="000112BB" w:rsidRPr="000112BB" w:rsidRDefault="000112BB" w:rsidP="007B7A4D">
            <w:pPr>
              <w:tabs>
                <w:tab w:val="left" w:pos="284"/>
                <w:tab w:val="left" w:pos="743"/>
                <w:tab w:val="left" w:pos="1890"/>
              </w:tabs>
              <w:ind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112BB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บวก</w:t>
            </w:r>
            <w:r w:rsidRPr="000112BB">
              <w:rPr>
                <w:rFonts w:ascii="Angsana New" w:hAnsi="Angsana New" w:cs="Angsana New"/>
                <w:sz w:val="30"/>
                <w:szCs w:val="30"/>
                <w:cs/>
              </w:rPr>
              <w:tab/>
              <w:t>ต้นทุนบริการในปัจจุบัน</w:t>
            </w:r>
          </w:p>
        </w:tc>
        <w:tc>
          <w:tcPr>
            <w:tcW w:w="2700" w:type="dxa"/>
            <w:tcBorders>
              <w:top w:val="nil"/>
              <w:bottom w:val="nil"/>
            </w:tcBorders>
          </w:tcPr>
          <w:p w14:paraId="31043E9B" w14:textId="77777777" w:rsidR="000112BB" w:rsidRPr="00781F05" w:rsidRDefault="00F40F08" w:rsidP="00781F05">
            <w:pPr>
              <w:tabs>
                <w:tab w:val="decimal" w:pos="1872"/>
              </w:tabs>
              <w:ind w:left="-108" w:right="-10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5,125</w:t>
            </w:r>
          </w:p>
        </w:tc>
      </w:tr>
      <w:tr w:rsidR="000112BB" w:rsidRPr="000112BB" w14:paraId="7F643F5F" w14:textId="77777777" w:rsidTr="006A678D">
        <w:trPr>
          <w:trHeight w:val="420"/>
        </w:trPr>
        <w:tc>
          <w:tcPr>
            <w:tcW w:w="6120" w:type="dxa"/>
            <w:tcBorders>
              <w:top w:val="nil"/>
              <w:bottom w:val="nil"/>
            </w:tcBorders>
          </w:tcPr>
          <w:p w14:paraId="3331EA9D" w14:textId="77777777" w:rsidR="000112BB" w:rsidRPr="000112BB" w:rsidRDefault="000112BB" w:rsidP="000112BB">
            <w:pPr>
              <w:tabs>
                <w:tab w:val="left" w:pos="284"/>
                <w:tab w:val="left" w:pos="743"/>
                <w:tab w:val="left" w:pos="1890"/>
              </w:tabs>
              <w:ind w:left="7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112BB">
              <w:rPr>
                <w:rFonts w:ascii="Angsana New" w:hAnsi="Angsana New" w:cs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2700" w:type="dxa"/>
            <w:tcBorders>
              <w:top w:val="nil"/>
              <w:bottom w:val="nil"/>
            </w:tcBorders>
          </w:tcPr>
          <w:p w14:paraId="1D026187" w14:textId="77777777" w:rsidR="000112BB" w:rsidRPr="00781F05" w:rsidRDefault="00F40F08" w:rsidP="00781F05">
            <w:pPr>
              <w:tabs>
                <w:tab w:val="decimal" w:pos="1872"/>
              </w:tabs>
              <w:ind w:left="-108" w:right="-10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1,013</w:t>
            </w:r>
          </w:p>
        </w:tc>
      </w:tr>
      <w:tr w:rsidR="000112BB" w:rsidRPr="000112BB" w14:paraId="19C2E2CE" w14:textId="77777777" w:rsidTr="006A678D">
        <w:trPr>
          <w:trHeight w:val="420"/>
        </w:trPr>
        <w:tc>
          <w:tcPr>
            <w:tcW w:w="6120" w:type="dxa"/>
            <w:tcBorders>
              <w:top w:val="nil"/>
              <w:bottom w:val="nil"/>
            </w:tcBorders>
          </w:tcPr>
          <w:p w14:paraId="43E01CB8" w14:textId="77777777" w:rsidR="000112BB" w:rsidRPr="000112BB" w:rsidRDefault="000112BB" w:rsidP="000112BB">
            <w:pPr>
              <w:tabs>
                <w:tab w:val="left" w:pos="284"/>
                <w:tab w:val="left" w:pos="743"/>
                <w:tab w:val="left" w:pos="1890"/>
              </w:tabs>
              <w:ind w:left="7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112BB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2700" w:type="dxa"/>
            <w:tcBorders>
              <w:top w:val="nil"/>
              <w:bottom w:val="nil"/>
            </w:tcBorders>
          </w:tcPr>
          <w:p w14:paraId="07BA8667" w14:textId="77777777" w:rsidR="000112BB" w:rsidRPr="00781F05" w:rsidRDefault="00F40F08" w:rsidP="00781F05">
            <w:pPr>
              <w:tabs>
                <w:tab w:val="decimal" w:pos="1872"/>
              </w:tabs>
              <w:ind w:left="-108" w:right="-10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14,458</w:t>
            </w:r>
          </w:p>
        </w:tc>
      </w:tr>
      <w:tr w:rsidR="0060765E" w:rsidRPr="000112BB" w14:paraId="072C188A" w14:textId="77777777" w:rsidTr="006A678D">
        <w:trPr>
          <w:trHeight w:val="420"/>
        </w:trPr>
        <w:tc>
          <w:tcPr>
            <w:tcW w:w="6120" w:type="dxa"/>
            <w:tcBorders>
              <w:top w:val="nil"/>
              <w:bottom w:val="single" w:sz="4" w:space="0" w:color="auto"/>
            </w:tcBorders>
          </w:tcPr>
          <w:p w14:paraId="6483B3F4" w14:textId="77777777" w:rsidR="0060765E" w:rsidRPr="000112BB" w:rsidRDefault="0060765E" w:rsidP="0060765E">
            <w:pPr>
              <w:tabs>
                <w:tab w:val="left" w:pos="743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หัก</w:t>
            </w:r>
            <w:r w:rsidRPr="000112BB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781F05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ผลประโยชน์พนักงานที่จ่ายระหว่าง</w:t>
            </w:r>
            <w:r w:rsidR="00E50553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700" w:type="dxa"/>
            <w:tcBorders>
              <w:top w:val="nil"/>
              <w:bottom w:val="nil"/>
            </w:tcBorders>
          </w:tcPr>
          <w:p w14:paraId="2B9B7D8B" w14:textId="77777777" w:rsidR="0060765E" w:rsidRPr="00781F05" w:rsidRDefault="00F40F08" w:rsidP="00781F05">
            <w:pPr>
              <w:tabs>
                <w:tab w:val="decimal" w:pos="1872"/>
              </w:tabs>
              <w:ind w:left="-108" w:right="-10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(1,324)</w:t>
            </w:r>
          </w:p>
        </w:tc>
      </w:tr>
      <w:tr w:rsidR="000112BB" w:rsidRPr="000112BB" w14:paraId="64EBE386" w14:textId="77777777" w:rsidTr="006A678D">
        <w:trPr>
          <w:trHeight w:val="420"/>
        </w:trPr>
        <w:tc>
          <w:tcPr>
            <w:tcW w:w="6120" w:type="dxa"/>
            <w:tcBorders>
              <w:top w:val="single" w:sz="4" w:space="0" w:color="auto"/>
              <w:bottom w:val="single" w:sz="4" w:space="0" w:color="auto"/>
            </w:tcBorders>
          </w:tcPr>
          <w:p w14:paraId="41B60DD8" w14:textId="77777777" w:rsidR="000112BB" w:rsidRPr="000112BB" w:rsidRDefault="000112BB" w:rsidP="000112BB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112BB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ยอดคงเหลือยกไป</w:t>
            </w:r>
            <w:r w:rsidRPr="000112B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ณ วันที่ </w:t>
            </w:r>
            <w:r w:rsidR="00BD7173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BD717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  <w:r w:rsidRPr="000112B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2562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14:paraId="003DFBA7" w14:textId="77777777" w:rsidR="000112BB" w:rsidRPr="00781F05" w:rsidRDefault="00F40F08" w:rsidP="00781F05">
            <w:pPr>
              <w:tabs>
                <w:tab w:val="decimal" w:pos="1872"/>
              </w:tabs>
              <w:ind w:left="-108" w:right="-10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78,490</w:t>
            </w:r>
          </w:p>
        </w:tc>
      </w:tr>
    </w:tbl>
    <w:p w14:paraId="48846BD0" w14:textId="77777777" w:rsidR="00D740ED" w:rsidRPr="00D740ED" w:rsidRDefault="00D740ED" w:rsidP="009951D4">
      <w:pPr>
        <w:pStyle w:val="ListParagraph"/>
        <w:spacing w:after="120" w:line="276" w:lineRule="auto"/>
        <w:ind w:left="450" w:right="29"/>
        <w:jc w:val="thaiDistribute"/>
        <w:rPr>
          <w:rFonts w:ascii="Angsana New" w:hAnsi="Angsana New"/>
          <w:sz w:val="8"/>
          <w:szCs w:val="8"/>
        </w:rPr>
      </w:pPr>
    </w:p>
    <w:p w14:paraId="1B28F484" w14:textId="77777777" w:rsidR="000112BB" w:rsidRPr="008C4917" w:rsidRDefault="00D740ED" w:rsidP="00B840F2">
      <w:pPr>
        <w:pStyle w:val="Heading3"/>
        <w:tabs>
          <w:tab w:val="clear" w:pos="720"/>
          <w:tab w:val="clear" w:pos="810"/>
        </w:tabs>
        <w:ind w:left="720" w:right="0" w:firstLine="720"/>
        <w:jc w:val="thaiDistribute"/>
        <w:rPr>
          <w:rFonts w:ascii="Angsana New" w:hAnsi="Angsana New" w:cs="Angsana New"/>
        </w:rPr>
      </w:pPr>
      <w:r w:rsidRPr="008C4917">
        <w:rPr>
          <w:rFonts w:ascii="Angsana New" w:hAnsi="Angsana New" w:cs="Angsana New"/>
          <w:cs/>
        </w:rPr>
        <w:t>พระราชบัญญัติคุ้มครองแรงงานฉบับใหม่ที่ประกา</w:t>
      </w:r>
      <w:r w:rsidR="002F7AC4" w:rsidRPr="008C4917">
        <w:rPr>
          <w:rFonts w:ascii="Angsana New" w:hAnsi="Angsana New" w:cs="Angsana New"/>
          <w:cs/>
        </w:rPr>
        <w:t xml:space="preserve">ศในราชกิจจานุเบกษา เมื่อวันที่ </w:t>
      </w:r>
      <w:r w:rsidR="002F7AC4" w:rsidRPr="008C4917">
        <w:rPr>
          <w:rFonts w:ascii="Angsana New" w:hAnsi="Angsana New" w:cs="Angsana New"/>
        </w:rPr>
        <w:t>5</w:t>
      </w:r>
      <w:r w:rsidRPr="008C4917">
        <w:rPr>
          <w:rFonts w:ascii="Angsana New" w:hAnsi="Angsana New" w:cs="Angsana New"/>
          <w:cs/>
        </w:rPr>
        <w:t xml:space="preserve"> เมษายน 2562</w:t>
      </w:r>
      <w:r w:rsidR="00BE4488" w:rsidRPr="008C4917">
        <w:rPr>
          <w:rFonts w:ascii="Angsana New" w:hAnsi="Angsana New" w:cs="Angsana New"/>
          <w:cs/>
        </w:rPr>
        <w:t xml:space="preserve"> </w:t>
      </w:r>
      <w:r w:rsidRPr="008C4917">
        <w:rPr>
          <w:rFonts w:ascii="Angsana New" w:hAnsi="Angsana New" w:cs="Angsana New"/>
          <w:cs/>
        </w:rPr>
        <w:t>นั้น ได้กำหนดอัตราค่าชดเชยเพิ่มเติมกรณีนายจ้างเลิกจ้าง สำหรับลูกจ้างซึ่งทำงานติดต่อกันครบ 20 ปีขึ้นไปให้มีสิทธิ ได้รับค่าชดเชยไม่น้อยกว่าค่าจ้างอัตราสุดท้าย</w:t>
      </w:r>
      <w:r w:rsidR="00B840F2" w:rsidRPr="008C4917">
        <w:rPr>
          <w:rFonts w:ascii="Angsana New" w:hAnsi="Angsana New" w:cs="Angsana New"/>
          <w:cs/>
        </w:rPr>
        <w:t>จำนวน</w:t>
      </w:r>
      <w:r w:rsidRPr="008C4917">
        <w:rPr>
          <w:rFonts w:ascii="Angsana New" w:hAnsi="Angsana New" w:cs="Angsana New"/>
          <w:cs/>
        </w:rPr>
        <w:t xml:space="preserve"> 400 วันสุดท้าย ทั้งนี้บริษัทบันทึกผลกระทบจากการเปลี่ยนแปลงดังกล่าวใน</w:t>
      </w:r>
      <w:r w:rsidR="00064DB0" w:rsidRPr="008C4917">
        <w:rPr>
          <w:rFonts w:ascii="Angsana New" w:hAnsi="Angsana New" w:cs="Angsana New"/>
          <w:cs/>
        </w:rPr>
        <w:t>งบการเงินแล้ว</w:t>
      </w:r>
    </w:p>
    <w:p w14:paraId="0D39194A" w14:textId="77777777" w:rsidR="00B840F2" w:rsidRPr="00382B8B" w:rsidRDefault="00B840F2" w:rsidP="00B840F2">
      <w:pPr>
        <w:rPr>
          <w:sz w:val="16"/>
          <w:szCs w:val="16"/>
        </w:rPr>
      </w:pPr>
    </w:p>
    <w:p w14:paraId="628BDB3C" w14:textId="77777777" w:rsidR="00EE2256" w:rsidRPr="007F1CC3" w:rsidRDefault="00EE2256" w:rsidP="00441473">
      <w:pPr>
        <w:pStyle w:val="ListParagraph"/>
        <w:numPr>
          <w:ilvl w:val="0"/>
          <w:numId w:val="20"/>
        </w:numPr>
        <w:ind w:left="720" w:right="29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F1CC3">
        <w:rPr>
          <w:rFonts w:ascii="Angsana New" w:hAnsi="Angsana New"/>
          <w:b/>
          <w:bCs/>
          <w:sz w:val="32"/>
          <w:szCs w:val="32"/>
          <w:cs/>
        </w:rPr>
        <w:t>การจ่ายเงินปันผล</w:t>
      </w:r>
      <w:r w:rsidRPr="007F1CC3">
        <w:rPr>
          <w:rFonts w:ascii="Angsana New" w:hAnsi="Angsana New"/>
          <w:b/>
          <w:bCs/>
          <w:sz w:val="32"/>
          <w:szCs w:val="32"/>
        </w:rPr>
        <w:t xml:space="preserve"> </w:t>
      </w:r>
      <w:r w:rsidRPr="007F1CC3">
        <w:rPr>
          <w:rFonts w:ascii="Angsana New" w:hAnsi="Angsana New"/>
          <w:b/>
          <w:bCs/>
          <w:sz w:val="32"/>
          <w:szCs w:val="32"/>
          <w:cs/>
        </w:rPr>
        <w:t>ทุนสำรองตามกฎหมาย</w:t>
      </w:r>
      <w:r w:rsidRPr="007F1CC3">
        <w:rPr>
          <w:rFonts w:ascii="Angsana New" w:hAnsi="Angsana New"/>
          <w:b/>
          <w:bCs/>
          <w:sz w:val="32"/>
          <w:szCs w:val="32"/>
        </w:rPr>
        <w:t xml:space="preserve"> </w:t>
      </w:r>
      <w:r w:rsidRPr="007F1CC3">
        <w:rPr>
          <w:rFonts w:ascii="Angsana New" w:hAnsi="Angsana New"/>
          <w:b/>
          <w:bCs/>
          <w:sz w:val="32"/>
          <w:szCs w:val="32"/>
          <w:cs/>
        </w:rPr>
        <w:t>และค่าตอบแทนกรรมการ</w:t>
      </w:r>
    </w:p>
    <w:p w14:paraId="2A668535" w14:textId="77777777" w:rsidR="00E50553" w:rsidRPr="00E50553" w:rsidRDefault="00E50553" w:rsidP="00E50553">
      <w:pPr>
        <w:ind w:left="720" w:right="29" w:firstLine="273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p w14:paraId="3A11181F" w14:textId="77777777" w:rsidR="00E50553" w:rsidRPr="003B04DF" w:rsidRDefault="003B04DF" w:rsidP="003B04DF">
      <w:pPr>
        <w:ind w:left="720" w:right="29" w:hanging="11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  <w:cs/>
        </w:rPr>
      </w:pPr>
      <w:r>
        <w:rPr>
          <w:rFonts w:ascii="Angsana New" w:hAnsi="Angsana New" w:cs="Angsana New"/>
          <w:b/>
          <w:bCs/>
          <w:spacing w:val="-4"/>
          <w:sz w:val="32"/>
          <w:szCs w:val="32"/>
        </w:rPr>
        <w:t>14.1</w:t>
      </w:r>
      <w:r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ab/>
      </w:r>
      <w:r w:rsidR="00E50553" w:rsidRPr="003B04DF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>การจ่ายเงินปันผลและค่าตอบแทนกรรมการ</w:t>
      </w:r>
    </w:p>
    <w:p w14:paraId="3CD73D3F" w14:textId="77777777" w:rsidR="000B4549" w:rsidRPr="00DF530B" w:rsidRDefault="000B4549" w:rsidP="00DF530B">
      <w:pPr>
        <w:ind w:left="720" w:right="29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DF530B">
        <w:rPr>
          <w:rFonts w:ascii="Angsana New" w:hAnsi="Angsana New" w:cs="Angsana New" w:hint="cs"/>
          <w:spacing w:val="-4"/>
          <w:sz w:val="32"/>
          <w:szCs w:val="32"/>
          <w:cs/>
        </w:rPr>
        <w:t>เมื่อวันที่  2</w:t>
      </w:r>
      <w:r w:rsidR="003605D3" w:rsidRPr="00DF530B">
        <w:rPr>
          <w:rFonts w:ascii="Angsana New" w:hAnsi="Angsana New" w:cs="Angsana New"/>
          <w:spacing w:val="-4"/>
          <w:sz w:val="32"/>
          <w:szCs w:val="32"/>
        </w:rPr>
        <w:t>7</w:t>
      </w:r>
      <w:r w:rsidRPr="00DF530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กุมภาพันธ์ 25</w:t>
      </w:r>
      <w:r w:rsidRPr="00DF530B">
        <w:rPr>
          <w:rFonts w:ascii="Angsana New" w:hAnsi="Angsana New" w:cs="Angsana New"/>
          <w:spacing w:val="-4"/>
          <w:sz w:val="32"/>
          <w:szCs w:val="32"/>
        </w:rPr>
        <w:t>6</w:t>
      </w:r>
      <w:r w:rsidR="003605D3" w:rsidRPr="00DF530B">
        <w:rPr>
          <w:rFonts w:ascii="Angsana New" w:hAnsi="Angsana New" w:cs="Angsana New"/>
          <w:spacing w:val="-4"/>
          <w:sz w:val="32"/>
          <w:szCs w:val="32"/>
        </w:rPr>
        <w:t>2</w:t>
      </w:r>
      <w:r w:rsidRPr="00DF530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382B8B" w:rsidRPr="00DF530B">
        <w:rPr>
          <w:rFonts w:ascii="Angsana New" w:hAnsi="Angsana New" w:cs="Angsana New" w:hint="cs"/>
          <w:spacing w:val="-4"/>
          <w:sz w:val="32"/>
          <w:szCs w:val="32"/>
          <w:cs/>
        </w:rPr>
        <w:t>ที่ประชุมคณะกรรมการบริษัท ได้มีมติงดจ่ายเงินปันผลแก่ผู้ถือหุ้น และที่ประชุมสามัญผู้ถือหุ้นของบริษัทครั้งที่ 1/2</w:t>
      </w:r>
      <w:r w:rsidR="00382B8B" w:rsidRPr="00DF530B">
        <w:rPr>
          <w:rFonts w:ascii="Angsana New" w:hAnsi="Angsana New" w:cs="Angsana New"/>
          <w:spacing w:val="-4"/>
          <w:sz w:val="32"/>
          <w:szCs w:val="32"/>
        </w:rPr>
        <w:t>56</w:t>
      </w:r>
      <w:r w:rsidR="00DF530B" w:rsidRPr="00DF530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2 เมื่อวันที่ </w:t>
      </w:r>
      <w:r w:rsidR="00DF530B" w:rsidRPr="00DF530B">
        <w:rPr>
          <w:rFonts w:ascii="Angsana New" w:hAnsi="Angsana New" w:cs="Angsana New"/>
          <w:spacing w:val="-4"/>
          <w:sz w:val="32"/>
          <w:szCs w:val="32"/>
        </w:rPr>
        <w:t>2</w:t>
      </w:r>
      <w:r w:rsidR="00DF530B" w:rsidRPr="00DF530B">
        <w:rPr>
          <w:rFonts w:ascii="Angsana New" w:hAnsi="Angsana New" w:cs="Angsana New" w:hint="cs"/>
          <w:spacing w:val="-4"/>
          <w:sz w:val="32"/>
          <w:szCs w:val="32"/>
          <w:cs/>
        </w:rPr>
        <w:t>6</w:t>
      </w:r>
      <w:r w:rsidR="00DF530B" w:rsidRPr="00DF530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F530B" w:rsidRPr="00DF530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เมษายน </w:t>
      </w:r>
      <w:r w:rsidR="00DF530B" w:rsidRPr="00DF530B">
        <w:rPr>
          <w:rFonts w:ascii="Angsana New" w:hAnsi="Angsana New" w:cs="Angsana New"/>
          <w:spacing w:val="-4"/>
          <w:sz w:val="32"/>
          <w:szCs w:val="32"/>
        </w:rPr>
        <w:t>256</w:t>
      </w:r>
      <w:r w:rsidR="00DF530B" w:rsidRPr="00DF530B">
        <w:rPr>
          <w:rFonts w:ascii="Angsana New" w:hAnsi="Angsana New" w:cs="Angsana New" w:hint="cs"/>
          <w:spacing w:val="-4"/>
          <w:sz w:val="32"/>
          <w:szCs w:val="32"/>
          <w:cs/>
        </w:rPr>
        <w:t>2</w:t>
      </w:r>
      <w:r w:rsidR="00DF530B" w:rsidRPr="00DF530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F530B" w:rsidRPr="00DF530B">
        <w:rPr>
          <w:rFonts w:ascii="Angsana New" w:hAnsi="Angsana New" w:cs="Angsana New" w:hint="cs"/>
          <w:spacing w:val="-4"/>
          <w:sz w:val="32"/>
          <w:szCs w:val="32"/>
          <w:cs/>
        </w:rPr>
        <w:t>ได้มีมติอนุมัติการงดจ่ายเงินปันผลดังกล่าว รวมทั้งอนุมัติการจ่ายเงินค่าตอบแทนกรรมการประจำปี</w:t>
      </w:r>
      <w:r w:rsidR="00DF530B" w:rsidRPr="00DF530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F530B" w:rsidRPr="00DF530B">
        <w:rPr>
          <w:rFonts w:ascii="Angsana New" w:hAnsi="Angsana New" w:cs="Angsana New" w:hint="cs"/>
          <w:spacing w:val="-4"/>
          <w:sz w:val="32"/>
          <w:szCs w:val="32"/>
          <w:cs/>
        </w:rPr>
        <w:t>จำนวนไม่เกิน 2.</w:t>
      </w:r>
      <w:r w:rsidR="00DF530B" w:rsidRPr="00DF530B">
        <w:rPr>
          <w:rFonts w:ascii="Angsana New" w:hAnsi="Angsana New" w:cs="Angsana New"/>
          <w:spacing w:val="-4"/>
          <w:sz w:val="32"/>
          <w:szCs w:val="32"/>
        </w:rPr>
        <w:t>73</w:t>
      </w:r>
      <w:r w:rsidR="00DF530B" w:rsidRPr="00DF530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ล้านบาท</w:t>
      </w:r>
    </w:p>
    <w:p w14:paraId="28556784" w14:textId="77777777" w:rsidR="00EE2256" w:rsidRPr="00DF530B" w:rsidRDefault="00D91B72" w:rsidP="00B840F2">
      <w:pPr>
        <w:ind w:left="720" w:right="29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DF530B">
        <w:rPr>
          <w:rFonts w:ascii="Angsana New" w:hAnsi="Angsana New" w:cs="Angsana New" w:hint="cs"/>
          <w:spacing w:val="-4"/>
          <w:sz w:val="32"/>
          <w:szCs w:val="32"/>
          <w:cs/>
        </w:rPr>
        <w:t>เมื่อวันที่  2</w:t>
      </w:r>
      <w:r w:rsidRPr="00DF530B">
        <w:rPr>
          <w:rFonts w:ascii="Angsana New" w:hAnsi="Angsana New" w:cs="Angsana New"/>
          <w:spacing w:val="-4"/>
          <w:sz w:val="32"/>
          <w:szCs w:val="32"/>
        </w:rPr>
        <w:t>2</w:t>
      </w:r>
      <w:r w:rsidRPr="00DF530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กุมภาพันธ์ 25</w:t>
      </w:r>
      <w:r w:rsidRPr="00DF530B">
        <w:rPr>
          <w:rFonts w:ascii="Angsana New" w:hAnsi="Angsana New" w:cs="Angsana New"/>
          <w:spacing w:val="-4"/>
          <w:sz w:val="32"/>
          <w:szCs w:val="32"/>
        </w:rPr>
        <w:t>61</w:t>
      </w:r>
      <w:r w:rsidRPr="00DF530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ที่ประชุมคณะกรรมการบริษัท ได้มีมติงดจ่ายเงินปันผลแก่ผู้ถือหุ้น และที่ประชุมสามัญผู้ถือหุ้นของบริษัทครั้งที่ 1/2</w:t>
      </w:r>
      <w:r w:rsidRPr="00DF530B">
        <w:rPr>
          <w:rFonts w:ascii="Angsana New" w:hAnsi="Angsana New" w:cs="Angsana New"/>
          <w:spacing w:val="-4"/>
          <w:sz w:val="32"/>
          <w:szCs w:val="32"/>
        </w:rPr>
        <w:t>561</w:t>
      </w:r>
      <w:r w:rsidRPr="00DF530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เมื่อวันที่ </w:t>
      </w:r>
      <w:r w:rsidRPr="00DF530B">
        <w:rPr>
          <w:rFonts w:ascii="Angsana New" w:hAnsi="Angsana New" w:cs="Angsana New"/>
          <w:spacing w:val="-4"/>
          <w:sz w:val="32"/>
          <w:szCs w:val="32"/>
        </w:rPr>
        <w:t xml:space="preserve">27 </w:t>
      </w:r>
      <w:r w:rsidRPr="00DF530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เมษายน </w:t>
      </w:r>
      <w:r w:rsidRPr="00DF530B">
        <w:rPr>
          <w:rFonts w:ascii="Angsana New" w:hAnsi="Angsana New" w:cs="Angsana New"/>
          <w:spacing w:val="-4"/>
          <w:sz w:val="32"/>
          <w:szCs w:val="32"/>
        </w:rPr>
        <w:t xml:space="preserve">2561 </w:t>
      </w:r>
      <w:r w:rsidRPr="00DF530B">
        <w:rPr>
          <w:rFonts w:ascii="Angsana New" w:hAnsi="Angsana New" w:cs="Angsana New" w:hint="cs"/>
          <w:spacing w:val="-4"/>
          <w:sz w:val="32"/>
          <w:szCs w:val="32"/>
          <w:cs/>
        </w:rPr>
        <w:t>ได้มีมติอนุมัติการงดจ่ายเงินปันผลดังกล่าว รวมทั้งอนุมัติการจ่ายเงินค่าตอบแทนกรรมการประจำปี</w:t>
      </w:r>
      <w:r w:rsidRPr="00DF530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DF530B">
        <w:rPr>
          <w:rFonts w:ascii="Angsana New" w:hAnsi="Angsana New" w:cs="Angsana New" w:hint="cs"/>
          <w:spacing w:val="-4"/>
          <w:sz w:val="32"/>
          <w:szCs w:val="32"/>
          <w:cs/>
        </w:rPr>
        <w:t>จำนวนไม่เกิน 2.</w:t>
      </w:r>
      <w:r w:rsidRPr="00DF530B">
        <w:rPr>
          <w:rFonts w:ascii="Angsana New" w:hAnsi="Angsana New" w:cs="Angsana New"/>
          <w:spacing w:val="-4"/>
          <w:sz w:val="32"/>
          <w:szCs w:val="32"/>
        </w:rPr>
        <w:t>73</w:t>
      </w:r>
      <w:r w:rsidRPr="00DF530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ล้านบาท</w:t>
      </w:r>
    </w:p>
    <w:p w14:paraId="6F70ED52" w14:textId="77777777" w:rsidR="00E50553" w:rsidRPr="00E50553" w:rsidRDefault="00E50553" w:rsidP="00E50553">
      <w:pPr>
        <w:ind w:left="720" w:right="29" w:firstLine="273"/>
        <w:jc w:val="thaiDistribute"/>
        <w:rPr>
          <w:rFonts w:ascii="Angsana New" w:hAnsi="Angsana New" w:cs="Angsana New"/>
          <w:sz w:val="10"/>
          <w:szCs w:val="10"/>
        </w:rPr>
      </w:pPr>
    </w:p>
    <w:p w14:paraId="5A4D4FBC" w14:textId="77777777" w:rsidR="00E50553" w:rsidRPr="003B04DF" w:rsidRDefault="003B04DF" w:rsidP="003B04DF">
      <w:pPr>
        <w:ind w:left="720" w:right="29" w:hanging="1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14.2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E50553" w:rsidRPr="003B04DF">
        <w:rPr>
          <w:rFonts w:ascii="Angsana New" w:hAnsi="Angsana New" w:cs="Angsana New" w:hint="cs"/>
          <w:b/>
          <w:bCs/>
          <w:sz w:val="32"/>
          <w:szCs w:val="32"/>
          <w:cs/>
        </w:rPr>
        <w:t>ทุนสำรองตามกฎหมาย</w:t>
      </w:r>
    </w:p>
    <w:p w14:paraId="62F8BD54" w14:textId="77777777" w:rsidR="00B840F2" w:rsidRDefault="00EE2256" w:rsidP="00B840F2">
      <w:pPr>
        <w:ind w:left="720" w:right="29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150642">
        <w:rPr>
          <w:rFonts w:ascii="Angsana New" w:hAnsi="Angsana New" w:cs="Angsana New"/>
          <w:sz w:val="32"/>
          <w:szCs w:val="32"/>
          <w:cs/>
        </w:rPr>
        <w:t>ตามพระราชบัญญัติบริษัทมหาชนจำกัด พ.ศ. 2535 บริษัทจะต้องจัดสรรกำไรสุทธิประจำปีส่วนหนึ่งไว้เป็นเงินทุนสำรองตามกฎหมายไม่น้อยกว่าร้อยละห้าของกำไรสุทธิประจำปี จนกว่าทุนสำรองนี้จะมีจำนวนไม่น้อยกว่าร้อยละสิบของทุนจดทะเบียน ทุนสำรองดังกล่าวจะนำไปจ่ายเป็นเงินปันผลไม่ได้</w:t>
      </w:r>
    </w:p>
    <w:p w14:paraId="7B843E24" w14:textId="77777777" w:rsidR="00B840F2" w:rsidRDefault="00B840F2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1B50EA3C" w14:textId="77777777" w:rsidR="00DC11FC" w:rsidRPr="00A63755" w:rsidRDefault="00DC11FC" w:rsidP="00441473">
      <w:pPr>
        <w:numPr>
          <w:ilvl w:val="0"/>
          <w:numId w:val="20"/>
        </w:numPr>
        <w:ind w:left="720" w:right="28" w:hanging="720"/>
        <w:jc w:val="thaiDistribute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b/>
          <w:bCs/>
          <w:sz w:val="32"/>
          <w:szCs w:val="32"/>
          <w:cs/>
        </w:rPr>
        <w:t>สิทธิ</w:t>
      </w:r>
      <w:r w:rsidR="0090328F" w:rsidRPr="00A63755">
        <w:rPr>
          <w:rFonts w:ascii="Angsana New" w:hAnsi="Angsana New" w:cs="Angsana New"/>
          <w:b/>
          <w:bCs/>
          <w:sz w:val="32"/>
          <w:szCs w:val="32"/>
          <w:cs/>
        </w:rPr>
        <w:t>ประโยชน์</w:t>
      </w:r>
      <w:r w:rsidRPr="00A63755">
        <w:rPr>
          <w:rFonts w:ascii="Angsana New" w:hAnsi="Angsana New" w:cs="Angsana New"/>
          <w:b/>
          <w:bCs/>
          <w:sz w:val="32"/>
          <w:szCs w:val="32"/>
          <w:cs/>
        </w:rPr>
        <w:t>จากการได้รับการส่งเสริมการลงทุน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</w:p>
    <w:p w14:paraId="0A36BCB8" w14:textId="77777777" w:rsidR="00ED1D73" w:rsidRPr="00834DF9" w:rsidRDefault="00DC11FC" w:rsidP="00834DF9">
      <w:pPr>
        <w:spacing w:after="60"/>
        <w:ind w:left="720" w:right="29" w:firstLine="720"/>
        <w:jc w:val="thaiDistribute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sz w:val="32"/>
          <w:szCs w:val="32"/>
          <w:cs/>
        </w:rPr>
        <w:t>บริษัทได้รับการส่งเสริมการลงทุนตามพระราชบัญญัติส่งเสริมการลงทุน</w:t>
      </w:r>
      <w:r w:rsidR="00370FA3" w:rsidRPr="00A63755">
        <w:rPr>
          <w:rFonts w:ascii="Angsana New" w:hAnsi="Angsana New" w:cs="Angsana New"/>
          <w:sz w:val="32"/>
          <w:szCs w:val="32"/>
        </w:rPr>
        <w:t xml:space="preserve"> </w:t>
      </w:r>
      <w:r w:rsidRPr="00A63755">
        <w:rPr>
          <w:rFonts w:ascii="Angsana New" w:hAnsi="Angsana New" w:cs="Angsana New"/>
          <w:sz w:val="32"/>
          <w:szCs w:val="32"/>
          <w:cs/>
        </w:rPr>
        <w:t>พ</w:t>
      </w:r>
      <w:r w:rsidRPr="00A63755">
        <w:rPr>
          <w:rFonts w:ascii="Angsana New" w:hAnsi="Angsana New" w:cs="Angsana New"/>
          <w:sz w:val="32"/>
          <w:szCs w:val="32"/>
        </w:rPr>
        <w:t>.</w:t>
      </w:r>
      <w:r w:rsidRPr="00A63755">
        <w:rPr>
          <w:rFonts w:ascii="Angsana New" w:hAnsi="Angsana New" w:cs="Angsana New"/>
          <w:sz w:val="32"/>
          <w:szCs w:val="32"/>
          <w:cs/>
        </w:rPr>
        <w:t>ศ</w:t>
      </w:r>
      <w:r w:rsidR="00370FA3" w:rsidRPr="00A63755">
        <w:rPr>
          <w:rFonts w:ascii="Angsana New" w:hAnsi="Angsana New" w:cs="Angsana New"/>
          <w:sz w:val="32"/>
          <w:szCs w:val="32"/>
        </w:rPr>
        <w:t xml:space="preserve">. 2520 </w:t>
      </w:r>
      <w:r w:rsidRPr="00A63755">
        <w:rPr>
          <w:rFonts w:ascii="Angsana New" w:hAnsi="Angsana New" w:cs="Angsana New"/>
          <w:sz w:val="32"/>
          <w:szCs w:val="32"/>
          <w:cs/>
        </w:rPr>
        <w:t>โดยได้รับสิทธิ</w:t>
      </w:r>
      <w:r w:rsidR="0090328F" w:rsidRPr="00A63755">
        <w:rPr>
          <w:rFonts w:ascii="Angsana New" w:hAnsi="Angsana New" w:cs="Angsana New"/>
          <w:sz w:val="32"/>
          <w:szCs w:val="32"/>
          <w:cs/>
        </w:rPr>
        <w:t>ประโยชน์</w:t>
      </w:r>
      <w:r w:rsidRPr="00A63755">
        <w:rPr>
          <w:rFonts w:ascii="Angsana New" w:hAnsi="Angsana New" w:cs="Angsana New"/>
          <w:sz w:val="32"/>
          <w:szCs w:val="32"/>
          <w:cs/>
        </w:rPr>
        <w:t>บางรายการ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  <w:r w:rsidRPr="00A63755">
        <w:rPr>
          <w:rFonts w:ascii="Angsana New" w:hAnsi="Angsana New" w:cs="Angsana New"/>
          <w:sz w:val="32"/>
          <w:szCs w:val="32"/>
          <w:cs/>
        </w:rPr>
        <w:t>ซึ่งรายละเอียดปรากฏตามตาราง</w:t>
      </w:r>
      <w:r w:rsidR="00F960B4" w:rsidRPr="00A63755">
        <w:rPr>
          <w:rFonts w:ascii="Angsana New" w:hAnsi="Angsana New" w:cs="Angsana New" w:hint="cs"/>
          <w:sz w:val="32"/>
          <w:szCs w:val="32"/>
          <w:cs/>
        </w:rPr>
        <w:t>ดัง</w:t>
      </w:r>
      <w:r w:rsidRPr="00A63755">
        <w:rPr>
          <w:rFonts w:ascii="Angsana New" w:hAnsi="Angsana New" w:cs="Angsana New"/>
          <w:sz w:val="32"/>
          <w:szCs w:val="32"/>
          <w:cs/>
        </w:rPr>
        <w:t>นี้</w:t>
      </w:r>
    </w:p>
    <w:tbl>
      <w:tblPr>
        <w:tblW w:w="10429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2836"/>
        <w:gridCol w:w="1293"/>
        <w:gridCol w:w="1260"/>
        <w:gridCol w:w="1350"/>
        <w:gridCol w:w="1260"/>
        <w:gridCol w:w="1170"/>
        <w:gridCol w:w="1260"/>
      </w:tblGrid>
      <w:tr w:rsidR="001D1568" w:rsidRPr="002F37CC" w14:paraId="3FA4439C" w14:textId="77777777" w:rsidTr="00BE4488">
        <w:trPr>
          <w:trHeight w:val="29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0F285CE" w14:textId="77777777"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1.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บัตรส่งเสริมเลขที่</w:t>
            </w:r>
          </w:p>
        </w:tc>
        <w:tc>
          <w:tcPr>
            <w:tcW w:w="1293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23041B0F" w14:textId="77777777"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1759/2539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F8EE597" w14:textId="77777777"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1760/2543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580AB536" w14:textId="77777777"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1696/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อ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>./2546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2DD6AD10" w14:textId="77777777"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1218(2)/2550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FBA0D7D" w14:textId="77777777"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1355(1)/2553</w:t>
            </w:r>
          </w:p>
        </w:tc>
      </w:tr>
      <w:tr w:rsidR="001D1568" w:rsidRPr="002F37CC" w14:paraId="03DE6D94" w14:textId="77777777" w:rsidTr="00BE4488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14:paraId="1BC2914A" w14:textId="77777777"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93" w:type="dxa"/>
            <w:tcBorders>
              <w:left w:val="nil"/>
              <w:right w:val="single" w:sz="6" w:space="0" w:color="auto"/>
            </w:tcBorders>
          </w:tcPr>
          <w:p w14:paraId="124C80A7" w14:textId="77777777"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14:paraId="1BF0460F" w14:textId="77777777"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14:paraId="6BBC7A8C" w14:textId="77777777"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(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แทนบัตรเดิมเลขที่</w:t>
            </w: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14:paraId="38B6498A" w14:textId="77777777"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2430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44301690" w14:textId="77777777"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1D1568" w:rsidRPr="002F37CC" w14:paraId="3338EB25" w14:textId="77777777" w:rsidTr="00BE4488">
        <w:trPr>
          <w:trHeight w:val="295"/>
        </w:trPr>
        <w:tc>
          <w:tcPr>
            <w:tcW w:w="28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E8363" w14:textId="77777777"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93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38A31E6B" w14:textId="77777777"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2C436" w14:textId="77777777"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04BE478D" w14:textId="77777777"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1057/2534)</w:t>
            </w:r>
          </w:p>
        </w:tc>
        <w:tc>
          <w:tcPr>
            <w:tcW w:w="126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12CBB056" w14:textId="77777777"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243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88AFE" w14:textId="77777777" w:rsidR="001D1568" w:rsidRPr="00176F02" w:rsidRDefault="001D1568" w:rsidP="00DD4911">
            <w:pPr>
              <w:spacing w:line="276" w:lineRule="auto"/>
              <w:ind w:right="-55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1D1568" w:rsidRPr="002F37CC" w14:paraId="58E9E89E" w14:textId="77777777" w:rsidTr="00BE4488">
        <w:trPr>
          <w:trHeight w:val="295"/>
        </w:trPr>
        <w:tc>
          <w:tcPr>
            <w:tcW w:w="28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1BF1D" w14:textId="77777777"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2.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วันที่ตามบัตรส่งเสริม</w:t>
            </w:r>
          </w:p>
        </w:tc>
        <w:tc>
          <w:tcPr>
            <w:tcW w:w="1293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3D2D78C1" w14:textId="77777777"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12/11/2539</w:t>
            </w: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E46F4" w14:textId="77777777"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4/10/2543</w:t>
            </w:r>
          </w:p>
        </w:tc>
        <w:tc>
          <w:tcPr>
            <w:tcW w:w="135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4B74B304" w14:textId="77777777"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21/3/2534</w:t>
            </w:r>
          </w:p>
        </w:tc>
        <w:tc>
          <w:tcPr>
            <w:tcW w:w="126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57047904" w14:textId="77777777"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6/3/2550</w:t>
            </w:r>
          </w:p>
        </w:tc>
        <w:tc>
          <w:tcPr>
            <w:tcW w:w="243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A3831D" w14:textId="77777777"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24/3/2553</w:t>
            </w:r>
          </w:p>
        </w:tc>
      </w:tr>
      <w:tr w:rsidR="001D1568" w:rsidRPr="002F37CC" w14:paraId="22174F6B" w14:textId="77777777" w:rsidTr="00BE4488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14:paraId="208DE39F" w14:textId="77777777"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3.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วันที่เริ่มมีรายได้</w:t>
            </w:r>
          </w:p>
        </w:tc>
        <w:tc>
          <w:tcPr>
            <w:tcW w:w="1293" w:type="dxa"/>
            <w:tcBorders>
              <w:left w:val="nil"/>
              <w:right w:val="single" w:sz="6" w:space="0" w:color="auto"/>
            </w:tcBorders>
          </w:tcPr>
          <w:p w14:paraId="7E6205A7" w14:textId="77777777"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01/12/2539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14:paraId="117FCF08" w14:textId="77777777"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10/11/2547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14:paraId="6F362704" w14:textId="77777777"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13/11/2533</w:t>
            </w: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14:paraId="0B83BEBD" w14:textId="77777777"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6/7/2550</w:t>
            </w:r>
          </w:p>
        </w:tc>
        <w:tc>
          <w:tcPr>
            <w:tcW w:w="243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58391CEB" w14:textId="77777777"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17/2/2554</w:t>
            </w:r>
          </w:p>
        </w:tc>
      </w:tr>
      <w:tr w:rsidR="001D1568" w:rsidRPr="002F37CC" w14:paraId="5A885E26" w14:textId="77777777" w:rsidTr="00BE4488">
        <w:trPr>
          <w:trHeight w:val="29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34E92DC" w14:textId="77777777"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4.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ประเภทกิจการที่ได้รับการส่งเสริม</w:t>
            </w:r>
          </w:p>
        </w:tc>
        <w:tc>
          <w:tcPr>
            <w:tcW w:w="1293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2864FDB5" w14:textId="77777777"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ผลิตชิ้นส่วนหรือ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565BEED" w14:textId="77777777"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ผลิต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6B5A7073" w14:textId="77777777"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ผลิตหรือประกอบ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0798CA44" w14:textId="77777777"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ผลิต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PRINTED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B944821" w14:textId="77777777"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ผลิตเครื่องมือ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29FE105" w14:textId="77777777"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PRINTED</w:t>
            </w:r>
          </w:p>
        </w:tc>
      </w:tr>
      <w:tr w:rsidR="001D1568" w:rsidRPr="002F37CC" w14:paraId="6398C7DD" w14:textId="77777777" w:rsidTr="00BE4488">
        <w:trPr>
          <w:trHeight w:val="296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14:paraId="3C90AFC5" w14:textId="77777777"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93" w:type="dxa"/>
            <w:tcBorders>
              <w:left w:val="nil"/>
              <w:right w:val="single" w:sz="6" w:space="0" w:color="auto"/>
            </w:tcBorders>
          </w:tcPr>
          <w:p w14:paraId="15B3FBD9" w14:textId="77777777"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อุปกรณ์ที่ใช้กับ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14:paraId="34D18129" w14:textId="77777777"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PRINTED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14:paraId="6454C6C0" w14:textId="77777777"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ผลิตภัณฑ์</w:t>
            </w: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14:paraId="2359B12F" w14:textId="77777777"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CIRCUIT 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14:paraId="42EF0E19" w14:textId="77777777"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แพทย์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>,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14:paraId="67FCAD7F" w14:textId="77777777"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CIRCUIT</w:t>
            </w:r>
          </w:p>
        </w:tc>
      </w:tr>
      <w:tr w:rsidR="001D1568" w:rsidRPr="002F37CC" w14:paraId="5C95F3C8" w14:textId="77777777" w:rsidTr="00BE4488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14:paraId="7738443F" w14:textId="77777777"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93" w:type="dxa"/>
            <w:tcBorders>
              <w:left w:val="nil"/>
              <w:right w:val="single" w:sz="6" w:space="0" w:color="auto"/>
            </w:tcBorders>
          </w:tcPr>
          <w:p w14:paraId="449F125B" w14:textId="77777777"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ผลิตภัณฑ์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14:paraId="25901570" w14:textId="77777777"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CIRCUIT 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14:paraId="23931E24" w14:textId="77777777" w:rsidR="001D1568" w:rsidRPr="00176F02" w:rsidRDefault="00242ADC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>
              <w:rPr>
                <w:rFonts w:ascii="Angsana New" w:hAnsi="Angsana New" w:cs="Angsana New"/>
                <w:sz w:val="19"/>
                <w:szCs w:val="19"/>
                <w:cs/>
              </w:rPr>
              <w:t>อิเล็</w:t>
            </w: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>ก</w:t>
            </w:r>
            <w:r w:rsidR="0066449A">
              <w:rPr>
                <w:rFonts w:ascii="Angsana New" w:hAnsi="Angsana New" w:cs="Angsana New"/>
                <w:sz w:val="19"/>
                <w:szCs w:val="19"/>
                <w:cs/>
              </w:rPr>
              <w:t>ทรอนิ</w:t>
            </w:r>
            <w:r w:rsidR="0066449A">
              <w:rPr>
                <w:rFonts w:ascii="Angsana New" w:hAnsi="Angsana New" w:cs="Angsana New" w:hint="cs"/>
                <w:sz w:val="19"/>
                <w:szCs w:val="19"/>
                <w:cs/>
              </w:rPr>
              <w:t>ก</w:t>
            </w:r>
            <w:r w:rsidR="001D1568" w:rsidRPr="00176F02">
              <w:rPr>
                <w:rFonts w:ascii="Angsana New" w:hAnsi="Angsana New" w:cs="Angsana New"/>
                <w:sz w:val="19"/>
                <w:szCs w:val="19"/>
                <w:cs/>
              </w:rPr>
              <w:t>ส์</w:t>
            </w: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14:paraId="5DF8043F" w14:textId="77777777"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BOARD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14:paraId="0EC7D56F" w14:textId="77777777"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ผลิตผลิตภัณฑ์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14:paraId="2353B00F" w14:textId="77777777"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BOARD</w:t>
            </w:r>
          </w:p>
        </w:tc>
      </w:tr>
      <w:tr w:rsidR="001D1568" w:rsidRPr="002F37CC" w14:paraId="319DF1E0" w14:textId="77777777" w:rsidTr="00BE4488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14:paraId="7FB632AB" w14:textId="77777777"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93" w:type="dxa"/>
            <w:tcBorders>
              <w:left w:val="nil"/>
              <w:right w:val="single" w:sz="6" w:space="0" w:color="auto"/>
            </w:tcBorders>
          </w:tcPr>
          <w:p w14:paraId="0BC2C35C" w14:textId="77777777" w:rsidR="001D1568" w:rsidRPr="00176F02" w:rsidRDefault="00242ADC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>
              <w:rPr>
                <w:rFonts w:ascii="Angsana New" w:hAnsi="Angsana New" w:cs="Angsana New"/>
                <w:sz w:val="19"/>
                <w:szCs w:val="19"/>
                <w:cs/>
              </w:rPr>
              <w:t>อิเล็</w:t>
            </w: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>ก</w:t>
            </w:r>
            <w:r w:rsidR="0066449A">
              <w:rPr>
                <w:rFonts w:ascii="Angsana New" w:hAnsi="Angsana New" w:cs="Angsana New"/>
                <w:sz w:val="19"/>
                <w:szCs w:val="19"/>
                <w:cs/>
              </w:rPr>
              <w:t>ทรอนิ</w:t>
            </w:r>
            <w:r w:rsidR="0066449A">
              <w:rPr>
                <w:rFonts w:ascii="Angsana New" w:hAnsi="Angsana New" w:cs="Angsana New" w:hint="cs"/>
                <w:sz w:val="19"/>
                <w:szCs w:val="19"/>
                <w:cs/>
              </w:rPr>
              <w:t>ก</w:t>
            </w:r>
            <w:r w:rsidR="001D1568" w:rsidRPr="00176F02">
              <w:rPr>
                <w:rFonts w:ascii="Angsana New" w:hAnsi="Angsana New" w:cs="Angsana New"/>
                <w:sz w:val="19"/>
                <w:szCs w:val="19"/>
                <w:cs/>
              </w:rPr>
              <w:t>ส์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14:paraId="49CD5000" w14:textId="77777777"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BOARD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14:paraId="6482F6F3" w14:textId="77777777"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14:paraId="0F48B826" w14:textId="77777777"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ASSEMBLY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14:paraId="73CD448C" w14:textId="77777777" w:rsidR="001D1568" w:rsidRPr="00176F02" w:rsidRDefault="00242ADC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>
              <w:rPr>
                <w:rFonts w:ascii="Angsana New" w:hAnsi="Angsana New" w:cs="Angsana New"/>
                <w:sz w:val="19"/>
                <w:szCs w:val="19"/>
                <w:cs/>
              </w:rPr>
              <w:t>อิเล็</w:t>
            </w: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>ก</w:t>
            </w:r>
            <w:r w:rsidR="0066449A">
              <w:rPr>
                <w:rFonts w:ascii="Angsana New" w:hAnsi="Angsana New" w:cs="Angsana New"/>
                <w:sz w:val="19"/>
                <w:szCs w:val="19"/>
                <w:cs/>
              </w:rPr>
              <w:t>ทรอนิ</w:t>
            </w:r>
            <w:r w:rsidR="0066449A">
              <w:rPr>
                <w:rFonts w:ascii="Angsana New" w:hAnsi="Angsana New" w:cs="Angsana New" w:hint="cs"/>
                <w:sz w:val="19"/>
                <w:szCs w:val="19"/>
                <w:cs/>
              </w:rPr>
              <w:t>ก</w:t>
            </w:r>
            <w:r w:rsidR="001D1568" w:rsidRPr="00176F02">
              <w:rPr>
                <w:rFonts w:ascii="Angsana New" w:hAnsi="Angsana New" w:cs="Angsana New"/>
                <w:sz w:val="19"/>
                <w:szCs w:val="19"/>
                <w:cs/>
              </w:rPr>
              <w:t>ส์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14:paraId="24CB9849" w14:textId="77777777"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ASSEMBLY</w:t>
            </w:r>
          </w:p>
        </w:tc>
      </w:tr>
      <w:tr w:rsidR="001D1568" w:rsidRPr="002F37CC" w14:paraId="7A8E64C2" w14:textId="77777777" w:rsidTr="00BE4488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14:paraId="1354F18C" w14:textId="77777777"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93" w:type="dxa"/>
            <w:tcBorders>
              <w:left w:val="nil"/>
              <w:right w:val="single" w:sz="6" w:space="0" w:color="auto"/>
            </w:tcBorders>
          </w:tcPr>
          <w:p w14:paraId="3CC3532A" w14:textId="77777777"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14:paraId="2C5A3ACA" w14:textId="77777777"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ASSEMBLY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14:paraId="1C8E2AA1" w14:textId="77777777"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14:paraId="150634C3" w14:textId="77777777"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(PCBA)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14:paraId="2A22E140" w14:textId="77777777"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14:paraId="172827DF" w14:textId="77777777"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(PCBA)</w:t>
            </w:r>
          </w:p>
        </w:tc>
      </w:tr>
      <w:tr w:rsidR="001D1568" w:rsidRPr="002F37CC" w14:paraId="17B46EEF" w14:textId="77777777" w:rsidTr="00BE4488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14:paraId="43BC6302" w14:textId="77777777"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93" w:type="dxa"/>
            <w:tcBorders>
              <w:left w:val="nil"/>
              <w:right w:val="single" w:sz="6" w:space="0" w:color="auto"/>
            </w:tcBorders>
          </w:tcPr>
          <w:p w14:paraId="2D2F195F" w14:textId="77777777"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14:paraId="02ED1C98" w14:textId="77777777"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(PCBA)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14:paraId="5D6EA6D8" w14:textId="77777777"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14:paraId="79038C14" w14:textId="77777777"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และผลิตภัณฑ์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14:paraId="1821C36B" w14:textId="77777777"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14:paraId="6252A5ED" w14:textId="77777777"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1D1568" w:rsidRPr="002F37CC" w14:paraId="77E8C42F" w14:textId="77777777" w:rsidTr="00BE4488">
        <w:trPr>
          <w:trHeight w:val="295"/>
        </w:trPr>
        <w:tc>
          <w:tcPr>
            <w:tcW w:w="28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087A4" w14:textId="77777777"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93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153056A1" w14:textId="77777777"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80CDE" w14:textId="77777777"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6A9298DA" w14:textId="77777777"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14FEC2BB" w14:textId="77777777" w:rsidR="001D1568" w:rsidRPr="00176F02" w:rsidRDefault="00242ADC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>
              <w:rPr>
                <w:rFonts w:ascii="Angsana New" w:hAnsi="Angsana New" w:cs="Angsana New"/>
                <w:sz w:val="19"/>
                <w:szCs w:val="19"/>
                <w:cs/>
              </w:rPr>
              <w:t>อิเล็</w:t>
            </w: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>ก</w:t>
            </w:r>
            <w:r w:rsidR="0066449A">
              <w:rPr>
                <w:rFonts w:ascii="Angsana New" w:hAnsi="Angsana New" w:cs="Angsana New"/>
                <w:sz w:val="19"/>
                <w:szCs w:val="19"/>
                <w:cs/>
              </w:rPr>
              <w:t>ทรอนิ</w:t>
            </w:r>
            <w:r w:rsidR="0066449A">
              <w:rPr>
                <w:rFonts w:ascii="Angsana New" w:hAnsi="Angsana New" w:cs="Angsana New" w:hint="cs"/>
                <w:sz w:val="19"/>
                <w:szCs w:val="19"/>
                <w:cs/>
              </w:rPr>
              <w:t>ก</w:t>
            </w:r>
            <w:r w:rsidR="001D1568" w:rsidRPr="00176F02">
              <w:rPr>
                <w:rFonts w:ascii="Angsana New" w:hAnsi="Angsana New" w:cs="Angsana New"/>
                <w:sz w:val="19"/>
                <w:szCs w:val="19"/>
                <w:cs/>
              </w:rPr>
              <w:t>ส์</w:t>
            </w:r>
          </w:p>
        </w:tc>
        <w:tc>
          <w:tcPr>
            <w:tcW w:w="117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14A1E" w14:textId="77777777"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50DA1" w14:textId="77777777" w:rsidR="00B90055" w:rsidRPr="00176F02" w:rsidRDefault="00B90055" w:rsidP="00B90055">
            <w:pPr>
              <w:spacing w:line="276" w:lineRule="auto"/>
              <w:ind w:right="29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</w:tr>
      <w:tr w:rsidR="00B90055" w:rsidRPr="002F37CC" w14:paraId="17A124EC" w14:textId="77777777" w:rsidTr="00BE4488">
        <w:trPr>
          <w:trHeight w:val="295"/>
        </w:trPr>
        <w:tc>
          <w:tcPr>
            <w:tcW w:w="283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7BB3217" w14:textId="77777777" w:rsidR="00B90055" w:rsidRPr="00176F02" w:rsidRDefault="00B90055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5.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สิทธิและประโยชน์สำคัญที่ได้รับการส่งเสริม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14:paraId="237D6F4E" w14:textId="77777777" w:rsidR="00B90055" w:rsidRPr="00176F02" w:rsidRDefault="00B90055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E23B9BC" w14:textId="77777777" w:rsidR="00B90055" w:rsidRPr="00176F02" w:rsidRDefault="00B90055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14:paraId="5B993630" w14:textId="77777777" w:rsidR="00B90055" w:rsidRPr="00176F02" w:rsidRDefault="00B90055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14:paraId="1FC0C7ED" w14:textId="77777777" w:rsidR="00B90055" w:rsidRPr="00176F02" w:rsidRDefault="00B90055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1C28592" w14:textId="77777777" w:rsidR="00B90055" w:rsidRPr="00176F02" w:rsidRDefault="00B90055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E8B0DE6" w14:textId="77777777" w:rsidR="00B90055" w:rsidRPr="00176F02" w:rsidRDefault="00B90055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B90055" w:rsidRPr="002F37CC" w14:paraId="44384951" w14:textId="77777777" w:rsidTr="00BE4488">
        <w:trPr>
          <w:trHeight w:val="296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14:paraId="1C122896" w14:textId="77777777" w:rsidR="00B90055" w:rsidRPr="00176F02" w:rsidRDefault="00B90055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5.1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ได้รับยกเว้นภาษีเงินได้</w:t>
            </w:r>
            <w:r w:rsidRPr="00176F02"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  <w:t>นิติบุคคลสำหรับ</w:t>
            </w:r>
          </w:p>
        </w:tc>
        <w:tc>
          <w:tcPr>
            <w:tcW w:w="1293" w:type="dxa"/>
            <w:tcBorders>
              <w:left w:val="nil"/>
              <w:right w:val="single" w:sz="6" w:space="0" w:color="auto"/>
            </w:tcBorders>
          </w:tcPr>
          <w:p w14:paraId="7FABB477" w14:textId="77777777" w:rsidR="00B90055" w:rsidRPr="00176F02" w:rsidRDefault="00B90055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8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14:paraId="79373F59" w14:textId="77777777" w:rsidR="00B90055" w:rsidRPr="00176F02" w:rsidRDefault="00B90055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8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14:paraId="57863EEE" w14:textId="77777777" w:rsidR="00B90055" w:rsidRPr="00176F02" w:rsidRDefault="00B90055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-</w:t>
            </w:r>
            <w:r w:rsidR="004A03ED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14:paraId="54290534" w14:textId="77777777" w:rsidR="00B90055" w:rsidRPr="00176F02" w:rsidRDefault="00B90055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5 ปี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14:paraId="44B98670" w14:textId="77777777" w:rsidR="00B90055" w:rsidRPr="00176F02" w:rsidRDefault="00B90055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8 ปี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14:paraId="1C675BC5" w14:textId="77777777" w:rsidR="00B90055" w:rsidRPr="00176F02" w:rsidRDefault="00B90055" w:rsidP="009951D4">
            <w:pPr>
              <w:spacing w:line="276" w:lineRule="auto"/>
              <w:ind w:left="-121" w:right="-95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>5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 ปี</w:t>
            </w:r>
          </w:p>
        </w:tc>
      </w:tr>
      <w:tr w:rsidR="00B90055" w:rsidRPr="002F37CC" w14:paraId="3F80E7BE" w14:textId="77777777" w:rsidTr="00BE4488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14:paraId="3E617D78" w14:textId="77777777" w:rsidR="00B90055" w:rsidRPr="00176F02" w:rsidRDefault="00B90055" w:rsidP="00064DB0">
            <w:pPr>
              <w:spacing w:line="276" w:lineRule="auto"/>
              <w:ind w:left="282"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  <w:t>กำไรสุทธิที่ได้จากการประกอบกิจการ</w:t>
            </w:r>
          </w:p>
        </w:tc>
        <w:tc>
          <w:tcPr>
            <w:tcW w:w="1293" w:type="dxa"/>
            <w:tcBorders>
              <w:left w:val="nil"/>
              <w:right w:val="single" w:sz="6" w:space="0" w:color="auto"/>
            </w:tcBorders>
          </w:tcPr>
          <w:p w14:paraId="3D1744A7" w14:textId="77777777" w:rsidR="00B90055" w:rsidRPr="00176F02" w:rsidRDefault="00343C10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>
              <w:rPr>
                <w:rFonts w:ascii="Angsana New" w:hAnsi="Angsana New" w:cs="Angsana New"/>
                <w:sz w:val="19"/>
                <w:szCs w:val="19"/>
                <w:cs/>
              </w:rPr>
              <w:t>(ครบกำหนด</w:t>
            </w:r>
            <w:r w:rsidR="00B90055"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14:paraId="40B18F43" w14:textId="77777777" w:rsidR="00B90055" w:rsidRPr="00176F02" w:rsidRDefault="00B90055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(ครบกำห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นด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14:paraId="76D1D9F3" w14:textId="77777777" w:rsidR="00B90055" w:rsidRPr="00176F02" w:rsidRDefault="00B90055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14:paraId="6BA32C98" w14:textId="77777777" w:rsidR="00B90055" w:rsidRPr="00176F02" w:rsidRDefault="00B90055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(ครบกำห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นด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14:paraId="6DF2C405" w14:textId="77777777" w:rsidR="00B90055" w:rsidRPr="00176F02" w:rsidRDefault="00B90055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(ครบกำห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นด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14:paraId="1556D6F3" w14:textId="77777777" w:rsidR="00B90055" w:rsidRPr="00176F02" w:rsidRDefault="00B90055" w:rsidP="009951D4">
            <w:pPr>
              <w:spacing w:line="276" w:lineRule="auto"/>
              <w:ind w:left="-121" w:right="-95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(ครบกำห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นดวันที่</w:t>
            </w:r>
          </w:p>
        </w:tc>
      </w:tr>
      <w:tr w:rsidR="00B90055" w:rsidRPr="002F37CC" w14:paraId="19F4C0BC" w14:textId="77777777" w:rsidTr="00BE4488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14:paraId="4F473818" w14:textId="77777777" w:rsidR="00B90055" w:rsidRPr="00176F02" w:rsidRDefault="00064DB0" w:rsidP="00B90055">
            <w:pPr>
              <w:spacing w:line="276" w:lineRule="auto"/>
              <w:ind w:left="282" w:right="29"/>
              <w:jc w:val="both"/>
              <w:rPr>
                <w:rFonts w:ascii="Angsana New" w:hAnsi="Angsana New" w:cs="Angsana New"/>
                <w:spacing w:val="-4"/>
                <w:sz w:val="19"/>
                <w:szCs w:val="19"/>
              </w:rPr>
            </w:pPr>
            <w:r>
              <w:rPr>
                <w:rFonts w:ascii="Angsana New" w:hAnsi="Angsana New" w:cs="Angsana New" w:hint="cs"/>
                <w:spacing w:val="-4"/>
                <w:sz w:val="19"/>
                <w:szCs w:val="19"/>
                <w:cs/>
              </w:rPr>
              <w:t>ที่</w:t>
            </w:r>
            <w:r w:rsidR="00B90055" w:rsidRPr="00176F02"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  <w:t>ได้รับการส่งเสริมนับแต่วันที่เริ่มมีรายได้</w:t>
            </w:r>
          </w:p>
        </w:tc>
        <w:tc>
          <w:tcPr>
            <w:tcW w:w="1293" w:type="dxa"/>
            <w:tcBorders>
              <w:left w:val="nil"/>
              <w:right w:val="single" w:sz="6" w:space="0" w:color="auto"/>
            </w:tcBorders>
          </w:tcPr>
          <w:p w14:paraId="7A3FC2E9" w14:textId="77777777" w:rsidR="00B90055" w:rsidRPr="00176F02" w:rsidRDefault="00343C10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วันที่ </w:t>
            </w:r>
            <w:r w:rsidR="00B90055"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30 พฤศจิกายน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14:paraId="7B256ECF" w14:textId="77777777" w:rsidR="00B90055" w:rsidRPr="00176F02" w:rsidRDefault="00343C10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วันที่ </w:t>
            </w:r>
            <w:r w:rsidR="00B90055"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9 พฤศจิกายน</w:t>
            </w:r>
            <w:r w:rsidR="00B90055" w:rsidRPr="00176F0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14:paraId="6618F94D" w14:textId="77777777" w:rsidR="00B90055" w:rsidRPr="00176F02" w:rsidRDefault="00B90055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14:paraId="6720F3C9" w14:textId="77777777" w:rsidR="00B90055" w:rsidRPr="00176F02" w:rsidRDefault="00343C10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วันที่ </w:t>
            </w:r>
            <w:r w:rsidR="00B90055"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5 กรกฎาคม</w:t>
            </w:r>
            <w:r w:rsidR="00B90055" w:rsidRPr="00176F02">
              <w:rPr>
                <w:rFonts w:ascii="Angsana New" w:hAnsi="Angsana New" w:cs="Angsana New"/>
                <w:sz w:val="19"/>
                <w:szCs w:val="19"/>
              </w:rPr>
              <w:t xml:space="preserve"> 2555)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14:paraId="763546AD" w14:textId="77777777" w:rsidR="00B90055" w:rsidRPr="00176F02" w:rsidRDefault="00343C10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วันที่ </w:t>
            </w:r>
            <w:r w:rsidR="00B90055"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16 กุมภาพันธ์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14:paraId="74E540D2" w14:textId="77777777" w:rsidR="00B90055" w:rsidRPr="00176F02" w:rsidRDefault="00B90055" w:rsidP="009951D4">
            <w:pPr>
              <w:spacing w:line="276" w:lineRule="auto"/>
              <w:ind w:left="-121" w:right="-95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>
              <w:rPr>
                <w:rFonts w:ascii="Angsana New" w:hAnsi="Angsana New" w:cs="Angsana New"/>
                <w:sz w:val="19"/>
                <w:szCs w:val="19"/>
              </w:rPr>
              <w:t>16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กุมภาพันธ์ </w:t>
            </w:r>
            <w:r w:rsidR="009951D4">
              <w:rPr>
                <w:rFonts w:ascii="Angsana New" w:hAnsi="Angsana New" w:cs="Angsana New" w:hint="cs"/>
                <w:sz w:val="19"/>
                <w:szCs w:val="19"/>
                <w:cs/>
              </w:rPr>
              <w:t>2559</w:t>
            </w:r>
            <w:r w:rsidR="009951D4">
              <w:rPr>
                <w:rFonts w:ascii="Angsana New" w:hAnsi="Angsana New" w:cs="Angsana New"/>
                <w:sz w:val="19"/>
                <w:szCs w:val="19"/>
              </w:rPr>
              <w:t>)</w:t>
            </w:r>
          </w:p>
        </w:tc>
      </w:tr>
      <w:tr w:rsidR="00B90055" w:rsidRPr="002F37CC" w14:paraId="6565866C" w14:textId="77777777" w:rsidTr="00BE4488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14:paraId="5D92BD4B" w14:textId="77777777" w:rsidR="00B90055" w:rsidRPr="00B90055" w:rsidRDefault="00B90055" w:rsidP="00B90055">
            <w:pPr>
              <w:spacing w:line="276" w:lineRule="auto"/>
              <w:ind w:left="282" w:right="29"/>
              <w:jc w:val="both"/>
              <w:rPr>
                <w:rFonts w:ascii="Angsana New" w:hAnsi="Angsana New" w:cs="Angsana New"/>
                <w:spacing w:val="-4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pacing w:val="-4"/>
                <w:sz w:val="19"/>
                <w:szCs w:val="19"/>
              </w:rPr>
              <w:t xml:space="preserve"> </w:t>
            </w:r>
            <w:r w:rsidRPr="00176F02"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  <w:t>จากการประกอบกิจการ</w:t>
            </w:r>
          </w:p>
        </w:tc>
        <w:tc>
          <w:tcPr>
            <w:tcW w:w="1293" w:type="dxa"/>
            <w:tcBorders>
              <w:left w:val="nil"/>
              <w:right w:val="single" w:sz="6" w:space="0" w:color="auto"/>
            </w:tcBorders>
          </w:tcPr>
          <w:p w14:paraId="6174CDA5" w14:textId="77777777" w:rsidR="00B90055" w:rsidRPr="00176F02" w:rsidRDefault="00B90055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2547)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14:paraId="59022641" w14:textId="77777777" w:rsidR="00B90055" w:rsidRPr="00176F02" w:rsidRDefault="00B90055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2555)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14:paraId="42827A5C" w14:textId="77777777" w:rsidR="00B90055" w:rsidRPr="00176F02" w:rsidRDefault="00B90055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14:paraId="229CE0BC" w14:textId="77777777" w:rsidR="00B90055" w:rsidRPr="00176F02" w:rsidRDefault="00B90055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หรือ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14:paraId="77664072" w14:textId="77777777" w:rsidR="00B90055" w:rsidRPr="00176F02" w:rsidRDefault="00B90055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2562)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14:paraId="28C33F70" w14:textId="77777777" w:rsidR="00B90055" w:rsidRPr="00176F02" w:rsidRDefault="00E50553" w:rsidP="009951D4">
            <w:pPr>
              <w:spacing w:line="276" w:lineRule="auto"/>
              <w:ind w:left="-121" w:right="-95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หรือ </w:t>
            </w:r>
            <w:r w:rsidR="009951D4">
              <w:rPr>
                <w:rFonts w:ascii="Angsana New" w:hAnsi="Angsana New" w:cs="Angsana New" w:hint="cs"/>
                <w:sz w:val="19"/>
                <w:szCs w:val="19"/>
                <w:cs/>
              </w:rPr>
              <w:t>มีมูลค่าภาษี</w:t>
            </w:r>
          </w:p>
        </w:tc>
      </w:tr>
      <w:tr w:rsidR="00B90055" w:rsidRPr="002F37CC" w14:paraId="37B9B22F" w14:textId="77777777" w:rsidTr="00BE4488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14:paraId="02E2DC2B" w14:textId="77777777" w:rsidR="00B90055" w:rsidRPr="00176F02" w:rsidRDefault="00B90055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93" w:type="dxa"/>
            <w:tcBorders>
              <w:left w:val="nil"/>
              <w:right w:val="single" w:sz="6" w:space="0" w:color="auto"/>
            </w:tcBorders>
          </w:tcPr>
          <w:p w14:paraId="5425058F" w14:textId="77777777" w:rsidR="00B90055" w:rsidRPr="00176F02" w:rsidRDefault="00B90055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14:paraId="2B5311AD" w14:textId="77777777" w:rsidR="00B90055" w:rsidRPr="00176F02" w:rsidRDefault="00B90055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14:paraId="2CD9D258" w14:textId="77777777" w:rsidR="00B90055" w:rsidRPr="00176F02" w:rsidRDefault="00B90055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14:paraId="3B675229" w14:textId="77777777" w:rsidR="00B90055" w:rsidRPr="00176F02" w:rsidRDefault="00B90055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มีมูลค่าภาษีไม่เกิน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14:paraId="05C7C0B8" w14:textId="77777777" w:rsidR="00B90055" w:rsidRPr="00176F02" w:rsidRDefault="00B90055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14:paraId="5B3913CE" w14:textId="77777777" w:rsidR="00B90055" w:rsidRPr="00176F02" w:rsidRDefault="009951D4" w:rsidP="009951D4">
            <w:pPr>
              <w:spacing w:line="276" w:lineRule="auto"/>
              <w:ind w:left="-121" w:right="-95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ไม่เกิน </w:t>
            </w:r>
            <w:r>
              <w:rPr>
                <w:rFonts w:ascii="Angsana New" w:hAnsi="Angsana New" w:cs="Angsana New"/>
                <w:sz w:val="19"/>
                <w:szCs w:val="19"/>
              </w:rPr>
              <w:t>162.80</w:t>
            </w: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  </w:t>
            </w:r>
          </w:p>
        </w:tc>
      </w:tr>
      <w:tr w:rsidR="009951D4" w:rsidRPr="002F37CC" w14:paraId="1048E04B" w14:textId="77777777" w:rsidTr="00BE4488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14:paraId="69F58193" w14:textId="77777777" w:rsidR="009951D4" w:rsidRPr="00176F02" w:rsidRDefault="009951D4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93" w:type="dxa"/>
            <w:tcBorders>
              <w:left w:val="nil"/>
              <w:right w:val="single" w:sz="6" w:space="0" w:color="auto"/>
            </w:tcBorders>
          </w:tcPr>
          <w:p w14:paraId="0A78CFB4" w14:textId="77777777"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14:paraId="57C4E410" w14:textId="77777777" w:rsidR="009951D4" w:rsidRPr="00176F02" w:rsidRDefault="009951D4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14:paraId="376E1214" w14:textId="77777777"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14:paraId="14B8620F" w14:textId="77777777"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251.94 ล้านบาท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14:paraId="0096964C" w14:textId="77777777"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14:paraId="2C10819B" w14:textId="77777777" w:rsidR="009951D4" w:rsidRDefault="009951D4" w:rsidP="007B7A4D">
            <w:pPr>
              <w:spacing w:line="276" w:lineRule="auto"/>
              <w:ind w:left="-121" w:right="-95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>ล้าน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บาท</w:t>
            </w:r>
          </w:p>
        </w:tc>
      </w:tr>
      <w:tr w:rsidR="009951D4" w:rsidRPr="002F37CC" w14:paraId="383266D6" w14:textId="77777777" w:rsidTr="00BE4488">
        <w:trPr>
          <w:trHeight w:val="296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14:paraId="56D15913" w14:textId="77777777" w:rsidR="009951D4" w:rsidRPr="00176F02" w:rsidRDefault="009951D4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93" w:type="dxa"/>
            <w:tcBorders>
              <w:left w:val="nil"/>
              <w:right w:val="single" w:sz="6" w:space="0" w:color="auto"/>
            </w:tcBorders>
          </w:tcPr>
          <w:p w14:paraId="38531C76" w14:textId="77777777"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14:paraId="6777A1E6" w14:textId="77777777" w:rsidR="009951D4" w:rsidRPr="00176F02" w:rsidRDefault="009951D4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14:paraId="738AD5E2" w14:textId="77777777"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14:paraId="303C3D6F" w14:textId="77777777"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14:paraId="120D8865" w14:textId="77777777"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14:paraId="2C363F98" w14:textId="77777777" w:rsidR="009951D4" w:rsidRPr="00176F02" w:rsidRDefault="00064DB0" w:rsidP="007B7A4D">
            <w:pPr>
              <w:spacing w:line="276" w:lineRule="auto"/>
              <w:ind w:left="-121" w:right="-95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>(แก้ไขเมื่อ</w:t>
            </w:r>
            <w:r w:rsidR="009951D4"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วันที่ </w:t>
            </w:r>
          </w:p>
        </w:tc>
      </w:tr>
      <w:tr w:rsidR="009951D4" w:rsidRPr="002F37CC" w14:paraId="40510026" w14:textId="77777777" w:rsidTr="00BE4488">
        <w:trPr>
          <w:trHeight w:val="295"/>
        </w:trPr>
        <w:tc>
          <w:tcPr>
            <w:tcW w:w="28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FF790" w14:textId="77777777" w:rsidR="009951D4" w:rsidRPr="00176F02" w:rsidRDefault="009951D4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93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13E8FE4C" w14:textId="77777777"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058D0" w14:textId="77777777" w:rsidR="009951D4" w:rsidRPr="00176F02" w:rsidRDefault="009951D4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2D0C198A" w14:textId="77777777"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443C89A4" w14:textId="77777777"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17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92F7E" w14:textId="77777777"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FE997" w14:textId="77777777" w:rsidR="009951D4" w:rsidRPr="00176F02" w:rsidRDefault="009951D4" w:rsidP="007B7A4D">
            <w:pPr>
              <w:spacing w:line="276" w:lineRule="auto"/>
              <w:ind w:left="-121" w:right="-95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14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พฤศจิกายน</w:t>
            </w: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 2559</w:t>
            </w:r>
            <w:r>
              <w:rPr>
                <w:rFonts w:ascii="Angsana New" w:hAnsi="Angsana New" w:cs="Angsana New"/>
                <w:sz w:val="19"/>
                <w:szCs w:val="19"/>
              </w:rPr>
              <w:t>)</w:t>
            </w:r>
          </w:p>
        </w:tc>
      </w:tr>
      <w:tr w:rsidR="009951D4" w:rsidRPr="002F37CC" w14:paraId="3457EC64" w14:textId="77777777" w:rsidTr="00BE4488">
        <w:trPr>
          <w:trHeight w:val="29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E7F97C8" w14:textId="77777777" w:rsidR="009951D4" w:rsidRPr="00176F02" w:rsidRDefault="009951D4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5.2 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ได้รับอนุญาต</w:t>
            </w:r>
            <w:r w:rsidRPr="00176F02">
              <w:rPr>
                <w:rFonts w:ascii="Angsana New" w:hAnsi="Angsana New" w:cs="Angsana New"/>
                <w:spacing w:val="4"/>
                <w:sz w:val="19"/>
                <w:szCs w:val="19"/>
                <w:cs/>
              </w:rPr>
              <w:t>ให้หักเงินได้พึงประเมิน</w:t>
            </w:r>
          </w:p>
        </w:tc>
        <w:tc>
          <w:tcPr>
            <w:tcW w:w="1293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7FEEC11F" w14:textId="77777777"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10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573D101" w14:textId="77777777"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10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4725C7E3" w14:textId="77777777"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10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0F7235F8" w14:textId="77777777"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-</w:t>
            </w:r>
            <w:r w:rsidR="004A03ED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B8D3127" w14:textId="77777777"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-</w:t>
            </w:r>
            <w:r w:rsidR="004A03ED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2A378A3" w14:textId="77777777"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-</w:t>
            </w:r>
            <w:r w:rsidR="004A03ED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</w:tr>
      <w:tr w:rsidR="009951D4" w:rsidRPr="002F37CC" w14:paraId="2BF7A43E" w14:textId="77777777" w:rsidTr="00BE4488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14:paraId="2C1496BD" w14:textId="77777777" w:rsidR="009951D4" w:rsidRPr="00176F02" w:rsidRDefault="009951D4" w:rsidP="009951D4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pacing w:val="4"/>
                <w:sz w:val="19"/>
                <w:szCs w:val="19"/>
                <w:cs/>
              </w:rPr>
              <w:t>ร้อยละ</w:t>
            </w:r>
            <w:r w:rsidRPr="00176F02">
              <w:rPr>
                <w:rFonts w:ascii="Angsana New" w:hAnsi="Angsana New" w:cs="Angsana New"/>
                <w:spacing w:val="4"/>
                <w:sz w:val="19"/>
                <w:szCs w:val="19"/>
              </w:rPr>
              <w:t xml:space="preserve"> 5</w:t>
            </w:r>
            <w:r w:rsidRPr="00176F02">
              <w:rPr>
                <w:rFonts w:ascii="Angsana New" w:hAnsi="Angsana New" w:cs="Angsana New"/>
                <w:spacing w:val="4"/>
                <w:sz w:val="19"/>
                <w:szCs w:val="19"/>
                <w:cs/>
              </w:rPr>
              <w:t xml:space="preserve"> ของรายได้ที่เพิ่ม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ขึ้นจากปีก่อน</w:t>
            </w:r>
          </w:p>
        </w:tc>
        <w:tc>
          <w:tcPr>
            <w:tcW w:w="1293" w:type="dxa"/>
            <w:tcBorders>
              <w:left w:val="nil"/>
              <w:right w:val="single" w:sz="6" w:space="0" w:color="auto"/>
            </w:tcBorders>
          </w:tcPr>
          <w:p w14:paraId="2CE7A568" w14:textId="77777777"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(ครบกำหนด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14:paraId="4DC14AF7" w14:textId="77777777" w:rsidR="009951D4" w:rsidRPr="00176F02" w:rsidRDefault="009951D4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(ครบกำห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นด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14:paraId="0B65CAD0" w14:textId="77777777" w:rsidR="009951D4" w:rsidRPr="00176F02" w:rsidRDefault="009951D4" w:rsidP="005F4CF6">
            <w:pPr>
              <w:spacing w:line="276" w:lineRule="auto"/>
              <w:ind w:right="-32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(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ครบกำหนด</w:t>
            </w: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14:paraId="5B224250" w14:textId="77777777"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14:paraId="4C56CC1B" w14:textId="77777777"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14:paraId="38E107DE" w14:textId="77777777"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9951D4" w:rsidRPr="002F37CC" w14:paraId="00D6E915" w14:textId="77777777" w:rsidTr="00BE4488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14:paraId="5664BB22" w14:textId="77777777" w:rsidR="009951D4" w:rsidRPr="009951D4" w:rsidRDefault="009951D4" w:rsidP="009951D4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pacing w:val="4"/>
                <w:sz w:val="19"/>
                <w:szCs w:val="19"/>
              </w:rPr>
            </w:pPr>
            <w:r w:rsidRPr="009951D4">
              <w:rPr>
                <w:rFonts w:ascii="Angsana New" w:hAnsi="Angsana New" w:cs="Angsana New"/>
                <w:spacing w:val="4"/>
                <w:sz w:val="19"/>
                <w:szCs w:val="19"/>
                <w:cs/>
              </w:rPr>
              <w:t>จากการส่งออกนับแต่วันที่มีรายได้จาก</w:t>
            </w:r>
          </w:p>
        </w:tc>
        <w:tc>
          <w:tcPr>
            <w:tcW w:w="1293" w:type="dxa"/>
            <w:tcBorders>
              <w:left w:val="nil"/>
              <w:right w:val="single" w:sz="6" w:space="0" w:color="auto"/>
            </w:tcBorders>
          </w:tcPr>
          <w:p w14:paraId="716BF4AB" w14:textId="77777777"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 </w:t>
            </w:r>
            <w:r w:rsidR="00E50553"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วันที่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30 พฤศจิกายน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14:paraId="559644D9" w14:textId="77777777" w:rsidR="009951D4" w:rsidRPr="00176F02" w:rsidRDefault="00E50553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วันที่ </w:t>
            </w:r>
            <w:r w:rsidR="009951D4"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9 พฤศจิกายน</w:t>
            </w:r>
            <w:r w:rsidR="009951D4" w:rsidRPr="00176F0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14:paraId="00DC1513" w14:textId="77777777" w:rsidR="009951D4" w:rsidRPr="00176F02" w:rsidRDefault="00E50553" w:rsidP="005F4CF6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วันที่ </w:t>
            </w:r>
            <w:r w:rsidR="009951D4">
              <w:rPr>
                <w:rFonts w:ascii="Angsana New" w:hAnsi="Angsana New" w:cs="Angsana New"/>
                <w:sz w:val="19"/>
                <w:szCs w:val="19"/>
              </w:rPr>
              <w:t xml:space="preserve">12 </w:t>
            </w:r>
            <w:r w:rsidR="009951D4" w:rsidRPr="00176F02">
              <w:rPr>
                <w:rFonts w:ascii="Angsana New" w:hAnsi="Angsana New" w:cs="Angsana New"/>
                <w:sz w:val="19"/>
                <w:szCs w:val="19"/>
                <w:cs/>
              </w:rPr>
              <w:t>พฤศจิกายน</w:t>
            </w: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14:paraId="16211E05" w14:textId="77777777"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14:paraId="0F896E6D" w14:textId="77777777"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14:paraId="265E0AF4" w14:textId="77777777"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9951D4" w:rsidRPr="002F37CC" w14:paraId="789D0BBE" w14:textId="77777777" w:rsidTr="00BE4488">
        <w:trPr>
          <w:trHeight w:val="295"/>
        </w:trPr>
        <w:tc>
          <w:tcPr>
            <w:tcW w:w="28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86976" w14:textId="77777777" w:rsidR="009951D4" w:rsidRPr="00176F02" w:rsidRDefault="009951D4" w:rsidP="009951D4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pacing w:val="4"/>
                <w:sz w:val="19"/>
                <w:szCs w:val="19"/>
              </w:rPr>
            </w:pPr>
            <w:r w:rsidRPr="009951D4">
              <w:rPr>
                <w:rFonts w:ascii="Angsana New" w:hAnsi="Angsana New" w:cs="Angsana New"/>
                <w:spacing w:val="4"/>
                <w:sz w:val="19"/>
                <w:szCs w:val="19"/>
                <w:cs/>
              </w:rPr>
              <w:t>การประกอบกิจการ</w:t>
            </w:r>
          </w:p>
        </w:tc>
        <w:tc>
          <w:tcPr>
            <w:tcW w:w="1293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70B2B71C" w14:textId="77777777"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2549)</w:t>
            </w: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795B3" w14:textId="77777777"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2557)</w:t>
            </w:r>
          </w:p>
        </w:tc>
        <w:tc>
          <w:tcPr>
            <w:tcW w:w="135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70A6B67C" w14:textId="77777777" w:rsidR="009951D4" w:rsidRPr="00176F02" w:rsidRDefault="009951D4" w:rsidP="005F4CF6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2543)</w:t>
            </w:r>
          </w:p>
        </w:tc>
        <w:tc>
          <w:tcPr>
            <w:tcW w:w="126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46B3B7AB" w14:textId="77777777"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17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A0870" w14:textId="77777777"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2B169" w14:textId="77777777"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9951D4" w:rsidRPr="002F37CC" w14:paraId="2EA492BF" w14:textId="77777777" w:rsidTr="00BE4488">
        <w:trPr>
          <w:trHeight w:val="29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BD868F1" w14:textId="77777777" w:rsidR="009951D4" w:rsidRPr="00176F02" w:rsidRDefault="009951D4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5.3 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ได้รับลดหย่อนภาษีเงินได้นิติบุคคล </w:t>
            </w:r>
          </w:p>
        </w:tc>
        <w:tc>
          <w:tcPr>
            <w:tcW w:w="1293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783EB532" w14:textId="77777777"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8BA4297" w14:textId="77777777"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3C996569" w14:textId="77777777"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-</w:t>
            </w:r>
            <w:r w:rsidR="004A03ED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63D43CB7" w14:textId="77777777"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-</w:t>
            </w:r>
            <w:r w:rsidR="004A03ED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02A34EF" w14:textId="77777777"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E3DA9B6" w14:textId="77777777"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>
              <w:rPr>
                <w:rFonts w:ascii="Angsana New" w:hAnsi="Angsana New" w:cs="Angsana New"/>
                <w:sz w:val="19"/>
                <w:szCs w:val="19"/>
              </w:rPr>
              <w:t>-</w:t>
            </w:r>
            <w:r w:rsidR="004A03ED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</w:tr>
      <w:tr w:rsidR="009951D4" w:rsidRPr="002F37CC" w14:paraId="43098837" w14:textId="77777777" w:rsidTr="00BE4488">
        <w:trPr>
          <w:trHeight w:val="296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14:paraId="7A9E64E0" w14:textId="77777777" w:rsidR="009951D4" w:rsidRPr="009951D4" w:rsidRDefault="009951D4" w:rsidP="009951D4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pacing w:val="4"/>
                <w:sz w:val="19"/>
                <w:szCs w:val="19"/>
              </w:rPr>
            </w:pPr>
            <w:r w:rsidRPr="009951D4">
              <w:rPr>
                <w:rFonts w:ascii="Angsana New" w:hAnsi="Angsana New" w:cs="Angsana New"/>
                <w:spacing w:val="4"/>
                <w:sz w:val="19"/>
                <w:szCs w:val="19"/>
                <w:cs/>
              </w:rPr>
              <w:t>สำหรับกำไรสุทธิที่ได้รับจากการลงทุน</w:t>
            </w:r>
          </w:p>
        </w:tc>
        <w:tc>
          <w:tcPr>
            <w:tcW w:w="1293" w:type="dxa"/>
            <w:tcBorders>
              <w:left w:val="nil"/>
              <w:right w:val="single" w:sz="6" w:space="0" w:color="auto"/>
            </w:tcBorders>
          </w:tcPr>
          <w:p w14:paraId="2990EE1F" w14:textId="77777777" w:rsidR="009951D4" w:rsidRPr="00176F02" w:rsidRDefault="00E50553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>
              <w:rPr>
                <w:rFonts w:ascii="Angsana New" w:hAnsi="Angsana New" w:cs="Angsana New"/>
                <w:sz w:val="19"/>
                <w:szCs w:val="19"/>
                <w:cs/>
              </w:rPr>
              <w:t>(ครบกำหนด</w:t>
            </w:r>
            <w:r w:rsidR="009951D4"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14:paraId="380BE1C5" w14:textId="77777777" w:rsidR="009951D4" w:rsidRPr="00176F02" w:rsidRDefault="009951D4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(ครบกำห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นด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14:paraId="3AE1197C" w14:textId="77777777"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14:paraId="689B787F" w14:textId="77777777"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14:paraId="2F6A80CC" w14:textId="77777777" w:rsidR="009951D4" w:rsidRPr="00176F02" w:rsidRDefault="009951D4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(ครบกำห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นด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14:paraId="23DBD1BA" w14:textId="77777777" w:rsidR="009951D4" w:rsidRPr="00176F02" w:rsidRDefault="009951D4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9951D4" w:rsidRPr="002F37CC" w14:paraId="72C84402" w14:textId="77777777" w:rsidTr="00BE4488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14:paraId="5FBB6FEF" w14:textId="77777777" w:rsidR="009951D4" w:rsidRPr="009951D4" w:rsidRDefault="009951D4" w:rsidP="009951D4">
            <w:pPr>
              <w:spacing w:line="276" w:lineRule="auto"/>
              <w:ind w:left="318" w:right="-90"/>
              <w:rPr>
                <w:rFonts w:ascii="Angsana New" w:hAnsi="Angsana New" w:cs="Angsana New"/>
                <w:spacing w:val="4"/>
                <w:sz w:val="19"/>
                <w:szCs w:val="19"/>
              </w:rPr>
            </w:pPr>
            <w:r>
              <w:rPr>
                <w:rFonts w:ascii="Angsana New" w:hAnsi="Angsana New" w:cs="Angsana New"/>
                <w:spacing w:val="4"/>
                <w:sz w:val="19"/>
                <w:szCs w:val="19"/>
                <w:cs/>
              </w:rPr>
              <w:t>ในอัตราร้อยละ</w:t>
            </w:r>
            <w:r>
              <w:rPr>
                <w:rFonts w:ascii="Angsana New" w:hAnsi="Angsana New" w:cs="Angsana New" w:hint="cs"/>
                <w:spacing w:val="4"/>
                <w:sz w:val="19"/>
                <w:szCs w:val="19"/>
                <w:cs/>
              </w:rPr>
              <w:t xml:space="preserve"> </w:t>
            </w:r>
            <w:r w:rsidRPr="009951D4">
              <w:rPr>
                <w:rFonts w:ascii="Angsana New" w:hAnsi="Angsana New" w:cs="Angsana New"/>
                <w:spacing w:val="4"/>
                <w:sz w:val="19"/>
                <w:szCs w:val="19"/>
              </w:rPr>
              <w:t xml:space="preserve">50 </w:t>
            </w:r>
            <w:r w:rsidRPr="009951D4">
              <w:rPr>
                <w:rFonts w:ascii="Angsana New" w:hAnsi="Angsana New" w:cs="Angsana New"/>
                <w:spacing w:val="4"/>
                <w:sz w:val="19"/>
                <w:szCs w:val="19"/>
                <w:cs/>
              </w:rPr>
              <w:t>ของอัตราปกตินับจาก</w:t>
            </w:r>
          </w:p>
        </w:tc>
        <w:tc>
          <w:tcPr>
            <w:tcW w:w="1293" w:type="dxa"/>
            <w:tcBorders>
              <w:left w:val="nil"/>
              <w:right w:val="single" w:sz="6" w:space="0" w:color="auto"/>
            </w:tcBorders>
          </w:tcPr>
          <w:p w14:paraId="34C20861" w14:textId="77777777" w:rsidR="009951D4" w:rsidRPr="00176F02" w:rsidRDefault="00E50553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>วันที่</w:t>
            </w:r>
            <w:r w:rsidR="009951D4"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 30 พฤศจิกายน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14:paraId="12C841F0" w14:textId="77777777" w:rsidR="009951D4" w:rsidRPr="00176F02" w:rsidRDefault="00E50553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วันที่ </w:t>
            </w:r>
            <w:r w:rsidR="009951D4"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9 พฤศจิกายน</w:t>
            </w:r>
            <w:r w:rsidR="009951D4" w:rsidRPr="00176F0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14:paraId="27965FB8" w14:textId="77777777"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14:paraId="4EE2CCEA" w14:textId="77777777"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14:paraId="6DDC1A40" w14:textId="77777777" w:rsidR="009951D4" w:rsidRPr="00176F02" w:rsidRDefault="00E50553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วันที่ </w:t>
            </w:r>
            <w:r w:rsidR="009951D4"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16 กุมภาพันธ์</w:t>
            </w:r>
            <w:r w:rsidR="009951D4" w:rsidRPr="00176F0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14:paraId="2FE80303" w14:textId="77777777" w:rsidR="009951D4" w:rsidRPr="00176F02" w:rsidRDefault="009951D4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</w:tr>
      <w:tr w:rsidR="009951D4" w:rsidRPr="002F37CC" w14:paraId="378A0761" w14:textId="77777777" w:rsidTr="00BE4488">
        <w:trPr>
          <w:trHeight w:val="295"/>
        </w:trPr>
        <w:tc>
          <w:tcPr>
            <w:tcW w:w="28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5EA3B" w14:textId="77777777" w:rsidR="009951D4" w:rsidRPr="009951D4" w:rsidRDefault="009951D4" w:rsidP="009951D4">
            <w:pPr>
              <w:spacing w:line="276" w:lineRule="auto"/>
              <w:ind w:left="318" w:right="-180"/>
              <w:jc w:val="both"/>
              <w:rPr>
                <w:rFonts w:ascii="Angsana New" w:hAnsi="Angsana New" w:cs="Angsana New"/>
                <w:spacing w:val="4"/>
                <w:sz w:val="19"/>
                <w:szCs w:val="19"/>
                <w:cs/>
              </w:rPr>
            </w:pPr>
            <w:r w:rsidRPr="009951D4">
              <w:rPr>
                <w:rFonts w:ascii="Angsana New" w:hAnsi="Angsana New" w:cs="Angsana New"/>
                <w:spacing w:val="4"/>
                <w:sz w:val="19"/>
                <w:szCs w:val="19"/>
                <w:cs/>
              </w:rPr>
              <w:t>วันที่พ้นกำหนดระยะเวลายกเว้นภาษีเงิน</w:t>
            </w:r>
            <w:r w:rsidRPr="009951D4">
              <w:rPr>
                <w:rFonts w:ascii="Angsana New" w:hAnsi="Angsana New" w:cs="Angsana New" w:hint="cs"/>
                <w:spacing w:val="4"/>
                <w:sz w:val="19"/>
                <w:szCs w:val="19"/>
                <w:cs/>
              </w:rPr>
              <w:t xml:space="preserve">ได้ </w:t>
            </w:r>
          </w:p>
        </w:tc>
        <w:tc>
          <w:tcPr>
            <w:tcW w:w="1293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1A578352" w14:textId="77777777"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2552)</w:t>
            </w: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5A8DF" w14:textId="77777777"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2560)</w:t>
            </w:r>
          </w:p>
        </w:tc>
        <w:tc>
          <w:tcPr>
            <w:tcW w:w="135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333C42D0" w14:textId="77777777"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29DBEA33" w14:textId="77777777"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17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468B0" w14:textId="77777777"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2567)</w:t>
            </w: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110B0" w14:textId="77777777"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B90055" w:rsidRPr="002F37CC" w14:paraId="2439ECD4" w14:textId="77777777" w:rsidTr="00BE4488">
        <w:trPr>
          <w:trHeight w:val="29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549ED1A" w14:textId="77777777" w:rsidR="00B90055" w:rsidRPr="00176F02" w:rsidRDefault="00B90055" w:rsidP="00DD4911">
            <w:pPr>
              <w:spacing w:line="276" w:lineRule="auto"/>
              <w:ind w:right="29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5.4 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ได้รับยกเว้นไม่ต้องนำเงินปันผล</w:t>
            </w:r>
          </w:p>
        </w:tc>
        <w:tc>
          <w:tcPr>
            <w:tcW w:w="1293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4019E89E" w14:textId="77777777" w:rsidR="00B90055" w:rsidRPr="00176F02" w:rsidRDefault="00B90055" w:rsidP="00DD4911">
            <w:pPr>
              <w:spacing w:line="276" w:lineRule="auto"/>
              <w:ind w:right="-86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8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CFDDE00" w14:textId="77777777" w:rsidR="00B90055" w:rsidRPr="00176F02" w:rsidRDefault="00B90055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8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723A6F5A" w14:textId="77777777" w:rsidR="00B90055" w:rsidRPr="00176F02" w:rsidRDefault="00B90055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-</w:t>
            </w:r>
            <w:r w:rsidR="004A03ED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46CEC93B" w14:textId="77777777" w:rsidR="00B90055" w:rsidRPr="00176F02" w:rsidRDefault="00B90055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60AA7E4" w14:textId="77777777" w:rsidR="00B90055" w:rsidRPr="00176F02" w:rsidRDefault="00B90055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8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1D785EE" w14:textId="77777777" w:rsidR="00B90055" w:rsidRPr="00176F02" w:rsidRDefault="00B90055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>
              <w:rPr>
                <w:rFonts w:ascii="Angsana New" w:hAnsi="Angsana New" w:cs="Angsana New"/>
                <w:sz w:val="19"/>
                <w:szCs w:val="19"/>
              </w:rPr>
              <w:t>5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</w:tr>
      <w:tr w:rsidR="00EF24B6" w:rsidRPr="002F37CC" w14:paraId="5F19BE5E" w14:textId="77777777" w:rsidTr="00BE4488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14:paraId="5D3F5409" w14:textId="77777777" w:rsidR="00EF24B6" w:rsidRPr="00176F02" w:rsidRDefault="00EF24B6" w:rsidP="00064DB0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>จาก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กิจการที่ได้รับการส่งเสริม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ซึ่งได้รับ</w:t>
            </w:r>
          </w:p>
        </w:tc>
        <w:tc>
          <w:tcPr>
            <w:tcW w:w="1293" w:type="dxa"/>
            <w:tcBorders>
              <w:left w:val="nil"/>
              <w:right w:val="single" w:sz="6" w:space="0" w:color="auto"/>
            </w:tcBorders>
          </w:tcPr>
          <w:p w14:paraId="6187C0FF" w14:textId="77777777" w:rsidR="00EF24B6" w:rsidRPr="00176F02" w:rsidRDefault="00EF24B6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>
              <w:rPr>
                <w:rFonts w:ascii="Angsana New" w:hAnsi="Angsana New" w:cs="Angsana New"/>
                <w:sz w:val="19"/>
                <w:szCs w:val="19"/>
                <w:cs/>
              </w:rPr>
              <w:t>(ครบกำหนด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14:paraId="3003EDC6" w14:textId="77777777" w:rsidR="00EF24B6" w:rsidRPr="00176F02" w:rsidRDefault="00EF24B6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(ครบกำห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นด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14:paraId="21C5976E" w14:textId="77777777" w:rsidR="00EF24B6" w:rsidRPr="00176F02" w:rsidRDefault="00EF24B6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14:paraId="344F09EA" w14:textId="77777777" w:rsidR="00EF24B6" w:rsidRPr="00176F02" w:rsidRDefault="00EF24B6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(ครบกำห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นด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14:paraId="573C1D43" w14:textId="77777777" w:rsidR="00EF24B6" w:rsidRPr="00176F02" w:rsidRDefault="00EF24B6" w:rsidP="008770A2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(ครบกำห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นด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14:paraId="383B8994" w14:textId="77777777" w:rsidR="00EF24B6" w:rsidRPr="00176F02" w:rsidRDefault="00EF24B6" w:rsidP="005203AD">
            <w:pPr>
              <w:spacing w:line="276" w:lineRule="auto"/>
              <w:ind w:left="-121" w:right="-95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(ครบกำห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นด</w:t>
            </w:r>
          </w:p>
        </w:tc>
      </w:tr>
      <w:tr w:rsidR="00EF24B6" w:rsidRPr="002F37CC" w14:paraId="1C3DEF3A" w14:textId="77777777" w:rsidTr="00BE4488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14:paraId="79A9008D" w14:textId="77777777" w:rsidR="00EF24B6" w:rsidRPr="00176F02" w:rsidRDefault="00EF24B6" w:rsidP="00064DB0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ยกเว้นภาษีเงินได้นิติบุคคลตามข้อ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5.1 </w:t>
            </w:r>
          </w:p>
        </w:tc>
        <w:tc>
          <w:tcPr>
            <w:tcW w:w="1293" w:type="dxa"/>
            <w:tcBorders>
              <w:left w:val="nil"/>
              <w:right w:val="single" w:sz="6" w:space="0" w:color="auto"/>
            </w:tcBorders>
          </w:tcPr>
          <w:p w14:paraId="63870A58" w14:textId="77777777" w:rsidR="00EF24B6" w:rsidRPr="00176F02" w:rsidRDefault="00EF24B6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>วันที่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 30 พฤศจิกายน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14:paraId="4EA4CC2D" w14:textId="77777777" w:rsidR="00EF24B6" w:rsidRPr="00176F02" w:rsidRDefault="00EF24B6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วันที่ 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9 พฤศจิกายน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14:paraId="2339BE01" w14:textId="77777777" w:rsidR="00EF24B6" w:rsidRPr="00176F02" w:rsidRDefault="00EF24B6" w:rsidP="00DD4911">
            <w:pPr>
              <w:spacing w:line="276" w:lineRule="auto"/>
              <w:ind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14:paraId="793AF62A" w14:textId="77777777" w:rsidR="00EF24B6" w:rsidRPr="00176F02" w:rsidRDefault="00EF24B6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วันที่ 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5 กรกฎาคม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14:paraId="6602A63C" w14:textId="77777777" w:rsidR="00EF24B6" w:rsidRPr="00176F02" w:rsidRDefault="00343C10" w:rsidP="008770A2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วันที่ </w:t>
            </w:r>
            <w:r w:rsidR="00EF24B6"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16 กุมภาพันธ์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14:paraId="0EB04B1A" w14:textId="77777777" w:rsidR="00EF24B6" w:rsidRPr="00176F02" w:rsidRDefault="00343C10" w:rsidP="002F0FFF">
            <w:pPr>
              <w:spacing w:line="276" w:lineRule="auto"/>
              <w:ind w:right="-95"/>
              <w:rPr>
                <w:rFonts w:ascii="Angsana New" w:hAnsi="Angsana New" w:cs="Angsana New"/>
                <w:sz w:val="19"/>
                <w:szCs w:val="19"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วันที่ </w:t>
            </w:r>
            <w:r w:rsidR="005203AD">
              <w:rPr>
                <w:rFonts w:ascii="Angsana New" w:hAnsi="Angsana New" w:cs="Angsana New"/>
                <w:sz w:val="19"/>
                <w:szCs w:val="19"/>
              </w:rPr>
              <w:t>1</w:t>
            </w:r>
            <w:r w:rsidR="00EF24B6">
              <w:rPr>
                <w:rFonts w:ascii="Angsana New" w:hAnsi="Angsana New" w:cs="Angsana New"/>
                <w:sz w:val="19"/>
                <w:szCs w:val="19"/>
              </w:rPr>
              <w:t>6</w:t>
            </w:r>
            <w:r w:rsidR="00EF24B6" w:rsidRPr="00176F0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="00EF24B6"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กุมภาพันธ์</w:t>
            </w:r>
          </w:p>
        </w:tc>
      </w:tr>
      <w:tr w:rsidR="00EF24B6" w:rsidRPr="002F37CC" w14:paraId="1D05DB0C" w14:textId="77777777" w:rsidTr="00BE4488">
        <w:trPr>
          <w:trHeight w:val="296"/>
        </w:trPr>
        <w:tc>
          <w:tcPr>
            <w:tcW w:w="283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0F4230" w14:textId="77777777" w:rsidR="00EF24B6" w:rsidRPr="00176F02" w:rsidRDefault="00EF24B6" w:rsidP="00064DB0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ไปรวมคำนวณเพื่อเสียภาษีเงินได้</w:t>
            </w:r>
          </w:p>
        </w:tc>
        <w:tc>
          <w:tcPr>
            <w:tcW w:w="1293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14:paraId="576AF52A" w14:textId="77777777" w:rsidR="00EF24B6" w:rsidRPr="00176F02" w:rsidRDefault="00EF24B6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2547)</w:t>
            </w:r>
          </w:p>
        </w:tc>
        <w:tc>
          <w:tcPr>
            <w:tcW w:w="126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4C4245" w14:textId="77777777" w:rsidR="00EF24B6" w:rsidRPr="00176F02" w:rsidRDefault="00EF24B6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2555)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14:paraId="31972E21" w14:textId="77777777" w:rsidR="00EF24B6" w:rsidRPr="00176F02" w:rsidRDefault="00EF24B6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14:paraId="0FD17265" w14:textId="77777777" w:rsidR="00EF24B6" w:rsidRPr="00176F02" w:rsidRDefault="00EF24B6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2555)</w:t>
            </w:r>
          </w:p>
        </w:tc>
        <w:tc>
          <w:tcPr>
            <w:tcW w:w="117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1E4E53" w14:textId="77777777" w:rsidR="00EF24B6" w:rsidRPr="00176F02" w:rsidRDefault="00EF24B6" w:rsidP="008770A2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2562)</w:t>
            </w:r>
          </w:p>
        </w:tc>
        <w:tc>
          <w:tcPr>
            <w:tcW w:w="126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AFCADA" w14:textId="77777777" w:rsidR="00EF24B6" w:rsidRPr="00176F02" w:rsidRDefault="002F0FFF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>
              <w:rPr>
                <w:rFonts w:ascii="Angsana New" w:hAnsi="Angsana New" w:cs="Angsana New"/>
                <w:sz w:val="19"/>
                <w:szCs w:val="19"/>
              </w:rPr>
              <w:t>2559)</w:t>
            </w:r>
          </w:p>
        </w:tc>
      </w:tr>
    </w:tbl>
    <w:p w14:paraId="04B12AA3" w14:textId="77777777" w:rsidR="00B21C4D" w:rsidRPr="00B21C4D" w:rsidRDefault="00B21C4D" w:rsidP="007870CC">
      <w:pPr>
        <w:spacing w:before="240" w:line="276" w:lineRule="auto"/>
        <w:ind w:left="426" w:right="29"/>
        <w:jc w:val="thaiDistribute"/>
        <w:rPr>
          <w:rFonts w:ascii="Angsana New" w:hAnsi="Angsana New" w:cs="Angsana New"/>
          <w:sz w:val="8"/>
          <w:szCs w:val="8"/>
          <w:cs/>
        </w:rPr>
      </w:pPr>
    </w:p>
    <w:p w14:paraId="1BBD6970" w14:textId="77777777" w:rsidR="00064DB0" w:rsidRDefault="00064DB0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4C82A655" w14:textId="77777777" w:rsidR="00B21C4D" w:rsidRDefault="007870CC" w:rsidP="00CA12E0">
      <w:pPr>
        <w:ind w:left="450"/>
        <w:rPr>
          <w:rFonts w:ascii="Angsana New" w:hAnsi="Angsana New" w:cs="Angsana New"/>
          <w:sz w:val="32"/>
          <w:szCs w:val="32"/>
        </w:rPr>
      </w:pPr>
      <w:r w:rsidRPr="00D148BC">
        <w:rPr>
          <w:rFonts w:ascii="Angsana New" w:hAnsi="Angsana New" w:cs="Angsana New"/>
          <w:sz w:val="32"/>
          <w:szCs w:val="32"/>
          <w:cs/>
        </w:rPr>
        <w:t>สิทธิประโยชน์จากการได้รับการส่งเสริมการลงทุน</w:t>
      </w:r>
      <w:r>
        <w:rPr>
          <w:rFonts w:ascii="Angsana New" w:hAnsi="Angsana New" w:cs="Angsana New" w:hint="cs"/>
          <w:sz w:val="32"/>
          <w:szCs w:val="32"/>
          <w:cs/>
        </w:rPr>
        <w:t>(ต่อ)</w:t>
      </w:r>
    </w:p>
    <w:tbl>
      <w:tblPr>
        <w:tblW w:w="10491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2978"/>
        <w:gridCol w:w="1701"/>
        <w:gridCol w:w="1640"/>
        <w:gridCol w:w="2045"/>
        <w:gridCol w:w="2127"/>
      </w:tblGrid>
      <w:tr w:rsidR="007870CC" w:rsidRPr="00176F02" w14:paraId="58C2096E" w14:textId="77777777" w:rsidTr="00E600C5"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33F101" w14:textId="77777777"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1.  </w:t>
            </w:r>
            <w:r w:rsidRPr="00843A4E">
              <w:rPr>
                <w:rFonts w:ascii="Angsana New" w:hAnsi="Angsana New" w:cs="Angsana New"/>
                <w:cs/>
              </w:rPr>
              <w:t>บัตรส่งเสริมเลขที่</w:t>
            </w:r>
          </w:p>
        </w:tc>
        <w:tc>
          <w:tcPr>
            <w:tcW w:w="3341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22B1A34F" w14:textId="77777777"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1356(1)</w:t>
            </w:r>
            <w:r w:rsidRPr="00843A4E">
              <w:rPr>
                <w:rFonts w:ascii="Angsana New" w:hAnsi="Angsana New" w:cs="Angsana New"/>
              </w:rPr>
              <w:t>/2553</w:t>
            </w: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D2CF6A" w14:textId="77777777"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>59-1112-0-00-1-0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196BD473" w14:textId="77777777"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>59-1186-0-00-1-0</w:t>
            </w:r>
          </w:p>
        </w:tc>
      </w:tr>
      <w:tr w:rsidR="007870CC" w:rsidRPr="00176F02" w14:paraId="04F94091" w14:textId="77777777" w:rsidTr="00E600C5">
        <w:tc>
          <w:tcPr>
            <w:tcW w:w="29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0B002" w14:textId="77777777"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2.  </w:t>
            </w:r>
            <w:r w:rsidRPr="00843A4E">
              <w:rPr>
                <w:rFonts w:ascii="Angsana New" w:hAnsi="Angsana New" w:cs="Angsana New"/>
                <w:cs/>
              </w:rPr>
              <w:t>วันที่ตามบัตรส่งเสริม</w:t>
            </w:r>
          </w:p>
        </w:tc>
        <w:tc>
          <w:tcPr>
            <w:tcW w:w="33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A9CF78B" w14:textId="77777777"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>24/3/2553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17FE3" w14:textId="77777777"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>4/7/2559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A2412FC" w14:textId="77777777"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 w:hint="cs"/>
                <w:cs/>
              </w:rPr>
              <w:t>26/7/2559</w:t>
            </w:r>
          </w:p>
        </w:tc>
      </w:tr>
      <w:tr w:rsidR="007870CC" w:rsidRPr="00176F02" w14:paraId="5F73F038" w14:textId="77777777" w:rsidTr="00E600C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14:paraId="692EA72E" w14:textId="77777777"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3.  </w:t>
            </w:r>
            <w:r w:rsidRPr="00843A4E">
              <w:rPr>
                <w:rFonts w:ascii="Angsana New" w:hAnsi="Angsana New" w:cs="Angsana New"/>
                <w:cs/>
              </w:rPr>
              <w:t>วันที่เริ่มมีรายได้</w:t>
            </w:r>
          </w:p>
        </w:tc>
        <w:tc>
          <w:tcPr>
            <w:tcW w:w="3341" w:type="dxa"/>
            <w:gridSpan w:val="2"/>
            <w:tcBorders>
              <w:left w:val="nil"/>
              <w:right w:val="single" w:sz="6" w:space="0" w:color="auto"/>
            </w:tcBorders>
          </w:tcPr>
          <w:p w14:paraId="3DD08BDE" w14:textId="77777777"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</w:rPr>
              <w:t>23/2/2554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14:paraId="04929CAB" w14:textId="77777777"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-</w:t>
            </w:r>
            <w:r w:rsidR="004A03ED">
              <w:rPr>
                <w:rFonts w:ascii="Angsana New" w:hAnsi="Angsana New" w:cs="Angsana New"/>
              </w:rPr>
              <w:t>-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14:paraId="0790F782" w14:textId="77777777"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>-</w:t>
            </w:r>
            <w:r w:rsidR="004A03ED">
              <w:rPr>
                <w:rFonts w:ascii="Angsana New" w:hAnsi="Angsana New" w:cs="Angsana New"/>
              </w:rPr>
              <w:t>-</w:t>
            </w:r>
          </w:p>
        </w:tc>
      </w:tr>
      <w:tr w:rsidR="007870CC" w:rsidRPr="00176F02" w14:paraId="5A9E2800" w14:textId="77777777" w:rsidTr="00E600C5">
        <w:tc>
          <w:tcPr>
            <w:tcW w:w="29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DD384CF" w14:textId="77777777"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4.  </w:t>
            </w:r>
            <w:r w:rsidRPr="00843A4E">
              <w:rPr>
                <w:rFonts w:ascii="Angsana New" w:hAnsi="Angsana New" w:cs="Angsana New"/>
                <w:cs/>
              </w:rPr>
              <w:t>ประเภทกิจการที่ได้รับการส่งเสริม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369AEBB1" w14:textId="77777777" w:rsidR="007870CC" w:rsidRPr="00843A4E" w:rsidRDefault="007870CC" w:rsidP="005155C9">
            <w:pPr>
              <w:spacing w:line="276" w:lineRule="auto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ผลิตผลิตภัณฑ์</w:t>
            </w:r>
            <w:r>
              <w:rPr>
                <w:rFonts w:ascii="Angsana New" w:hAnsi="Angsana New" w:cs="Angsana New" w:hint="cs"/>
                <w:cs/>
              </w:rPr>
              <w:t>อิ</w:t>
            </w:r>
            <w:r w:rsidRPr="00843A4E">
              <w:rPr>
                <w:rFonts w:ascii="Angsana New" w:hAnsi="Angsana New" w:cs="Angsana New" w:hint="cs"/>
                <w:cs/>
              </w:rPr>
              <w:t>เล็กทรอนิกส์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050ADC1" w14:textId="77777777" w:rsidR="007870CC" w:rsidRPr="00176F02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PRINTED</w:t>
            </w: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226B7C0" w14:textId="77777777"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 w:hint="cs"/>
                <w:cs/>
              </w:rPr>
              <w:t>ผลิตผลิตภัณฑ์อิเล็กทรอนิกส์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02643DA9" w14:textId="77777777"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  <w:cs/>
              </w:rPr>
              <w:t>ผลิต</w:t>
            </w:r>
            <w:r w:rsidRPr="00843A4E">
              <w:rPr>
                <w:rFonts w:ascii="Angsana New" w:hAnsi="Angsana New" w:cs="Angsana New" w:hint="cs"/>
                <w:cs/>
              </w:rPr>
              <w:t>เครื่องมือแพทย์</w:t>
            </w:r>
          </w:p>
        </w:tc>
      </w:tr>
      <w:tr w:rsidR="007870CC" w:rsidRPr="00176F02" w14:paraId="359F493D" w14:textId="77777777" w:rsidTr="00E600C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14:paraId="00717D45" w14:textId="77777777"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14:paraId="1CDF6E73" w14:textId="77777777"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สำหรับงานอุตสาหกรรม</w:t>
            </w: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14:paraId="429CF5F7" w14:textId="77777777" w:rsidR="007870CC" w:rsidRPr="00176F02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CIRCUIT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14:paraId="1A94CEF3" w14:textId="77777777"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ผลิตชิ้นส่วน และ/หรืออุปกรณ์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14:paraId="59D403B6" w14:textId="77777777"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 w:hint="cs"/>
                <w:cs/>
              </w:rPr>
              <w:t>ผลิตผลิตภัณฑ์อิเล็กทรอนิกส์</w:t>
            </w:r>
          </w:p>
        </w:tc>
      </w:tr>
      <w:tr w:rsidR="007870CC" w:rsidRPr="00176F02" w14:paraId="5E169BDB" w14:textId="77777777" w:rsidTr="00E600C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14:paraId="3AC9871F" w14:textId="77777777"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14:paraId="6051818F" w14:textId="77777777"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14:paraId="31E427DD" w14:textId="77777777" w:rsidR="007870CC" w:rsidRPr="00176F02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BOARD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14:paraId="18DA05C1" w14:textId="77777777"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อิเล็กทรอนิกส์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14:paraId="7F1B86FD" w14:textId="77777777"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ผลิตชิ้นส่วน และ/หรืออุปกรณ์</w:t>
            </w:r>
          </w:p>
        </w:tc>
      </w:tr>
      <w:tr w:rsidR="007870CC" w:rsidRPr="00176F02" w14:paraId="1B6AA79A" w14:textId="77777777" w:rsidTr="00E600C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14:paraId="24661BD1" w14:textId="77777777"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14:paraId="7C45F30B" w14:textId="77777777"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14:paraId="2289F033" w14:textId="77777777" w:rsidR="007870CC" w:rsidRPr="00176F02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ASSEMBLY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14:paraId="20D08A1A" w14:textId="77777777"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 w:hint="cs"/>
                <w:cs/>
              </w:rPr>
              <w:t>หรือชิ้นส่วนและ/หรืออุปกรณ์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14:paraId="7B4EDC69" w14:textId="77777777"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อิเล็กทรอนิกส์</w:t>
            </w:r>
          </w:p>
        </w:tc>
      </w:tr>
      <w:tr w:rsidR="007870CC" w:rsidRPr="00176F02" w14:paraId="5DDF4A0A" w14:textId="77777777" w:rsidTr="00E600C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14:paraId="65AC715F" w14:textId="77777777"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14:paraId="23862CB8" w14:textId="77777777"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14:paraId="6D6E5533" w14:textId="77777777" w:rsidR="007870CC" w:rsidRPr="00176F02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(PCBA)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14:paraId="3CC774DF" w14:textId="77777777"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ที่ใช้กับผลิตภัณฑ์อิเล็กทรอนิกส์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14:paraId="4ADB65DA" w14:textId="77777777"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 w:hint="cs"/>
                <w:cs/>
              </w:rPr>
              <w:t>หรือชิ้นส่วนและ/หรืออุปกรณ์</w:t>
            </w:r>
          </w:p>
        </w:tc>
      </w:tr>
      <w:tr w:rsidR="007870CC" w:rsidRPr="00176F02" w14:paraId="4FDDC81B" w14:textId="77777777" w:rsidTr="00E600C5">
        <w:tc>
          <w:tcPr>
            <w:tcW w:w="297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284669" w14:textId="77777777"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14:paraId="56220FBF" w14:textId="77777777"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4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C2F7E9" w14:textId="77777777"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04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ADAA92" w14:textId="77777777"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14:paraId="36755F82" w14:textId="77777777"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ที่ใช้กับผลิตภัณฑ์อิเล็กทรอนิกส์</w:t>
            </w:r>
          </w:p>
        </w:tc>
      </w:tr>
      <w:tr w:rsidR="007870CC" w:rsidRPr="00176F02" w14:paraId="1C9C1102" w14:textId="77777777" w:rsidTr="00E600C5">
        <w:tc>
          <w:tcPr>
            <w:tcW w:w="297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A529166" w14:textId="77777777"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5. </w:t>
            </w:r>
            <w:r w:rsidRPr="00843A4E">
              <w:rPr>
                <w:rFonts w:ascii="Angsana New" w:hAnsi="Angsana New" w:cs="Angsana New"/>
                <w:cs/>
              </w:rPr>
              <w:t>สิทธิและประโยชน์สำคัญที่ได้รับการส่งเสริม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14:paraId="1CA0A483" w14:textId="77777777"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9D400BE" w14:textId="77777777"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52D59FB" w14:textId="77777777"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14:paraId="27E1CDAC" w14:textId="77777777"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</w:tr>
      <w:tr w:rsidR="007870CC" w:rsidRPr="00176F02" w14:paraId="39C4A035" w14:textId="77777777" w:rsidTr="00E600C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14:paraId="2A45452E" w14:textId="77777777"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5.1   </w:t>
            </w:r>
            <w:r w:rsidRPr="00843A4E">
              <w:rPr>
                <w:rFonts w:ascii="Angsana New" w:hAnsi="Angsana New" w:cs="Angsana New"/>
                <w:cs/>
              </w:rPr>
              <w:t>ได้รับยกเว้นภาษีเงินได้</w:t>
            </w:r>
            <w:r w:rsidRPr="00843A4E">
              <w:rPr>
                <w:rFonts w:ascii="Angsana New" w:hAnsi="Angsana New" w:cs="Angsana New"/>
                <w:spacing w:val="-4"/>
                <w:cs/>
              </w:rPr>
              <w:t>นิติบุคคลสำหรับ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14:paraId="3E7BCC2E" w14:textId="77777777"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8 </w:t>
            </w:r>
            <w:r w:rsidRPr="00843A4E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14:paraId="2E54CBB7" w14:textId="77777777"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</w:rPr>
              <w:t xml:space="preserve">8 </w:t>
            </w:r>
            <w:r w:rsidRPr="00843A4E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14:paraId="0617FE81" w14:textId="77777777"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</w:rPr>
              <w:t xml:space="preserve">8 </w:t>
            </w:r>
            <w:r w:rsidRPr="00843A4E">
              <w:rPr>
                <w:rFonts w:ascii="Angsana New" w:hAnsi="Angsana New" w:cs="Angsana New"/>
                <w:cs/>
              </w:rPr>
              <w:t>ปี</w:t>
            </w:r>
            <w:r w:rsidRPr="00843A4E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14:paraId="618B583A" w14:textId="77777777"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</w:rPr>
              <w:t xml:space="preserve">8 </w:t>
            </w:r>
            <w:r w:rsidRPr="00843A4E">
              <w:rPr>
                <w:rFonts w:ascii="Angsana New" w:hAnsi="Angsana New" w:cs="Angsana New"/>
                <w:cs/>
              </w:rPr>
              <w:t>ปี</w:t>
            </w:r>
            <w:r w:rsidRPr="00843A4E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</w:tr>
      <w:tr w:rsidR="007870CC" w:rsidRPr="00176F02" w14:paraId="14660749" w14:textId="77777777" w:rsidTr="00E600C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14:paraId="4742E3C0" w14:textId="77777777" w:rsidR="007870CC" w:rsidRPr="00843A4E" w:rsidRDefault="007870CC" w:rsidP="00064DB0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  <w:spacing w:val="-4"/>
                <w:cs/>
              </w:rPr>
              <w:t>กำไรสุทธิที่ได้จากการประกอบกิจการ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14:paraId="6C281610" w14:textId="77777777" w:rsidR="007870CC" w:rsidRPr="00843A4E" w:rsidRDefault="00E600C5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(ครบกำหนด</w:t>
            </w:r>
            <w:r w:rsidR="007870CC" w:rsidRPr="00843A4E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14:paraId="58E3516E" w14:textId="77777777" w:rsidR="007870CC" w:rsidRPr="00843A4E" w:rsidRDefault="00E600C5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(ครบกำหนด</w:t>
            </w:r>
            <w:r w:rsidR="007870CC" w:rsidRPr="00843A4E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14:paraId="23B7DF46" w14:textId="77777777" w:rsidR="007870CC" w:rsidRPr="00674B7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674B7C">
              <w:rPr>
                <w:rFonts w:ascii="Angsana New" w:hAnsi="Angsana New" w:cs="Angsana New" w:hint="cs"/>
                <w:cs/>
              </w:rPr>
              <w:t>หรือ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14:paraId="5FFD5300" w14:textId="77777777" w:rsidR="007870CC" w:rsidRPr="00674B7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674B7C">
              <w:rPr>
                <w:rFonts w:ascii="Angsana New" w:hAnsi="Angsana New" w:cs="Angsana New" w:hint="cs"/>
                <w:cs/>
              </w:rPr>
              <w:t>หรือ</w:t>
            </w:r>
          </w:p>
        </w:tc>
      </w:tr>
      <w:tr w:rsidR="007870CC" w:rsidRPr="00176F02" w14:paraId="27235A87" w14:textId="77777777" w:rsidTr="00E600C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14:paraId="29323EA8" w14:textId="77777777" w:rsidR="007870CC" w:rsidRPr="00843A4E" w:rsidRDefault="00064DB0" w:rsidP="00064DB0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 w:hint="cs"/>
                <w:spacing w:val="-4"/>
                <w:cs/>
              </w:rPr>
              <w:t>ที่</w:t>
            </w:r>
            <w:r w:rsidR="007870CC" w:rsidRPr="00843A4E">
              <w:rPr>
                <w:rFonts w:ascii="Angsana New" w:hAnsi="Angsana New" w:cs="Angsana New"/>
                <w:spacing w:val="-4"/>
                <w:cs/>
              </w:rPr>
              <w:t>ได้รับการส่งเสริมนับแต่วันที่เริ่มมีรายได้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14:paraId="079A8349" w14:textId="77777777" w:rsidR="007870CC" w:rsidRPr="00843A4E" w:rsidRDefault="00E600C5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วันที่ </w:t>
            </w:r>
            <w:r w:rsidR="007870CC" w:rsidRPr="00843A4E">
              <w:rPr>
                <w:rFonts w:ascii="Angsana New" w:hAnsi="Angsana New" w:cs="Angsana New" w:hint="cs"/>
                <w:cs/>
              </w:rPr>
              <w:t>22</w:t>
            </w:r>
            <w:r w:rsidR="007870CC" w:rsidRPr="00843A4E">
              <w:rPr>
                <w:rFonts w:ascii="Angsana New" w:hAnsi="Angsana New" w:cs="Angsana New"/>
                <w:cs/>
              </w:rPr>
              <w:t xml:space="preserve"> </w:t>
            </w:r>
            <w:r w:rsidR="007870CC" w:rsidRPr="00843A4E">
              <w:rPr>
                <w:rFonts w:ascii="Angsana New" w:hAnsi="Angsana New" w:cs="Angsana New" w:hint="cs"/>
                <w:cs/>
              </w:rPr>
              <w:t>กุมภาพันธ์</w:t>
            </w:r>
            <w:r w:rsidR="007870CC" w:rsidRPr="00843A4E">
              <w:rPr>
                <w:rFonts w:ascii="Angsana New" w:hAnsi="Angsana New" w:cs="Angsana New"/>
                <w:cs/>
              </w:rPr>
              <w:t xml:space="preserve"> </w:t>
            </w:r>
            <w:r w:rsidR="007870CC" w:rsidRPr="00843A4E">
              <w:rPr>
                <w:rFonts w:ascii="Angsana New" w:hAnsi="Angsana New" w:cs="Angsana New" w:hint="cs"/>
                <w:cs/>
              </w:rPr>
              <w:t xml:space="preserve"> 2562)</w:t>
            </w: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14:paraId="4DAB293D" w14:textId="77777777" w:rsidR="007870CC" w:rsidRPr="00843A4E" w:rsidRDefault="00E600C5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วันที่ </w:t>
            </w:r>
            <w:r w:rsidR="007870CC" w:rsidRPr="00843A4E">
              <w:rPr>
                <w:rFonts w:ascii="Angsana New" w:hAnsi="Angsana New" w:cs="Angsana New" w:hint="cs"/>
                <w:cs/>
              </w:rPr>
              <w:t>22</w:t>
            </w:r>
            <w:r w:rsidR="007870CC" w:rsidRPr="00843A4E">
              <w:rPr>
                <w:rFonts w:ascii="Angsana New" w:hAnsi="Angsana New" w:cs="Angsana New"/>
                <w:cs/>
              </w:rPr>
              <w:t xml:space="preserve"> </w:t>
            </w:r>
            <w:r w:rsidR="007870CC" w:rsidRPr="00843A4E">
              <w:rPr>
                <w:rFonts w:ascii="Angsana New" w:hAnsi="Angsana New" w:cs="Angsana New" w:hint="cs"/>
                <w:cs/>
              </w:rPr>
              <w:t>กุมภาพันธ์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="007870CC" w:rsidRPr="00843A4E">
              <w:rPr>
                <w:rFonts w:ascii="Angsana New" w:hAnsi="Angsana New" w:cs="Angsana New" w:hint="cs"/>
                <w:cs/>
              </w:rPr>
              <w:t>2562)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14:paraId="3A59D8F6" w14:textId="77777777" w:rsidR="007870CC" w:rsidRPr="00674B7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674B7C">
              <w:rPr>
                <w:rFonts w:ascii="Angsana New" w:hAnsi="Angsana New" w:cs="Angsana New"/>
                <w:cs/>
              </w:rPr>
              <w:t>มีมูลค่าภาษีไม่เกิน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14:paraId="23E51A01" w14:textId="77777777" w:rsidR="007870CC" w:rsidRPr="00674B7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674B7C">
              <w:rPr>
                <w:rFonts w:ascii="Angsana New" w:hAnsi="Angsana New" w:cs="Angsana New"/>
                <w:cs/>
              </w:rPr>
              <w:t>มีมูลค่าภาษีไม่เกิน</w:t>
            </w:r>
          </w:p>
        </w:tc>
      </w:tr>
      <w:tr w:rsidR="007870CC" w:rsidRPr="00176F02" w14:paraId="227A3E84" w14:textId="77777777" w:rsidTr="00E600C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14:paraId="1254AF6F" w14:textId="77777777" w:rsidR="007870CC" w:rsidRPr="00843A4E" w:rsidRDefault="007870CC" w:rsidP="00064DB0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  <w:spacing w:val="-4"/>
                <w:cs/>
              </w:rPr>
              <w:t>จากการประกอบกิจการ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14:paraId="55DAE640" w14:textId="77777777" w:rsidR="007870CC" w:rsidRPr="00176F02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14:paraId="49C0168B" w14:textId="77777777" w:rsidR="007870CC" w:rsidRPr="00674B7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674B7C">
              <w:rPr>
                <w:rFonts w:ascii="Angsana New" w:hAnsi="Angsana New" w:cs="Angsana New" w:hint="cs"/>
                <w:cs/>
              </w:rPr>
              <w:t>หรือ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14:paraId="692D9E8C" w14:textId="77777777" w:rsidR="007870CC" w:rsidRPr="00674B7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674B7C">
              <w:rPr>
                <w:rFonts w:ascii="Angsana New" w:hAnsi="Angsana New" w:cs="Angsana New" w:hint="cs"/>
                <w:cs/>
              </w:rPr>
              <w:t>159.40</w:t>
            </w:r>
            <w:r w:rsidRPr="00674B7C">
              <w:rPr>
                <w:rFonts w:ascii="Angsana New" w:hAnsi="Angsana New" w:cs="Angsana New"/>
                <w:cs/>
              </w:rPr>
              <w:t xml:space="preserve"> ล้านบาท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14:paraId="162848B6" w14:textId="77777777" w:rsidR="007870CC" w:rsidRPr="00674B7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674B7C">
              <w:rPr>
                <w:rFonts w:ascii="Angsana New" w:hAnsi="Angsana New" w:cs="Angsana New" w:hint="cs"/>
                <w:cs/>
              </w:rPr>
              <w:t xml:space="preserve">356.60 </w:t>
            </w:r>
            <w:r w:rsidRPr="00674B7C">
              <w:rPr>
                <w:rFonts w:ascii="Angsana New" w:hAnsi="Angsana New" w:cs="Angsana New"/>
                <w:cs/>
              </w:rPr>
              <w:t xml:space="preserve"> ล้านบาท</w:t>
            </w:r>
          </w:p>
        </w:tc>
      </w:tr>
      <w:tr w:rsidR="007870CC" w:rsidRPr="00176F02" w14:paraId="6E4D8BB5" w14:textId="77777777" w:rsidTr="00E600C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14:paraId="46BD23F9" w14:textId="77777777"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14:paraId="6119CF03" w14:textId="77777777" w:rsidR="007870CC" w:rsidRPr="00176F02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14:paraId="362791D6" w14:textId="77777777" w:rsidR="007870CC" w:rsidRPr="00674B7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674B7C">
              <w:rPr>
                <w:rFonts w:ascii="Angsana New" w:hAnsi="Angsana New" w:cs="Angsana New"/>
                <w:cs/>
              </w:rPr>
              <w:t>มีมูลค่าภาษีไม่เกิน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14:paraId="2712A03A" w14:textId="77777777" w:rsidR="007870C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14:paraId="1099909D" w14:textId="77777777" w:rsidR="007870C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</w:tr>
      <w:tr w:rsidR="007870CC" w:rsidRPr="00176F02" w14:paraId="67198407" w14:textId="77777777" w:rsidTr="00E600C5">
        <w:tc>
          <w:tcPr>
            <w:tcW w:w="29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59332" w14:textId="77777777"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7B1CA320" w14:textId="77777777" w:rsidR="007870CC" w:rsidRPr="00176F02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6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B0B26" w14:textId="77777777" w:rsidR="007870CC" w:rsidRPr="00674B7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674B7C">
              <w:rPr>
                <w:rFonts w:ascii="Angsana New" w:hAnsi="Angsana New" w:cs="Angsana New" w:hint="cs"/>
                <w:cs/>
              </w:rPr>
              <w:t>26.77</w:t>
            </w:r>
            <w:r w:rsidRPr="00674B7C">
              <w:rPr>
                <w:rFonts w:ascii="Angsana New" w:hAnsi="Angsana New" w:cs="Angsana New"/>
                <w:cs/>
              </w:rPr>
              <w:t xml:space="preserve"> ล้านบาท</w:t>
            </w:r>
          </w:p>
        </w:tc>
        <w:tc>
          <w:tcPr>
            <w:tcW w:w="204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7627D" w14:textId="77777777" w:rsidR="007870C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2127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61E9F2EE" w14:textId="77777777" w:rsidR="007870C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</w:tr>
      <w:tr w:rsidR="007870CC" w:rsidRPr="00176F02" w14:paraId="438E073E" w14:textId="77777777" w:rsidTr="00E600C5">
        <w:tc>
          <w:tcPr>
            <w:tcW w:w="29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8EAF79A" w14:textId="77777777" w:rsidR="007870CC" w:rsidRPr="00843A4E" w:rsidRDefault="00B90055" w:rsidP="00674B7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>
              <w:br w:type="page"/>
            </w:r>
            <w:r w:rsidR="007870CC" w:rsidRPr="00843A4E">
              <w:rPr>
                <w:rFonts w:ascii="Angsana New" w:hAnsi="Angsana New" w:cs="Angsana New"/>
              </w:rPr>
              <w:t>5.</w:t>
            </w:r>
            <w:r w:rsidR="005B40D7">
              <w:rPr>
                <w:rFonts w:ascii="Angsana New" w:hAnsi="Angsana New" w:cs="Angsana New" w:hint="cs"/>
                <w:cs/>
              </w:rPr>
              <w:t>3</w:t>
            </w:r>
            <w:r w:rsidR="007870CC" w:rsidRPr="00843A4E">
              <w:rPr>
                <w:rFonts w:ascii="Angsana New" w:hAnsi="Angsana New" w:cs="Angsana New"/>
              </w:rPr>
              <w:t xml:space="preserve">    </w:t>
            </w:r>
            <w:r w:rsidR="007870CC" w:rsidRPr="00843A4E">
              <w:rPr>
                <w:rFonts w:ascii="Angsana New" w:hAnsi="Angsana New" w:cs="Angsana New"/>
                <w:cs/>
              </w:rPr>
              <w:t xml:space="preserve">ได้รับลดหย่อนภาษีเงินได้นิติบุคคล 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4929C0D6" w14:textId="77777777"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5 </w:t>
            </w:r>
            <w:r w:rsidRPr="00843A4E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1D7AF2D" w14:textId="77777777" w:rsidR="007870C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  <w:r w:rsidR="004A03ED">
              <w:rPr>
                <w:rFonts w:ascii="Angsana New" w:hAnsi="Angsana New" w:cs="Angsana New"/>
              </w:rPr>
              <w:t>-</w:t>
            </w: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A683E98" w14:textId="77777777"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5 ปี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7C36209C" w14:textId="77777777"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5 ปี</w:t>
            </w:r>
          </w:p>
        </w:tc>
      </w:tr>
      <w:tr w:rsidR="007870CC" w:rsidRPr="00176F02" w14:paraId="77AAEB3F" w14:textId="77777777" w:rsidTr="00E600C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14:paraId="3AB8B80E" w14:textId="77777777" w:rsidR="007870CC" w:rsidRPr="00064DB0" w:rsidRDefault="007870CC" w:rsidP="00064DB0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pacing w:val="-4"/>
              </w:rPr>
            </w:pPr>
            <w:r w:rsidRPr="00064DB0">
              <w:rPr>
                <w:rFonts w:ascii="Angsana New" w:hAnsi="Angsana New" w:cs="Angsana New"/>
                <w:spacing w:val="-4"/>
                <w:cs/>
              </w:rPr>
              <w:t>สำหรับกำไรสุทธิที่ได้รับจากการลงทุน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14:paraId="5B79C574" w14:textId="77777777" w:rsidR="007870CC" w:rsidRPr="00843A4E" w:rsidRDefault="00E600C5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(ครบกำหนด</w:t>
            </w:r>
            <w:r w:rsidR="007870CC" w:rsidRPr="00843A4E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14:paraId="6998E135" w14:textId="77777777" w:rsidR="007870CC" w:rsidRPr="00843A4E" w:rsidRDefault="007870CC" w:rsidP="005155C9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14:paraId="2904A7F0" w14:textId="77777777" w:rsidR="007870CC" w:rsidRPr="00843A4E" w:rsidRDefault="007870CC" w:rsidP="005155C9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14:paraId="32AB7B6E" w14:textId="77777777"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  <w:tr w:rsidR="007870CC" w:rsidRPr="00176F02" w14:paraId="4137433E" w14:textId="77777777" w:rsidTr="00E600C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14:paraId="730FCA3E" w14:textId="77777777" w:rsidR="007870CC" w:rsidRPr="00064DB0" w:rsidRDefault="007870CC" w:rsidP="00064DB0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pacing w:val="-4"/>
              </w:rPr>
            </w:pPr>
            <w:r w:rsidRPr="00064DB0">
              <w:rPr>
                <w:rFonts w:ascii="Angsana New" w:hAnsi="Angsana New" w:cs="Angsana New"/>
                <w:spacing w:val="-4"/>
                <w:cs/>
              </w:rPr>
              <w:t xml:space="preserve">ในอัตราร้อยละ </w:t>
            </w:r>
            <w:r w:rsidRPr="00064DB0">
              <w:rPr>
                <w:rFonts w:ascii="Angsana New" w:hAnsi="Angsana New" w:cs="Angsana New"/>
                <w:spacing w:val="-4"/>
              </w:rPr>
              <w:t xml:space="preserve">50 </w:t>
            </w:r>
            <w:r w:rsidRPr="00064DB0">
              <w:rPr>
                <w:rFonts w:ascii="Angsana New" w:hAnsi="Angsana New" w:cs="Angsana New"/>
                <w:spacing w:val="-4"/>
                <w:cs/>
              </w:rPr>
              <w:t>ของอัตราปกตินับจาก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14:paraId="3FCE9E31" w14:textId="77777777" w:rsidR="007870CC" w:rsidRPr="00843A4E" w:rsidRDefault="00E600C5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วันที่</w:t>
            </w:r>
            <w:r w:rsidR="007870CC" w:rsidRPr="00843A4E">
              <w:rPr>
                <w:rFonts w:ascii="Angsana New" w:hAnsi="Angsana New" w:cs="Angsana New"/>
                <w:cs/>
              </w:rPr>
              <w:t xml:space="preserve"> </w:t>
            </w:r>
            <w:r w:rsidR="007870CC" w:rsidRPr="00843A4E">
              <w:rPr>
                <w:rFonts w:ascii="Angsana New" w:hAnsi="Angsana New" w:cs="Angsana New" w:hint="cs"/>
                <w:cs/>
              </w:rPr>
              <w:t>22</w:t>
            </w:r>
            <w:r w:rsidR="007870CC" w:rsidRPr="00843A4E">
              <w:rPr>
                <w:rFonts w:ascii="Angsana New" w:hAnsi="Angsana New" w:cs="Angsana New"/>
                <w:cs/>
              </w:rPr>
              <w:t xml:space="preserve"> </w:t>
            </w:r>
            <w:r w:rsidR="007870CC" w:rsidRPr="00843A4E">
              <w:rPr>
                <w:rFonts w:ascii="Angsana New" w:hAnsi="Angsana New" w:cs="Angsana New" w:hint="cs"/>
                <w:cs/>
              </w:rPr>
              <w:t>กุมภาพันธ์</w:t>
            </w:r>
            <w:r w:rsidR="007870CC" w:rsidRPr="00843A4E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14:paraId="74978667" w14:textId="77777777" w:rsidR="007870CC" w:rsidRPr="00843A4E" w:rsidRDefault="007870CC" w:rsidP="005155C9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14:paraId="740C1DFE" w14:textId="77777777" w:rsidR="007870CC" w:rsidRPr="00843A4E" w:rsidRDefault="007870CC" w:rsidP="005155C9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14:paraId="0FE78DCA" w14:textId="77777777"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  <w:tr w:rsidR="007870CC" w:rsidRPr="00176F02" w14:paraId="59A33592" w14:textId="77777777" w:rsidTr="00E600C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14:paraId="001B7898" w14:textId="77777777" w:rsidR="007870CC" w:rsidRPr="00064DB0" w:rsidRDefault="007870CC" w:rsidP="00064DB0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pacing w:val="-4"/>
                <w:cs/>
              </w:rPr>
            </w:pPr>
            <w:r w:rsidRPr="00064DB0">
              <w:rPr>
                <w:rFonts w:ascii="Angsana New" w:hAnsi="Angsana New" w:cs="Angsana New"/>
                <w:spacing w:val="-4"/>
                <w:cs/>
              </w:rPr>
              <w:t>วันที่พ้นกำหนดระยะเวลายกเว้นภาษีเงิน</w:t>
            </w:r>
            <w:r w:rsidRPr="00064DB0">
              <w:rPr>
                <w:rFonts w:ascii="Angsana New" w:hAnsi="Angsana New" w:cs="Angsana New" w:hint="cs"/>
                <w:spacing w:val="-4"/>
                <w:cs/>
              </w:rPr>
              <w:t xml:space="preserve">ได้ 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14:paraId="38EE153E" w14:textId="77777777"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  <w:cs/>
              </w:rPr>
              <w:t>25</w:t>
            </w:r>
            <w:r w:rsidRPr="00843A4E">
              <w:rPr>
                <w:rFonts w:ascii="Angsana New" w:hAnsi="Angsana New" w:cs="Angsana New" w:hint="cs"/>
                <w:cs/>
              </w:rPr>
              <w:t>67</w:t>
            </w:r>
            <w:r w:rsidRPr="00843A4E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14:paraId="20B1C3F1" w14:textId="77777777"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14:paraId="5EB6C34D" w14:textId="77777777"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14:paraId="246F3724" w14:textId="77777777"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  <w:tr w:rsidR="007870CC" w:rsidRPr="00176F02" w14:paraId="0436173E" w14:textId="77777777" w:rsidTr="00E600C5">
        <w:tc>
          <w:tcPr>
            <w:tcW w:w="29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54B058B" w14:textId="77777777" w:rsidR="007870CC" w:rsidRPr="00843A4E" w:rsidRDefault="007870CC" w:rsidP="005155C9">
            <w:pPr>
              <w:spacing w:line="276" w:lineRule="auto"/>
              <w:ind w:right="29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>5.</w:t>
            </w:r>
            <w:r w:rsidR="005B40D7">
              <w:rPr>
                <w:rFonts w:ascii="Angsana New" w:hAnsi="Angsana New" w:cs="Angsana New" w:hint="cs"/>
                <w:cs/>
              </w:rPr>
              <w:t>4</w:t>
            </w:r>
            <w:r w:rsidRPr="00843A4E">
              <w:rPr>
                <w:rFonts w:ascii="Angsana New" w:hAnsi="Angsana New" w:cs="Angsana New"/>
              </w:rPr>
              <w:t xml:space="preserve">    </w:t>
            </w:r>
            <w:r w:rsidRPr="00843A4E">
              <w:rPr>
                <w:rFonts w:ascii="Angsana New" w:hAnsi="Angsana New" w:cs="Angsana New"/>
                <w:cs/>
              </w:rPr>
              <w:t>ได้รับยกเว้นไม่ต้องนำเงินปันผล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0A2087BB" w14:textId="77777777" w:rsidR="007870CC" w:rsidRPr="00843A4E" w:rsidRDefault="007870CC" w:rsidP="005155C9">
            <w:pPr>
              <w:spacing w:line="276" w:lineRule="auto"/>
              <w:ind w:right="-86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8 </w:t>
            </w:r>
            <w:r w:rsidRPr="00843A4E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D03C96F" w14:textId="77777777"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</w:rPr>
              <w:t xml:space="preserve">8 </w:t>
            </w:r>
            <w:r w:rsidRPr="00843A4E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5535927" w14:textId="77777777"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</w:rPr>
              <w:t xml:space="preserve">8 </w:t>
            </w:r>
            <w:r w:rsidRPr="00843A4E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598FFEFD" w14:textId="77777777"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8 </w:t>
            </w:r>
            <w:r w:rsidRPr="00843A4E">
              <w:rPr>
                <w:rFonts w:ascii="Angsana New" w:hAnsi="Angsana New" w:cs="Angsana New" w:hint="cs"/>
                <w:cs/>
              </w:rPr>
              <w:t>ปี</w:t>
            </w:r>
          </w:p>
        </w:tc>
      </w:tr>
      <w:tr w:rsidR="00EF24B6" w:rsidRPr="00176F02" w14:paraId="185FF7AC" w14:textId="77777777" w:rsidTr="00E600C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14:paraId="2A264525" w14:textId="77777777" w:rsidR="00EF24B6" w:rsidRPr="00843A4E" w:rsidRDefault="00EF24B6" w:rsidP="00064DB0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จาก</w:t>
            </w:r>
            <w:r w:rsidRPr="00843A4E">
              <w:rPr>
                <w:rFonts w:ascii="Angsana New" w:hAnsi="Angsana New" w:cs="Angsana New"/>
                <w:cs/>
              </w:rPr>
              <w:t>กิจการที่ได้รับการส่งเสริม</w:t>
            </w:r>
            <w:r w:rsidRPr="00843A4E">
              <w:rPr>
                <w:rFonts w:ascii="Angsana New" w:hAnsi="Angsana New" w:cs="Angsana New"/>
              </w:rPr>
              <w:t xml:space="preserve"> </w:t>
            </w:r>
            <w:r w:rsidRPr="00843A4E">
              <w:rPr>
                <w:rFonts w:ascii="Angsana New" w:hAnsi="Angsana New" w:cs="Angsana New"/>
                <w:cs/>
              </w:rPr>
              <w:t>ซึ่งได้รับ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14:paraId="193768F2" w14:textId="77777777" w:rsidR="00EF24B6" w:rsidRPr="00843A4E" w:rsidRDefault="00EF24B6" w:rsidP="008770A2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(ครบกำหนด</w:t>
            </w:r>
            <w:r w:rsidRPr="00843A4E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14:paraId="7DC1D0D8" w14:textId="77777777" w:rsidR="00EF24B6" w:rsidRPr="00843A4E" w:rsidRDefault="00EF24B6" w:rsidP="008770A2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(ครบกำหนด</w:t>
            </w:r>
            <w:r w:rsidRPr="00843A4E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14:paraId="0F75F2DF" w14:textId="77777777" w:rsidR="00EF24B6" w:rsidRPr="00843A4E" w:rsidRDefault="00EF24B6" w:rsidP="005155C9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14:paraId="3AF306FD" w14:textId="77777777" w:rsidR="00EF24B6" w:rsidRPr="00843A4E" w:rsidRDefault="00EF24B6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  <w:tr w:rsidR="00EF24B6" w:rsidRPr="00176F02" w14:paraId="040B5A18" w14:textId="77777777" w:rsidTr="00E600C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14:paraId="34AD3A35" w14:textId="77777777" w:rsidR="00EF24B6" w:rsidRPr="00843A4E" w:rsidRDefault="00EF24B6" w:rsidP="00064DB0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  <w:cs/>
              </w:rPr>
              <w:t>ยกเว้นภาษีเงินได้นิติบุคคลตามข้อ</w:t>
            </w:r>
            <w:r w:rsidRPr="00843A4E">
              <w:rPr>
                <w:rFonts w:ascii="Angsana New" w:hAnsi="Angsana New" w:cs="Angsana New"/>
              </w:rPr>
              <w:t xml:space="preserve"> 5.1 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14:paraId="749EC9FC" w14:textId="77777777" w:rsidR="00EF24B6" w:rsidRPr="00843A4E" w:rsidRDefault="00EF24B6" w:rsidP="008770A2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วันที่ </w:t>
            </w:r>
            <w:r w:rsidRPr="00843A4E">
              <w:rPr>
                <w:rFonts w:ascii="Angsana New" w:hAnsi="Angsana New" w:cs="Angsana New" w:hint="cs"/>
                <w:cs/>
              </w:rPr>
              <w:t>22</w:t>
            </w:r>
            <w:r w:rsidRPr="00843A4E">
              <w:rPr>
                <w:rFonts w:ascii="Angsana New" w:hAnsi="Angsana New" w:cs="Angsana New"/>
                <w:cs/>
              </w:rPr>
              <w:t xml:space="preserve"> </w:t>
            </w:r>
            <w:r w:rsidRPr="00843A4E">
              <w:rPr>
                <w:rFonts w:ascii="Angsana New" w:hAnsi="Angsana New" w:cs="Angsana New" w:hint="cs"/>
                <w:cs/>
              </w:rPr>
              <w:t>กุมภาพันธ์</w:t>
            </w:r>
            <w:r w:rsidRPr="00843A4E">
              <w:rPr>
                <w:rFonts w:ascii="Angsana New" w:hAnsi="Angsana New" w:cs="Angsana New"/>
                <w:cs/>
              </w:rPr>
              <w:t xml:space="preserve"> </w:t>
            </w:r>
            <w:r w:rsidRPr="00843A4E">
              <w:rPr>
                <w:rFonts w:ascii="Angsana New" w:hAnsi="Angsana New" w:cs="Angsana New" w:hint="cs"/>
                <w:cs/>
              </w:rPr>
              <w:t xml:space="preserve"> 2562)</w:t>
            </w: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14:paraId="0AB7B45F" w14:textId="77777777" w:rsidR="00EF24B6" w:rsidRPr="00843A4E" w:rsidRDefault="00EF24B6" w:rsidP="008770A2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วันที่ </w:t>
            </w:r>
            <w:r w:rsidRPr="00843A4E">
              <w:rPr>
                <w:rFonts w:ascii="Angsana New" w:hAnsi="Angsana New" w:cs="Angsana New" w:hint="cs"/>
                <w:cs/>
              </w:rPr>
              <w:t>22</w:t>
            </w:r>
            <w:r w:rsidRPr="00843A4E">
              <w:rPr>
                <w:rFonts w:ascii="Angsana New" w:hAnsi="Angsana New" w:cs="Angsana New"/>
                <w:cs/>
              </w:rPr>
              <w:t xml:space="preserve"> </w:t>
            </w:r>
            <w:r w:rsidRPr="00843A4E">
              <w:rPr>
                <w:rFonts w:ascii="Angsana New" w:hAnsi="Angsana New" w:cs="Angsana New" w:hint="cs"/>
                <w:cs/>
              </w:rPr>
              <w:t>กุมภาพันธ์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843A4E">
              <w:rPr>
                <w:rFonts w:ascii="Angsana New" w:hAnsi="Angsana New" w:cs="Angsana New" w:hint="cs"/>
                <w:cs/>
              </w:rPr>
              <w:t>2562)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14:paraId="448F62AC" w14:textId="77777777" w:rsidR="00EF24B6" w:rsidRPr="00843A4E" w:rsidRDefault="00EF24B6" w:rsidP="005155C9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14:paraId="4BC9493C" w14:textId="77777777" w:rsidR="00EF24B6" w:rsidRPr="00843A4E" w:rsidRDefault="00EF24B6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  <w:tr w:rsidR="00EF24B6" w:rsidRPr="00176F02" w14:paraId="7820FEE9" w14:textId="77777777" w:rsidTr="00E600C5">
        <w:tc>
          <w:tcPr>
            <w:tcW w:w="297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8BEF49" w14:textId="77777777" w:rsidR="00EF24B6" w:rsidRPr="00843A4E" w:rsidRDefault="00EF24B6" w:rsidP="00064DB0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  <w:cs/>
              </w:rPr>
              <w:t>ไปรวมคำนวณเพื่อเสียภาษีเงินได้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14:paraId="0D678F93" w14:textId="77777777" w:rsidR="00EF24B6" w:rsidRPr="00843A4E" w:rsidRDefault="00EF24B6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4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FBBBE3" w14:textId="77777777" w:rsidR="00EF24B6" w:rsidRPr="00843A4E" w:rsidRDefault="00EF24B6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04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63EA3A" w14:textId="77777777" w:rsidR="00EF24B6" w:rsidRPr="00843A4E" w:rsidRDefault="00EF24B6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14:paraId="301D8917" w14:textId="77777777" w:rsidR="00EF24B6" w:rsidRPr="00843A4E" w:rsidRDefault="00EF24B6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</w:tbl>
    <w:p w14:paraId="24E01C65" w14:textId="77777777" w:rsidR="007870CC" w:rsidRPr="001D1568" w:rsidRDefault="007870CC" w:rsidP="007870CC">
      <w:pPr>
        <w:ind w:left="448" w:right="28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44AE09F6" w14:textId="77777777" w:rsidR="00263DA7" w:rsidRDefault="00DC11FC" w:rsidP="00F151C0">
      <w:pPr>
        <w:ind w:left="720" w:right="28" w:firstLine="720"/>
        <w:jc w:val="thaiDistribute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sz w:val="32"/>
          <w:szCs w:val="32"/>
          <w:cs/>
        </w:rPr>
        <w:t>ในฐานะที่เป็นกิจการที่ได้รับการส่งเสริมการลงทุน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  <w:r w:rsidRPr="00A63755">
        <w:rPr>
          <w:rFonts w:ascii="Angsana New" w:hAnsi="Angsana New" w:cs="Angsana New"/>
          <w:sz w:val="32"/>
          <w:szCs w:val="32"/>
          <w:cs/>
        </w:rPr>
        <w:t>บริษัทจะต้องปฏิบัติตามเงื่อนไขและข้อกำหนดต่าง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  <w:r w:rsidRPr="00A63755">
        <w:rPr>
          <w:rFonts w:ascii="Angsana New" w:hAnsi="Angsana New" w:cs="Angsana New"/>
          <w:sz w:val="32"/>
          <w:szCs w:val="32"/>
          <w:cs/>
        </w:rPr>
        <w:t>ๆ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  <w:r w:rsidRPr="00A63755">
        <w:rPr>
          <w:rFonts w:ascii="Angsana New" w:hAnsi="Angsana New" w:cs="Angsana New"/>
          <w:sz w:val="32"/>
          <w:szCs w:val="32"/>
          <w:cs/>
        </w:rPr>
        <w:t>เกี่ยวกับการส่งเสริมการลงทุนโดยเคร่งครัด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</w:p>
    <w:p w14:paraId="63C0EFD7" w14:textId="77777777" w:rsidR="00B840F2" w:rsidRPr="00B840F2" w:rsidRDefault="00B840F2" w:rsidP="00F151C0">
      <w:pPr>
        <w:ind w:left="720" w:right="28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7BBE0443" w14:textId="77777777" w:rsidR="00064DB0" w:rsidRPr="00694223" w:rsidRDefault="00064DB0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43B67387" w14:textId="77777777" w:rsidR="00A666E9" w:rsidRPr="00B840F2" w:rsidRDefault="00A666E9" w:rsidP="00441473">
      <w:pPr>
        <w:numPr>
          <w:ilvl w:val="0"/>
          <w:numId w:val="20"/>
        </w:numPr>
        <w:spacing w:line="276" w:lineRule="auto"/>
        <w:ind w:left="720" w:right="28" w:hanging="720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b/>
          <w:bCs/>
          <w:sz w:val="32"/>
          <w:szCs w:val="32"/>
          <w:cs/>
        </w:rPr>
        <w:t>รายการที่เป็นเงินตราต่างประเทศ</w:t>
      </w:r>
    </w:p>
    <w:p w14:paraId="497ADF2E" w14:textId="77777777" w:rsidR="00834DF9" w:rsidRDefault="00D32FEE" w:rsidP="00441473">
      <w:pPr>
        <w:tabs>
          <w:tab w:val="left" w:pos="1440"/>
        </w:tabs>
        <w:ind w:left="720" w:right="28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pacing w:val="-4"/>
          <w:sz w:val="32"/>
          <w:szCs w:val="32"/>
        </w:rPr>
        <w:tab/>
      </w:r>
      <w:r w:rsidR="00A666E9" w:rsidRPr="00B840F2">
        <w:rPr>
          <w:rFonts w:ascii="Angsana New" w:hAnsi="Angsana New" w:cs="Angsana New"/>
          <w:spacing w:val="-4"/>
          <w:sz w:val="32"/>
          <w:szCs w:val="32"/>
          <w:cs/>
        </w:rPr>
        <w:t>บริษัทมีนโยบายการบริหารสินทรัพย์และหนี้สินที่เป็นเงินตราต่างประเทศ</w:t>
      </w:r>
      <w:r w:rsidR="00A666E9" w:rsidRPr="00B840F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A666E9" w:rsidRPr="00B840F2">
        <w:rPr>
          <w:rFonts w:ascii="Angsana New" w:hAnsi="Angsana New" w:cs="Angsana New"/>
          <w:spacing w:val="-4"/>
          <w:sz w:val="32"/>
          <w:szCs w:val="32"/>
          <w:cs/>
        </w:rPr>
        <w:t>โดยบริษัทจะนำเงินรับชำร</w:t>
      </w:r>
      <w:r w:rsidR="00410A98" w:rsidRPr="00B840F2">
        <w:rPr>
          <w:rFonts w:ascii="Angsana New" w:hAnsi="Angsana New" w:cs="Angsana New" w:hint="cs"/>
          <w:spacing w:val="-4"/>
          <w:sz w:val="32"/>
          <w:szCs w:val="32"/>
          <w:cs/>
        </w:rPr>
        <w:t>ะ</w:t>
      </w:r>
      <w:r w:rsidR="00A666E9" w:rsidRPr="00B840F2">
        <w:rPr>
          <w:rFonts w:ascii="Angsana New" w:hAnsi="Angsana New" w:cs="Angsana New"/>
          <w:spacing w:val="-4"/>
          <w:sz w:val="32"/>
          <w:szCs w:val="32"/>
          <w:cs/>
        </w:rPr>
        <w:t>หนี้</w:t>
      </w:r>
      <w:r w:rsidR="00A666E9" w:rsidRPr="00B840F2">
        <w:rPr>
          <w:rFonts w:ascii="Angsana New" w:hAnsi="Angsana New" w:cs="Angsana New"/>
          <w:sz w:val="32"/>
          <w:szCs w:val="32"/>
          <w:cs/>
        </w:rPr>
        <w:t xml:space="preserve">ค่าขายสินค้าที่เป็นเงินตราต่างประเทศ ฝากธนาคารในรูปเงินตราต่างประเทศ เพื่อจ่ายค่าใช้จ่ายและชำระหนี้สินที่เป็นเงินตราต่างประเทศ </w:t>
      </w:r>
    </w:p>
    <w:p w14:paraId="09D0B916" w14:textId="77777777" w:rsidR="00B840F2" w:rsidRPr="00441473" w:rsidRDefault="00B840F2" w:rsidP="00B840F2">
      <w:pPr>
        <w:ind w:left="1440" w:right="28"/>
        <w:rPr>
          <w:rFonts w:ascii="Angsana New" w:hAnsi="Angsana New" w:cs="Angsana New"/>
          <w:sz w:val="16"/>
          <w:szCs w:val="16"/>
        </w:rPr>
      </w:pPr>
    </w:p>
    <w:p w14:paraId="27593E83" w14:textId="77777777" w:rsidR="001055FF" w:rsidRPr="00A63755" w:rsidRDefault="00A666E9" w:rsidP="00B840F2">
      <w:pPr>
        <w:ind w:left="720" w:right="29" w:firstLine="720"/>
        <w:jc w:val="thaiDistribute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C77960" w:rsidRPr="00A63755">
        <w:rPr>
          <w:rFonts w:ascii="Angsana New" w:hAnsi="Angsana New" w:cs="Angsana New"/>
          <w:sz w:val="32"/>
          <w:szCs w:val="32"/>
        </w:rPr>
        <w:t>3</w:t>
      </w:r>
      <w:r w:rsidR="00BD7173">
        <w:rPr>
          <w:rFonts w:ascii="Angsana New" w:hAnsi="Angsana New" w:cs="Angsana New"/>
          <w:sz w:val="32"/>
          <w:szCs w:val="32"/>
        </w:rPr>
        <w:t>0</w:t>
      </w:r>
      <w:r w:rsidR="00A63755" w:rsidRPr="00A6375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D7173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A63755" w:rsidRPr="00A63755">
        <w:rPr>
          <w:rFonts w:ascii="Angsana New" w:hAnsi="Angsana New" w:cs="Angsana New"/>
          <w:sz w:val="32"/>
          <w:szCs w:val="32"/>
          <w:cs/>
        </w:rPr>
        <w:t xml:space="preserve"> 25</w:t>
      </w:r>
      <w:r w:rsidR="0055544D">
        <w:rPr>
          <w:rFonts w:ascii="Angsana New" w:hAnsi="Angsana New" w:cs="Angsana New" w:hint="cs"/>
          <w:sz w:val="32"/>
          <w:szCs w:val="32"/>
          <w:cs/>
        </w:rPr>
        <w:t>6</w:t>
      </w:r>
      <w:r w:rsidR="00B90055">
        <w:rPr>
          <w:rFonts w:ascii="Angsana New" w:hAnsi="Angsana New" w:cs="Angsana New"/>
          <w:sz w:val="32"/>
          <w:szCs w:val="32"/>
        </w:rPr>
        <w:t>2</w:t>
      </w:r>
      <w:r w:rsidRPr="00A63755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A63755">
        <w:rPr>
          <w:rFonts w:ascii="Angsana New" w:hAnsi="Angsana New" w:cs="Angsana New" w:hint="cs"/>
          <w:sz w:val="32"/>
          <w:szCs w:val="32"/>
          <w:cs/>
        </w:rPr>
        <w:t xml:space="preserve"> 31 ธันวาคม</w:t>
      </w:r>
      <w:r w:rsidRPr="00A63755">
        <w:rPr>
          <w:rFonts w:ascii="Angsana New" w:hAnsi="Angsana New" w:cs="Angsana New"/>
          <w:sz w:val="32"/>
          <w:szCs w:val="32"/>
          <w:cs/>
        </w:rPr>
        <w:t xml:space="preserve"> 25</w:t>
      </w:r>
      <w:r w:rsidR="00B90055">
        <w:rPr>
          <w:rFonts w:ascii="Angsana New" w:hAnsi="Angsana New" w:cs="Angsana New"/>
          <w:sz w:val="32"/>
          <w:szCs w:val="32"/>
        </w:rPr>
        <w:t>61</w:t>
      </w:r>
      <w:r w:rsidRPr="00A63755">
        <w:rPr>
          <w:rFonts w:ascii="Angsana New" w:hAnsi="Angsana New" w:cs="Angsana New"/>
          <w:sz w:val="32"/>
          <w:szCs w:val="32"/>
          <w:cs/>
        </w:rPr>
        <w:t xml:space="preserve"> บร</w:t>
      </w:r>
      <w:r w:rsidR="00521A85">
        <w:rPr>
          <w:rFonts w:ascii="Angsana New" w:hAnsi="Angsana New" w:cs="Angsana New"/>
          <w:sz w:val="32"/>
          <w:szCs w:val="32"/>
          <w:cs/>
        </w:rPr>
        <w:t>ิษัทและบริษัทย่อยมียอดคงเหลือขอ</w:t>
      </w:r>
      <w:r w:rsidR="00521A85">
        <w:rPr>
          <w:rFonts w:ascii="Angsana New" w:hAnsi="Angsana New" w:cs="Angsana New" w:hint="cs"/>
          <w:sz w:val="32"/>
          <w:szCs w:val="32"/>
          <w:cs/>
        </w:rPr>
        <w:t xml:space="preserve">ง </w:t>
      </w:r>
      <w:r w:rsidRPr="00A63755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สินทรัพย์และหนี้สินทางการเงินที่เป็นสกุลเงินตราต่างประเทศ ดังต่อไปนี้</w:t>
      </w:r>
    </w:p>
    <w:p w14:paraId="25BFDFF0" w14:textId="77777777" w:rsidR="00A666E9" w:rsidRPr="00441473" w:rsidRDefault="00A666E9" w:rsidP="00B840F2">
      <w:pPr>
        <w:ind w:left="360" w:right="119"/>
        <w:jc w:val="right"/>
        <w:rPr>
          <w:rFonts w:ascii="Angsana New" w:hAnsi="Angsana New" w:cs="Angsana New"/>
          <w:sz w:val="30"/>
          <w:szCs w:val="30"/>
          <w:cs/>
        </w:rPr>
      </w:pPr>
      <w:r w:rsidRPr="00441473">
        <w:rPr>
          <w:rFonts w:ascii="Angsana New" w:hAnsi="Angsana New" w:cs="Angsana New"/>
          <w:sz w:val="30"/>
          <w:szCs w:val="30"/>
          <w:cs/>
        </w:rPr>
        <w:t xml:space="preserve">หน่วย : </w:t>
      </w:r>
      <w:r w:rsidRPr="00441473">
        <w:rPr>
          <w:rFonts w:ascii="Angsana New" w:hAnsi="Angsana New" w:cs="Angsana New" w:hint="cs"/>
          <w:sz w:val="30"/>
          <w:szCs w:val="30"/>
          <w:cs/>
        </w:rPr>
        <w:t>พัน</w:t>
      </w:r>
    </w:p>
    <w:tbl>
      <w:tblPr>
        <w:tblW w:w="951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59"/>
        <w:gridCol w:w="1580"/>
        <w:gridCol w:w="1558"/>
        <w:gridCol w:w="1558"/>
        <w:gridCol w:w="1553"/>
        <w:gridCol w:w="9"/>
      </w:tblGrid>
      <w:tr w:rsidR="00694223" w:rsidRPr="00441473" w14:paraId="5490AD8F" w14:textId="77777777" w:rsidTr="00694223">
        <w:trPr>
          <w:trHeight w:val="398"/>
        </w:trPr>
        <w:tc>
          <w:tcPr>
            <w:tcW w:w="325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FEC471" w14:textId="77777777" w:rsidR="00694223" w:rsidRPr="00441473" w:rsidRDefault="00694223" w:rsidP="00D43867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รายการ </w:t>
            </w:r>
          </w:p>
        </w:tc>
        <w:tc>
          <w:tcPr>
            <w:tcW w:w="313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4C2FD1D" w14:textId="77777777" w:rsidR="00694223" w:rsidRPr="00441473" w:rsidRDefault="00694223" w:rsidP="00834DF9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75281D" w14:textId="77777777" w:rsidR="00694223" w:rsidRPr="00441473" w:rsidRDefault="00694223" w:rsidP="00834DF9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แปลงค่าเป็นเงินบาท</w:t>
            </w:r>
          </w:p>
        </w:tc>
      </w:tr>
      <w:tr w:rsidR="00694223" w:rsidRPr="00441473" w14:paraId="2266E149" w14:textId="77777777" w:rsidTr="00694223">
        <w:trPr>
          <w:trHeight w:val="20"/>
        </w:trPr>
        <w:tc>
          <w:tcPr>
            <w:tcW w:w="32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4D5F3CA9" w14:textId="77777777" w:rsidR="00694223" w:rsidRPr="00441473" w:rsidRDefault="00694223" w:rsidP="00834DF9">
            <w:pPr>
              <w:spacing w:before="30" w:line="21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  <w:vAlign w:val="center"/>
          </w:tcPr>
          <w:p w14:paraId="59A706F2" w14:textId="77777777" w:rsidR="00694223" w:rsidRPr="00441473" w:rsidRDefault="00694223" w:rsidP="00834DF9">
            <w:pPr>
              <w:spacing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 w:hint="cs"/>
                <w:sz w:val="30"/>
                <w:szCs w:val="30"/>
                <w:cs/>
              </w:rPr>
              <w:t>ณ 3</w:t>
            </w:r>
            <w:r w:rsidR="00BD717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BD717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มิ.ย</w:t>
            </w:r>
            <w:r w:rsidRPr="0044147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441473">
              <w:rPr>
                <w:rFonts w:ascii="Angsana New" w:hAnsi="Angsana New" w:cs="Angsana New"/>
                <w:sz w:val="30"/>
                <w:szCs w:val="30"/>
              </w:rPr>
              <w:t xml:space="preserve"> 62</w:t>
            </w:r>
          </w:p>
        </w:tc>
        <w:tc>
          <w:tcPr>
            <w:tcW w:w="1558" w:type="dxa"/>
            <w:tcBorders>
              <w:top w:val="single" w:sz="4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24CCD" w14:textId="77777777" w:rsidR="00694223" w:rsidRPr="00441473" w:rsidRDefault="00694223" w:rsidP="00834DF9">
            <w:pPr>
              <w:spacing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 w:hint="cs"/>
                <w:sz w:val="30"/>
                <w:szCs w:val="30"/>
                <w:cs/>
              </w:rPr>
              <w:t>ณ 31 ธ.ค.</w:t>
            </w:r>
            <w:r w:rsidRPr="00441473">
              <w:rPr>
                <w:rFonts w:ascii="Angsana New" w:hAnsi="Angsana New" w:cs="Angsana New"/>
                <w:sz w:val="30"/>
                <w:szCs w:val="30"/>
              </w:rPr>
              <w:t xml:space="preserve"> 61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6" w:space="0" w:color="auto"/>
              <w:right w:val="dashed" w:sz="4" w:space="0" w:color="auto"/>
            </w:tcBorders>
            <w:vAlign w:val="center"/>
          </w:tcPr>
          <w:p w14:paraId="74093AF9" w14:textId="77777777" w:rsidR="00694223" w:rsidRPr="00441473" w:rsidRDefault="00694223" w:rsidP="00834DF9">
            <w:pPr>
              <w:spacing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 w:hint="cs"/>
                <w:sz w:val="30"/>
                <w:szCs w:val="30"/>
                <w:cs/>
              </w:rPr>
              <w:t>ณ 3</w:t>
            </w:r>
            <w:r w:rsidR="00BD717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BD717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มิ.ย</w:t>
            </w:r>
            <w:r w:rsidRPr="0044147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441473">
              <w:rPr>
                <w:rFonts w:ascii="Angsana New" w:hAnsi="Angsana New" w:cs="Angsana New"/>
                <w:sz w:val="30"/>
                <w:szCs w:val="30"/>
              </w:rPr>
              <w:t xml:space="preserve"> 62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1284EE1" w14:textId="77777777" w:rsidR="00694223" w:rsidRPr="00441473" w:rsidRDefault="00694223" w:rsidP="00834DF9">
            <w:pPr>
              <w:spacing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 w:hint="cs"/>
                <w:sz w:val="30"/>
                <w:szCs w:val="30"/>
                <w:cs/>
              </w:rPr>
              <w:t>ณ 31 ธ.ค.</w:t>
            </w:r>
            <w:r w:rsidRPr="00441473">
              <w:rPr>
                <w:rFonts w:ascii="Angsana New" w:hAnsi="Angsana New" w:cs="Angsana New"/>
                <w:sz w:val="30"/>
                <w:szCs w:val="30"/>
              </w:rPr>
              <w:t xml:space="preserve"> 61</w:t>
            </w:r>
          </w:p>
        </w:tc>
      </w:tr>
      <w:tr w:rsidR="00694223" w:rsidRPr="00441473" w14:paraId="011CD8BA" w14:textId="77777777" w:rsidTr="00694223">
        <w:trPr>
          <w:gridAfter w:val="1"/>
          <w:wAfter w:w="9" w:type="dxa"/>
          <w:trHeight w:val="31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5FDD754D" w14:textId="77777777" w:rsidR="00694223" w:rsidRPr="00694223" w:rsidRDefault="00694223" w:rsidP="00834DF9">
            <w:pPr>
              <w:spacing w:before="30" w:line="216" w:lineRule="auto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694223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14:paraId="4DE9E543" w14:textId="77777777" w:rsidR="00694223" w:rsidRPr="00441473" w:rsidRDefault="00694223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14:paraId="210D1076" w14:textId="77777777" w:rsidR="00694223" w:rsidRPr="00441473" w:rsidRDefault="00694223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14:paraId="0D3D3F89" w14:textId="77777777" w:rsidR="00694223" w:rsidRPr="00441473" w:rsidRDefault="00694223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01BB14E2" w14:textId="77777777" w:rsidR="00694223" w:rsidRPr="00441473" w:rsidRDefault="00694223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5544D" w:rsidRPr="00441473" w14:paraId="5DB5A4F2" w14:textId="77777777" w:rsidTr="00694223">
        <w:trPr>
          <w:gridAfter w:val="1"/>
          <w:wAfter w:w="9" w:type="dxa"/>
          <w:trHeight w:val="31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4AB31B02" w14:textId="77777777" w:rsidR="0055544D" w:rsidRPr="00441473" w:rsidRDefault="0055544D" w:rsidP="00694223">
            <w:pPr>
              <w:spacing w:before="30" w:line="216" w:lineRule="auto"/>
              <w:ind w:left="162" w:right="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14:paraId="541FF87B" w14:textId="77777777" w:rsidR="0055544D" w:rsidRPr="00441473" w:rsidRDefault="0055544D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14:paraId="698C6ED5" w14:textId="77777777" w:rsidR="0055544D" w:rsidRPr="00441473" w:rsidRDefault="0055544D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14:paraId="4B84CDA6" w14:textId="77777777" w:rsidR="0055544D" w:rsidRPr="00441473" w:rsidRDefault="0055544D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14:paraId="40D24534" w14:textId="77777777" w:rsidR="0055544D" w:rsidRPr="00441473" w:rsidRDefault="0055544D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5544D" w:rsidRPr="00441473" w14:paraId="323894E9" w14:textId="77777777" w:rsidTr="00694223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1C85B594" w14:textId="77777777" w:rsidR="0055544D" w:rsidRPr="00441473" w:rsidRDefault="0055544D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ดอลล่าร์สหรัฐอเมริกา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14:paraId="5093A430" w14:textId="77777777" w:rsidR="0055544D" w:rsidRPr="00441473" w:rsidRDefault="009D533A" w:rsidP="0089767A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D05DC">
              <w:rPr>
                <w:rFonts w:ascii="Angsana New" w:hAnsi="Angsana New" w:cs="Angsana New"/>
                <w:sz w:val="30"/>
                <w:szCs w:val="30"/>
              </w:rPr>
              <w:t>6,827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14:paraId="4B0EB2D5" w14:textId="77777777" w:rsidR="0055544D" w:rsidRPr="00441473" w:rsidRDefault="009951D4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20,447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14:paraId="0DEF76B7" w14:textId="77777777" w:rsidR="0055544D" w:rsidRPr="00441473" w:rsidRDefault="009D533A" w:rsidP="0089767A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ED05DC">
              <w:rPr>
                <w:rFonts w:ascii="Angsana New" w:hAnsi="Angsana New" w:cs="Angsana New"/>
                <w:sz w:val="30"/>
                <w:szCs w:val="30"/>
              </w:rPr>
              <w:t>14,456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14:paraId="36A9FC15" w14:textId="77777777" w:rsidR="0055544D" w:rsidRPr="00441473" w:rsidRDefault="009951D4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660,127</w:t>
            </w:r>
          </w:p>
        </w:tc>
      </w:tr>
      <w:tr w:rsidR="0089767A" w:rsidRPr="00441473" w14:paraId="2E38BA6D" w14:textId="77777777" w:rsidTr="00694223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3FB57BF9" w14:textId="77777777" w:rsidR="0089767A" w:rsidRPr="00441473" w:rsidRDefault="0089767A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14:paraId="3061C451" w14:textId="77777777" w:rsidR="0089767A" w:rsidRPr="00441473" w:rsidRDefault="009D533A" w:rsidP="009D533A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D05DC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14:paraId="31B52E7E" w14:textId="77777777" w:rsidR="0089767A" w:rsidRPr="00441473" w:rsidRDefault="0089767A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  <w:vAlign w:val="center"/>
          </w:tcPr>
          <w:p w14:paraId="0EC5742A" w14:textId="77777777" w:rsidR="0089767A" w:rsidRPr="00441473" w:rsidRDefault="009D533A" w:rsidP="009D533A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ED05DC">
              <w:rPr>
                <w:rFonts w:ascii="Angsana New" w:hAnsi="Angsana New" w:cs="Angsana New"/>
                <w:sz w:val="30"/>
                <w:szCs w:val="30"/>
              </w:rPr>
              <w:t>35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14:paraId="4806214F" w14:textId="77777777" w:rsidR="0089767A" w:rsidRPr="00441473" w:rsidRDefault="0089767A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354</w:t>
            </w:r>
          </w:p>
        </w:tc>
      </w:tr>
      <w:tr w:rsidR="0089767A" w:rsidRPr="00441473" w14:paraId="0EFF354B" w14:textId="77777777" w:rsidTr="00A842AA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5154C28F" w14:textId="77777777" w:rsidR="0089767A" w:rsidRPr="00441473" w:rsidRDefault="0089767A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โครนเดนมาร์</w:t>
            </w:r>
            <w:r w:rsidRPr="00441473">
              <w:rPr>
                <w:rFonts w:ascii="Angsana New" w:hAnsi="Angsana New" w:cs="Angsana New" w:hint="cs"/>
                <w:sz w:val="30"/>
                <w:szCs w:val="30"/>
                <w:cs/>
              </w:rPr>
              <w:t>ค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14:paraId="3BB8D56C" w14:textId="77777777" w:rsidR="0089767A" w:rsidRPr="00441473" w:rsidRDefault="009D533A" w:rsidP="00F34C7E">
            <w:pPr>
              <w:spacing w:before="30" w:line="216" w:lineRule="auto"/>
              <w:ind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14:paraId="3CE0522C" w14:textId="77777777" w:rsidR="0089767A" w:rsidRPr="00441473" w:rsidRDefault="0089767A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65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  <w:vAlign w:val="center"/>
          </w:tcPr>
          <w:p w14:paraId="04BD35D5" w14:textId="77777777" w:rsidR="0089767A" w:rsidRPr="00441473" w:rsidRDefault="009D533A" w:rsidP="00F34C7E">
            <w:pPr>
              <w:spacing w:before="30" w:line="216" w:lineRule="auto"/>
              <w:ind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14:paraId="69C6E9AB" w14:textId="77777777" w:rsidR="0089767A" w:rsidRPr="00441473" w:rsidRDefault="0089767A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320</w:t>
            </w:r>
          </w:p>
        </w:tc>
      </w:tr>
      <w:tr w:rsidR="0089767A" w:rsidRPr="00441473" w14:paraId="5326EC80" w14:textId="77777777" w:rsidTr="00A842AA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6FAC2E7F" w14:textId="77777777" w:rsidR="0089767A" w:rsidRPr="00441473" w:rsidRDefault="0089767A" w:rsidP="00834DF9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14:paraId="3B80BD71" w14:textId="77777777" w:rsidR="0089767A" w:rsidRPr="00441473" w:rsidRDefault="0089767A" w:rsidP="00B840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14:paraId="54F062E7" w14:textId="77777777" w:rsidR="0089767A" w:rsidRPr="00441473" w:rsidRDefault="0089767A" w:rsidP="00B840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bottom w:val="single" w:sz="6" w:space="0" w:color="auto"/>
              <w:right w:val="dashed" w:sz="4" w:space="0" w:color="auto"/>
            </w:tcBorders>
          </w:tcPr>
          <w:p w14:paraId="250F235E" w14:textId="77777777" w:rsidR="0089767A" w:rsidRPr="00441473" w:rsidRDefault="009D533A" w:rsidP="00F34C7E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ED05DC">
              <w:rPr>
                <w:rFonts w:ascii="Angsana New" w:hAnsi="Angsana New" w:cs="Angsana New"/>
                <w:sz w:val="30"/>
                <w:szCs w:val="30"/>
              </w:rPr>
              <w:t>14,791</w:t>
            </w:r>
          </w:p>
        </w:tc>
        <w:tc>
          <w:tcPr>
            <w:tcW w:w="155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0CC92C2" w14:textId="77777777" w:rsidR="0089767A" w:rsidRPr="00441473" w:rsidRDefault="0089767A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660,801</w:t>
            </w:r>
          </w:p>
        </w:tc>
      </w:tr>
      <w:tr w:rsidR="0089767A" w:rsidRPr="00441473" w14:paraId="7B3991EB" w14:textId="77777777" w:rsidTr="00A842AA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174BC40B" w14:textId="77777777" w:rsidR="0089767A" w:rsidRPr="00441473" w:rsidRDefault="0089767A" w:rsidP="00694223">
            <w:pPr>
              <w:spacing w:before="30" w:line="216" w:lineRule="auto"/>
              <w:ind w:left="162" w:right="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14:paraId="50AC8FCB" w14:textId="77777777" w:rsidR="0089767A" w:rsidRPr="00441473" w:rsidRDefault="0089767A" w:rsidP="00B840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14:paraId="071548A0" w14:textId="77777777" w:rsidR="0089767A" w:rsidRPr="00441473" w:rsidRDefault="0089767A" w:rsidP="00B840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right w:val="dashed" w:sz="4" w:space="0" w:color="auto"/>
            </w:tcBorders>
          </w:tcPr>
          <w:p w14:paraId="568FC87D" w14:textId="77777777" w:rsidR="0089767A" w:rsidRPr="00441473" w:rsidRDefault="0089767A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650B3D3F" w14:textId="77777777" w:rsidR="0089767A" w:rsidRPr="00441473" w:rsidRDefault="0089767A" w:rsidP="00834DF9">
            <w:pPr>
              <w:tabs>
                <w:tab w:val="decimal" w:pos="1009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94223" w:rsidRPr="00441473" w14:paraId="0266AAF9" w14:textId="77777777" w:rsidTr="00694223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6A9FE41F" w14:textId="77777777" w:rsidR="00694223" w:rsidRPr="00694223" w:rsidRDefault="00694223" w:rsidP="00694223">
            <w:pPr>
              <w:spacing w:before="30" w:line="216" w:lineRule="auto"/>
              <w:ind w:left="16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4223">
              <w:rPr>
                <w:rFonts w:ascii="Angsana New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14:paraId="12FF6DEE" w14:textId="77777777" w:rsidR="00694223" w:rsidRPr="00441473" w:rsidRDefault="00694223" w:rsidP="00B840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14:paraId="6C28EFD1" w14:textId="77777777" w:rsidR="00694223" w:rsidRPr="00441473" w:rsidRDefault="00694223" w:rsidP="00B840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14:paraId="79851324" w14:textId="77777777" w:rsidR="00694223" w:rsidRPr="00441473" w:rsidRDefault="00694223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14:paraId="013C53C7" w14:textId="77777777" w:rsidR="00694223" w:rsidRPr="00441473" w:rsidRDefault="00694223" w:rsidP="00834DF9">
            <w:pPr>
              <w:tabs>
                <w:tab w:val="decimal" w:pos="1009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94223" w:rsidRPr="00441473" w14:paraId="3D7D5A88" w14:textId="77777777" w:rsidTr="00694223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37B9D658" w14:textId="77777777" w:rsidR="00694223" w:rsidRPr="00441473" w:rsidRDefault="00694223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ดอลล่าร์สหรัฐอเมริกา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14:paraId="6F60C2AC" w14:textId="77777777" w:rsidR="00694223" w:rsidRPr="00441473" w:rsidRDefault="009D533A" w:rsidP="0089767A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</w:t>
            </w:r>
            <w:r w:rsidR="00ED05DC">
              <w:rPr>
                <w:rFonts w:ascii="Angsana New" w:hAnsi="Angsana New" w:cs="Angsana New"/>
                <w:sz w:val="30"/>
                <w:szCs w:val="30"/>
              </w:rPr>
              <w:t>234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14:paraId="6E1923C3" w14:textId="77777777"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20,468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14:paraId="557DE39A" w14:textId="77777777" w:rsidR="00694223" w:rsidRPr="00441473" w:rsidRDefault="009D533A" w:rsidP="0089767A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="00ED05DC">
              <w:rPr>
                <w:rFonts w:ascii="Angsana New" w:hAnsi="Angsana New" w:cs="Angsana New"/>
                <w:sz w:val="30"/>
                <w:szCs w:val="30"/>
              </w:rPr>
              <w:t>2,800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14:paraId="59917D36" w14:textId="77777777"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667,567</w:t>
            </w:r>
          </w:p>
        </w:tc>
      </w:tr>
      <w:tr w:rsidR="00694223" w:rsidRPr="00441473" w14:paraId="3C6DADD4" w14:textId="77777777" w:rsidTr="00694223">
        <w:trPr>
          <w:gridAfter w:val="1"/>
          <w:wAfter w:w="9" w:type="dxa"/>
          <w:trHeight w:val="38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0D06EC0D" w14:textId="77777777" w:rsidR="00694223" w:rsidRPr="00441473" w:rsidRDefault="00694223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14:paraId="5D9A5DA0" w14:textId="77777777" w:rsidR="00694223" w:rsidRPr="00441473" w:rsidRDefault="009D533A" w:rsidP="0089767A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D05DC">
              <w:rPr>
                <w:rFonts w:ascii="Angsana New" w:hAnsi="Angsana New" w:cs="Angsana New"/>
                <w:sz w:val="30"/>
                <w:szCs w:val="30"/>
              </w:rPr>
              <w:t>38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14:paraId="0606B818" w14:textId="77777777"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117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14:paraId="4AD11296" w14:textId="77777777" w:rsidR="00694223" w:rsidRPr="00441473" w:rsidRDefault="009D533A" w:rsidP="00A73A3C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</w:t>
            </w:r>
            <w:r w:rsidR="00ED05DC">
              <w:rPr>
                <w:rFonts w:ascii="Angsana New" w:hAnsi="Angsana New" w:cs="Angsana New"/>
                <w:sz w:val="30"/>
                <w:szCs w:val="30"/>
              </w:rPr>
              <w:t>860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14:paraId="51C2E23A" w14:textId="77777777"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4,378</w:t>
            </w:r>
          </w:p>
        </w:tc>
      </w:tr>
      <w:tr w:rsidR="0019218E" w:rsidRPr="00441473" w14:paraId="3837C561" w14:textId="77777777" w:rsidTr="00E600C5">
        <w:trPr>
          <w:gridAfter w:val="1"/>
          <w:wAfter w:w="9" w:type="dxa"/>
          <w:trHeight w:val="38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56B260ED" w14:textId="77777777" w:rsidR="0019218E" w:rsidRPr="00441473" w:rsidRDefault="0019218E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 w:hint="cs"/>
                <w:sz w:val="30"/>
                <w:szCs w:val="30"/>
                <w:cs/>
              </w:rPr>
              <w:t>ปอนด์สเตอร์ลิง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14:paraId="143D45CF" w14:textId="77777777" w:rsidR="0019218E" w:rsidRPr="00441473" w:rsidRDefault="009D533A" w:rsidP="0019218E">
            <w:pPr>
              <w:spacing w:before="30" w:line="216" w:lineRule="auto"/>
              <w:ind w:right="32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14:paraId="0DABC449" w14:textId="77777777" w:rsidR="0019218E" w:rsidRPr="00441473" w:rsidRDefault="0019218E" w:rsidP="00F34C7E">
            <w:pPr>
              <w:spacing w:before="30" w:line="216" w:lineRule="auto"/>
              <w:ind w:right="-13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  <w:vAlign w:val="center"/>
          </w:tcPr>
          <w:p w14:paraId="1195CCD6" w14:textId="77777777" w:rsidR="0019218E" w:rsidRPr="00441473" w:rsidRDefault="009D533A" w:rsidP="00F34C7E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354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  <w:vAlign w:val="center"/>
          </w:tcPr>
          <w:p w14:paraId="3ADFD694" w14:textId="77777777" w:rsidR="0019218E" w:rsidRPr="00441473" w:rsidRDefault="0019218E" w:rsidP="00F34C7E">
            <w:pPr>
              <w:spacing w:before="30" w:line="216" w:lineRule="auto"/>
              <w:ind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</w:tr>
      <w:tr w:rsidR="00694223" w:rsidRPr="00441473" w14:paraId="361C03FF" w14:textId="77777777" w:rsidTr="00E600C5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E9BFD5E" w14:textId="77777777" w:rsidR="00694223" w:rsidRPr="00441473" w:rsidRDefault="00694223" w:rsidP="00834DF9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153E4E6" w14:textId="77777777" w:rsidR="00694223" w:rsidRPr="00441473" w:rsidRDefault="00694223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dashed" w:sz="4" w:space="0" w:color="auto"/>
              <w:bottom w:val="single" w:sz="4" w:space="0" w:color="auto"/>
              <w:right w:val="single" w:sz="6" w:space="0" w:color="auto"/>
            </w:tcBorders>
          </w:tcPr>
          <w:p w14:paraId="1A813F06" w14:textId="77777777" w:rsidR="00694223" w:rsidRPr="00441473" w:rsidRDefault="00694223" w:rsidP="00B840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bottom w:val="single" w:sz="4" w:space="0" w:color="auto"/>
              <w:right w:val="dashed" w:sz="4" w:space="0" w:color="auto"/>
            </w:tcBorders>
          </w:tcPr>
          <w:p w14:paraId="6B5B7922" w14:textId="77777777" w:rsidR="00694223" w:rsidRPr="00441473" w:rsidRDefault="009D533A" w:rsidP="006D7D05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ED05DC">
              <w:rPr>
                <w:rFonts w:ascii="Angsana New" w:hAnsi="Angsana New" w:cs="Angsana New"/>
                <w:sz w:val="30"/>
                <w:szCs w:val="30"/>
              </w:rPr>
              <w:t>38,014</w:t>
            </w:r>
          </w:p>
        </w:tc>
        <w:tc>
          <w:tcPr>
            <w:tcW w:w="155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2F42F0C8" w14:textId="77777777"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671,945</w:t>
            </w:r>
          </w:p>
        </w:tc>
      </w:tr>
      <w:tr w:rsidR="00694223" w:rsidRPr="00441473" w14:paraId="45C333D5" w14:textId="77777777" w:rsidTr="00694223">
        <w:trPr>
          <w:gridAfter w:val="1"/>
          <w:wAfter w:w="9" w:type="dxa"/>
          <w:trHeight w:val="31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6BD21138" w14:textId="77777777" w:rsidR="00694223" w:rsidRPr="00694223" w:rsidRDefault="00694223" w:rsidP="00694223">
            <w:pPr>
              <w:spacing w:before="30" w:line="216" w:lineRule="auto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694223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เฉพาะกิจการ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14:paraId="74EB8B66" w14:textId="77777777" w:rsidR="00694223" w:rsidRPr="00441473" w:rsidRDefault="00694223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14:paraId="0B4FC437" w14:textId="77777777" w:rsidR="00694223" w:rsidRPr="00441473" w:rsidRDefault="00694223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14:paraId="0E2724B6" w14:textId="77777777" w:rsidR="00694223" w:rsidRPr="00441473" w:rsidRDefault="00694223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0EB80C79" w14:textId="77777777" w:rsidR="00694223" w:rsidRPr="00441473" w:rsidRDefault="00694223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94223" w:rsidRPr="00441473" w14:paraId="1C9C613C" w14:textId="77777777" w:rsidTr="00694223">
        <w:trPr>
          <w:gridAfter w:val="1"/>
          <w:wAfter w:w="9" w:type="dxa"/>
          <w:trHeight w:val="31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6CA83CDB" w14:textId="77777777" w:rsidR="00694223" w:rsidRPr="00441473" w:rsidRDefault="00694223" w:rsidP="00694223">
            <w:pPr>
              <w:spacing w:before="30" w:line="216" w:lineRule="auto"/>
              <w:ind w:left="162" w:right="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14:paraId="0D338C88" w14:textId="77777777" w:rsidR="00694223" w:rsidRPr="00441473" w:rsidRDefault="00694223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14:paraId="0DA2F156" w14:textId="77777777" w:rsidR="00694223" w:rsidRPr="00441473" w:rsidRDefault="00694223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14:paraId="3F111EFF" w14:textId="77777777" w:rsidR="00694223" w:rsidRPr="00441473" w:rsidRDefault="00694223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14:paraId="0EDF03AB" w14:textId="77777777" w:rsidR="00694223" w:rsidRPr="00441473" w:rsidRDefault="00694223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94223" w:rsidRPr="00441473" w14:paraId="305757C6" w14:textId="77777777" w:rsidTr="00694223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364AF16C" w14:textId="77777777" w:rsidR="00694223" w:rsidRPr="00441473" w:rsidRDefault="00694223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ดอลล่าร์สหรัฐอเมริกา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14:paraId="741C7FAB" w14:textId="77777777" w:rsidR="00694223" w:rsidRPr="00441473" w:rsidRDefault="007F1CC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16,974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14:paraId="045AAF3F" w14:textId="77777777"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20,606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  <w:vAlign w:val="center"/>
          </w:tcPr>
          <w:p w14:paraId="2601BB8F" w14:textId="77777777" w:rsidR="00694223" w:rsidRPr="00441473" w:rsidRDefault="007F1CC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518,937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  <w:vAlign w:val="center"/>
          </w:tcPr>
          <w:p w14:paraId="2B853537" w14:textId="77777777"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665,254</w:t>
            </w:r>
          </w:p>
        </w:tc>
      </w:tr>
      <w:tr w:rsidR="00694223" w:rsidRPr="00441473" w14:paraId="1E7CD298" w14:textId="77777777" w:rsidTr="00A842AA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21CF03C6" w14:textId="77777777" w:rsidR="00694223" w:rsidRPr="00441473" w:rsidRDefault="00694223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โครนเดนมาร์</w:t>
            </w:r>
            <w:r w:rsidRPr="00441473">
              <w:rPr>
                <w:rFonts w:ascii="Angsana New" w:hAnsi="Angsana New" w:cs="Angsana New" w:hint="cs"/>
                <w:sz w:val="30"/>
                <w:szCs w:val="30"/>
                <w:cs/>
              </w:rPr>
              <w:t>ค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14:paraId="1DD0894A" w14:textId="77777777" w:rsidR="00694223" w:rsidRPr="00441473" w:rsidRDefault="007F1CC3" w:rsidP="00834DF9">
            <w:pPr>
              <w:spacing w:before="30" w:line="216" w:lineRule="auto"/>
              <w:ind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14:paraId="642FA4DC" w14:textId="77777777"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65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  <w:vAlign w:val="center"/>
          </w:tcPr>
          <w:p w14:paraId="12D488FB" w14:textId="77777777" w:rsidR="00694223" w:rsidRPr="00441473" w:rsidRDefault="007F1CC3" w:rsidP="00834DF9">
            <w:pPr>
              <w:spacing w:before="30" w:line="216" w:lineRule="auto"/>
              <w:ind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  <w:vAlign w:val="center"/>
          </w:tcPr>
          <w:p w14:paraId="7E97BEBA" w14:textId="77777777"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320</w:t>
            </w:r>
          </w:p>
        </w:tc>
      </w:tr>
      <w:tr w:rsidR="00694223" w:rsidRPr="00441473" w14:paraId="7FACEC3E" w14:textId="77777777" w:rsidTr="00A842AA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35A7CFC9" w14:textId="77777777" w:rsidR="00694223" w:rsidRPr="00441473" w:rsidRDefault="00694223" w:rsidP="00834DF9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14:paraId="01DB1F33" w14:textId="77777777" w:rsidR="00694223" w:rsidRPr="00441473" w:rsidRDefault="00694223" w:rsidP="00834DF9">
            <w:pPr>
              <w:tabs>
                <w:tab w:val="decimal" w:pos="788"/>
              </w:tabs>
              <w:spacing w:before="30" w:line="216" w:lineRule="auto"/>
              <w:ind w:right="-5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14:paraId="4E489E73" w14:textId="77777777"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bottom w:val="single" w:sz="6" w:space="0" w:color="auto"/>
              <w:right w:val="dashed" w:sz="4" w:space="0" w:color="auto"/>
            </w:tcBorders>
            <w:vAlign w:val="center"/>
          </w:tcPr>
          <w:p w14:paraId="52F38116" w14:textId="77777777" w:rsidR="00694223" w:rsidRPr="00441473" w:rsidRDefault="007B00CC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518,937</w:t>
            </w:r>
          </w:p>
        </w:tc>
        <w:tc>
          <w:tcPr>
            <w:tcW w:w="155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2AC1BA1" w14:textId="77777777"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665,574</w:t>
            </w:r>
          </w:p>
        </w:tc>
      </w:tr>
      <w:tr w:rsidR="00694223" w:rsidRPr="00441473" w14:paraId="1BB0B96E" w14:textId="77777777" w:rsidTr="00A842AA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27EFF0EC" w14:textId="77777777" w:rsidR="00694223" w:rsidRPr="00441473" w:rsidRDefault="00694223" w:rsidP="00694223">
            <w:pPr>
              <w:spacing w:before="30" w:line="216" w:lineRule="auto"/>
              <w:ind w:left="162" w:right="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14:paraId="3AFA64E0" w14:textId="77777777" w:rsidR="00694223" w:rsidRPr="00441473" w:rsidRDefault="00694223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14:paraId="32FCC8BB" w14:textId="77777777"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right w:val="dashed" w:sz="4" w:space="0" w:color="auto"/>
            </w:tcBorders>
          </w:tcPr>
          <w:p w14:paraId="26AD823B" w14:textId="77777777"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6969D22B" w14:textId="77777777"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94223" w:rsidRPr="00441473" w14:paraId="4EB7CAE8" w14:textId="77777777" w:rsidTr="00694223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65C66376" w14:textId="77777777" w:rsidR="00694223" w:rsidRPr="00694223" w:rsidRDefault="00694223" w:rsidP="00694223">
            <w:pPr>
              <w:spacing w:before="30" w:line="216" w:lineRule="auto"/>
              <w:ind w:left="16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4223">
              <w:rPr>
                <w:rFonts w:ascii="Angsana New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14:paraId="06E2900B" w14:textId="77777777" w:rsidR="00694223" w:rsidRPr="00441473" w:rsidRDefault="00694223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14:paraId="3CBCB83C" w14:textId="77777777"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14:paraId="2EF49F27" w14:textId="77777777"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14:paraId="798A6E56" w14:textId="77777777"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94223" w:rsidRPr="00441473" w14:paraId="0F5A94F0" w14:textId="77777777" w:rsidTr="00694223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7BF0153F" w14:textId="77777777" w:rsidR="00694223" w:rsidRPr="00441473" w:rsidRDefault="00694223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ดอลล่าร์สหรัฐอเมริกา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14:paraId="446C1277" w14:textId="77777777" w:rsidR="00694223" w:rsidRPr="00441473" w:rsidRDefault="007079F5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7079F5">
              <w:rPr>
                <w:rFonts w:ascii="Angsana New" w:hAnsi="Angsana New" w:cs="Angsana New"/>
                <w:sz w:val="30"/>
                <w:szCs w:val="30"/>
              </w:rPr>
              <w:t>17,18</w:t>
            </w:r>
            <w:r w:rsidR="007F1CC3" w:rsidRPr="007079F5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14:paraId="010D2D63" w14:textId="77777777"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20,405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  <w:vAlign w:val="center"/>
          </w:tcPr>
          <w:p w14:paraId="7192CD62" w14:textId="77777777" w:rsidR="00694223" w:rsidRPr="00441473" w:rsidRDefault="007B00CC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531,168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  <w:vAlign w:val="center"/>
          </w:tcPr>
          <w:p w14:paraId="27DE1F11" w14:textId="77777777"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665,518</w:t>
            </w:r>
          </w:p>
        </w:tc>
      </w:tr>
      <w:tr w:rsidR="00694223" w:rsidRPr="00441473" w14:paraId="7A5BABB4" w14:textId="77777777" w:rsidTr="00694223">
        <w:trPr>
          <w:gridAfter w:val="1"/>
          <w:wAfter w:w="9" w:type="dxa"/>
          <w:trHeight w:val="38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1072C9" w14:textId="77777777" w:rsidR="00694223" w:rsidRPr="00441473" w:rsidRDefault="00694223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14:paraId="0F105A52" w14:textId="77777777" w:rsidR="00694223" w:rsidRPr="00441473" w:rsidRDefault="007F1CC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137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14:paraId="0165B257" w14:textId="77777777"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115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  <w:vAlign w:val="center"/>
          </w:tcPr>
          <w:p w14:paraId="35777013" w14:textId="77777777" w:rsidR="00694223" w:rsidRPr="00441473" w:rsidRDefault="007B00CC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4,833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  <w:vAlign w:val="center"/>
          </w:tcPr>
          <w:p w14:paraId="421352C8" w14:textId="77777777"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4,333</w:t>
            </w:r>
          </w:p>
        </w:tc>
      </w:tr>
      <w:tr w:rsidR="00694223" w:rsidRPr="00441473" w14:paraId="2FFCB75F" w14:textId="77777777" w:rsidTr="00A842AA">
        <w:trPr>
          <w:gridAfter w:val="1"/>
          <w:wAfter w:w="9" w:type="dxa"/>
          <w:trHeight w:val="38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29D70B8F" w14:textId="77777777" w:rsidR="00694223" w:rsidRPr="00441473" w:rsidRDefault="00694223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โครนเดนมาร์</w:t>
            </w:r>
            <w:r w:rsidRPr="00441473">
              <w:rPr>
                <w:rFonts w:ascii="Angsana New" w:hAnsi="Angsana New" w:cs="Angsana New" w:hint="cs"/>
                <w:sz w:val="30"/>
                <w:szCs w:val="30"/>
                <w:cs/>
              </w:rPr>
              <w:t>ค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14:paraId="39E32778" w14:textId="77777777" w:rsidR="00694223" w:rsidRPr="00441473" w:rsidRDefault="007F1CC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89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14:paraId="5A6DFB1D" w14:textId="77777777" w:rsidR="00694223" w:rsidRPr="00441473" w:rsidRDefault="00382B8B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  <w:vAlign w:val="center"/>
          </w:tcPr>
          <w:p w14:paraId="48475D2E" w14:textId="77777777" w:rsidR="00694223" w:rsidRPr="00441473" w:rsidRDefault="007B00CC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419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  <w:vAlign w:val="center"/>
          </w:tcPr>
          <w:p w14:paraId="74CE78C9" w14:textId="77777777" w:rsidR="00694223" w:rsidRPr="00441473" w:rsidRDefault="00694223" w:rsidP="0089767A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402</w:t>
            </w:r>
          </w:p>
        </w:tc>
      </w:tr>
      <w:tr w:rsidR="00694223" w:rsidRPr="00441473" w14:paraId="0B8C0008" w14:textId="77777777" w:rsidTr="00A842AA">
        <w:trPr>
          <w:gridAfter w:val="1"/>
          <w:wAfter w:w="9" w:type="dxa"/>
          <w:trHeight w:val="38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0D139733" w14:textId="77777777" w:rsidR="00694223" w:rsidRPr="00441473" w:rsidRDefault="00694223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 w:hint="cs"/>
                <w:sz w:val="30"/>
                <w:szCs w:val="30"/>
                <w:cs/>
              </w:rPr>
              <w:t>ปอนด์สเตอร์ลิง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14:paraId="439C3148" w14:textId="77777777" w:rsidR="00694223" w:rsidRPr="00441473" w:rsidRDefault="007F1CC3" w:rsidP="009D533A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14:paraId="5A1B6202" w14:textId="77777777" w:rsidR="00694223" w:rsidRPr="00441473" w:rsidRDefault="00694223" w:rsidP="00B840F2">
            <w:pPr>
              <w:spacing w:before="30" w:line="216" w:lineRule="auto"/>
              <w:ind w:right="-13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  <w:vAlign w:val="center"/>
          </w:tcPr>
          <w:p w14:paraId="678BD22C" w14:textId="77777777" w:rsidR="00694223" w:rsidRPr="00441473" w:rsidRDefault="007B00CC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354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  <w:vAlign w:val="center"/>
          </w:tcPr>
          <w:p w14:paraId="7A0ACDF4" w14:textId="77777777" w:rsidR="00694223" w:rsidRPr="00441473" w:rsidRDefault="00694223" w:rsidP="00834DF9">
            <w:pPr>
              <w:spacing w:before="30" w:line="216" w:lineRule="auto"/>
              <w:ind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</w:tr>
      <w:tr w:rsidR="00694223" w:rsidRPr="00441473" w14:paraId="445F93FF" w14:textId="77777777" w:rsidTr="00A842AA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4E9E616" w14:textId="77777777" w:rsidR="00694223" w:rsidRPr="00441473" w:rsidRDefault="00694223" w:rsidP="00834DF9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C2C8FCA" w14:textId="77777777" w:rsidR="00694223" w:rsidRPr="00441473" w:rsidRDefault="00694223" w:rsidP="00834DF9">
            <w:pPr>
              <w:tabs>
                <w:tab w:val="decimal" w:pos="788"/>
              </w:tabs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dashed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952243" w14:textId="77777777" w:rsidR="00694223" w:rsidRPr="00441473" w:rsidRDefault="00694223" w:rsidP="00B840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68500AC7" w14:textId="77777777" w:rsidR="00694223" w:rsidRPr="00441473" w:rsidRDefault="007B00CC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536,774</w:t>
            </w:r>
          </w:p>
        </w:tc>
        <w:tc>
          <w:tcPr>
            <w:tcW w:w="155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1BA5519" w14:textId="77777777" w:rsidR="00694223" w:rsidRPr="00441473" w:rsidRDefault="00694223" w:rsidP="0089767A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670,253</w:t>
            </w:r>
          </w:p>
        </w:tc>
      </w:tr>
    </w:tbl>
    <w:p w14:paraId="21BD7767" w14:textId="77777777" w:rsidR="00825D8F" w:rsidRPr="00A301CA" w:rsidRDefault="00825D8F" w:rsidP="00B0309D">
      <w:pPr>
        <w:ind w:left="360" w:right="119"/>
        <w:jc w:val="right"/>
        <w:rPr>
          <w:rFonts w:ascii="Angsana New" w:hAnsi="Angsana New" w:cs="Angsana New"/>
          <w:sz w:val="16"/>
          <w:szCs w:val="16"/>
        </w:rPr>
      </w:pPr>
    </w:p>
    <w:p w14:paraId="7C9A751E" w14:textId="77777777" w:rsidR="00DC11FC" w:rsidRPr="002A2FFA" w:rsidRDefault="00DC11FC" w:rsidP="00441473">
      <w:pPr>
        <w:numPr>
          <w:ilvl w:val="0"/>
          <w:numId w:val="20"/>
        </w:numPr>
        <w:spacing w:before="240" w:after="120" w:line="276" w:lineRule="auto"/>
        <w:ind w:left="720" w:right="29" w:hanging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A2FFA">
        <w:rPr>
          <w:rFonts w:ascii="Angsana New" w:hAnsi="Angsana New" w:cs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14:paraId="4C8C03C6" w14:textId="77777777" w:rsidR="005155C9" w:rsidRDefault="00DC11FC" w:rsidP="00B840F2">
      <w:pPr>
        <w:ind w:left="720" w:right="29" w:firstLine="720"/>
        <w:jc w:val="thaiDistribute"/>
        <w:rPr>
          <w:rFonts w:ascii="Angsana New" w:hAnsi="Angsana New" w:cs="Angsana New"/>
          <w:sz w:val="32"/>
          <w:szCs w:val="32"/>
        </w:rPr>
      </w:pPr>
      <w:r w:rsidRPr="002A2FFA">
        <w:rPr>
          <w:rFonts w:ascii="Angsana New" w:hAnsi="Angsana New" w:cs="Angsana New"/>
          <w:sz w:val="32"/>
          <w:szCs w:val="32"/>
          <w:cs/>
        </w:rPr>
        <w:t>บริษัท</w:t>
      </w:r>
      <w:r w:rsidR="00BF39AB" w:rsidRPr="002A2FFA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2A2FFA">
        <w:rPr>
          <w:rFonts w:ascii="Angsana New" w:hAnsi="Angsana New" w:cs="Angsana New"/>
          <w:sz w:val="32"/>
          <w:szCs w:val="32"/>
          <w:cs/>
        </w:rPr>
        <w:t>ดำเนิน</w:t>
      </w:r>
      <w:r w:rsidRPr="002A2FFA">
        <w:rPr>
          <w:rFonts w:ascii="Angsana New" w:hAnsi="Angsana New" w:cs="Angsana New"/>
          <w:spacing w:val="-2"/>
          <w:sz w:val="32"/>
          <w:szCs w:val="32"/>
          <w:cs/>
        </w:rPr>
        <w:t>ธุรกิจผลิตและประกอบแผงวงจรไฟฟ้า</w:t>
      </w:r>
      <w:r w:rsidRPr="002A2FFA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66449A">
        <w:rPr>
          <w:rFonts w:ascii="Angsana New" w:hAnsi="Angsana New" w:cs="Angsana New"/>
          <w:spacing w:val="-2"/>
          <w:sz w:val="32"/>
          <w:szCs w:val="32"/>
          <w:cs/>
        </w:rPr>
        <w:t>หรือแผงวงจรอิเล็</w:t>
      </w:r>
      <w:r w:rsidR="0066449A">
        <w:rPr>
          <w:rFonts w:ascii="Angsana New" w:hAnsi="Angsana New" w:cs="Angsana New" w:hint="cs"/>
          <w:spacing w:val="-2"/>
          <w:sz w:val="32"/>
          <w:szCs w:val="32"/>
          <w:cs/>
        </w:rPr>
        <w:t>ก</w:t>
      </w:r>
      <w:r w:rsidR="0066449A">
        <w:rPr>
          <w:rFonts w:ascii="Angsana New" w:hAnsi="Angsana New" w:cs="Angsana New"/>
          <w:spacing w:val="-2"/>
          <w:sz w:val="32"/>
          <w:szCs w:val="32"/>
          <w:cs/>
        </w:rPr>
        <w:t>ทรอนิ</w:t>
      </w:r>
      <w:r w:rsidR="0066449A">
        <w:rPr>
          <w:rFonts w:ascii="Angsana New" w:hAnsi="Angsana New" w:cs="Angsana New" w:hint="cs"/>
          <w:spacing w:val="-2"/>
          <w:sz w:val="32"/>
          <w:szCs w:val="32"/>
          <w:cs/>
        </w:rPr>
        <w:t>ก</w:t>
      </w:r>
      <w:r w:rsidRPr="002A2FFA">
        <w:rPr>
          <w:rFonts w:ascii="Angsana New" w:hAnsi="Angsana New" w:cs="Angsana New"/>
          <w:spacing w:val="-2"/>
          <w:sz w:val="32"/>
          <w:szCs w:val="32"/>
          <w:cs/>
        </w:rPr>
        <w:t>ส์</w:t>
      </w:r>
      <w:r w:rsidR="00F2193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2A2FFA">
        <w:rPr>
          <w:rFonts w:ascii="Angsana New" w:hAnsi="Angsana New" w:cs="Angsana New"/>
          <w:spacing w:val="-2"/>
          <w:sz w:val="32"/>
          <w:szCs w:val="32"/>
          <w:cs/>
        </w:rPr>
        <w:t>เพียงธุรกิจเดียว</w:t>
      </w:r>
      <w:r w:rsidRPr="002A2FFA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2A2FFA">
        <w:rPr>
          <w:rFonts w:ascii="Angsana New" w:hAnsi="Angsana New" w:cs="Angsana New"/>
          <w:spacing w:val="-2"/>
          <w:sz w:val="32"/>
          <w:szCs w:val="32"/>
          <w:cs/>
        </w:rPr>
        <w:t>และดำเนินธุรกิจในส่วนงานทางภูมิศาสตร์คือในประเทศไทย</w:t>
      </w:r>
      <w:r w:rsidR="00BF39AB" w:rsidRPr="002A2FFA">
        <w:rPr>
          <w:rFonts w:ascii="Angsana New" w:hAnsi="Angsana New" w:cs="Angsana New"/>
          <w:spacing w:val="-2"/>
          <w:sz w:val="32"/>
          <w:szCs w:val="32"/>
          <w:cs/>
        </w:rPr>
        <w:t>และต่างประเทศ โดยมีก</w:t>
      </w:r>
      <w:r w:rsidRPr="002A2FFA">
        <w:rPr>
          <w:rFonts w:ascii="Angsana New" w:hAnsi="Angsana New" w:cs="Angsana New"/>
          <w:spacing w:val="-2"/>
          <w:sz w:val="32"/>
          <w:szCs w:val="32"/>
          <w:cs/>
        </w:rPr>
        <w:t>ารขายทั้งในประเทศและต่างประเทศ</w:t>
      </w:r>
      <w:r w:rsidRPr="002A2FFA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BD7173">
        <w:rPr>
          <w:rFonts w:ascii="Angsana New" w:hAnsi="Angsana New" w:cs="Angsana New" w:hint="cs"/>
          <w:spacing w:val="-2"/>
          <w:sz w:val="32"/>
          <w:szCs w:val="32"/>
          <w:cs/>
        </w:rPr>
        <w:t>สำหรับงวดหก</w:t>
      </w:r>
      <w:r w:rsidR="00B0309D">
        <w:rPr>
          <w:rFonts w:ascii="Angsana New" w:hAnsi="Angsana New" w:cs="Angsana New" w:hint="cs"/>
          <w:spacing w:val="-2"/>
          <w:sz w:val="32"/>
          <w:szCs w:val="32"/>
          <w:cs/>
        </w:rPr>
        <w:t>เดือน</w:t>
      </w:r>
      <w:r w:rsidR="00BD7173">
        <w:rPr>
          <w:rFonts w:ascii="Angsana New" w:hAnsi="Angsana New" w:cs="Angsana New" w:hint="cs"/>
          <w:spacing w:val="-2"/>
          <w:sz w:val="32"/>
          <w:szCs w:val="32"/>
          <w:cs/>
        </w:rPr>
        <w:t>สิ้นสุดวันที่ 3</w:t>
      </w:r>
      <w:r w:rsidR="00BD7173">
        <w:rPr>
          <w:rFonts w:ascii="Angsana New" w:hAnsi="Angsana New" w:cs="Angsana New"/>
          <w:spacing w:val="-2"/>
          <w:sz w:val="32"/>
          <w:szCs w:val="32"/>
        </w:rPr>
        <w:t>0</w:t>
      </w:r>
      <w:r w:rsidR="00BD717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มิถุนายน</w:t>
      </w:r>
      <w:r w:rsidR="00A301C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2562</w:t>
      </w:r>
      <w:r w:rsidR="00E3581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และ </w:t>
      </w:r>
      <w:r w:rsidR="00E35814">
        <w:rPr>
          <w:rFonts w:ascii="Angsana New" w:hAnsi="Angsana New" w:cs="Angsana New"/>
          <w:spacing w:val="-2"/>
          <w:sz w:val="32"/>
          <w:szCs w:val="32"/>
        </w:rPr>
        <w:t>2561</w:t>
      </w:r>
      <w:r w:rsidR="00A301C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FB3BF8">
        <w:rPr>
          <w:rFonts w:ascii="Angsana New" w:hAnsi="Angsana New" w:cs="Angsana New" w:hint="cs"/>
          <w:spacing w:val="-2"/>
          <w:sz w:val="32"/>
          <w:szCs w:val="32"/>
          <w:cs/>
        </w:rPr>
        <w:t>ดังนี้</w:t>
      </w:r>
    </w:p>
    <w:p w14:paraId="327990C8" w14:textId="77777777" w:rsidR="00F21932" w:rsidRPr="00CF1EA1" w:rsidRDefault="00F21932" w:rsidP="00B840F2">
      <w:pPr>
        <w:spacing w:line="276" w:lineRule="auto"/>
        <w:jc w:val="right"/>
        <w:rPr>
          <w:rFonts w:ascii="Angsana New" w:hAnsi="Angsana New" w:cs="Angsana New"/>
          <w:sz w:val="30"/>
          <w:szCs w:val="30"/>
        </w:rPr>
      </w:pPr>
      <w:r w:rsidRPr="00CF1EA1">
        <w:rPr>
          <w:rFonts w:ascii="Angsana New" w:hAnsi="Angsana New" w:cs="Angsana New"/>
          <w:sz w:val="30"/>
          <w:szCs w:val="30"/>
          <w:cs/>
        </w:rPr>
        <w:t xml:space="preserve">หน่วย : </w:t>
      </w:r>
      <w:r w:rsidRPr="00CF1EA1">
        <w:rPr>
          <w:rFonts w:ascii="Angsana New" w:hAnsi="Angsana New" w:cs="Angsana New" w:hint="cs"/>
          <w:sz w:val="30"/>
          <w:szCs w:val="30"/>
          <w:cs/>
        </w:rPr>
        <w:t>พัน</w:t>
      </w:r>
      <w:r w:rsidRPr="00CF1EA1">
        <w:rPr>
          <w:rFonts w:ascii="Angsana New" w:hAnsi="Angsana New" w:cs="Angsana New"/>
          <w:sz w:val="30"/>
          <w:szCs w:val="30"/>
          <w:cs/>
        </w:rPr>
        <w:t>บาท</w:t>
      </w:r>
    </w:p>
    <w:tbl>
      <w:tblPr>
        <w:tblW w:w="88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0"/>
        <w:gridCol w:w="1530"/>
        <w:gridCol w:w="1530"/>
        <w:gridCol w:w="1530"/>
        <w:gridCol w:w="1530"/>
      </w:tblGrid>
      <w:tr w:rsidR="00E35814" w:rsidRPr="00A301CA" w14:paraId="37B41315" w14:textId="77777777" w:rsidTr="00155D27">
        <w:tc>
          <w:tcPr>
            <w:tcW w:w="2700" w:type="dxa"/>
            <w:vMerge w:val="restart"/>
            <w:shd w:val="clear" w:color="auto" w:fill="auto"/>
            <w:vAlign w:val="center"/>
          </w:tcPr>
          <w:p w14:paraId="7CB417ED" w14:textId="77777777" w:rsidR="00E35814" w:rsidRPr="00CF1EA1" w:rsidRDefault="00E35814" w:rsidP="000E3B9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EA1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6120" w:type="dxa"/>
            <w:gridSpan w:val="4"/>
            <w:tcBorders>
              <w:bottom w:val="nil"/>
            </w:tcBorders>
          </w:tcPr>
          <w:p w14:paraId="2406E60C" w14:textId="77777777" w:rsidR="00E35814" w:rsidRPr="00CF1EA1" w:rsidRDefault="00E35814" w:rsidP="00FD627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EA1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E35814" w:rsidRPr="00A301CA" w14:paraId="119F983E" w14:textId="77777777" w:rsidTr="00E14A8E">
        <w:tc>
          <w:tcPr>
            <w:tcW w:w="2700" w:type="dxa"/>
            <w:vMerge/>
            <w:shd w:val="clear" w:color="auto" w:fill="auto"/>
          </w:tcPr>
          <w:p w14:paraId="124CD35D" w14:textId="77777777" w:rsidR="00E35814" w:rsidRPr="00CF1EA1" w:rsidRDefault="00E35814" w:rsidP="00FD627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0" w:type="dxa"/>
            <w:gridSpan w:val="2"/>
          </w:tcPr>
          <w:p w14:paraId="28555C3F" w14:textId="77777777" w:rsidR="00E35814" w:rsidRPr="00CF1EA1" w:rsidRDefault="00E35814" w:rsidP="00CF1EA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EA1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CF1EA1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3060" w:type="dxa"/>
            <w:gridSpan w:val="2"/>
            <w:shd w:val="clear" w:color="auto" w:fill="auto"/>
          </w:tcPr>
          <w:p w14:paraId="6DC09EF9" w14:textId="77777777" w:rsidR="00E35814" w:rsidRPr="00E14A8E" w:rsidRDefault="00E35814" w:rsidP="00CF1EA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14A8E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E14A8E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</w:tr>
      <w:tr w:rsidR="00E35814" w:rsidRPr="00A301CA" w14:paraId="501FB2F2" w14:textId="77777777" w:rsidTr="00E14A8E">
        <w:tc>
          <w:tcPr>
            <w:tcW w:w="270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2A037A6" w14:textId="77777777" w:rsidR="00E35814" w:rsidRPr="00CF1EA1" w:rsidRDefault="00E35814" w:rsidP="00FD627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  <w:right w:val="dashed" w:sz="4" w:space="0" w:color="auto"/>
            </w:tcBorders>
          </w:tcPr>
          <w:p w14:paraId="4783ACD4" w14:textId="77777777" w:rsidR="00E35814" w:rsidRPr="00CF1EA1" w:rsidRDefault="00E35814" w:rsidP="00CF1EA1">
            <w:pPr>
              <w:spacing w:line="276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EA1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530" w:type="dxa"/>
            <w:tcBorders>
              <w:left w:val="dashed" w:sz="4" w:space="0" w:color="auto"/>
              <w:bottom w:val="single" w:sz="4" w:space="0" w:color="auto"/>
            </w:tcBorders>
          </w:tcPr>
          <w:p w14:paraId="218A0C78" w14:textId="77777777" w:rsidR="00E35814" w:rsidRPr="00CF1EA1" w:rsidRDefault="00E35814" w:rsidP="00FD627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EA1">
              <w:rPr>
                <w:rFonts w:ascii="Angsana New" w:hAnsi="Angsana New" w:cs="Angsana New"/>
                <w:sz w:val="30"/>
                <w:szCs w:val="30"/>
              </w:rPr>
              <w:t>%</w:t>
            </w:r>
          </w:p>
        </w:tc>
        <w:tc>
          <w:tcPr>
            <w:tcW w:w="1530" w:type="dxa"/>
            <w:tcBorders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480D2E10" w14:textId="77777777" w:rsidR="00E35814" w:rsidRPr="00BD7173" w:rsidRDefault="00E35814" w:rsidP="00CF1EA1">
            <w:pPr>
              <w:spacing w:line="276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  <w:r w:rsidRPr="00E14A8E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530" w:type="dxa"/>
            <w:tcBorders>
              <w:left w:val="dashed" w:sz="4" w:space="0" w:color="auto"/>
              <w:bottom w:val="single" w:sz="4" w:space="0" w:color="auto"/>
            </w:tcBorders>
            <w:shd w:val="clear" w:color="auto" w:fill="auto"/>
          </w:tcPr>
          <w:p w14:paraId="3CACE6D1" w14:textId="77777777" w:rsidR="00E35814" w:rsidRPr="00E14A8E" w:rsidRDefault="00E35814" w:rsidP="00FD627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4A8E">
              <w:rPr>
                <w:rFonts w:ascii="Angsana New" w:hAnsi="Angsana New" w:cs="Angsana New"/>
                <w:sz w:val="30"/>
                <w:szCs w:val="30"/>
              </w:rPr>
              <w:t>%</w:t>
            </w:r>
          </w:p>
        </w:tc>
      </w:tr>
      <w:tr w:rsidR="00E14A8E" w:rsidRPr="00A301CA" w14:paraId="3EE7BED0" w14:textId="77777777" w:rsidTr="0048626E">
        <w:tc>
          <w:tcPr>
            <w:tcW w:w="2700" w:type="dxa"/>
            <w:tcBorders>
              <w:bottom w:val="nil"/>
            </w:tcBorders>
            <w:vAlign w:val="center"/>
          </w:tcPr>
          <w:p w14:paraId="6B20D1A4" w14:textId="77777777" w:rsidR="00E14A8E" w:rsidRPr="00CF1EA1" w:rsidRDefault="00E14A8E" w:rsidP="00FD627E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ขาย</w:t>
            </w:r>
            <w:r w:rsidRPr="00CF1EA1">
              <w:rPr>
                <w:rFonts w:ascii="Angsana New" w:hAnsi="Angsana New" w:cs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30" w:type="dxa"/>
            <w:tcBorders>
              <w:bottom w:val="nil"/>
              <w:right w:val="dashed" w:sz="4" w:space="0" w:color="auto"/>
            </w:tcBorders>
            <w:vAlign w:val="center"/>
          </w:tcPr>
          <w:p w14:paraId="651777B6" w14:textId="77777777" w:rsidR="00E14A8E" w:rsidRPr="00CF1EA1" w:rsidRDefault="00734E63" w:rsidP="00A12562">
            <w:pPr>
              <w:tabs>
                <w:tab w:val="decimal" w:pos="1168"/>
              </w:tabs>
              <w:spacing w:line="276" w:lineRule="auto"/>
              <w:ind w:right="-32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1,067,132</w:t>
            </w:r>
          </w:p>
        </w:tc>
        <w:tc>
          <w:tcPr>
            <w:tcW w:w="1530" w:type="dxa"/>
            <w:tcBorders>
              <w:left w:val="dashed" w:sz="4" w:space="0" w:color="auto"/>
              <w:bottom w:val="nil"/>
            </w:tcBorders>
            <w:vAlign w:val="center"/>
          </w:tcPr>
          <w:p w14:paraId="50587A20" w14:textId="77777777" w:rsidR="00E14A8E" w:rsidRPr="007079F5" w:rsidRDefault="00CD0B14" w:rsidP="00A12562">
            <w:pPr>
              <w:tabs>
                <w:tab w:val="decimal" w:pos="67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7079F5">
              <w:rPr>
                <w:rFonts w:ascii="Angsana New" w:hAnsi="Angsana New" w:cs="Angsana New"/>
                <w:sz w:val="30"/>
                <w:szCs w:val="30"/>
              </w:rPr>
              <w:t>95.6</w:t>
            </w:r>
            <w:r w:rsidR="007079F5" w:rsidRPr="007079F5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530" w:type="dxa"/>
            <w:tcBorders>
              <w:bottom w:val="nil"/>
              <w:right w:val="dashed" w:sz="4" w:space="0" w:color="auto"/>
            </w:tcBorders>
            <w:vAlign w:val="center"/>
          </w:tcPr>
          <w:p w14:paraId="6D5204E0" w14:textId="77777777" w:rsidR="00E14A8E" w:rsidRPr="00BD7173" w:rsidRDefault="00E14A8E" w:rsidP="004B79AA">
            <w:pPr>
              <w:tabs>
                <w:tab w:val="decimal" w:pos="1168"/>
              </w:tabs>
              <w:spacing w:line="276" w:lineRule="auto"/>
              <w:ind w:right="-32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  <w:r w:rsidRPr="00703595">
              <w:rPr>
                <w:rFonts w:ascii="Angsana New" w:hAnsi="Angsana New" w:cs="Angsana New"/>
                <w:sz w:val="32"/>
                <w:szCs w:val="32"/>
              </w:rPr>
              <w:t>591,806</w:t>
            </w:r>
          </w:p>
        </w:tc>
        <w:tc>
          <w:tcPr>
            <w:tcW w:w="1530" w:type="dxa"/>
            <w:tcBorders>
              <w:left w:val="dashed" w:sz="4" w:space="0" w:color="auto"/>
              <w:bottom w:val="nil"/>
            </w:tcBorders>
            <w:vAlign w:val="center"/>
          </w:tcPr>
          <w:p w14:paraId="7E91EAC0" w14:textId="77777777" w:rsidR="00E14A8E" w:rsidRPr="00703595" w:rsidRDefault="00E14A8E" w:rsidP="006A03A9">
            <w:pPr>
              <w:tabs>
                <w:tab w:val="decimal" w:pos="459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3595">
              <w:rPr>
                <w:rFonts w:ascii="Angsana New" w:hAnsi="Angsana New" w:cs="Angsana New"/>
                <w:sz w:val="32"/>
                <w:szCs w:val="32"/>
              </w:rPr>
              <w:t>94.29</w:t>
            </w:r>
          </w:p>
        </w:tc>
      </w:tr>
      <w:tr w:rsidR="00E14A8E" w:rsidRPr="00A301CA" w14:paraId="15327F37" w14:textId="77777777" w:rsidTr="0048626E">
        <w:tc>
          <w:tcPr>
            <w:tcW w:w="2700" w:type="dxa"/>
            <w:tcBorders>
              <w:top w:val="nil"/>
            </w:tcBorders>
            <w:vAlign w:val="center"/>
          </w:tcPr>
          <w:p w14:paraId="5B8FFD2A" w14:textId="77777777" w:rsidR="00E14A8E" w:rsidRPr="00CF1EA1" w:rsidRDefault="00E14A8E" w:rsidP="00FD627E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ขาย</w:t>
            </w:r>
            <w:r w:rsidRPr="00CF1EA1">
              <w:rPr>
                <w:rFonts w:ascii="Angsana New" w:hAnsi="Angsana New" w:cs="Angsana New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530" w:type="dxa"/>
            <w:tcBorders>
              <w:top w:val="nil"/>
              <w:right w:val="dashed" w:sz="4" w:space="0" w:color="auto"/>
            </w:tcBorders>
            <w:vAlign w:val="center"/>
          </w:tcPr>
          <w:p w14:paraId="3DF018AA" w14:textId="77777777" w:rsidR="00E14A8E" w:rsidRPr="00CF1EA1" w:rsidRDefault="00734E63" w:rsidP="00A12562">
            <w:pPr>
              <w:tabs>
                <w:tab w:val="decimal" w:pos="1168"/>
              </w:tabs>
              <w:spacing w:line="276" w:lineRule="auto"/>
              <w:ind w:right="-32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48,797</w:t>
            </w:r>
          </w:p>
        </w:tc>
        <w:tc>
          <w:tcPr>
            <w:tcW w:w="1530" w:type="dxa"/>
            <w:tcBorders>
              <w:top w:val="nil"/>
              <w:left w:val="dashed" w:sz="4" w:space="0" w:color="auto"/>
            </w:tcBorders>
            <w:vAlign w:val="center"/>
          </w:tcPr>
          <w:p w14:paraId="3EEEF485" w14:textId="77777777" w:rsidR="00E14A8E" w:rsidRPr="007079F5" w:rsidRDefault="00CD0B14" w:rsidP="00A12562">
            <w:pPr>
              <w:tabs>
                <w:tab w:val="decimal" w:pos="67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7079F5">
              <w:rPr>
                <w:rFonts w:ascii="Angsana New" w:hAnsi="Angsana New" w:cs="Angsana New"/>
                <w:sz w:val="30"/>
                <w:szCs w:val="30"/>
              </w:rPr>
              <w:t>4.3</w:t>
            </w:r>
            <w:r w:rsidR="007079F5" w:rsidRPr="007079F5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530" w:type="dxa"/>
            <w:tcBorders>
              <w:top w:val="nil"/>
              <w:right w:val="dashed" w:sz="4" w:space="0" w:color="auto"/>
            </w:tcBorders>
            <w:vAlign w:val="center"/>
          </w:tcPr>
          <w:p w14:paraId="70276615" w14:textId="77777777" w:rsidR="00E14A8E" w:rsidRPr="00BD7173" w:rsidRDefault="00E14A8E" w:rsidP="004B79AA">
            <w:pPr>
              <w:tabs>
                <w:tab w:val="decimal" w:pos="1168"/>
              </w:tabs>
              <w:spacing w:line="276" w:lineRule="auto"/>
              <w:ind w:right="-321"/>
              <w:rPr>
                <w:rFonts w:ascii="Angsana New" w:hAnsi="Angsana New" w:cs="Angsana New"/>
                <w:sz w:val="30"/>
                <w:szCs w:val="30"/>
                <w:highlight w:val="green"/>
                <w:cs/>
              </w:rPr>
            </w:pPr>
            <w:r w:rsidRPr="00703595">
              <w:rPr>
                <w:rFonts w:ascii="Angsana New" w:hAnsi="Angsana New" w:cs="Angsana New"/>
                <w:sz w:val="32"/>
                <w:szCs w:val="32"/>
              </w:rPr>
              <w:t>35,833</w:t>
            </w:r>
          </w:p>
        </w:tc>
        <w:tc>
          <w:tcPr>
            <w:tcW w:w="1530" w:type="dxa"/>
            <w:tcBorders>
              <w:top w:val="nil"/>
              <w:left w:val="dashed" w:sz="4" w:space="0" w:color="auto"/>
            </w:tcBorders>
            <w:vAlign w:val="center"/>
          </w:tcPr>
          <w:p w14:paraId="328436AE" w14:textId="77777777" w:rsidR="00E14A8E" w:rsidRPr="00703595" w:rsidRDefault="00E14A8E" w:rsidP="006A03A9">
            <w:pPr>
              <w:tabs>
                <w:tab w:val="decimal" w:pos="459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3595">
              <w:rPr>
                <w:rFonts w:ascii="Angsana New" w:hAnsi="Angsana New" w:cs="Angsana New"/>
                <w:sz w:val="32"/>
                <w:szCs w:val="32"/>
              </w:rPr>
              <w:t>5.71</w:t>
            </w:r>
          </w:p>
        </w:tc>
      </w:tr>
      <w:tr w:rsidR="00E14A8E" w:rsidRPr="00A301CA" w14:paraId="71B273FB" w14:textId="77777777" w:rsidTr="0048626E">
        <w:tc>
          <w:tcPr>
            <w:tcW w:w="2700" w:type="dxa"/>
            <w:vAlign w:val="center"/>
          </w:tcPr>
          <w:p w14:paraId="4D4717D4" w14:textId="77777777" w:rsidR="00E14A8E" w:rsidRPr="00CF1EA1" w:rsidRDefault="00E14A8E" w:rsidP="00FD627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EA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right w:val="dashed" w:sz="4" w:space="0" w:color="auto"/>
            </w:tcBorders>
            <w:vAlign w:val="center"/>
          </w:tcPr>
          <w:p w14:paraId="3B69F85B" w14:textId="77777777" w:rsidR="00E14A8E" w:rsidRPr="00CF1EA1" w:rsidRDefault="00734E63" w:rsidP="00A12562">
            <w:pPr>
              <w:tabs>
                <w:tab w:val="decimal" w:pos="1168"/>
              </w:tabs>
              <w:spacing w:line="276" w:lineRule="auto"/>
              <w:ind w:right="-32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1,115,929</w:t>
            </w:r>
          </w:p>
        </w:tc>
        <w:tc>
          <w:tcPr>
            <w:tcW w:w="1530" w:type="dxa"/>
            <w:tcBorders>
              <w:left w:val="dashed" w:sz="4" w:space="0" w:color="auto"/>
            </w:tcBorders>
            <w:vAlign w:val="center"/>
          </w:tcPr>
          <w:p w14:paraId="6B699AD1" w14:textId="77777777" w:rsidR="00E14A8E" w:rsidRPr="00CF1EA1" w:rsidRDefault="00CD0B14" w:rsidP="00A12562">
            <w:pPr>
              <w:tabs>
                <w:tab w:val="decimal" w:pos="67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1530" w:type="dxa"/>
            <w:tcBorders>
              <w:right w:val="dashed" w:sz="4" w:space="0" w:color="auto"/>
            </w:tcBorders>
            <w:vAlign w:val="center"/>
          </w:tcPr>
          <w:p w14:paraId="4D652302" w14:textId="77777777" w:rsidR="00E14A8E" w:rsidRPr="00BD7173" w:rsidRDefault="00E14A8E" w:rsidP="004B79AA">
            <w:pPr>
              <w:tabs>
                <w:tab w:val="decimal" w:pos="1168"/>
              </w:tabs>
              <w:spacing w:line="276" w:lineRule="auto"/>
              <w:ind w:right="-32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  <w:r w:rsidRPr="00703595">
              <w:rPr>
                <w:rFonts w:ascii="Angsana New" w:hAnsi="Angsana New" w:cs="Angsana New"/>
                <w:sz w:val="32"/>
                <w:szCs w:val="32"/>
              </w:rPr>
              <w:t>627,639</w:t>
            </w:r>
          </w:p>
        </w:tc>
        <w:tc>
          <w:tcPr>
            <w:tcW w:w="1530" w:type="dxa"/>
            <w:tcBorders>
              <w:left w:val="dashed" w:sz="4" w:space="0" w:color="auto"/>
            </w:tcBorders>
            <w:vAlign w:val="center"/>
          </w:tcPr>
          <w:p w14:paraId="3BFCF0E6" w14:textId="77777777" w:rsidR="00E14A8E" w:rsidRPr="00703595" w:rsidRDefault="00E14A8E" w:rsidP="006A03A9">
            <w:pPr>
              <w:tabs>
                <w:tab w:val="decimal" w:pos="459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3595">
              <w:rPr>
                <w:rFonts w:ascii="Angsana New" w:hAnsi="Angsana New" w:cs="Angsana New"/>
                <w:sz w:val="32"/>
                <w:szCs w:val="32"/>
              </w:rPr>
              <w:t>100.00</w:t>
            </w:r>
          </w:p>
        </w:tc>
      </w:tr>
    </w:tbl>
    <w:p w14:paraId="66184883" w14:textId="77777777" w:rsidR="00CF1EA1" w:rsidRDefault="00CF1EA1">
      <w:pPr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4CA2ABD2" w14:textId="77777777" w:rsidR="00EF0C7A" w:rsidRPr="002A2FFA" w:rsidRDefault="00EF0C7A" w:rsidP="00441473">
      <w:pPr>
        <w:numPr>
          <w:ilvl w:val="0"/>
          <w:numId w:val="20"/>
        </w:numPr>
        <w:spacing w:before="60" w:line="276" w:lineRule="auto"/>
        <w:ind w:left="720" w:right="29" w:hanging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A2FFA">
        <w:rPr>
          <w:rFonts w:ascii="Angsana New" w:hAnsi="Angsana New" w:cs="Angsana New"/>
          <w:b/>
          <w:bCs/>
          <w:sz w:val="32"/>
          <w:szCs w:val="32"/>
          <w:cs/>
        </w:rPr>
        <w:t>รายการบัญชีกับกิจการที่เกี่ยวข้องกัน</w:t>
      </w:r>
    </w:p>
    <w:p w14:paraId="17A67627" w14:textId="77777777" w:rsidR="008C2385" w:rsidRDefault="003D670E" w:rsidP="00B840F2">
      <w:pPr>
        <w:pStyle w:val="BlockText"/>
        <w:tabs>
          <w:tab w:val="clear" w:pos="900"/>
        </w:tabs>
        <w:ind w:left="720" w:right="-14" w:firstLine="720"/>
        <w:jc w:val="thaiDistribute"/>
        <w:rPr>
          <w:rFonts w:ascii="Angsana New" w:hAnsi="Angsana New" w:cs="Angsana New"/>
          <w:spacing w:val="-2"/>
        </w:rPr>
      </w:pPr>
      <w:r w:rsidRPr="002A2FFA">
        <w:rPr>
          <w:rFonts w:ascii="Angsana New" w:hAnsi="Angsana New" w:cs="Angsana New"/>
          <w:spacing w:val="-2"/>
          <w:cs/>
        </w:rPr>
        <w:t>บริษัทมีรายการบัญชีกับกิจการที่เกี่ยวข้องกัน ซึ่งเกี่ยวข้องกันโดยการถือหุ้นหรือการมีผู้บริหารหรือกรรมการบางส่วนร่วมกัน ดังนั้นงบการเงินนี้จึงแสดงรวมถึงผลของรายการดังกล่าว ซึ่งเป็นไปตามข้อตกลงร่วมกันและเป็นไปตามปกติธุรกิจ</w:t>
      </w:r>
    </w:p>
    <w:p w14:paraId="680F67FE" w14:textId="77777777" w:rsidR="00B21C4D" w:rsidRPr="00B21C4D" w:rsidRDefault="00B21C4D" w:rsidP="00B21C4D">
      <w:pPr>
        <w:pStyle w:val="BlockText"/>
        <w:tabs>
          <w:tab w:val="clear" w:pos="900"/>
        </w:tabs>
        <w:spacing w:line="276" w:lineRule="auto"/>
        <w:ind w:right="-13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tbl>
      <w:tblPr>
        <w:tblW w:w="8946" w:type="dxa"/>
        <w:tblInd w:w="8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2700"/>
        <w:gridCol w:w="2466"/>
      </w:tblGrid>
      <w:tr w:rsidR="005155C9" w:rsidRPr="002A2FFA" w14:paraId="35B86F70" w14:textId="77777777" w:rsidTr="00BE58BA">
        <w:trPr>
          <w:trHeight w:val="360"/>
        </w:trPr>
        <w:tc>
          <w:tcPr>
            <w:tcW w:w="3780" w:type="dxa"/>
            <w:tcBorders>
              <w:bottom w:val="single" w:sz="6" w:space="0" w:color="auto"/>
            </w:tcBorders>
          </w:tcPr>
          <w:p w14:paraId="32157376" w14:textId="77777777" w:rsidR="005155C9" w:rsidRPr="00B21C4D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700" w:type="dxa"/>
            <w:tcBorders>
              <w:bottom w:val="single" w:sz="6" w:space="0" w:color="auto"/>
            </w:tcBorders>
          </w:tcPr>
          <w:p w14:paraId="7BFB36D4" w14:textId="77777777" w:rsidR="005155C9" w:rsidRPr="00B21C4D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466" w:type="dxa"/>
            <w:tcBorders>
              <w:bottom w:val="single" w:sz="6" w:space="0" w:color="auto"/>
            </w:tcBorders>
          </w:tcPr>
          <w:p w14:paraId="6F734F5C" w14:textId="77777777" w:rsidR="005155C9" w:rsidRPr="00B21C4D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5155C9" w:rsidRPr="002A2FFA" w14:paraId="0ED46C54" w14:textId="77777777" w:rsidTr="006A678D">
        <w:trPr>
          <w:trHeight w:val="485"/>
        </w:trPr>
        <w:tc>
          <w:tcPr>
            <w:tcW w:w="3780" w:type="dxa"/>
            <w:tcBorders>
              <w:top w:val="single" w:sz="6" w:space="0" w:color="auto"/>
              <w:bottom w:val="nil"/>
            </w:tcBorders>
            <w:vAlign w:val="center"/>
          </w:tcPr>
          <w:p w14:paraId="7F97EEA1" w14:textId="77777777" w:rsidR="005155C9" w:rsidRPr="00B21C4D" w:rsidRDefault="006A678D" w:rsidP="00733529">
            <w:pPr>
              <w:tabs>
                <w:tab w:val="left" w:pos="252"/>
              </w:tabs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1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  <w:r w:rsidR="005155C9" w:rsidRPr="00B21C4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733529"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="005155C9" w:rsidRPr="00B21C4D">
              <w:rPr>
                <w:rFonts w:ascii="Angsana New" w:hAnsi="Angsana New" w:cs="Angsana New"/>
                <w:sz w:val="28"/>
                <w:szCs w:val="28"/>
              </w:rPr>
              <w:t xml:space="preserve">Team Precision (Europe) </w:t>
            </w:r>
            <w:proofErr w:type="spellStart"/>
            <w:r w:rsidR="005155C9" w:rsidRPr="00B21C4D">
              <w:rPr>
                <w:rFonts w:ascii="Angsana New" w:hAnsi="Angsana New" w:cs="Angsana New"/>
                <w:sz w:val="28"/>
                <w:szCs w:val="28"/>
              </w:rPr>
              <w:t>ApS</w:t>
            </w:r>
            <w:proofErr w:type="spellEnd"/>
          </w:p>
        </w:tc>
        <w:tc>
          <w:tcPr>
            <w:tcW w:w="2700" w:type="dxa"/>
            <w:tcBorders>
              <w:top w:val="single" w:sz="6" w:space="0" w:color="auto"/>
              <w:bottom w:val="nil"/>
            </w:tcBorders>
            <w:vAlign w:val="center"/>
          </w:tcPr>
          <w:p w14:paraId="02AA999E" w14:textId="77777777" w:rsidR="005155C9" w:rsidRPr="00B21C4D" w:rsidRDefault="005155C9" w:rsidP="00FE368F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 w:rsidRPr="00B21C4D">
              <w:rPr>
                <w:rFonts w:ascii="Angsana New" w:hAnsi="Angsana New" w:cs="Angsana New"/>
                <w:sz w:val="28"/>
                <w:szCs w:val="28"/>
                <w:cs/>
              </w:rPr>
              <w:t>ดูหมายเหตุ</w:t>
            </w:r>
            <w:r w:rsidR="007B19CB">
              <w:rPr>
                <w:rFonts w:ascii="Angsana New" w:hAnsi="Angsana New" w:cs="Angsana New" w:hint="cs"/>
                <w:sz w:val="28"/>
                <w:szCs w:val="28"/>
                <w:cs/>
              </w:rPr>
              <w:t>ประกอบงบการเงิน</w:t>
            </w:r>
            <w:r w:rsidR="007B19C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8E17D5" w:rsidRPr="00B21C4D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2466" w:type="dxa"/>
            <w:tcBorders>
              <w:top w:val="single" w:sz="6" w:space="0" w:color="auto"/>
              <w:bottom w:val="nil"/>
            </w:tcBorders>
            <w:vAlign w:val="center"/>
          </w:tcPr>
          <w:p w14:paraId="65D3F114" w14:textId="77777777" w:rsidR="005155C9" w:rsidRPr="00B21C4D" w:rsidRDefault="005155C9" w:rsidP="006A678D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5155C9" w:rsidRPr="00411DBB" w14:paraId="245A899E" w14:textId="77777777" w:rsidTr="006A678D">
        <w:trPr>
          <w:trHeight w:val="20"/>
        </w:trPr>
        <w:tc>
          <w:tcPr>
            <w:tcW w:w="3780" w:type="dxa"/>
            <w:tcBorders>
              <w:top w:val="dotted" w:sz="4" w:space="0" w:color="auto"/>
              <w:bottom w:val="nil"/>
            </w:tcBorders>
          </w:tcPr>
          <w:p w14:paraId="064C97C1" w14:textId="77777777" w:rsidR="005155C9" w:rsidRPr="00B21C4D" w:rsidRDefault="006A678D" w:rsidP="00733529">
            <w:pPr>
              <w:tabs>
                <w:tab w:val="left" w:pos="252"/>
              </w:tabs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2)</w:t>
            </w:r>
            <w:r w:rsidR="005155C9" w:rsidRPr="00B21C4D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="00733529"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="000566AC" w:rsidRPr="00B21C4D">
              <w:rPr>
                <w:rFonts w:ascii="Angsana New" w:hAnsi="Angsana New" w:cs="Angsana New"/>
                <w:sz w:val="28"/>
                <w:szCs w:val="28"/>
              </w:rPr>
              <w:t>TPA</w:t>
            </w:r>
            <w:r w:rsidR="000566AC" w:rsidRPr="00B21C4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0566AC" w:rsidRPr="00B21C4D">
              <w:rPr>
                <w:rFonts w:ascii="Angsana New" w:hAnsi="Angsana New" w:cs="Angsana New"/>
                <w:sz w:val="28"/>
                <w:szCs w:val="28"/>
              </w:rPr>
              <w:t>Holding LLC</w:t>
            </w:r>
          </w:p>
        </w:tc>
        <w:tc>
          <w:tcPr>
            <w:tcW w:w="2700" w:type="dxa"/>
            <w:tcBorders>
              <w:top w:val="dotted" w:sz="4" w:space="0" w:color="auto"/>
              <w:bottom w:val="nil"/>
            </w:tcBorders>
          </w:tcPr>
          <w:p w14:paraId="4366744C" w14:textId="77777777" w:rsidR="005155C9" w:rsidRPr="00B21C4D" w:rsidRDefault="000566AC" w:rsidP="007B19CB">
            <w:pPr>
              <w:ind w:right="-108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sz w:val="28"/>
                <w:szCs w:val="28"/>
                <w:cs/>
              </w:rPr>
              <w:t>ดูหมายเหตุ</w:t>
            </w:r>
            <w:r w:rsidR="007B19CB">
              <w:rPr>
                <w:rFonts w:ascii="Angsana New" w:hAnsi="Angsana New" w:cs="Angsana New" w:hint="cs"/>
                <w:sz w:val="28"/>
                <w:szCs w:val="28"/>
                <w:cs/>
              </w:rPr>
              <w:t>ประกอบงบการเงิน</w:t>
            </w:r>
            <w:r w:rsidR="007B19C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8E17D5" w:rsidRPr="00B21C4D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2466" w:type="dxa"/>
            <w:tcBorders>
              <w:top w:val="dotted" w:sz="4" w:space="0" w:color="auto"/>
              <w:bottom w:val="nil"/>
            </w:tcBorders>
            <w:vAlign w:val="center"/>
          </w:tcPr>
          <w:p w14:paraId="4C884F64" w14:textId="77777777" w:rsidR="005155C9" w:rsidRPr="00B21C4D" w:rsidRDefault="005155C9" w:rsidP="006A678D">
            <w:pPr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  <w:t>บริษัทย่อย</w:t>
            </w:r>
            <w:r w:rsidRPr="00B21C4D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 xml:space="preserve"> </w:t>
            </w:r>
          </w:p>
        </w:tc>
      </w:tr>
      <w:tr w:rsidR="00F90F51" w:rsidRPr="00411DBB" w14:paraId="2613A42B" w14:textId="77777777" w:rsidTr="006A678D">
        <w:trPr>
          <w:trHeight w:val="20"/>
        </w:trPr>
        <w:tc>
          <w:tcPr>
            <w:tcW w:w="3780" w:type="dxa"/>
            <w:tcBorders>
              <w:top w:val="dotted" w:sz="4" w:space="0" w:color="auto"/>
              <w:bottom w:val="nil"/>
            </w:tcBorders>
          </w:tcPr>
          <w:p w14:paraId="405E4784" w14:textId="77777777" w:rsidR="00F90F51" w:rsidRPr="00B21C4D" w:rsidRDefault="006A678D" w:rsidP="00733529">
            <w:pPr>
              <w:tabs>
                <w:tab w:val="left" w:pos="252"/>
              </w:tabs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3)</w:t>
            </w:r>
            <w:r w:rsidR="00F90F51" w:rsidRPr="00B21C4D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="00733529"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="00F90F51" w:rsidRPr="00B21C4D">
              <w:rPr>
                <w:rFonts w:ascii="Angsana New" w:hAnsi="Angsana New" w:cs="Angsana New"/>
                <w:spacing w:val="-4"/>
                <w:sz w:val="28"/>
                <w:szCs w:val="28"/>
              </w:rPr>
              <w:t>Team Precision America, LLC</w:t>
            </w:r>
          </w:p>
        </w:tc>
        <w:tc>
          <w:tcPr>
            <w:tcW w:w="2700" w:type="dxa"/>
            <w:tcBorders>
              <w:top w:val="dotted" w:sz="4" w:space="0" w:color="auto"/>
              <w:bottom w:val="nil"/>
            </w:tcBorders>
          </w:tcPr>
          <w:p w14:paraId="7BEA79FA" w14:textId="77777777" w:rsidR="00F90F51" w:rsidRPr="00B21C4D" w:rsidRDefault="00F90F51" w:rsidP="00F90F51">
            <w:pPr>
              <w:ind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sz w:val="28"/>
                <w:szCs w:val="28"/>
                <w:cs/>
              </w:rPr>
              <w:t>ดูหมายเหตุ</w:t>
            </w:r>
            <w:r w:rsidR="007B19CB">
              <w:rPr>
                <w:rFonts w:ascii="Angsana New" w:hAnsi="Angsana New" w:cs="Angsana New" w:hint="cs"/>
                <w:sz w:val="28"/>
                <w:szCs w:val="28"/>
                <w:cs/>
              </w:rPr>
              <w:t>ประกอบงบการเงิน</w:t>
            </w:r>
            <w:r w:rsidRPr="00B21C4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21C4D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466" w:type="dxa"/>
            <w:tcBorders>
              <w:top w:val="dotted" w:sz="4" w:space="0" w:color="auto"/>
              <w:bottom w:val="nil"/>
            </w:tcBorders>
            <w:vAlign w:val="center"/>
          </w:tcPr>
          <w:p w14:paraId="6D5662A7" w14:textId="77777777" w:rsidR="00F90F51" w:rsidRPr="00B21C4D" w:rsidRDefault="00F90F51" w:rsidP="006A678D">
            <w:pPr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บริษัทร่วม</w:t>
            </w:r>
          </w:p>
        </w:tc>
      </w:tr>
      <w:tr w:rsidR="00F90F51" w:rsidRPr="002A2FFA" w14:paraId="3665B232" w14:textId="77777777" w:rsidTr="006A678D">
        <w:trPr>
          <w:trHeight w:val="679"/>
        </w:trPr>
        <w:tc>
          <w:tcPr>
            <w:tcW w:w="3780" w:type="dxa"/>
            <w:tcBorders>
              <w:top w:val="dotted" w:sz="4" w:space="0" w:color="auto"/>
              <w:bottom w:val="nil"/>
            </w:tcBorders>
          </w:tcPr>
          <w:p w14:paraId="5A8DD711" w14:textId="77777777" w:rsidR="00F90F51" w:rsidRPr="00B21C4D" w:rsidRDefault="00F01F8B" w:rsidP="00733529">
            <w:pPr>
              <w:tabs>
                <w:tab w:val="left" w:pos="252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  <w:r w:rsidR="006A678D">
              <w:rPr>
                <w:rFonts w:ascii="Angsana New" w:hAnsi="Angsana New" w:cs="Angsana New"/>
                <w:sz w:val="28"/>
                <w:szCs w:val="28"/>
              </w:rPr>
              <w:t>)</w:t>
            </w:r>
            <w:r w:rsidR="00F90F51" w:rsidRPr="00B21C4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733529">
              <w:rPr>
                <w:rFonts w:ascii="Angsana New" w:hAnsi="Angsana New" w:cs="Angsana New"/>
                <w:sz w:val="28"/>
                <w:szCs w:val="28"/>
              </w:rPr>
              <w:tab/>
            </w:r>
            <w:r w:rsidR="00F90F51" w:rsidRPr="00B21C4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บริษัท</w:t>
            </w:r>
            <w:r w:rsidR="00F90F51" w:rsidRPr="00B21C4D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เอ็นเนอร์ยี อินโนเวชั่น จำกัด</w:t>
            </w:r>
          </w:p>
        </w:tc>
        <w:tc>
          <w:tcPr>
            <w:tcW w:w="2700" w:type="dxa"/>
            <w:tcBorders>
              <w:top w:val="dotted" w:sz="4" w:space="0" w:color="auto"/>
              <w:bottom w:val="nil"/>
            </w:tcBorders>
            <w:vAlign w:val="center"/>
          </w:tcPr>
          <w:p w14:paraId="0E809207" w14:textId="77777777" w:rsidR="00F90F51" w:rsidRPr="00B21C4D" w:rsidRDefault="00F90F51" w:rsidP="005155C9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  <w:t>จำหน่ายเครื่องมืออุปกรณ์ไฟฟ้า</w:t>
            </w:r>
            <w:r w:rsidR="0066449A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และอิเล็กทรอนิก</w:t>
            </w:r>
            <w:r w:rsidRPr="00B21C4D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ส์</w:t>
            </w:r>
          </w:p>
        </w:tc>
        <w:tc>
          <w:tcPr>
            <w:tcW w:w="2466" w:type="dxa"/>
            <w:tcBorders>
              <w:top w:val="dotted" w:sz="4" w:space="0" w:color="auto"/>
              <w:bottom w:val="nil"/>
            </w:tcBorders>
          </w:tcPr>
          <w:p w14:paraId="756ECAC4" w14:textId="77777777" w:rsidR="00F90F51" w:rsidRPr="00B21C4D" w:rsidRDefault="00F90F51" w:rsidP="006A678D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sz w:val="28"/>
                <w:szCs w:val="28"/>
                <w:cs/>
              </w:rPr>
              <w:t>กรรมการเป็นผู้ถือหุ้น</w:t>
            </w:r>
          </w:p>
        </w:tc>
      </w:tr>
      <w:tr w:rsidR="00F90F51" w:rsidRPr="002A2FFA" w14:paraId="7113AC73" w14:textId="77777777" w:rsidTr="006A678D">
        <w:trPr>
          <w:trHeight w:val="742"/>
        </w:trPr>
        <w:tc>
          <w:tcPr>
            <w:tcW w:w="37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671FEB4" w14:textId="77777777" w:rsidR="00F90F51" w:rsidRPr="00B21C4D" w:rsidRDefault="00F01F8B" w:rsidP="00733529">
            <w:pPr>
              <w:tabs>
                <w:tab w:val="left" w:pos="252"/>
              </w:tabs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5</w:t>
            </w:r>
            <w:r w:rsidR="006A678D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733529"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บริษัท แอล</w:t>
            </w:r>
            <w:r w:rsidR="00F90F51" w:rsidRPr="00B21C4D">
              <w:rPr>
                <w:rFonts w:ascii="Angsana New" w:hAnsi="Angsana New" w:cs="Angsana New" w:hint="cs"/>
                <w:sz w:val="28"/>
                <w:szCs w:val="28"/>
                <w:cs/>
              </w:rPr>
              <w:t>ไพน์</w:t>
            </w:r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เทคโนโลยี แมนูแฟคเจอริ่ง </w:t>
            </w:r>
          </w:p>
          <w:p w14:paraId="0E4537BB" w14:textId="77777777" w:rsidR="00F90F51" w:rsidRPr="00B21C4D" w:rsidRDefault="00733529" w:rsidP="00733529">
            <w:pPr>
              <w:tabs>
                <w:tab w:val="left" w:pos="252"/>
              </w:tabs>
              <w:spacing w:line="276" w:lineRule="auto"/>
              <w:ind w:left="214"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27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077A99F" w14:textId="77777777" w:rsidR="00F90F51" w:rsidRPr="00B21C4D" w:rsidRDefault="00F90F51" w:rsidP="005155C9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จำหน่ายเครื่</w:t>
            </w:r>
            <w:r w:rsidR="0066449A">
              <w:rPr>
                <w:rFonts w:ascii="Angsana New" w:hAnsi="Angsana New" w:cs="Angsana New" w:hint="cs"/>
                <w:sz w:val="28"/>
                <w:szCs w:val="28"/>
                <w:cs/>
              </w:rPr>
              <w:t>องมืออุปกรณ์ไฟฟ้าและอิเล็กทรอนิก</w:t>
            </w:r>
            <w:r w:rsidRPr="00B21C4D">
              <w:rPr>
                <w:rFonts w:ascii="Angsana New" w:hAnsi="Angsana New" w:cs="Angsana New" w:hint="cs"/>
                <w:sz w:val="28"/>
                <w:szCs w:val="28"/>
                <w:cs/>
              </w:rPr>
              <w:t>ส์</w:t>
            </w:r>
          </w:p>
        </w:tc>
        <w:tc>
          <w:tcPr>
            <w:tcW w:w="24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9B30470" w14:textId="77777777" w:rsidR="00F01F8B" w:rsidRDefault="00F90F51" w:rsidP="006A678D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 w:rsidRPr="00B21C4D">
              <w:rPr>
                <w:rFonts w:ascii="Angsana New" w:hAnsi="Angsana New" w:cs="Angsana New" w:hint="cs"/>
                <w:sz w:val="28"/>
                <w:szCs w:val="28"/>
                <w:cs/>
              </w:rPr>
              <w:t>กรรมการเป็นกรรมการ</w:t>
            </w:r>
          </w:p>
          <w:p w14:paraId="43BE280F" w14:textId="77777777" w:rsidR="00F90F51" w:rsidRPr="00B21C4D" w:rsidRDefault="00F90F51" w:rsidP="006A678D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 w:hint="cs"/>
                <w:sz w:val="28"/>
                <w:szCs w:val="28"/>
                <w:cs/>
              </w:rPr>
              <w:t>และผู้ถือหุ้น</w:t>
            </w:r>
          </w:p>
        </w:tc>
      </w:tr>
      <w:tr w:rsidR="00F90F51" w:rsidRPr="002A2FFA" w14:paraId="0817DFC7" w14:textId="77777777" w:rsidTr="006A678D">
        <w:trPr>
          <w:trHeight w:val="395"/>
        </w:trPr>
        <w:tc>
          <w:tcPr>
            <w:tcW w:w="378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1ACBB24A" w14:textId="77777777" w:rsidR="00F90F51" w:rsidRPr="00B21C4D" w:rsidRDefault="00F01F8B" w:rsidP="00733529">
            <w:pPr>
              <w:tabs>
                <w:tab w:val="left" w:pos="252"/>
              </w:tabs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6</w:t>
            </w:r>
            <w:r w:rsidR="006A678D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733529"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บริษัท ไฟน์เนส เมด ดีไซน์ จำกัด</w:t>
            </w:r>
          </w:p>
          <w:p w14:paraId="138373C3" w14:textId="77777777" w:rsidR="00F90F51" w:rsidRPr="00B21C4D" w:rsidRDefault="00F90F51" w:rsidP="00733529">
            <w:pPr>
              <w:tabs>
                <w:tab w:val="left" w:pos="252"/>
              </w:tabs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34FCC021" w14:textId="77777777" w:rsidR="00F90F51" w:rsidRPr="00B21C4D" w:rsidRDefault="00F90F51" w:rsidP="005155C9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ออกแบบและค้าชิ้นส่วนแผงวงจรไฟฟ้า </w:t>
            </w:r>
            <w:r w:rsidR="0066449A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แผงวงจรอิเล็กทรอนิก</w:t>
            </w:r>
            <w:r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ส์</w:t>
            </w:r>
          </w:p>
        </w:tc>
        <w:tc>
          <w:tcPr>
            <w:tcW w:w="246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5F6385FB" w14:textId="77777777" w:rsidR="00F90F51" w:rsidRPr="00B21C4D" w:rsidRDefault="00F90F51" w:rsidP="006A678D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ผู้ถือหุ้นรายใหญ่เป็นกรรมการและผู้ถือหุ้น</w:t>
            </w:r>
          </w:p>
        </w:tc>
      </w:tr>
    </w:tbl>
    <w:p w14:paraId="16F096DC" w14:textId="77777777" w:rsidR="00D32FEE" w:rsidRDefault="00D32FEE" w:rsidP="00765958">
      <w:pPr>
        <w:pStyle w:val="BlockText"/>
        <w:tabs>
          <w:tab w:val="clear" w:pos="900"/>
        </w:tabs>
        <w:spacing w:line="276" w:lineRule="auto"/>
        <w:ind w:left="0" w:right="29" w:firstLine="0"/>
        <w:jc w:val="thaiDistribute"/>
        <w:rPr>
          <w:rFonts w:ascii="Angsana New" w:hAnsi="Angsana New" w:cs="Angsana New"/>
          <w:spacing w:val="-2"/>
          <w:sz w:val="24"/>
          <w:szCs w:val="24"/>
        </w:rPr>
      </w:pPr>
    </w:p>
    <w:p w14:paraId="26D826ED" w14:textId="77777777" w:rsidR="00D32FEE" w:rsidRDefault="00D32FEE">
      <w:pPr>
        <w:rPr>
          <w:rFonts w:ascii="Angsana New" w:hAnsi="Angsana New" w:cs="Angsana New"/>
          <w:spacing w:val="-2"/>
          <w:sz w:val="24"/>
          <w:szCs w:val="24"/>
        </w:rPr>
      </w:pPr>
      <w:r>
        <w:rPr>
          <w:rFonts w:ascii="Angsana New" w:hAnsi="Angsana New" w:cs="Angsana New"/>
          <w:spacing w:val="-2"/>
          <w:sz w:val="24"/>
          <w:szCs w:val="24"/>
        </w:rPr>
        <w:br w:type="page"/>
      </w:r>
    </w:p>
    <w:p w14:paraId="4D5A23FE" w14:textId="77777777" w:rsidR="003D670E" w:rsidRPr="00B21C4D" w:rsidRDefault="003D670E" w:rsidP="007B19CB">
      <w:pPr>
        <w:pStyle w:val="BlockText"/>
        <w:tabs>
          <w:tab w:val="clear" w:pos="900"/>
        </w:tabs>
        <w:spacing w:line="276" w:lineRule="auto"/>
        <w:ind w:left="446" w:right="29" w:firstLine="994"/>
        <w:jc w:val="thaiDistribute"/>
        <w:rPr>
          <w:rFonts w:ascii="Angsana New" w:hAnsi="Angsana New" w:cs="Angsana New"/>
          <w:spacing w:val="-2"/>
        </w:rPr>
      </w:pPr>
      <w:r w:rsidRPr="00B21C4D">
        <w:rPr>
          <w:rFonts w:ascii="Angsana New" w:hAnsi="Angsana New" w:cs="Angsana New"/>
          <w:spacing w:val="-2"/>
          <w:cs/>
        </w:rPr>
        <w:t>รายการบัญชีกับกิจการที่เกี่ยวข้องกันที่สำคัญ มีดังนี้</w:t>
      </w:r>
    </w:p>
    <w:p w14:paraId="1623B592" w14:textId="77777777" w:rsidR="00DD4911" w:rsidRPr="00B21C4D" w:rsidRDefault="00DD4911" w:rsidP="007B19CB">
      <w:pPr>
        <w:pStyle w:val="BlockText"/>
        <w:tabs>
          <w:tab w:val="clear" w:pos="900"/>
        </w:tabs>
        <w:spacing w:line="276" w:lineRule="auto"/>
        <w:ind w:left="7952" w:right="-126" w:firstLine="0"/>
        <w:jc w:val="right"/>
        <w:rPr>
          <w:rFonts w:ascii="Angsana New" w:hAnsi="Angsana New" w:cs="Angsana New"/>
          <w:spacing w:val="-2"/>
          <w:sz w:val="28"/>
          <w:szCs w:val="28"/>
        </w:rPr>
      </w:pPr>
      <w:r w:rsidRPr="00B21C4D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     </w:t>
      </w:r>
      <w:r w:rsidRPr="00B21C4D">
        <w:rPr>
          <w:rFonts w:ascii="Angsana New" w:hAnsi="Angsana New" w:cs="Angsana New"/>
          <w:spacing w:val="-2"/>
          <w:sz w:val="28"/>
          <w:szCs w:val="28"/>
          <w:cs/>
        </w:rPr>
        <w:t xml:space="preserve">หน่วย </w:t>
      </w:r>
      <w:r w:rsidRPr="00B21C4D">
        <w:rPr>
          <w:rFonts w:ascii="Angsana New" w:hAnsi="Angsana New" w:cs="Angsana New"/>
          <w:spacing w:val="-2"/>
          <w:sz w:val="28"/>
          <w:szCs w:val="28"/>
        </w:rPr>
        <w:t xml:space="preserve">: </w:t>
      </w:r>
      <w:r w:rsidRPr="00B21C4D">
        <w:rPr>
          <w:rFonts w:ascii="Angsana New" w:hAnsi="Angsana New" w:cs="Angsana New"/>
          <w:spacing w:val="-2"/>
          <w:sz w:val="28"/>
          <w:szCs w:val="28"/>
          <w:cs/>
        </w:rPr>
        <w:t>พันบาท</w:t>
      </w:r>
    </w:p>
    <w:tbl>
      <w:tblPr>
        <w:tblW w:w="4908" w:type="pct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6"/>
        <w:gridCol w:w="3993"/>
        <w:gridCol w:w="1340"/>
        <w:gridCol w:w="1342"/>
        <w:gridCol w:w="1340"/>
        <w:gridCol w:w="1334"/>
      </w:tblGrid>
      <w:tr w:rsidR="005155C9" w:rsidRPr="002F37CC" w14:paraId="04E8EDDB" w14:textId="77777777" w:rsidTr="00D32FEE">
        <w:trPr>
          <w:gridBefore w:val="1"/>
          <w:wBefore w:w="4" w:type="pct"/>
          <w:trHeight w:val="360"/>
        </w:trPr>
        <w:tc>
          <w:tcPr>
            <w:tcW w:w="2134" w:type="pct"/>
            <w:vMerge w:val="restart"/>
            <w:tcBorders>
              <w:right w:val="single" w:sz="4" w:space="0" w:color="auto"/>
            </w:tcBorders>
            <w:vAlign w:val="center"/>
          </w:tcPr>
          <w:p w14:paraId="72F963E6" w14:textId="77777777" w:rsidR="005155C9" w:rsidRPr="002F37CC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33" w:type="pct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47A61CB" w14:textId="77777777" w:rsidR="005155C9" w:rsidRPr="002F37CC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9" w:type="pct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60690AC" w14:textId="77777777" w:rsidR="005155C9" w:rsidRPr="002F37CC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7173" w:rsidRPr="002F37CC" w14:paraId="0B4DEB13" w14:textId="77777777" w:rsidTr="00D32FEE">
        <w:trPr>
          <w:gridBefore w:val="1"/>
          <w:wBefore w:w="4" w:type="pct"/>
          <w:trHeight w:val="360"/>
        </w:trPr>
        <w:tc>
          <w:tcPr>
            <w:tcW w:w="2134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6F99617" w14:textId="77777777" w:rsidR="00BD7173" w:rsidRPr="002F37CC" w:rsidRDefault="00BD7173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16" w:type="pct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FFFDEA6" w14:textId="77777777" w:rsidR="00BD7173" w:rsidRPr="002F37CC" w:rsidRDefault="00BD7173" w:rsidP="00BD71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4065">
              <w:rPr>
                <w:rFonts w:ascii="Angsana New" w:hAnsi="Angsana New" w:cs="Angsana New" w:hint="cs"/>
                <w:sz w:val="28"/>
                <w:szCs w:val="28"/>
                <w:cs/>
              </w:rPr>
              <w:t>ณ 3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มิ.ย</w:t>
            </w:r>
            <w:r w:rsidRPr="00734065">
              <w:rPr>
                <w:rFonts w:ascii="Angsana New" w:hAnsi="Angsana New" w:cs="Angsana New" w:hint="cs"/>
                <w:sz w:val="28"/>
                <w:szCs w:val="28"/>
                <w:cs/>
              </w:rPr>
              <w:t>. 6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717" w:type="pct"/>
            <w:tcBorders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D6E87" w14:textId="77777777" w:rsidR="00BD7173" w:rsidRPr="002F37CC" w:rsidRDefault="00BD7173" w:rsidP="007B7A4D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31 ธ.ค. </w:t>
            </w:r>
            <w:r>
              <w:rPr>
                <w:rFonts w:ascii="Angsana New" w:hAnsi="Angsana New" w:cs="Angsana New"/>
                <w:sz w:val="28"/>
                <w:szCs w:val="28"/>
              </w:rPr>
              <w:t>61</w:t>
            </w:r>
          </w:p>
        </w:tc>
        <w:tc>
          <w:tcPr>
            <w:tcW w:w="716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C562448" w14:textId="77777777" w:rsidR="00BD7173" w:rsidRPr="002F37CC" w:rsidRDefault="00BD7173" w:rsidP="006A03A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4065">
              <w:rPr>
                <w:rFonts w:ascii="Angsana New" w:hAnsi="Angsana New" w:cs="Angsana New" w:hint="cs"/>
                <w:sz w:val="28"/>
                <w:szCs w:val="28"/>
                <w:cs/>
              </w:rPr>
              <w:t>ณ 3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มิ.ย</w:t>
            </w:r>
            <w:r w:rsidRPr="00734065">
              <w:rPr>
                <w:rFonts w:ascii="Angsana New" w:hAnsi="Angsana New" w:cs="Angsana New" w:hint="cs"/>
                <w:sz w:val="28"/>
                <w:szCs w:val="28"/>
                <w:cs/>
              </w:rPr>
              <w:t>. 6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713" w:type="pct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14:paraId="0FBAC616" w14:textId="77777777" w:rsidR="00BD7173" w:rsidRPr="002F37CC" w:rsidRDefault="00BD7173" w:rsidP="007B7A4D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31 ธ.ค. </w:t>
            </w:r>
            <w:r>
              <w:rPr>
                <w:rFonts w:ascii="Angsana New" w:hAnsi="Angsana New" w:cs="Angsana New"/>
                <w:sz w:val="28"/>
                <w:szCs w:val="28"/>
              </w:rPr>
              <w:t>61</w:t>
            </w:r>
          </w:p>
        </w:tc>
      </w:tr>
      <w:tr w:rsidR="00BD7173" w:rsidRPr="002F37CC" w14:paraId="3420B406" w14:textId="77777777" w:rsidTr="00D32FEE">
        <w:trPr>
          <w:gridBefore w:val="1"/>
          <w:wBefore w:w="4" w:type="pct"/>
          <w:trHeight w:val="266"/>
        </w:trPr>
        <w:tc>
          <w:tcPr>
            <w:tcW w:w="2134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73FEA67" w14:textId="77777777" w:rsidR="00BD7173" w:rsidRPr="00BE58BA" w:rsidRDefault="00BD7173" w:rsidP="005155C9">
            <w:pPr>
              <w:spacing w:line="276" w:lineRule="auto"/>
              <w:ind w:right="29"/>
              <w:rPr>
                <w:rFonts w:ascii="Angsana New" w:hAnsi="Angsana New" w:cs="Angsana New"/>
                <w:b/>
                <w:bCs/>
                <w:position w:val="-28"/>
                <w:sz w:val="28"/>
                <w:szCs w:val="28"/>
                <w:cs/>
              </w:rPr>
            </w:pPr>
            <w:r w:rsidRPr="00BE58BA">
              <w:rPr>
                <w:rFonts w:ascii="Angsana New" w:hAnsi="Angsana New" w:cs="Angsana New" w:hint="cs"/>
                <w:b/>
                <w:bCs/>
                <w:position w:val="-28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14:paraId="7A105B97" w14:textId="77777777" w:rsidR="00BD7173" w:rsidRPr="002F37CC" w:rsidRDefault="00BD7173" w:rsidP="006E51FE">
            <w:pPr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14:paraId="60969874" w14:textId="77777777" w:rsidR="00BD7173" w:rsidRPr="002F37CC" w:rsidRDefault="00BD7173" w:rsidP="005155C9">
            <w:pPr>
              <w:tabs>
                <w:tab w:val="decimal" w:pos="475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C6389DD" w14:textId="77777777" w:rsidR="00BD7173" w:rsidRPr="002F37CC" w:rsidRDefault="00BD7173" w:rsidP="006E51FE">
            <w:pPr>
              <w:tabs>
                <w:tab w:val="decimal" w:pos="746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14:paraId="61AC9017" w14:textId="77777777" w:rsidR="00BD7173" w:rsidRPr="002F37CC" w:rsidRDefault="00BD7173" w:rsidP="005155C9">
            <w:pPr>
              <w:tabs>
                <w:tab w:val="decimal" w:pos="562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AB2681" w:rsidRPr="002F37CC" w14:paraId="23ABB140" w14:textId="77777777" w:rsidTr="00D32FEE">
        <w:trPr>
          <w:gridBefore w:val="1"/>
          <w:wBefore w:w="4" w:type="pct"/>
          <w:trHeight w:val="266"/>
        </w:trPr>
        <w:tc>
          <w:tcPr>
            <w:tcW w:w="2134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5A712B5" w14:textId="77777777" w:rsidR="00AB2681" w:rsidRPr="002F37CC" w:rsidRDefault="00AB2681" w:rsidP="00BE58BA">
            <w:pPr>
              <w:spacing w:line="276" w:lineRule="auto"/>
              <w:ind w:right="29" w:firstLine="212"/>
              <w:rPr>
                <w:rFonts w:ascii="Angsana New" w:hAnsi="Angsana New" w:cs="Angsana New"/>
                <w:position w:val="-28"/>
                <w:sz w:val="28"/>
                <w:szCs w:val="28"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2F37CC">
              <w:rPr>
                <w:rFonts w:ascii="Angsana New" w:hAnsi="Angsana New" w:cs="Angsana New"/>
                <w:sz w:val="28"/>
                <w:szCs w:val="28"/>
              </w:rPr>
              <w:t xml:space="preserve">Team Precision (Europe) </w:t>
            </w:r>
            <w:proofErr w:type="spellStart"/>
            <w:r w:rsidRPr="002F37CC">
              <w:rPr>
                <w:rFonts w:ascii="Angsana New" w:hAnsi="Angsana New" w:cs="Angsana New"/>
                <w:sz w:val="28"/>
                <w:szCs w:val="28"/>
              </w:rPr>
              <w:t>ApS</w:t>
            </w:r>
            <w:proofErr w:type="spellEnd"/>
          </w:p>
        </w:tc>
        <w:tc>
          <w:tcPr>
            <w:tcW w:w="716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14:paraId="5585A35D" w14:textId="77777777" w:rsidR="00AB2681" w:rsidRPr="002F37CC" w:rsidRDefault="00AB2681" w:rsidP="00982BE7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17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14:paraId="02D8F90F" w14:textId="77777777" w:rsidR="00AB2681" w:rsidRPr="002F37CC" w:rsidRDefault="00AB2681" w:rsidP="007B7A4D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1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8D778DC" w14:textId="77777777" w:rsidR="00AB2681" w:rsidRPr="002F37CC" w:rsidRDefault="00AB2681" w:rsidP="006E51FE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13" w:type="pct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14:paraId="5D44638B" w14:textId="77777777" w:rsidR="00AB2681" w:rsidRPr="002F37CC" w:rsidRDefault="00AB2681" w:rsidP="004F1C5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112</w:t>
            </w:r>
          </w:p>
        </w:tc>
      </w:tr>
      <w:tr w:rsidR="00AB2681" w:rsidRPr="002F37CC" w14:paraId="7D8325F1" w14:textId="77777777" w:rsidTr="00D32FEE">
        <w:trPr>
          <w:gridBefore w:val="1"/>
          <w:wBefore w:w="4" w:type="pct"/>
          <w:trHeight w:val="266"/>
        </w:trPr>
        <w:tc>
          <w:tcPr>
            <w:tcW w:w="2134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CBBB15B" w14:textId="77777777" w:rsidR="00AB2681" w:rsidRPr="002F37CC" w:rsidRDefault="00AB2681" w:rsidP="00BE58BA">
            <w:pPr>
              <w:spacing w:line="276" w:lineRule="auto"/>
              <w:ind w:right="29" w:firstLine="212"/>
              <w:rPr>
                <w:rFonts w:ascii="Angsana New" w:hAnsi="Angsana New" w:cs="Angsana New"/>
                <w:position w:val="-28"/>
                <w:sz w:val="28"/>
                <w:szCs w:val="28"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734065">
              <w:rPr>
                <w:rFonts w:ascii="Angsana New" w:hAnsi="Angsana New" w:cs="Angsana New"/>
                <w:sz w:val="28"/>
                <w:szCs w:val="28"/>
              </w:rPr>
              <w:t>T</w:t>
            </w:r>
            <w:r>
              <w:rPr>
                <w:rFonts w:ascii="Angsana New" w:hAnsi="Angsana New" w:cs="Angsana New"/>
                <w:sz w:val="28"/>
                <w:szCs w:val="28"/>
              </w:rPr>
              <w:t>eam Precision America, LLC</w:t>
            </w:r>
          </w:p>
        </w:tc>
        <w:tc>
          <w:tcPr>
            <w:tcW w:w="716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14:paraId="178FA004" w14:textId="77777777" w:rsidR="00AB2681" w:rsidRPr="002F37CC" w:rsidRDefault="00AB2681" w:rsidP="00982BE7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225,397</w:t>
            </w:r>
          </w:p>
        </w:tc>
        <w:tc>
          <w:tcPr>
            <w:tcW w:w="717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14:paraId="7BFA7684" w14:textId="77777777" w:rsidR="00AB2681" w:rsidRDefault="00AB2681" w:rsidP="007B7A4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210,268</w:t>
            </w:r>
          </w:p>
        </w:tc>
        <w:tc>
          <w:tcPr>
            <w:tcW w:w="71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2A1A794" w14:textId="77777777" w:rsidR="00AB2681" w:rsidRPr="002F37CC" w:rsidRDefault="00AB2681" w:rsidP="004F1C5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225,397</w:t>
            </w:r>
          </w:p>
        </w:tc>
        <w:tc>
          <w:tcPr>
            <w:tcW w:w="713" w:type="pct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14:paraId="1EA6BBE6" w14:textId="77777777" w:rsidR="00AB2681" w:rsidRDefault="00AB2681" w:rsidP="004F1C5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210,268</w:t>
            </w:r>
          </w:p>
        </w:tc>
      </w:tr>
      <w:tr w:rsidR="00AB2681" w:rsidRPr="002F37CC" w14:paraId="517342F4" w14:textId="77777777" w:rsidTr="00D32FEE">
        <w:trPr>
          <w:gridBefore w:val="1"/>
          <w:wBefore w:w="4" w:type="pct"/>
          <w:trHeight w:val="266"/>
        </w:trPr>
        <w:tc>
          <w:tcPr>
            <w:tcW w:w="2134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B538204" w14:textId="77777777" w:rsidR="00AB2681" w:rsidRPr="002F37CC" w:rsidRDefault="00AB2681" w:rsidP="00A842AA">
            <w:pPr>
              <w:spacing w:line="276" w:lineRule="auto"/>
              <w:ind w:right="29" w:firstLine="212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 xml:space="preserve">- </w:t>
            </w:r>
            <w:r w:rsidR="00A842AA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บจก.</w:t>
            </w:r>
            <w:r w:rsidRPr="00A71B1E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 xml:space="preserve"> ไฟน์เนส เมด ดีไซน์ </w:t>
            </w:r>
          </w:p>
        </w:tc>
        <w:tc>
          <w:tcPr>
            <w:tcW w:w="716" w:type="pct"/>
            <w:tcBorders>
              <w:top w:val="nil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DAFA9D9" w14:textId="77777777" w:rsidR="00AB2681" w:rsidRPr="002F37CC" w:rsidRDefault="00AB2681" w:rsidP="00982BE7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17" w:type="pct"/>
            <w:tcBorders>
              <w:top w:val="nil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3ADDF" w14:textId="77777777" w:rsidR="00AB2681" w:rsidRPr="002F37CC" w:rsidRDefault="00AB2681" w:rsidP="007B7A4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76</w:t>
            </w:r>
          </w:p>
        </w:tc>
        <w:tc>
          <w:tcPr>
            <w:tcW w:w="716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901F4CA" w14:textId="77777777" w:rsidR="00AB2681" w:rsidRPr="002F37CC" w:rsidRDefault="00AB2681" w:rsidP="00F34BD8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13" w:type="pct"/>
            <w:tcBorders>
              <w:top w:val="nil"/>
              <w:left w:val="dashSmallGap" w:sz="4" w:space="0" w:color="auto"/>
              <w:bottom w:val="single" w:sz="4" w:space="0" w:color="auto"/>
            </w:tcBorders>
            <w:vAlign w:val="center"/>
          </w:tcPr>
          <w:p w14:paraId="0B18CCBE" w14:textId="77777777" w:rsidR="00AB2681" w:rsidRPr="002F37CC" w:rsidRDefault="00AB2681" w:rsidP="004F1C5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76</w:t>
            </w:r>
          </w:p>
        </w:tc>
      </w:tr>
      <w:tr w:rsidR="00AB2681" w:rsidRPr="002F37CC" w14:paraId="617D9150" w14:textId="77777777" w:rsidTr="00D32FEE">
        <w:trPr>
          <w:gridBefore w:val="1"/>
          <w:wBefore w:w="4" w:type="pct"/>
          <w:trHeight w:val="266"/>
        </w:trPr>
        <w:tc>
          <w:tcPr>
            <w:tcW w:w="2134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DDC71BE" w14:textId="77777777" w:rsidR="00AB2681" w:rsidRPr="00BE58BA" w:rsidRDefault="00AB2681" w:rsidP="00BE58BA">
            <w:pPr>
              <w:tabs>
                <w:tab w:val="left" w:pos="1131"/>
              </w:tabs>
              <w:spacing w:line="276" w:lineRule="auto"/>
              <w:ind w:left="841" w:right="29" w:hanging="26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A2FF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ลูก</w:t>
            </w:r>
            <w:r w:rsidRPr="002A2FFA">
              <w:rPr>
                <w:rFonts w:ascii="Angsana New" w:hAnsi="Angsana New" w:cs="Angsana New"/>
                <w:sz w:val="28"/>
                <w:szCs w:val="28"/>
                <w:cs/>
              </w:rPr>
              <w:t>หนี้การค้า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D045D78" w14:textId="77777777" w:rsidR="00AB2681" w:rsidRDefault="00AB2681" w:rsidP="00982BE7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225,397</w:t>
            </w:r>
          </w:p>
        </w:tc>
        <w:tc>
          <w:tcPr>
            <w:tcW w:w="71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27718" w14:textId="77777777" w:rsidR="00AB2681" w:rsidRDefault="00AB2681" w:rsidP="007B7A4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210,344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1FBDE4" w14:textId="77777777" w:rsidR="00AB2681" w:rsidRDefault="00AB2681" w:rsidP="004F1C5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225,397</w:t>
            </w:r>
          </w:p>
        </w:tc>
        <w:tc>
          <w:tcPr>
            <w:tcW w:w="71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14:paraId="47C4BC6E" w14:textId="77777777" w:rsidR="00AB2681" w:rsidRDefault="00AB2681" w:rsidP="004F1C5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210,456</w:t>
            </w:r>
          </w:p>
        </w:tc>
      </w:tr>
      <w:tr w:rsidR="00AB2681" w:rsidRPr="002F37CC" w14:paraId="6A3A4348" w14:textId="77777777" w:rsidTr="00D32FEE">
        <w:trPr>
          <w:gridBefore w:val="1"/>
          <w:wBefore w:w="4" w:type="pct"/>
          <w:trHeight w:val="266"/>
        </w:trPr>
        <w:tc>
          <w:tcPr>
            <w:tcW w:w="2134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93CA399" w14:textId="77777777" w:rsidR="00AB2681" w:rsidRPr="00BE58BA" w:rsidRDefault="00AB2681" w:rsidP="00734065">
            <w:pPr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E58B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14:paraId="165CEFE3" w14:textId="77777777" w:rsidR="00AB2681" w:rsidRDefault="00AB2681" w:rsidP="00F34C7E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14:paraId="066BA000" w14:textId="77777777" w:rsidR="00AB2681" w:rsidRDefault="00AB2681" w:rsidP="00067A1F">
            <w:pPr>
              <w:tabs>
                <w:tab w:val="decimal" w:pos="68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9E5CCE1" w14:textId="77777777" w:rsidR="00AB2681" w:rsidRDefault="00AB2681" w:rsidP="006E51FE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14:paraId="2FF1CC60" w14:textId="77777777" w:rsidR="00AB2681" w:rsidRDefault="00AB2681" w:rsidP="00067A1F">
            <w:pPr>
              <w:tabs>
                <w:tab w:val="decimal" w:pos="78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B2681" w:rsidRPr="002F37CC" w14:paraId="5D7ECCEF" w14:textId="77777777" w:rsidTr="00D32FEE">
        <w:trPr>
          <w:gridBefore w:val="1"/>
          <w:wBefore w:w="4" w:type="pct"/>
          <w:trHeight w:val="266"/>
        </w:trPr>
        <w:tc>
          <w:tcPr>
            <w:tcW w:w="2134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8341B23" w14:textId="77777777" w:rsidR="00AB2681" w:rsidRPr="002F37CC" w:rsidRDefault="00AB2681" w:rsidP="00BE58BA">
            <w:pPr>
              <w:spacing w:line="276" w:lineRule="auto"/>
              <w:ind w:right="29" w:firstLine="212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734065">
              <w:rPr>
                <w:rFonts w:ascii="Angsana New" w:hAnsi="Angsana New" w:cs="Angsana New"/>
                <w:sz w:val="28"/>
                <w:szCs w:val="28"/>
              </w:rPr>
              <w:t>T</w:t>
            </w:r>
            <w:r>
              <w:rPr>
                <w:rFonts w:ascii="Angsana New" w:hAnsi="Angsana New" w:cs="Angsana New"/>
                <w:sz w:val="28"/>
                <w:szCs w:val="28"/>
              </w:rPr>
              <w:t>eam Precision America, LLC</w:t>
            </w:r>
          </w:p>
        </w:tc>
        <w:tc>
          <w:tcPr>
            <w:tcW w:w="716" w:type="pct"/>
            <w:tcBorders>
              <w:top w:val="nil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20202D3" w14:textId="77777777" w:rsidR="00AB2681" w:rsidRDefault="00AB2681" w:rsidP="00982BE7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46</w:t>
            </w:r>
          </w:p>
        </w:tc>
        <w:tc>
          <w:tcPr>
            <w:tcW w:w="717" w:type="pct"/>
            <w:tcBorders>
              <w:top w:val="nil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35530" w14:textId="77777777" w:rsidR="00AB2681" w:rsidRDefault="00AB2681" w:rsidP="007B7A4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1,531</w:t>
            </w:r>
          </w:p>
        </w:tc>
        <w:tc>
          <w:tcPr>
            <w:tcW w:w="716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657C192" w14:textId="77777777" w:rsidR="00AB2681" w:rsidRDefault="00AB2681" w:rsidP="004F1C5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46</w:t>
            </w:r>
          </w:p>
        </w:tc>
        <w:tc>
          <w:tcPr>
            <w:tcW w:w="713" w:type="pct"/>
            <w:tcBorders>
              <w:top w:val="nil"/>
              <w:left w:val="dashSmallGap" w:sz="4" w:space="0" w:color="auto"/>
              <w:bottom w:val="single" w:sz="4" w:space="0" w:color="auto"/>
            </w:tcBorders>
            <w:vAlign w:val="center"/>
          </w:tcPr>
          <w:p w14:paraId="6FA9BB2E" w14:textId="77777777" w:rsidR="00AB2681" w:rsidRDefault="00AB2681" w:rsidP="004F1C5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1,531</w:t>
            </w:r>
          </w:p>
        </w:tc>
      </w:tr>
      <w:tr w:rsidR="00AB2681" w:rsidRPr="002F37CC" w14:paraId="67F60A53" w14:textId="77777777" w:rsidTr="00D32FEE">
        <w:trPr>
          <w:gridBefore w:val="1"/>
          <w:wBefore w:w="4" w:type="pct"/>
          <w:trHeight w:val="266"/>
        </w:trPr>
        <w:tc>
          <w:tcPr>
            <w:tcW w:w="2134" w:type="pct"/>
            <w:tcBorders>
              <w:top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6488D9D8" w14:textId="77777777" w:rsidR="00AB2681" w:rsidRPr="00441473" w:rsidRDefault="00AB2681" w:rsidP="00BE58BA">
            <w:pPr>
              <w:tabs>
                <w:tab w:val="left" w:pos="1131"/>
              </w:tabs>
              <w:spacing w:line="276" w:lineRule="auto"/>
              <w:ind w:left="841" w:right="29" w:hanging="269"/>
              <w:rPr>
                <w:rFonts w:ascii="Angsana New" w:hAnsi="Angsana New" w:cs="Angsana New"/>
                <w:sz w:val="28"/>
                <w:szCs w:val="28"/>
              </w:rPr>
            </w:pPr>
            <w:r w:rsidRPr="00441473">
              <w:rPr>
                <w:rFonts w:ascii="Angsana New" w:hAnsi="Angsana New" w:cs="Angsana New" w:hint="cs"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dashSmallGap" w:sz="4" w:space="0" w:color="auto"/>
            </w:tcBorders>
            <w:vAlign w:val="center"/>
          </w:tcPr>
          <w:p w14:paraId="711A1852" w14:textId="77777777" w:rsidR="00AB2681" w:rsidRPr="00BE58BA" w:rsidRDefault="00AB2681" w:rsidP="00982BE7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225,443</w:t>
            </w:r>
          </w:p>
        </w:tc>
        <w:tc>
          <w:tcPr>
            <w:tcW w:w="717" w:type="pct"/>
            <w:tcBorders>
              <w:top w:val="single" w:sz="4" w:space="0" w:color="auto"/>
              <w:left w:val="dashSmallGap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23EE5D" w14:textId="77777777" w:rsidR="00AB2681" w:rsidRPr="00BE58BA" w:rsidRDefault="00AB2681" w:rsidP="007B7A4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E58BA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211,875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7C20E8" w14:textId="77777777" w:rsidR="00AB2681" w:rsidRPr="00BE58BA" w:rsidRDefault="00AB2681" w:rsidP="004F1C5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225,443</w:t>
            </w:r>
          </w:p>
        </w:tc>
        <w:tc>
          <w:tcPr>
            <w:tcW w:w="71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14:paraId="770723D1" w14:textId="77777777" w:rsidR="00AB2681" w:rsidRPr="00BE58BA" w:rsidRDefault="00AB2681" w:rsidP="004F1C5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E58BA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211,987</w:t>
            </w:r>
          </w:p>
        </w:tc>
      </w:tr>
      <w:tr w:rsidR="00AB2681" w:rsidRPr="002F37CC" w14:paraId="2C626BBD" w14:textId="77777777" w:rsidTr="00D32FEE">
        <w:trPr>
          <w:trHeight w:val="266"/>
        </w:trPr>
        <w:tc>
          <w:tcPr>
            <w:tcW w:w="2138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4F706AA" w14:textId="77777777" w:rsidR="00AB2681" w:rsidRPr="00D32FEE" w:rsidRDefault="00AB2681" w:rsidP="005155C9">
            <w:pPr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br w:type="page"/>
            </w:r>
            <w:r w:rsidRPr="00D32FE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14:paraId="73C792E7" w14:textId="77777777" w:rsidR="00AB2681" w:rsidRPr="002F37CC" w:rsidRDefault="00AB2681" w:rsidP="006E51FE">
            <w:pPr>
              <w:tabs>
                <w:tab w:val="decimal" w:pos="735"/>
                <w:tab w:val="decimal" w:pos="781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14:paraId="4A5B9E61" w14:textId="77777777" w:rsidR="00AB2681" w:rsidRDefault="00AB2681" w:rsidP="00067A1F">
            <w:pPr>
              <w:tabs>
                <w:tab w:val="decimal" w:pos="68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7D7CFD2" w14:textId="77777777" w:rsidR="00AB2681" w:rsidRPr="002F37CC" w:rsidRDefault="00AB2681" w:rsidP="006E51FE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14:paraId="6D4C8A4C" w14:textId="77777777" w:rsidR="00AB2681" w:rsidRDefault="00AB2681" w:rsidP="00067A1F">
            <w:pPr>
              <w:tabs>
                <w:tab w:val="decimal" w:pos="78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B2681" w:rsidRPr="002F37CC" w14:paraId="4B6C26B7" w14:textId="77777777" w:rsidTr="00D32FEE">
        <w:trPr>
          <w:trHeight w:val="266"/>
        </w:trPr>
        <w:tc>
          <w:tcPr>
            <w:tcW w:w="2138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6CBFB50" w14:textId="77777777" w:rsidR="00AB2681" w:rsidRPr="00220157" w:rsidRDefault="00AB2681" w:rsidP="00BE58BA">
            <w:pPr>
              <w:spacing w:line="276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 w:cs="Angsana New"/>
                <w:sz w:val="28"/>
                <w:szCs w:val="28"/>
              </w:rPr>
              <w:t>TPA Holding LLC</w:t>
            </w:r>
          </w:p>
        </w:tc>
        <w:tc>
          <w:tcPr>
            <w:tcW w:w="716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14:paraId="6A751B1B" w14:textId="77777777" w:rsidR="00AB2681" w:rsidRDefault="00AB2681" w:rsidP="00982BE7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17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14:paraId="299DBBFE" w14:textId="77777777" w:rsidR="00AB2681" w:rsidRDefault="00AB2681" w:rsidP="007B7A4D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1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341C94E" w14:textId="77777777" w:rsidR="00AB2681" w:rsidRPr="002F37CC" w:rsidRDefault="00AB2681" w:rsidP="007B19CB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6,955</w:t>
            </w:r>
          </w:p>
        </w:tc>
        <w:tc>
          <w:tcPr>
            <w:tcW w:w="713" w:type="pct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14:paraId="2DD47A7F" w14:textId="77777777" w:rsidR="00AB2681" w:rsidRDefault="00AB2681" w:rsidP="00B0309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7,345</w:t>
            </w:r>
          </w:p>
        </w:tc>
      </w:tr>
      <w:tr w:rsidR="00AB2681" w:rsidRPr="002F37CC" w14:paraId="13286053" w14:textId="77777777" w:rsidTr="00D32FEE">
        <w:trPr>
          <w:trHeight w:val="266"/>
        </w:trPr>
        <w:tc>
          <w:tcPr>
            <w:tcW w:w="2138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F160663" w14:textId="77777777" w:rsidR="00AB2681" w:rsidRPr="00220157" w:rsidRDefault="00AB2681" w:rsidP="00BE58BA">
            <w:pPr>
              <w:spacing w:line="276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734065">
              <w:rPr>
                <w:rFonts w:ascii="Angsana New" w:hAnsi="Angsana New" w:cs="Angsana New"/>
                <w:sz w:val="28"/>
                <w:szCs w:val="28"/>
              </w:rPr>
              <w:t>T</w:t>
            </w:r>
            <w:r>
              <w:rPr>
                <w:rFonts w:ascii="Angsana New" w:hAnsi="Angsana New" w:cs="Angsana New"/>
                <w:sz w:val="28"/>
                <w:szCs w:val="28"/>
              </w:rPr>
              <w:t>eam Precision America, LLC</w:t>
            </w:r>
          </w:p>
        </w:tc>
        <w:tc>
          <w:tcPr>
            <w:tcW w:w="716" w:type="pct"/>
            <w:tcBorders>
              <w:top w:val="nil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AFFB784" w14:textId="77777777" w:rsidR="00AB2681" w:rsidRDefault="00AB2681" w:rsidP="00982BE7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6,896</w:t>
            </w:r>
          </w:p>
        </w:tc>
        <w:tc>
          <w:tcPr>
            <w:tcW w:w="717" w:type="pct"/>
            <w:tcBorders>
              <w:top w:val="nil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01B98" w14:textId="77777777" w:rsidR="00AB2681" w:rsidRDefault="00AB2681" w:rsidP="00B0309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6,896</w:t>
            </w:r>
          </w:p>
        </w:tc>
        <w:tc>
          <w:tcPr>
            <w:tcW w:w="716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139F6B7D" w14:textId="77777777" w:rsidR="00AB2681" w:rsidRPr="002F37CC" w:rsidRDefault="00AB2681" w:rsidP="006E51FE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13" w:type="pct"/>
            <w:tcBorders>
              <w:top w:val="nil"/>
              <w:left w:val="dashSmallGap" w:sz="4" w:space="0" w:color="auto"/>
              <w:bottom w:val="single" w:sz="4" w:space="0" w:color="auto"/>
            </w:tcBorders>
            <w:vAlign w:val="center"/>
          </w:tcPr>
          <w:p w14:paraId="65EB6902" w14:textId="77777777" w:rsidR="00AB2681" w:rsidRDefault="00AB2681" w:rsidP="007B7A4D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</w:tr>
      <w:tr w:rsidR="00AB2681" w:rsidRPr="002F37CC" w14:paraId="43F12444" w14:textId="77777777" w:rsidTr="00D32FEE">
        <w:trPr>
          <w:trHeight w:val="266"/>
        </w:trPr>
        <w:tc>
          <w:tcPr>
            <w:tcW w:w="2138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40787" w14:textId="77777777" w:rsidR="00AB2681" w:rsidRDefault="00AB2681" w:rsidP="00837C4F">
            <w:pPr>
              <w:tabs>
                <w:tab w:val="left" w:pos="931"/>
              </w:tabs>
              <w:spacing w:line="276" w:lineRule="auto"/>
              <w:ind w:right="-68" w:firstLine="392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2A2FF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  <w:r w:rsidRPr="00220157">
              <w:rPr>
                <w:rFonts w:ascii="Angsana New" w:hAnsi="Angsana New" w:cs="Angsana New" w:hint="cs"/>
                <w:sz w:val="28"/>
                <w:szCs w:val="28"/>
                <w:cs/>
              </w:rPr>
              <w:t>เงินให้กู้ยืม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ระยะสั้น</w:t>
            </w:r>
            <w:r w:rsidRPr="00220157">
              <w:rPr>
                <w:rFonts w:ascii="Angsana New" w:hAnsi="Angsana New" w:cs="Angsana New" w:hint="cs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8A18270" w14:textId="77777777" w:rsidR="00AB2681" w:rsidRPr="00BE58BA" w:rsidRDefault="00AB2681" w:rsidP="00982BE7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E58BA">
              <w:rPr>
                <w:rFonts w:ascii="Angsana New" w:hAnsi="Angsana New" w:cs="Angsana New"/>
                <w:b/>
                <w:bCs/>
                <w:sz w:val="28"/>
                <w:szCs w:val="28"/>
              </w:rPr>
              <w:t>6,89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1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5C599" w14:textId="77777777" w:rsidR="00AB2681" w:rsidRPr="00BE58BA" w:rsidRDefault="00AB2681" w:rsidP="00B0309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E58BA">
              <w:rPr>
                <w:rFonts w:ascii="Angsana New" w:hAnsi="Angsana New" w:cs="Angsana New"/>
                <w:b/>
                <w:bCs/>
                <w:sz w:val="28"/>
                <w:szCs w:val="28"/>
              </w:rPr>
              <w:t>6,89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4A6049" w14:textId="77777777" w:rsidR="00AB2681" w:rsidRPr="00BE58BA" w:rsidRDefault="00AB2681" w:rsidP="004C2195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6,955</w:t>
            </w:r>
          </w:p>
        </w:tc>
        <w:tc>
          <w:tcPr>
            <w:tcW w:w="71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14:paraId="355CCB54" w14:textId="77777777" w:rsidR="00AB2681" w:rsidRPr="00BE58BA" w:rsidRDefault="00AB2681" w:rsidP="00B0309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E58BA">
              <w:rPr>
                <w:rFonts w:ascii="Angsana New" w:hAnsi="Angsana New" w:cs="Angsana New"/>
                <w:b/>
                <w:bCs/>
                <w:sz w:val="28"/>
                <w:szCs w:val="28"/>
              </w:rPr>
              <w:t>7,34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</w:tr>
      <w:tr w:rsidR="00AB2681" w:rsidRPr="002F37CC" w14:paraId="3B256138" w14:textId="77777777" w:rsidTr="00D32FEE">
        <w:trPr>
          <w:trHeight w:val="266"/>
        </w:trPr>
        <w:tc>
          <w:tcPr>
            <w:tcW w:w="2138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091AE0" w14:textId="77777777" w:rsidR="00AB2681" w:rsidRPr="00D42097" w:rsidRDefault="00AB2681" w:rsidP="005155C9">
            <w:pPr>
              <w:spacing w:line="276" w:lineRule="auto"/>
              <w:ind w:right="29"/>
              <w:rPr>
                <w:rFonts w:ascii="Angsana New" w:hAnsi="Angsana New" w:cs="Angsana New"/>
                <w:b/>
                <w:bCs/>
                <w:position w:val="-28"/>
                <w:sz w:val="28"/>
                <w:szCs w:val="28"/>
                <w:cs/>
              </w:rPr>
            </w:pPr>
            <w:r w:rsidRPr="00D42097">
              <w:rPr>
                <w:rFonts w:ascii="Angsana New" w:hAnsi="Angsana New" w:cs="Angsana New" w:hint="cs"/>
                <w:b/>
                <w:bCs/>
                <w:position w:val="-28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14:paraId="1958B282" w14:textId="77777777" w:rsidR="00AB2681" w:rsidRPr="002F37CC" w:rsidRDefault="00AB2681" w:rsidP="006E51FE">
            <w:pPr>
              <w:tabs>
                <w:tab w:val="decimal" w:pos="781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14:paraId="7AC4E25D" w14:textId="77777777" w:rsidR="00AB2681" w:rsidRPr="002F37CC" w:rsidRDefault="00AB2681" w:rsidP="00067A1F">
            <w:pPr>
              <w:tabs>
                <w:tab w:val="decimal" w:pos="475"/>
                <w:tab w:val="decimal" w:pos="683"/>
                <w:tab w:val="decimal" w:pos="759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E2D1260" w14:textId="77777777" w:rsidR="00AB2681" w:rsidRPr="002F37CC" w:rsidRDefault="00AB2681" w:rsidP="006E51FE">
            <w:pPr>
              <w:tabs>
                <w:tab w:val="decimal" w:pos="746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14:paraId="5226F22C" w14:textId="77777777" w:rsidR="00AB2681" w:rsidRPr="002F37CC" w:rsidRDefault="00AB2681" w:rsidP="00067A1F">
            <w:pPr>
              <w:tabs>
                <w:tab w:val="decimal" w:pos="562"/>
                <w:tab w:val="decimal" w:pos="78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AB2681" w:rsidRPr="002F37CC" w14:paraId="45B1624B" w14:textId="77777777" w:rsidTr="00D32FEE">
        <w:trPr>
          <w:trHeight w:val="360"/>
        </w:trPr>
        <w:tc>
          <w:tcPr>
            <w:tcW w:w="2138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40F7604" w14:textId="77777777" w:rsidR="00AB2681" w:rsidRPr="002F37CC" w:rsidRDefault="00AB2681" w:rsidP="00BE58BA">
            <w:pPr>
              <w:spacing w:line="276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2F37CC">
              <w:rPr>
                <w:rFonts w:ascii="Angsana New" w:hAnsi="Angsana New" w:cs="Angsana New"/>
                <w:sz w:val="28"/>
                <w:szCs w:val="28"/>
              </w:rPr>
              <w:t xml:space="preserve">Team Precision (Europe) </w:t>
            </w:r>
            <w:proofErr w:type="spellStart"/>
            <w:r w:rsidRPr="002F37CC">
              <w:rPr>
                <w:rFonts w:ascii="Angsana New" w:hAnsi="Angsana New" w:cs="Angsana New"/>
                <w:sz w:val="28"/>
                <w:szCs w:val="28"/>
              </w:rPr>
              <w:t>ApS</w:t>
            </w:r>
            <w:proofErr w:type="spellEnd"/>
          </w:p>
        </w:tc>
        <w:tc>
          <w:tcPr>
            <w:tcW w:w="716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14:paraId="002F34AC" w14:textId="77777777" w:rsidR="00AB2681" w:rsidRPr="002F37CC" w:rsidRDefault="00AB2681" w:rsidP="008B0EBE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17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14:paraId="2E046D52" w14:textId="77777777" w:rsidR="00AB2681" w:rsidRDefault="00AB2681" w:rsidP="007B7A4D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1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AE2BD87" w14:textId="77777777" w:rsidR="00AB2681" w:rsidRDefault="00AB2681" w:rsidP="004C2195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8,812</w:t>
            </w:r>
          </w:p>
        </w:tc>
        <w:tc>
          <w:tcPr>
            <w:tcW w:w="713" w:type="pct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14:paraId="678DCAFE" w14:textId="77777777" w:rsidR="00AB2681" w:rsidRDefault="00AB2681" w:rsidP="007B7A4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17,428</w:t>
            </w:r>
          </w:p>
        </w:tc>
      </w:tr>
      <w:tr w:rsidR="00AB2681" w:rsidRPr="002F37CC" w14:paraId="7F0A34CB" w14:textId="77777777" w:rsidTr="00D32FEE">
        <w:trPr>
          <w:trHeight w:val="360"/>
        </w:trPr>
        <w:tc>
          <w:tcPr>
            <w:tcW w:w="2138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1149FED" w14:textId="77777777" w:rsidR="00AB2681" w:rsidRPr="002F37CC" w:rsidRDefault="00AB2681" w:rsidP="00BE58BA">
            <w:pPr>
              <w:spacing w:line="276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734065">
              <w:rPr>
                <w:rFonts w:ascii="Angsana New" w:hAnsi="Angsana New" w:cs="Angsana New"/>
                <w:sz w:val="28"/>
                <w:szCs w:val="28"/>
              </w:rPr>
              <w:t>T</w:t>
            </w:r>
            <w:r>
              <w:rPr>
                <w:rFonts w:ascii="Angsana New" w:hAnsi="Angsana New" w:cs="Angsana New"/>
                <w:sz w:val="28"/>
                <w:szCs w:val="28"/>
              </w:rPr>
              <w:t>eam Precision America, LLC</w:t>
            </w:r>
          </w:p>
        </w:tc>
        <w:tc>
          <w:tcPr>
            <w:tcW w:w="716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14:paraId="4F482847" w14:textId="77777777" w:rsidR="00AB2681" w:rsidRDefault="00AB2681" w:rsidP="00F34C7E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14,014</w:t>
            </w:r>
          </w:p>
        </w:tc>
        <w:tc>
          <w:tcPr>
            <w:tcW w:w="717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14:paraId="1E3E1C30" w14:textId="77777777" w:rsidR="00AB2681" w:rsidRDefault="00AB2681" w:rsidP="007B7A4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11,557</w:t>
            </w:r>
          </w:p>
        </w:tc>
        <w:tc>
          <w:tcPr>
            <w:tcW w:w="71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FCC2298" w14:textId="77777777" w:rsidR="00AB2681" w:rsidRDefault="00AB2681" w:rsidP="004C2195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14,014</w:t>
            </w:r>
          </w:p>
        </w:tc>
        <w:tc>
          <w:tcPr>
            <w:tcW w:w="713" w:type="pct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14:paraId="65581428" w14:textId="77777777" w:rsidR="00AB2681" w:rsidRDefault="00AB2681" w:rsidP="007B7A4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11,557</w:t>
            </w:r>
          </w:p>
        </w:tc>
      </w:tr>
      <w:tr w:rsidR="00AB2681" w:rsidRPr="002F37CC" w14:paraId="553183CE" w14:textId="77777777" w:rsidTr="00D32FEE">
        <w:trPr>
          <w:trHeight w:val="360"/>
        </w:trPr>
        <w:tc>
          <w:tcPr>
            <w:tcW w:w="2138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5985006" w14:textId="77777777" w:rsidR="00AB2681" w:rsidRPr="002A2FFA" w:rsidRDefault="00AB2681" w:rsidP="00D42097">
            <w:pPr>
              <w:tabs>
                <w:tab w:val="left" w:pos="931"/>
              </w:tabs>
              <w:spacing w:line="276" w:lineRule="auto"/>
              <w:ind w:right="29" w:firstLine="392"/>
              <w:rPr>
                <w:rFonts w:ascii="Angsana New" w:hAnsi="Angsana New" w:cs="Angsana New"/>
                <w:sz w:val="28"/>
                <w:szCs w:val="28"/>
              </w:rPr>
            </w:pPr>
            <w:r w:rsidRPr="002A2FFA">
              <w:rPr>
                <w:rFonts w:ascii="Angsana New" w:hAnsi="Angsana New" w:cs="Angsana New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716" w:type="pct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F42CED1" w14:textId="77777777" w:rsidR="00AB2681" w:rsidRPr="00E600C5" w:rsidRDefault="00AB2681" w:rsidP="00F34C7E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 w:rsidRPr="00E600C5">
              <w:rPr>
                <w:rFonts w:ascii="Angsana New" w:hAnsi="Angsana New" w:cs="Angsana New"/>
                <w:sz w:val="28"/>
                <w:szCs w:val="28"/>
              </w:rPr>
              <w:t>14,014</w:t>
            </w:r>
          </w:p>
        </w:tc>
        <w:tc>
          <w:tcPr>
            <w:tcW w:w="717" w:type="pct"/>
            <w:tcBorders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5238F" w14:textId="77777777" w:rsidR="00AB2681" w:rsidRPr="00E600C5" w:rsidRDefault="00AB2681" w:rsidP="007B7A4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00C5">
              <w:rPr>
                <w:rFonts w:ascii="Angsana New" w:hAnsi="Angsana New" w:cs="Angsana New"/>
                <w:sz w:val="28"/>
                <w:szCs w:val="28"/>
              </w:rPr>
              <w:t>11,557</w:t>
            </w:r>
          </w:p>
        </w:tc>
        <w:tc>
          <w:tcPr>
            <w:tcW w:w="716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D31F3B2" w14:textId="77777777" w:rsidR="00AB2681" w:rsidRPr="00E600C5" w:rsidRDefault="00AB2681" w:rsidP="004C2195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 w:rsidRPr="00E600C5">
              <w:rPr>
                <w:rFonts w:ascii="Angsana New" w:hAnsi="Angsana New" w:cs="Angsana New"/>
                <w:sz w:val="28"/>
                <w:szCs w:val="28"/>
              </w:rPr>
              <w:t>22,826</w:t>
            </w:r>
          </w:p>
        </w:tc>
        <w:tc>
          <w:tcPr>
            <w:tcW w:w="713" w:type="pct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14:paraId="005EF033" w14:textId="77777777" w:rsidR="00AB2681" w:rsidRPr="00E600C5" w:rsidRDefault="00AB2681" w:rsidP="007B7A4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00C5">
              <w:rPr>
                <w:rFonts w:ascii="Angsana New" w:hAnsi="Angsana New" w:cs="Angsana New"/>
                <w:sz w:val="28"/>
                <w:szCs w:val="28"/>
              </w:rPr>
              <w:t>28,985</w:t>
            </w:r>
          </w:p>
        </w:tc>
      </w:tr>
      <w:tr w:rsidR="00AB2681" w:rsidRPr="002F37CC" w14:paraId="3CC69EB1" w14:textId="77777777" w:rsidTr="00D32FEE">
        <w:trPr>
          <w:trHeight w:val="360"/>
        </w:trPr>
        <w:tc>
          <w:tcPr>
            <w:tcW w:w="2138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79A6747" w14:textId="77777777" w:rsidR="00AB2681" w:rsidRPr="00D42097" w:rsidRDefault="00AB2681" w:rsidP="00D42097">
            <w:pPr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42097">
              <w:rPr>
                <w:rFonts w:ascii="Angsana New" w:hAnsi="Angsana New" w:cs="Angsana New" w:hint="cs"/>
                <w:b/>
                <w:bCs/>
                <w:position w:val="-28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716" w:type="pct"/>
            <w:tcBorders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14:paraId="2978F72B" w14:textId="77777777" w:rsidR="00AB2681" w:rsidRPr="00E600C5" w:rsidRDefault="00AB2681" w:rsidP="00F34C7E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7" w:type="pct"/>
            <w:tcBorders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14:paraId="20AF0770" w14:textId="77777777" w:rsidR="00AB2681" w:rsidRPr="00E600C5" w:rsidRDefault="00AB2681" w:rsidP="007B7A4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6" w:type="pct"/>
            <w:tcBorders>
              <w:left w:val="single" w:sz="4" w:space="0" w:color="auto"/>
              <w:bottom w:val="nil"/>
            </w:tcBorders>
            <w:vAlign w:val="center"/>
          </w:tcPr>
          <w:p w14:paraId="75BD0CDB" w14:textId="77777777" w:rsidR="00AB2681" w:rsidRPr="00E600C5" w:rsidRDefault="00AB2681" w:rsidP="004C2195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3" w:type="pct"/>
            <w:tcBorders>
              <w:left w:val="dashSmallGap" w:sz="4" w:space="0" w:color="auto"/>
              <w:bottom w:val="nil"/>
            </w:tcBorders>
            <w:vAlign w:val="center"/>
          </w:tcPr>
          <w:p w14:paraId="70A31E19" w14:textId="77777777" w:rsidR="00AB2681" w:rsidRPr="00E600C5" w:rsidRDefault="00AB2681" w:rsidP="007B7A4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B2681" w:rsidRPr="002F37CC" w14:paraId="05B5B1B1" w14:textId="77777777" w:rsidTr="00D32FEE">
        <w:trPr>
          <w:trHeight w:val="360"/>
        </w:trPr>
        <w:tc>
          <w:tcPr>
            <w:tcW w:w="2138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AC2BEA6" w14:textId="77777777" w:rsidR="00AB2681" w:rsidRPr="00F0739A" w:rsidRDefault="00AB2681" w:rsidP="00F0739A">
            <w:pPr>
              <w:spacing w:line="276" w:lineRule="auto"/>
              <w:ind w:right="29" w:firstLine="122"/>
              <w:rPr>
                <w:rFonts w:ascii="Angsana New" w:hAnsi="Angsana New"/>
                <w:sz w:val="28"/>
                <w:szCs w:val="28"/>
              </w:rPr>
            </w:pPr>
            <w:r w:rsidRPr="00F0739A">
              <w:rPr>
                <w:rFonts w:ascii="Angsana New" w:hAnsi="Angsana New" w:cs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0739A">
              <w:rPr>
                <w:rFonts w:ascii="Angsana New" w:hAnsi="Angsana New"/>
                <w:sz w:val="28"/>
                <w:szCs w:val="28"/>
              </w:rPr>
              <w:t>Team Precision America, LLC</w:t>
            </w:r>
          </w:p>
        </w:tc>
        <w:tc>
          <w:tcPr>
            <w:tcW w:w="7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18B1B0" w14:textId="77777777" w:rsidR="00AB2681" w:rsidRPr="00E600C5" w:rsidRDefault="00AB2681" w:rsidP="00982BE7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 w:rsidRPr="00E600C5">
              <w:rPr>
                <w:rFonts w:ascii="Angsana New" w:hAnsi="Angsana New" w:cs="Angsana New"/>
                <w:sz w:val="28"/>
                <w:szCs w:val="28"/>
              </w:rPr>
              <w:t>343</w:t>
            </w: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655613" w14:textId="77777777" w:rsidR="00AB2681" w:rsidRPr="00E600C5" w:rsidRDefault="00AB2681" w:rsidP="007C36A1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00C5"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A3E608" w14:textId="77777777" w:rsidR="00AB2681" w:rsidRPr="00E600C5" w:rsidRDefault="00AB2681" w:rsidP="004C2195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 w:rsidRPr="00E600C5">
              <w:rPr>
                <w:rFonts w:ascii="Angsana New" w:hAnsi="Angsana New" w:cs="Angsana New"/>
                <w:sz w:val="28"/>
                <w:szCs w:val="28"/>
              </w:rPr>
              <w:t>343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6BC6D31" w14:textId="77777777" w:rsidR="00AB2681" w:rsidRPr="00E600C5" w:rsidRDefault="00AB2681" w:rsidP="007C36A1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00C5"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</w:tr>
      <w:tr w:rsidR="00E600C5" w:rsidRPr="002F37CC" w14:paraId="3AB588B8" w14:textId="77777777" w:rsidTr="00D32FEE">
        <w:trPr>
          <w:trHeight w:val="360"/>
        </w:trPr>
        <w:tc>
          <w:tcPr>
            <w:tcW w:w="2138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66E9251" w14:textId="77777777" w:rsidR="00E600C5" w:rsidRPr="00F0739A" w:rsidRDefault="00E600C5" w:rsidP="00A842AA">
            <w:pPr>
              <w:spacing w:line="276" w:lineRule="auto"/>
              <w:ind w:right="29" w:firstLine="122"/>
              <w:rPr>
                <w:rFonts w:ascii="Angsana New" w:hAnsi="Angsana New"/>
                <w:sz w:val="28"/>
                <w:szCs w:val="28"/>
              </w:rPr>
            </w:pPr>
            <w:r w:rsidRPr="00F0739A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="00A842AA">
              <w:rPr>
                <w:rFonts w:ascii="Angsana New" w:hAnsi="Angsana New" w:cs="Angsana New" w:hint="cs"/>
                <w:sz w:val="28"/>
                <w:szCs w:val="28"/>
                <w:cs/>
              </w:rPr>
              <w:t>บจก.</w:t>
            </w:r>
            <w:r w:rsidR="008770A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F0739A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เอ็นเนอร์ยี อินโนเวชั่น </w:t>
            </w:r>
          </w:p>
        </w:tc>
        <w:tc>
          <w:tcPr>
            <w:tcW w:w="7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EFFE0C" w14:textId="77777777" w:rsidR="00E600C5" w:rsidRPr="00E600C5" w:rsidRDefault="00E600C5" w:rsidP="0092159A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 w:rsidRPr="00E600C5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F1FD48" w14:textId="77777777" w:rsidR="00E600C5" w:rsidRPr="00E600C5" w:rsidRDefault="00E600C5" w:rsidP="0092159A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00C5"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8E94C9" w14:textId="77777777" w:rsidR="00E600C5" w:rsidRPr="00E600C5" w:rsidRDefault="00E600C5" w:rsidP="0092159A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 w:rsidRPr="00E600C5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9EED6DB" w14:textId="77777777" w:rsidR="00E600C5" w:rsidRPr="00E600C5" w:rsidRDefault="00E600C5" w:rsidP="0092159A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00C5"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</w:tr>
      <w:tr w:rsidR="00E600C5" w:rsidRPr="002F37CC" w14:paraId="247EAC3E" w14:textId="77777777" w:rsidTr="00D32FEE">
        <w:trPr>
          <w:trHeight w:val="360"/>
        </w:trPr>
        <w:tc>
          <w:tcPr>
            <w:tcW w:w="2138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14AC9AB" w14:textId="77777777" w:rsidR="00E600C5" w:rsidRPr="00F0739A" w:rsidRDefault="00E600C5" w:rsidP="00A842AA">
            <w:pPr>
              <w:spacing w:line="276" w:lineRule="auto"/>
              <w:ind w:left="228" w:right="29" w:hanging="118"/>
              <w:rPr>
                <w:rFonts w:ascii="Angsana New" w:hAnsi="Angsana New" w:cs="Angsana New"/>
                <w:sz w:val="28"/>
                <w:szCs w:val="28"/>
              </w:rPr>
            </w:pPr>
            <w:r w:rsidRPr="00F0739A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="00A842AA">
              <w:rPr>
                <w:rFonts w:ascii="Angsana New" w:hAnsi="Angsana New" w:cs="Angsana New" w:hint="cs"/>
                <w:sz w:val="28"/>
                <w:szCs w:val="28"/>
                <w:cs/>
              </w:rPr>
              <w:t>บจก.</w:t>
            </w:r>
            <w:r w:rsidR="008770A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F0739A">
              <w:rPr>
                <w:rFonts w:ascii="Angsana New" w:hAnsi="Angsana New" w:cs="Angsana New"/>
                <w:sz w:val="28"/>
                <w:szCs w:val="28"/>
                <w:cs/>
              </w:rPr>
              <w:t>แอลไพน์ เทคโนโลยี แมนูแฟคเจอริ่ง</w:t>
            </w:r>
            <w:r w:rsidR="00A842A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(ประเทศไทย)</w:t>
            </w:r>
          </w:p>
        </w:tc>
        <w:tc>
          <w:tcPr>
            <w:tcW w:w="7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278243" w14:textId="77777777" w:rsidR="00A842AA" w:rsidRDefault="00A842AA" w:rsidP="0092159A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  <w:p w14:paraId="3FBCEF59" w14:textId="77777777" w:rsidR="00E600C5" w:rsidRPr="00E600C5" w:rsidRDefault="00E600C5" w:rsidP="0092159A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 w:rsidRPr="00E600C5"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370D36" w14:textId="77777777" w:rsidR="00A842AA" w:rsidRDefault="00A842AA" w:rsidP="0092159A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3102AF54" w14:textId="77777777" w:rsidR="00E600C5" w:rsidRPr="00E600C5" w:rsidRDefault="00E600C5" w:rsidP="0092159A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00C5"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0CF3C5" w14:textId="77777777" w:rsidR="00A842AA" w:rsidRDefault="00A842AA" w:rsidP="0092159A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  <w:p w14:paraId="3EF0A6A1" w14:textId="77777777" w:rsidR="00E600C5" w:rsidRPr="00E600C5" w:rsidRDefault="00E600C5" w:rsidP="0092159A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 w:rsidRPr="00E600C5"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1355511" w14:textId="77777777" w:rsidR="00A842AA" w:rsidRDefault="00A842AA" w:rsidP="0092159A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660D3A33" w14:textId="77777777" w:rsidR="00E600C5" w:rsidRPr="00E600C5" w:rsidRDefault="00E600C5" w:rsidP="0092159A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00C5"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</w:tr>
      <w:tr w:rsidR="00E600C5" w:rsidRPr="002F37CC" w14:paraId="5478BAE2" w14:textId="77777777" w:rsidTr="00D32FEE">
        <w:trPr>
          <w:trHeight w:val="360"/>
        </w:trPr>
        <w:tc>
          <w:tcPr>
            <w:tcW w:w="2138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AA287B6" w14:textId="77777777" w:rsidR="00E600C5" w:rsidRPr="00F0739A" w:rsidRDefault="00E600C5" w:rsidP="00A842AA">
            <w:pPr>
              <w:spacing w:line="276" w:lineRule="auto"/>
              <w:ind w:right="29" w:firstLine="1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="00A842AA">
              <w:rPr>
                <w:rFonts w:ascii="Angsana New" w:hAnsi="Angsana New" w:cs="Angsana New" w:hint="cs"/>
                <w:sz w:val="28"/>
                <w:szCs w:val="28"/>
                <w:cs/>
              </w:rPr>
              <w:t>บจก.</w:t>
            </w:r>
            <w:r w:rsidRPr="00F0739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ไฟน์เนส เมด ดีไซน์ </w:t>
            </w:r>
          </w:p>
        </w:tc>
        <w:tc>
          <w:tcPr>
            <w:tcW w:w="7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3D2C02" w14:textId="77777777" w:rsidR="00E600C5" w:rsidRPr="00E600C5" w:rsidRDefault="00E600C5" w:rsidP="00982BE7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 w:rsidRPr="00E600C5">
              <w:rPr>
                <w:rFonts w:ascii="Angsana New" w:hAnsi="Angsana New" w:cs="Angsana New"/>
                <w:sz w:val="28"/>
                <w:szCs w:val="28"/>
              </w:rPr>
              <w:t>71</w:t>
            </w: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CE08DE" w14:textId="77777777" w:rsidR="00E600C5" w:rsidRPr="00E600C5" w:rsidRDefault="00E600C5" w:rsidP="007C36A1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00C5"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36F2B6" w14:textId="77777777" w:rsidR="00E600C5" w:rsidRPr="00E600C5" w:rsidRDefault="00E600C5" w:rsidP="004C2195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 w:rsidRPr="00E600C5">
              <w:rPr>
                <w:rFonts w:ascii="Angsana New" w:hAnsi="Angsana New" w:cs="Angsana New"/>
                <w:sz w:val="28"/>
                <w:szCs w:val="28"/>
              </w:rPr>
              <w:t>71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B09DD39" w14:textId="77777777" w:rsidR="00E600C5" w:rsidRPr="00E600C5" w:rsidRDefault="00E600C5" w:rsidP="007C36A1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00C5"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</w:tr>
      <w:tr w:rsidR="00E600C5" w:rsidRPr="002F37CC" w14:paraId="46C75669" w14:textId="77777777" w:rsidTr="00E600C5">
        <w:trPr>
          <w:trHeight w:val="360"/>
        </w:trPr>
        <w:tc>
          <w:tcPr>
            <w:tcW w:w="2138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6A64E83" w14:textId="77777777" w:rsidR="00E600C5" w:rsidRPr="002A2FFA" w:rsidRDefault="00E600C5" w:rsidP="00A472B9">
            <w:pPr>
              <w:tabs>
                <w:tab w:val="left" w:pos="931"/>
              </w:tabs>
              <w:spacing w:line="276" w:lineRule="auto"/>
              <w:ind w:right="29" w:firstLine="39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A2FFA">
              <w:rPr>
                <w:rFonts w:ascii="Angsana New" w:hAnsi="Angsana New" w:cs="Angsana New"/>
                <w:sz w:val="28"/>
                <w:szCs w:val="28"/>
                <w:cs/>
              </w:rPr>
              <w:t>รวมเจ้าหนี้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51ECC56" w14:textId="77777777" w:rsidR="00E600C5" w:rsidRPr="00E600C5" w:rsidRDefault="00E600C5" w:rsidP="00982BE7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 w:rsidRPr="00E600C5">
              <w:rPr>
                <w:rFonts w:ascii="Angsana New" w:hAnsi="Angsana New" w:cs="Angsana New"/>
                <w:sz w:val="28"/>
                <w:szCs w:val="28"/>
              </w:rPr>
              <w:t>432</w:t>
            </w:r>
          </w:p>
        </w:tc>
        <w:tc>
          <w:tcPr>
            <w:tcW w:w="71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1C36E" w14:textId="77777777" w:rsidR="00E600C5" w:rsidRPr="00E600C5" w:rsidRDefault="00E600C5" w:rsidP="007C36A1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00C5"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0311AD" w14:textId="77777777" w:rsidR="00E600C5" w:rsidRPr="00E600C5" w:rsidRDefault="00E600C5" w:rsidP="004C2195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 w:rsidRPr="00E600C5">
              <w:rPr>
                <w:rFonts w:ascii="Angsana New" w:hAnsi="Angsana New" w:cs="Angsana New"/>
                <w:sz w:val="28"/>
                <w:szCs w:val="28"/>
              </w:rPr>
              <w:t>432</w:t>
            </w:r>
          </w:p>
        </w:tc>
        <w:tc>
          <w:tcPr>
            <w:tcW w:w="71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14:paraId="08C9F4F7" w14:textId="77777777" w:rsidR="00E600C5" w:rsidRPr="00E600C5" w:rsidRDefault="00E600C5" w:rsidP="007C36A1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00C5"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</w:tr>
      <w:tr w:rsidR="00E600C5" w:rsidRPr="002F37CC" w14:paraId="68BEF6AF" w14:textId="77777777" w:rsidTr="00D32FEE">
        <w:trPr>
          <w:trHeight w:val="360"/>
        </w:trPr>
        <w:tc>
          <w:tcPr>
            <w:tcW w:w="2138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ADA33" w14:textId="77777777" w:rsidR="00E600C5" w:rsidRPr="002A2FFA" w:rsidRDefault="00E600C5" w:rsidP="00A472B9">
            <w:pPr>
              <w:tabs>
                <w:tab w:val="left" w:pos="931"/>
              </w:tabs>
              <w:spacing w:line="276" w:lineRule="auto"/>
              <w:ind w:right="29" w:firstLine="39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AA1D17D" w14:textId="77777777" w:rsidR="00E600C5" w:rsidRPr="00E600C5" w:rsidRDefault="00E600C5" w:rsidP="00982BE7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600C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14,446</w:t>
            </w:r>
          </w:p>
        </w:tc>
        <w:tc>
          <w:tcPr>
            <w:tcW w:w="71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E5EA8" w14:textId="77777777" w:rsidR="00E600C5" w:rsidRPr="00E600C5" w:rsidRDefault="00E600C5" w:rsidP="007C36A1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600C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11,557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B24059" w14:textId="77777777" w:rsidR="00E600C5" w:rsidRPr="00E600C5" w:rsidRDefault="00E600C5" w:rsidP="004C2195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600C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23,258</w:t>
            </w:r>
          </w:p>
        </w:tc>
        <w:tc>
          <w:tcPr>
            <w:tcW w:w="71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14:paraId="245B9710" w14:textId="77777777" w:rsidR="00E600C5" w:rsidRPr="00E600C5" w:rsidRDefault="00E600C5" w:rsidP="007C36A1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600C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28,985</w:t>
            </w:r>
          </w:p>
        </w:tc>
      </w:tr>
    </w:tbl>
    <w:p w14:paraId="010A886C" w14:textId="77777777" w:rsidR="00D32FEE" w:rsidRDefault="00D32FEE" w:rsidP="00266DBF">
      <w:pPr>
        <w:pStyle w:val="BlockText"/>
        <w:tabs>
          <w:tab w:val="clear" w:pos="900"/>
        </w:tabs>
        <w:spacing w:line="276" w:lineRule="auto"/>
        <w:ind w:left="7952" w:right="-22" w:firstLine="0"/>
        <w:jc w:val="right"/>
        <w:rPr>
          <w:rFonts w:ascii="Angsana New" w:hAnsi="Angsana New" w:cs="Angsana New"/>
          <w:spacing w:val="-2"/>
          <w:sz w:val="28"/>
          <w:szCs w:val="28"/>
          <w:cs/>
        </w:rPr>
      </w:pPr>
    </w:p>
    <w:p w14:paraId="0C20397B" w14:textId="77777777" w:rsidR="00D32FEE" w:rsidRDefault="00D32FEE">
      <w:pPr>
        <w:rPr>
          <w:rFonts w:ascii="Angsana New" w:hAnsi="Angsana New" w:cs="Angsana New"/>
          <w:spacing w:val="-2"/>
          <w:sz w:val="28"/>
          <w:szCs w:val="28"/>
          <w:cs/>
        </w:rPr>
      </w:pPr>
      <w:r>
        <w:rPr>
          <w:rFonts w:ascii="Angsana New" w:hAnsi="Angsana New" w:cs="Angsana New"/>
          <w:spacing w:val="-2"/>
          <w:sz w:val="28"/>
          <w:szCs w:val="28"/>
          <w:cs/>
        </w:rPr>
        <w:br w:type="page"/>
      </w:r>
    </w:p>
    <w:p w14:paraId="4B49D789" w14:textId="77777777" w:rsidR="003D670E" w:rsidRPr="007B7A4D" w:rsidRDefault="003D670E" w:rsidP="00266DBF">
      <w:pPr>
        <w:pStyle w:val="BlockText"/>
        <w:tabs>
          <w:tab w:val="clear" w:pos="900"/>
        </w:tabs>
        <w:spacing w:line="276" w:lineRule="auto"/>
        <w:ind w:left="7952" w:right="-22" w:firstLine="0"/>
        <w:jc w:val="right"/>
        <w:rPr>
          <w:rFonts w:ascii="Angsana New" w:hAnsi="Angsana New" w:cs="Angsana New"/>
          <w:spacing w:val="-2"/>
          <w:sz w:val="28"/>
          <w:szCs w:val="28"/>
          <w:cs/>
        </w:rPr>
      </w:pPr>
      <w:r w:rsidRPr="007B7A4D">
        <w:rPr>
          <w:rFonts w:ascii="Angsana New" w:hAnsi="Angsana New" w:cs="Angsana New"/>
          <w:spacing w:val="-2"/>
          <w:sz w:val="28"/>
          <w:szCs w:val="28"/>
          <w:cs/>
        </w:rPr>
        <w:t xml:space="preserve">หน่วย </w:t>
      </w:r>
      <w:r w:rsidRPr="007B7A4D">
        <w:rPr>
          <w:rFonts w:ascii="Angsana New" w:hAnsi="Angsana New" w:cs="Angsana New"/>
          <w:spacing w:val="-2"/>
          <w:sz w:val="28"/>
          <w:szCs w:val="28"/>
        </w:rPr>
        <w:t xml:space="preserve">: </w:t>
      </w:r>
      <w:r w:rsidR="00DA6813" w:rsidRPr="007B7A4D">
        <w:rPr>
          <w:rFonts w:ascii="Angsana New" w:hAnsi="Angsana New" w:cs="Angsana New"/>
          <w:spacing w:val="-2"/>
          <w:sz w:val="28"/>
          <w:szCs w:val="28"/>
          <w:cs/>
        </w:rPr>
        <w:t>พัน</w:t>
      </w:r>
      <w:r w:rsidR="001173B9" w:rsidRPr="007B7A4D">
        <w:rPr>
          <w:rFonts w:ascii="Angsana New" w:hAnsi="Angsana New" w:cs="Angsana New"/>
          <w:spacing w:val="-2"/>
          <w:sz w:val="28"/>
          <w:szCs w:val="28"/>
          <w:cs/>
        </w:rPr>
        <w:t>บาท</w:t>
      </w:r>
    </w:p>
    <w:tbl>
      <w:tblPr>
        <w:tblW w:w="9576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6"/>
        <w:gridCol w:w="1372"/>
        <w:gridCol w:w="1373"/>
        <w:gridCol w:w="1372"/>
        <w:gridCol w:w="1373"/>
      </w:tblGrid>
      <w:tr w:rsidR="00B0663F" w:rsidRPr="00216A77" w14:paraId="733E8F76" w14:textId="77777777" w:rsidTr="00837C4F">
        <w:trPr>
          <w:trHeight w:val="360"/>
        </w:trPr>
        <w:tc>
          <w:tcPr>
            <w:tcW w:w="4086" w:type="dxa"/>
            <w:vMerge w:val="restart"/>
            <w:tcBorders>
              <w:right w:val="single" w:sz="4" w:space="0" w:color="auto"/>
            </w:tcBorders>
            <w:vAlign w:val="center"/>
          </w:tcPr>
          <w:p w14:paraId="6ADE7C6B" w14:textId="77777777" w:rsidR="00490D4F" w:rsidRPr="00266DBF" w:rsidRDefault="00490D4F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งบกำไรขาดทุน</w:t>
            </w:r>
            <w:r w:rsidR="00A66B7D" w:rsidRPr="00266DBF">
              <w:rPr>
                <w:rFonts w:ascii="Angsana New" w:hAnsi="Angsana New" w:cs="Angsana New"/>
                <w:sz w:val="28"/>
                <w:szCs w:val="28"/>
                <w:cs/>
              </w:rPr>
              <w:t>เบ็ดเสร็จ</w:t>
            </w:r>
          </w:p>
          <w:p w14:paraId="74580EB4" w14:textId="77777777" w:rsidR="00B807AC" w:rsidRPr="00266DBF" w:rsidRDefault="00D440E0" w:rsidP="0010208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</w:t>
            </w:r>
            <w:r w:rsidR="00BD7173">
              <w:rPr>
                <w:rFonts w:ascii="Angsana New" w:hAnsi="Angsana New" w:cs="Angsana New" w:hint="cs"/>
                <w:sz w:val="28"/>
                <w:szCs w:val="28"/>
                <w:cs/>
              </w:rPr>
              <w:t>หก</w:t>
            </w:r>
            <w:r w:rsidR="00B0309D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  <w:r w:rsidR="001173B9" w:rsidRPr="00266DBF">
              <w:rPr>
                <w:rFonts w:ascii="Angsana New" w:hAnsi="Angsana New" w:cs="Angsana New"/>
                <w:sz w:val="28"/>
                <w:szCs w:val="28"/>
                <w:cs/>
              </w:rPr>
              <w:t>สิ้นสุดวั</w:t>
            </w:r>
            <w:r w:rsidR="001173B9" w:rsidRPr="00266DBF">
              <w:rPr>
                <w:rFonts w:ascii="Angsana New" w:hAnsi="Angsana New" w:cs="Angsana New" w:hint="cs"/>
                <w:sz w:val="28"/>
                <w:szCs w:val="28"/>
                <w:cs/>
              </w:rPr>
              <w:t>น</w:t>
            </w:r>
            <w:r w:rsidR="00B807AC" w:rsidRPr="00266DBF">
              <w:rPr>
                <w:rFonts w:ascii="Angsana New" w:hAnsi="Angsana New" w:cs="Angsana New"/>
                <w:sz w:val="28"/>
                <w:szCs w:val="28"/>
                <w:cs/>
              </w:rPr>
              <w:t>ที่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410113">
              <w:rPr>
                <w:rFonts w:ascii="Angsana New" w:hAnsi="Angsana New" w:cs="Angsana New"/>
                <w:sz w:val="28"/>
                <w:szCs w:val="28"/>
              </w:rPr>
              <w:t xml:space="preserve">0 </w:t>
            </w:r>
            <w:r w:rsidR="00410113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45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138F6B7" w14:textId="77777777" w:rsidR="00490D4F" w:rsidRPr="00266DBF" w:rsidRDefault="00490D4F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15DB6E7" w14:textId="77777777" w:rsidR="00490D4F" w:rsidRPr="00266DBF" w:rsidRDefault="00490D4F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35CA" w:rsidRPr="00216A77" w14:paraId="56DCC9D3" w14:textId="77777777" w:rsidTr="00837C4F">
        <w:trPr>
          <w:trHeight w:val="360"/>
        </w:trPr>
        <w:tc>
          <w:tcPr>
            <w:tcW w:w="408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2129003" w14:textId="77777777" w:rsidR="003635CA" w:rsidRPr="00266DBF" w:rsidRDefault="003635CA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D2B9D87" w14:textId="77777777" w:rsidR="003635CA" w:rsidRPr="00266DBF" w:rsidRDefault="00D440E0" w:rsidP="00DF3628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373" w:type="dxa"/>
            <w:tcBorders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2719" w14:textId="77777777" w:rsidR="003635CA" w:rsidRPr="00842FEE" w:rsidRDefault="00D440E0" w:rsidP="00DF3628">
            <w:pPr>
              <w:tabs>
                <w:tab w:val="left" w:pos="717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42FEE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DB3C8DD" w14:textId="77777777" w:rsidR="003635CA" w:rsidRPr="00842FEE" w:rsidRDefault="00D440E0" w:rsidP="001045F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42FEE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373" w:type="dxa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14:paraId="552DBDF2" w14:textId="77777777" w:rsidR="003635CA" w:rsidRPr="00842FEE" w:rsidRDefault="00D440E0" w:rsidP="00744FCC">
            <w:pPr>
              <w:tabs>
                <w:tab w:val="left" w:pos="717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42FEE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220157" w:rsidRPr="00216A77" w14:paraId="540FA7D5" w14:textId="77777777" w:rsidTr="00837C4F">
        <w:trPr>
          <w:trHeight w:val="360"/>
        </w:trPr>
        <w:tc>
          <w:tcPr>
            <w:tcW w:w="40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F37867B" w14:textId="77777777" w:rsidR="00220157" w:rsidRPr="00266DBF" w:rsidRDefault="00D3578C" w:rsidP="00BE58BA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14:paraId="402F0CED" w14:textId="77777777" w:rsidR="00220157" w:rsidRPr="00266DBF" w:rsidRDefault="00220157" w:rsidP="00C13227">
            <w:pPr>
              <w:tabs>
                <w:tab w:val="decimal" w:pos="732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14:paraId="680FBDD5" w14:textId="77777777" w:rsidR="00220157" w:rsidRPr="00266DBF" w:rsidRDefault="00220157" w:rsidP="00900C68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EF27723" w14:textId="77777777" w:rsidR="00220157" w:rsidRPr="00266DBF" w:rsidRDefault="00220157" w:rsidP="00972381">
            <w:pPr>
              <w:tabs>
                <w:tab w:val="decimal" w:pos="736"/>
                <w:tab w:val="decimal" w:pos="792"/>
              </w:tabs>
              <w:spacing w:line="276" w:lineRule="auto"/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14:paraId="76D13C9F" w14:textId="77777777" w:rsidR="00220157" w:rsidRPr="00266DBF" w:rsidRDefault="00220157" w:rsidP="00A71095">
            <w:pPr>
              <w:tabs>
                <w:tab w:val="decimal" w:pos="759"/>
              </w:tabs>
              <w:spacing w:line="276" w:lineRule="auto"/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B0EBE" w:rsidRPr="00216A77" w14:paraId="04C687BC" w14:textId="77777777" w:rsidTr="00837C4F">
        <w:trPr>
          <w:trHeight w:val="360"/>
        </w:trPr>
        <w:tc>
          <w:tcPr>
            <w:tcW w:w="40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7A66AD2" w14:textId="77777777" w:rsidR="008B0EBE" w:rsidRPr="00266DBF" w:rsidRDefault="008B0EBE" w:rsidP="00BE58BA">
            <w:pPr>
              <w:spacing w:line="276" w:lineRule="auto"/>
              <w:ind w:right="29" w:firstLine="122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266DBF">
              <w:rPr>
                <w:rFonts w:ascii="Angsana New" w:hAnsi="Angsana New" w:cs="Angsana New"/>
                <w:sz w:val="28"/>
                <w:szCs w:val="28"/>
              </w:rPr>
              <w:t>Team Precision America, LLC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14:paraId="465CEF54" w14:textId="77777777" w:rsidR="008B0EBE" w:rsidRPr="00E77501" w:rsidRDefault="007A0FF8" w:rsidP="007A0FF8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E77501">
              <w:rPr>
                <w:rFonts w:ascii="Angsana New" w:hAnsi="Angsana New" w:cs="Angsana New"/>
                <w:sz w:val="30"/>
                <w:szCs w:val="30"/>
              </w:rPr>
              <w:t>84,783</w:t>
            </w:r>
          </w:p>
        </w:tc>
        <w:tc>
          <w:tcPr>
            <w:tcW w:w="1373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14:paraId="765638DD" w14:textId="77777777" w:rsidR="008B0EBE" w:rsidRPr="00E77501" w:rsidRDefault="00E14A8E" w:rsidP="000C3AF3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E77501">
              <w:rPr>
                <w:rFonts w:ascii="Angsana New" w:hAnsi="Angsana New" w:cs="Angsana New"/>
                <w:sz w:val="30"/>
                <w:szCs w:val="30"/>
              </w:rPr>
              <w:t>52,314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4D05DD6" w14:textId="77777777" w:rsidR="008B0EBE" w:rsidRPr="00E77501" w:rsidRDefault="007A0FF8" w:rsidP="00FF5FD7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E77501">
              <w:rPr>
                <w:rFonts w:ascii="Angsana New" w:hAnsi="Angsana New" w:cs="Angsana New"/>
                <w:sz w:val="30"/>
                <w:szCs w:val="30"/>
              </w:rPr>
              <w:t>84,783</w:t>
            </w:r>
          </w:p>
        </w:tc>
        <w:tc>
          <w:tcPr>
            <w:tcW w:w="1373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14:paraId="28ACB5C8" w14:textId="77777777" w:rsidR="008B0EBE" w:rsidRPr="00E77501" w:rsidRDefault="00E14A8E" w:rsidP="00FF5FD7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E77501">
              <w:rPr>
                <w:rFonts w:ascii="Angsana New" w:hAnsi="Angsana New" w:cs="Angsana New"/>
                <w:sz w:val="30"/>
                <w:szCs w:val="30"/>
              </w:rPr>
              <w:t>52,314</w:t>
            </w:r>
          </w:p>
        </w:tc>
      </w:tr>
      <w:tr w:rsidR="008B0EBE" w:rsidRPr="00216A77" w14:paraId="544FC779" w14:textId="77777777" w:rsidTr="00837C4F">
        <w:trPr>
          <w:trHeight w:val="360"/>
        </w:trPr>
        <w:tc>
          <w:tcPr>
            <w:tcW w:w="4086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1F51D" w14:textId="77777777" w:rsidR="008B0EBE" w:rsidRPr="00266DBF" w:rsidRDefault="008B0EBE" w:rsidP="00637033">
            <w:pPr>
              <w:spacing w:line="276" w:lineRule="auto"/>
              <w:ind w:left="97"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(ราคา</w:t>
            </w:r>
            <w:r w:rsidRPr="00266DBF">
              <w:rPr>
                <w:rFonts w:ascii="Angsana New" w:hAnsi="Angsana New" w:cs="Angsana New" w:hint="cs"/>
                <w:sz w:val="28"/>
                <w:szCs w:val="28"/>
                <w:cs/>
              </w:rPr>
              <w:t>ขาย</w:t>
            </w: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เป็นไปตามข้อตกลงร่วมกัน)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6352DC2" w14:textId="77777777" w:rsidR="008B0EBE" w:rsidRPr="00FF5FD7" w:rsidRDefault="008B0EBE" w:rsidP="000A48F3">
            <w:pPr>
              <w:tabs>
                <w:tab w:val="decimal" w:pos="96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92540" w14:textId="77777777" w:rsidR="008B0EBE" w:rsidRPr="00FF5FD7" w:rsidRDefault="008B0EBE" w:rsidP="000C3AF3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286BD72" w14:textId="77777777" w:rsidR="008B0EBE" w:rsidRPr="00FF5FD7" w:rsidRDefault="008B0EBE" w:rsidP="00D3578C">
            <w:pPr>
              <w:tabs>
                <w:tab w:val="decimal" w:pos="840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dashSmallGap" w:sz="4" w:space="0" w:color="auto"/>
              <w:bottom w:val="single" w:sz="4" w:space="0" w:color="auto"/>
            </w:tcBorders>
            <w:vAlign w:val="center"/>
          </w:tcPr>
          <w:p w14:paraId="361EBD45" w14:textId="77777777" w:rsidR="008B0EBE" w:rsidRPr="00FF5FD7" w:rsidRDefault="008B0EBE" w:rsidP="000C3AF3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0EBE" w:rsidRPr="00216A77" w14:paraId="184329E8" w14:textId="77777777" w:rsidTr="00837C4F">
        <w:trPr>
          <w:trHeight w:val="360"/>
        </w:trPr>
        <w:tc>
          <w:tcPr>
            <w:tcW w:w="4086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A44AC5" w14:textId="77777777" w:rsidR="008B0EBE" w:rsidRPr="00266DBF" w:rsidRDefault="008B0EBE" w:rsidP="00BE58BA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14:paraId="20D52AEE" w14:textId="77777777" w:rsidR="008B0EBE" w:rsidRPr="00FF5FD7" w:rsidRDefault="008B0EBE" w:rsidP="00C13227">
            <w:pPr>
              <w:tabs>
                <w:tab w:val="decimal" w:pos="73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14:paraId="2CDCAB41" w14:textId="77777777" w:rsidR="008B0EBE" w:rsidRPr="00FF5FD7" w:rsidRDefault="008B0EBE" w:rsidP="00900C68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8A29855" w14:textId="77777777" w:rsidR="008B0EBE" w:rsidRPr="00FF5FD7" w:rsidRDefault="008B0EBE" w:rsidP="00972381">
            <w:pPr>
              <w:tabs>
                <w:tab w:val="decimal" w:pos="736"/>
                <w:tab w:val="decimal" w:pos="792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14:paraId="00BAC5CE" w14:textId="77777777" w:rsidR="008B0EBE" w:rsidRPr="00FF5FD7" w:rsidRDefault="008B0EBE" w:rsidP="00A71095">
            <w:pPr>
              <w:tabs>
                <w:tab w:val="decimal" w:pos="759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0EBE" w:rsidRPr="00216A77" w14:paraId="39DBD40B" w14:textId="77777777" w:rsidTr="00837C4F">
        <w:trPr>
          <w:trHeight w:val="360"/>
        </w:trPr>
        <w:tc>
          <w:tcPr>
            <w:tcW w:w="40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3AB7A5A" w14:textId="77777777" w:rsidR="008B0EBE" w:rsidRPr="00266DBF" w:rsidRDefault="008B0EBE" w:rsidP="00A842AA">
            <w:pPr>
              <w:spacing w:line="276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="00A842AA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บจก.</w:t>
            </w:r>
            <w:r w:rsidR="008770A2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แอล</w:t>
            </w:r>
            <w:r w:rsidRPr="00266DBF">
              <w:rPr>
                <w:rFonts w:ascii="Angsana New" w:hAnsi="Angsana New" w:cs="Angsana New" w:hint="cs"/>
                <w:sz w:val="28"/>
                <w:szCs w:val="28"/>
                <w:cs/>
              </w:rPr>
              <w:t>ไพน์</w:t>
            </w:r>
            <w:r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เทคโนโลยี แมนูแฟคเจอริ่ง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14:paraId="4481C891" w14:textId="77777777" w:rsidR="008B0EBE" w:rsidRPr="00FF5FD7" w:rsidRDefault="008B0EBE" w:rsidP="008B0EBE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73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14:paraId="41F83A31" w14:textId="77777777" w:rsidR="008B0EBE" w:rsidRPr="00FF5FD7" w:rsidRDefault="008B0EBE" w:rsidP="00744FCC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ADD49A2" w14:textId="77777777" w:rsidR="008B0EBE" w:rsidRPr="00FF5FD7" w:rsidRDefault="008B0EBE" w:rsidP="00E56756">
            <w:pPr>
              <w:tabs>
                <w:tab w:val="decimal" w:pos="660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73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14:paraId="465EB1E7" w14:textId="77777777" w:rsidR="008B0EBE" w:rsidRPr="00FF5FD7" w:rsidRDefault="008B0EBE" w:rsidP="00744FCC">
            <w:pPr>
              <w:tabs>
                <w:tab w:val="decimal" w:pos="840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82BE7" w:rsidRPr="00216A77" w14:paraId="4779FEB3" w14:textId="77777777" w:rsidTr="00837C4F">
        <w:trPr>
          <w:trHeight w:val="360"/>
        </w:trPr>
        <w:tc>
          <w:tcPr>
            <w:tcW w:w="40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1627DC4" w14:textId="77777777" w:rsidR="00982BE7" w:rsidRPr="00266DBF" w:rsidRDefault="00A842AA" w:rsidP="00A842AA">
            <w:pPr>
              <w:spacing w:line="276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 </w:t>
            </w:r>
            <w:r w:rsidR="00982BE7"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(ประเทศ</w:t>
            </w:r>
            <w:r w:rsidR="00982BE7" w:rsidRPr="00BE58BA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  <w:r w:rsidR="00982BE7"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14:paraId="7A7FA4E3" w14:textId="77777777" w:rsidR="00982BE7" w:rsidRPr="00FF5FD7" w:rsidRDefault="00527277" w:rsidP="00FF5FD7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FF5FD7">
              <w:rPr>
                <w:rFonts w:ascii="Angsana New" w:hAnsi="Angsana New" w:cs="Angsana New"/>
                <w:sz w:val="30"/>
                <w:szCs w:val="30"/>
              </w:rPr>
              <w:t>90</w:t>
            </w:r>
          </w:p>
        </w:tc>
        <w:tc>
          <w:tcPr>
            <w:tcW w:w="1373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14:paraId="0DE58CC2" w14:textId="77777777" w:rsidR="00982BE7" w:rsidRPr="00FF5FD7" w:rsidRDefault="00982BE7" w:rsidP="00FF5FD7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FF5FD7">
              <w:rPr>
                <w:rFonts w:ascii="Angsana New" w:hAnsi="Angsana New" w:cs="Angsana New"/>
                <w:sz w:val="30"/>
                <w:szCs w:val="30"/>
              </w:rPr>
              <w:t>90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A559E5B" w14:textId="77777777" w:rsidR="00982BE7" w:rsidRPr="00FF5FD7" w:rsidRDefault="00FF5FD7" w:rsidP="00FF5FD7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FF5FD7">
              <w:rPr>
                <w:rFonts w:ascii="Angsana New" w:hAnsi="Angsana New" w:cs="Angsana New"/>
                <w:sz w:val="30"/>
                <w:szCs w:val="30"/>
              </w:rPr>
              <w:t>90</w:t>
            </w:r>
          </w:p>
        </w:tc>
        <w:tc>
          <w:tcPr>
            <w:tcW w:w="1373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14:paraId="01A8E586" w14:textId="77777777" w:rsidR="00982BE7" w:rsidRPr="00FF5FD7" w:rsidRDefault="00982BE7" w:rsidP="00FF5FD7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FF5FD7">
              <w:rPr>
                <w:rFonts w:ascii="Angsana New" w:hAnsi="Angsana New" w:cs="Angsana New"/>
                <w:sz w:val="30"/>
                <w:szCs w:val="30"/>
              </w:rPr>
              <w:t>90</w:t>
            </w:r>
          </w:p>
        </w:tc>
      </w:tr>
      <w:tr w:rsidR="00982BE7" w:rsidRPr="00216A77" w14:paraId="1D15200A" w14:textId="77777777" w:rsidTr="00837C4F">
        <w:trPr>
          <w:trHeight w:val="360"/>
        </w:trPr>
        <w:tc>
          <w:tcPr>
            <w:tcW w:w="40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E2CFBA3" w14:textId="77777777" w:rsidR="00982BE7" w:rsidRPr="00266DBF" w:rsidRDefault="00982BE7" w:rsidP="00BE58BA">
            <w:pPr>
              <w:spacing w:line="276" w:lineRule="auto"/>
              <w:ind w:right="29" w:firstLine="122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266DBF">
              <w:rPr>
                <w:rFonts w:ascii="Angsana New" w:hAnsi="Angsana New" w:cs="Angsana New"/>
                <w:sz w:val="28"/>
                <w:szCs w:val="28"/>
              </w:rPr>
              <w:t>Team Precision America, LLC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14:paraId="0EBE5CA8" w14:textId="77777777" w:rsidR="00982BE7" w:rsidRPr="00FF5FD7" w:rsidRDefault="00982BE7" w:rsidP="00982BE7">
            <w:pPr>
              <w:tabs>
                <w:tab w:val="decimal" w:pos="660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5FD7"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373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14:paraId="37F5549A" w14:textId="77777777" w:rsidR="00982BE7" w:rsidRPr="00FF5FD7" w:rsidRDefault="00982BE7" w:rsidP="00FF5FD7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FF5FD7"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9BB5AEE" w14:textId="77777777" w:rsidR="00982BE7" w:rsidRPr="00FF5FD7" w:rsidRDefault="00982BE7" w:rsidP="00D91DB9">
            <w:pPr>
              <w:tabs>
                <w:tab w:val="decimal" w:pos="660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5FD7"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373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14:paraId="039C4524" w14:textId="77777777" w:rsidR="00982BE7" w:rsidRPr="00FF5FD7" w:rsidRDefault="00982BE7" w:rsidP="00FF5FD7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FF5FD7"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</w:tr>
      <w:tr w:rsidR="00982BE7" w:rsidRPr="00216A77" w14:paraId="6422237F" w14:textId="77777777" w:rsidTr="00837C4F">
        <w:trPr>
          <w:trHeight w:val="360"/>
        </w:trPr>
        <w:tc>
          <w:tcPr>
            <w:tcW w:w="40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E7AEEAE" w14:textId="77777777" w:rsidR="00982BE7" w:rsidRPr="00266DBF" w:rsidRDefault="00982BE7" w:rsidP="000C3AF3">
            <w:pPr>
              <w:spacing w:line="276" w:lineRule="auto"/>
              <w:ind w:left="97"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(ร</w:t>
            </w:r>
            <w:r w:rsidRPr="00266DBF">
              <w:rPr>
                <w:rFonts w:ascii="Angsana New" w:hAnsi="Angsana New" w:cs="Angsana New" w:hint="cs"/>
                <w:sz w:val="28"/>
                <w:szCs w:val="28"/>
                <w:cs/>
              </w:rPr>
              <w:t>ายได้อื่น</w:t>
            </w: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เป็นไปตามข้อตกลงร่วมกัน)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D237B40" w14:textId="77777777" w:rsidR="00982BE7" w:rsidRPr="00FF5FD7" w:rsidRDefault="00982BE7" w:rsidP="00982BE7">
            <w:pPr>
              <w:tabs>
                <w:tab w:val="decimal" w:pos="612"/>
                <w:tab w:val="decimal" w:pos="792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C31A0" w14:textId="77777777" w:rsidR="00982BE7" w:rsidRPr="00FF5FD7" w:rsidRDefault="00982BE7" w:rsidP="00744FCC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14885C3" w14:textId="77777777" w:rsidR="00982BE7" w:rsidRPr="00FF5FD7" w:rsidRDefault="00982BE7" w:rsidP="00220157">
            <w:pPr>
              <w:tabs>
                <w:tab w:val="decimal" w:pos="612"/>
                <w:tab w:val="decimal" w:pos="792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dashSmallGap" w:sz="4" w:space="0" w:color="auto"/>
              <w:bottom w:val="single" w:sz="4" w:space="0" w:color="auto"/>
            </w:tcBorders>
            <w:vAlign w:val="center"/>
          </w:tcPr>
          <w:p w14:paraId="36408459" w14:textId="77777777" w:rsidR="00982BE7" w:rsidRPr="00FF5FD7" w:rsidRDefault="00982BE7" w:rsidP="00744FCC">
            <w:pPr>
              <w:tabs>
                <w:tab w:val="decimal" w:pos="840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82BE7" w:rsidRPr="00216A77" w14:paraId="37AD8F27" w14:textId="77777777" w:rsidTr="00837C4F">
        <w:trPr>
          <w:trHeight w:val="360"/>
        </w:trPr>
        <w:tc>
          <w:tcPr>
            <w:tcW w:w="4086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89ED3" w14:textId="77777777" w:rsidR="00982BE7" w:rsidRPr="00266DBF" w:rsidRDefault="00982BE7" w:rsidP="00A842AA">
            <w:pPr>
              <w:tabs>
                <w:tab w:val="left" w:pos="931"/>
              </w:tabs>
              <w:spacing w:line="276" w:lineRule="auto"/>
              <w:ind w:right="29" w:firstLine="39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  <w:r w:rsidRPr="00266DBF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1B1B668" w14:textId="77777777" w:rsidR="00982BE7" w:rsidRPr="007C0673" w:rsidRDefault="00527277" w:rsidP="00FF5FD7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0673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1373" w:type="dxa"/>
            <w:tcBorders>
              <w:top w:val="nil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F7EA3" w14:textId="77777777" w:rsidR="00982BE7" w:rsidRPr="007C0673" w:rsidRDefault="00982BE7" w:rsidP="00744FCC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067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118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1C99F84D" w14:textId="77777777" w:rsidR="00982BE7" w:rsidRPr="007C0673" w:rsidRDefault="00FF5FD7" w:rsidP="00FF5FD7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0673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1373" w:type="dxa"/>
            <w:tcBorders>
              <w:top w:val="nil"/>
              <w:left w:val="dashSmallGap" w:sz="4" w:space="0" w:color="auto"/>
              <w:bottom w:val="single" w:sz="4" w:space="0" w:color="auto"/>
            </w:tcBorders>
            <w:vAlign w:val="center"/>
          </w:tcPr>
          <w:p w14:paraId="59D76794" w14:textId="77777777" w:rsidR="00982BE7" w:rsidRPr="007C0673" w:rsidRDefault="00982BE7" w:rsidP="00FF5FD7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067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118</w:t>
            </w:r>
          </w:p>
        </w:tc>
      </w:tr>
      <w:tr w:rsidR="00982BE7" w:rsidRPr="00216A77" w14:paraId="454A243B" w14:textId="77777777" w:rsidTr="00837C4F">
        <w:trPr>
          <w:trHeight w:val="360"/>
        </w:trPr>
        <w:tc>
          <w:tcPr>
            <w:tcW w:w="4086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59A4B6" w14:textId="77777777" w:rsidR="00982BE7" w:rsidRPr="00266DBF" w:rsidRDefault="00982BE7" w:rsidP="00BE58BA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  <w:t>ซื้อสินค้าและวัตถุดิบ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14:paraId="42108FEA" w14:textId="77777777" w:rsidR="00982BE7" w:rsidRPr="00FF5FD7" w:rsidRDefault="00982BE7" w:rsidP="00C13227">
            <w:pPr>
              <w:tabs>
                <w:tab w:val="decimal" w:pos="73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14:paraId="106DEDE2" w14:textId="77777777" w:rsidR="00982BE7" w:rsidRPr="00FF5FD7" w:rsidRDefault="00982BE7" w:rsidP="00900C68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44BC3D4" w14:textId="77777777" w:rsidR="00982BE7" w:rsidRPr="00FF5FD7" w:rsidRDefault="00982BE7" w:rsidP="00972381">
            <w:pPr>
              <w:tabs>
                <w:tab w:val="decimal" w:pos="736"/>
                <w:tab w:val="decimal" w:pos="792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14:paraId="49A475DB" w14:textId="77777777" w:rsidR="00982BE7" w:rsidRPr="00FF5FD7" w:rsidRDefault="00982BE7" w:rsidP="00A71095">
            <w:pPr>
              <w:tabs>
                <w:tab w:val="decimal" w:pos="759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82BE7" w:rsidRPr="00216A77" w14:paraId="254C6D5F" w14:textId="77777777" w:rsidTr="00837C4F">
        <w:trPr>
          <w:trHeight w:val="360"/>
        </w:trPr>
        <w:tc>
          <w:tcPr>
            <w:tcW w:w="40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85CC4D3" w14:textId="77777777" w:rsidR="00982BE7" w:rsidRPr="00266DBF" w:rsidRDefault="00982BE7" w:rsidP="00BE58BA">
            <w:pPr>
              <w:spacing w:line="276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266DBF">
              <w:rPr>
                <w:rFonts w:ascii="Angsana New" w:hAnsi="Angsana New" w:cs="Angsana New"/>
                <w:sz w:val="28"/>
                <w:szCs w:val="28"/>
              </w:rPr>
              <w:t xml:space="preserve">Team Precision (Europe) </w:t>
            </w:r>
            <w:proofErr w:type="spellStart"/>
            <w:r w:rsidRPr="00266DBF">
              <w:rPr>
                <w:rFonts w:ascii="Angsana New" w:hAnsi="Angsana New" w:cs="Angsana New"/>
                <w:sz w:val="28"/>
                <w:szCs w:val="28"/>
              </w:rPr>
              <w:t>ApS</w:t>
            </w:r>
            <w:proofErr w:type="spellEnd"/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14:paraId="29F7A0E1" w14:textId="77777777" w:rsidR="00982BE7" w:rsidRPr="00E600C5" w:rsidRDefault="00982BE7" w:rsidP="00982BE7">
            <w:pPr>
              <w:tabs>
                <w:tab w:val="decimal" w:pos="660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E600C5"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373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14:paraId="1BE3A37E" w14:textId="77777777" w:rsidR="00982BE7" w:rsidRPr="00E600C5" w:rsidRDefault="00982BE7" w:rsidP="00744FCC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00C5"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703E4C1" w14:textId="77777777" w:rsidR="00982BE7" w:rsidRPr="00E600C5" w:rsidRDefault="00982BE7" w:rsidP="00A472B9">
            <w:pPr>
              <w:tabs>
                <w:tab w:val="decimal" w:pos="97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E600C5">
              <w:rPr>
                <w:rFonts w:ascii="Angsana New" w:hAnsi="Angsana New" w:cs="Angsana New"/>
                <w:sz w:val="30"/>
                <w:szCs w:val="30"/>
              </w:rPr>
              <w:t>53,211</w:t>
            </w:r>
          </w:p>
        </w:tc>
        <w:tc>
          <w:tcPr>
            <w:tcW w:w="1373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14:paraId="3B6B7AA2" w14:textId="77777777" w:rsidR="00982BE7" w:rsidRPr="00E600C5" w:rsidRDefault="00982BE7" w:rsidP="006A03A9">
            <w:pPr>
              <w:tabs>
                <w:tab w:val="decimal" w:pos="97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E600C5">
              <w:rPr>
                <w:rFonts w:ascii="Angsana New" w:hAnsi="Angsana New" w:cs="Angsana New"/>
                <w:sz w:val="30"/>
                <w:szCs w:val="30"/>
              </w:rPr>
              <w:t>35,943</w:t>
            </w:r>
          </w:p>
        </w:tc>
      </w:tr>
      <w:tr w:rsidR="00982BE7" w:rsidRPr="00216A77" w14:paraId="6C961EF4" w14:textId="77777777" w:rsidTr="006A03A9">
        <w:trPr>
          <w:trHeight w:val="360"/>
        </w:trPr>
        <w:tc>
          <w:tcPr>
            <w:tcW w:w="40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00CAB29" w14:textId="77777777" w:rsidR="00982BE7" w:rsidRPr="006A03A9" w:rsidRDefault="00982BE7" w:rsidP="006A03A9">
            <w:pPr>
              <w:spacing w:line="276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266DBF">
              <w:rPr>
                <w:rFonts w:ascii="Angsana New" w:hAnsi="Angsana New" w:cs="Angsana New"/>
                <w:sz w:val="28"/>
                <w:szCs w:val="28"/>
              </w:rPr>
              <w:t xml:space="preserve">Team </w:t>
            </w:r>
            <w:r w:rsidRPr="006A03A9">
              <w:rPr>
                <w:rFonts w:ascii="Angsana New" w:hAnsi="Angsana New" w:cs="Angsana New"/>
                <w:sz w:val="28"/>
                <w:szCs w:val="28"/>
              </w:rPr>
              <w:t>Precision America, LLC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14:paraId="010EE89D" w14:textId="77777777" w:rsidR="00982BE7" w:rsidRPr="00E600C5" w:rsidRDefault="00982BE7" w:rsidP="00982BE7">
            <w:pPr>
              <w:tabs>
                <w:tab w:val="decimal" w:pos="660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E600C5"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373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14:paraId="33FE82AA" w14:textId="77777777" w:rsidR="00982BE7" w:rsidRPr="00E600C5" w:rsidRDefault="00982BE7" w:rsidP="00FF5FD7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E600C5">
              <w:rPr>
                <w:rFonts w:ascii="Angsana New" w:hAnsi="Angsana New" w:cs="Angsana New"/>
                <w:sz w:val="30"/>
                <w:szCs w:val="30"/>
              </w:rPr>
              <w:t>315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5E77AA8" w14:textId="77777777" w:rsidR="00982BE7" w:rsidRPr="00E600C5" w:rsidRDefault="00982BE7" w:rsidP="00E56756">
            <w:pPr>
              <w:tabs>
                <w:tab w:val="decimal" w:pos="660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E600C5"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  <w:tc>
          <w:tcPr>
            <w:tcW w:w="1373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14:paraId="5C596575" w14:textId="77777777" w:rsidR="00982BE7" w:rsidRPr="00E600C5" w:rsidRDefault="00982BE7" w:rsidP="006A03A9">
            <w:pPr>
              <w:tabs>
                <w:tab w:val="decimal" w:pos="97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E600C5">
              <w:rPr>
                <w:rFonts w:ascii="Angsana New" w:hAnsi="Angsana New" w:cs="Angsana New"/>
                <w:sz w:val="30"/>
                <w:szCs w:val="30"/>
              </w:rPr>
              <w:t>315</w:t>
            </w:r>
          </w:p>
        </w:tc>
      </w:tr>
      <w:tr w:rsidR="00982BE7" w:rsidRPr="00216A77" w14:paraId="6F1B9B4C" w14:textId="77777777" w:rsidTr="006A03A9">
        <w:trPr>
          <w:trHeight w:val="360"/>
        </w:trPr>
        <w:tc>
          <w:tcPr>
            <w:tcW w:w="40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62E7498" w14:textId="77777777" w:rsidR="00982BE7" w:rsidRPr="00266DBF" w:rsidRDefault="00982BE7" w:rsidP="000C3AF3">
            <w:pPr>
              <w:spacing w:line="276" w:lineRule="auto"/>
              <w:ind w:left="97"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(ราคาซื้อเป็นไปตามข้อตกลงร่วมกัน)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F3BD218" w14:textId="77777777" w:rsidR="00982BE7" w:rsidRPr="00E600C5" w:rsidRDefault="00982BE7" w:rsidP="00982BE7">
            <w:pPr>
              <w:tabs>
                <w:tab w:val="decimal" w:pos="660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7CB9E" w14:textId="77777777" w:rsidR="00982BE7" w:rsidRPr="00E600C5" w:rsidRDefault="00982BE7" w:rsidP="000C3AF3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14B51A0" w14:textId="77777777" w:rsidR="00982BE7" w:rsidRPr="00E600C5" w:rsidRDefault="00982BE7" w:rsidP="00972381">
            <w:pPr>
              <w:tabs>
                <w:tab w:val="decimal" w:pos="612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dashSmallGap" w:sz="4" w:space="0" w:color="auto"/>
              <w:bottom w:val="single" w:sz="4" w:space="0" w:color="auto"/>
            </w:tcBorders>
            <w:vAlign w:val="center"/>
          </w:tcPr>
          <w:p w14:paraId="7187502C" w14:textId="77777777" w:rsidR="00982BE7" w:rsidRPr="00E600C5" w:rsidRDefault="00982BE7" w:rsidP="0030713C">
            <w:pPr>
              <w:tabs>
                <w:tab w:val="decimal" w:pos="601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82BE7" w:rsidRPr="00216A77" w14:paraId="3C3374A4" w14:textId="77777777" w:rsidTr="006A03A9">
        <w:trPr>
          <w:trHeight w:val="360"/>
        </w:trPr>
        <w:tc>
          <w:tcPr>
            <w:tcW w:w="4086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1A16E" w14:textId="77777777" w:rsidR="00982BE7" w:rsidRPr="00266DBF" w:rsidRDefault="00982BE7" w:rsidP="00A842AA">
            <w:pPr>
              <w:tabs>
                <w:tab w:val="left" w:pos="931"/>
              </w:tabs>
              <w:spacing w:line="276" w:lineRule="auto"/>
              <w:ind w:right="29" w:firstLine="39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00C5">
              <w:rPr>
                <w:rFonts w:ascii="Angsana New" w:hAnsi="Angsana New" w:cs="Angsana New"/>
                <w:sz w:val="28"/>
                <w:szCs w:val="28"/>
                <w:cs/>
              </w:rPr>
              <w:t>รวมซื้อสินค้าและวัตถุดิบ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14:paraId="523AC550" w14:textId="77777777" w:rsidR="00982BE7" w:rsidRPr="007C0673" w:rsidRDefault="00982BE7" w:rsidP="00982BE7">
            <w:pPr>
              <w:tabs>
                <w:tab w:val="decimal" w:pos="660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0673">
              <w:rPr>
                <w:rFonts w:ascii="Angsana New" w:hAnsi="Angsana New" w:cs="Angsana New"/>
                <w:b/>
                <w:bCs/>
                <w:sz w:val="30"/>
                <w:szCs w:val="30"/>
              </w:rPr>
              <w:t>--</w:t>
            </w:r>
          </w:p>
        </w:tc>
        <w:tc>
          <w:tcPr>
            <w:tcW w:w="1373" w:type="dxa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14:paraId="33B06B6D" w14:textId="77777777" w:rsidR="00982BE7" w:rsidRPr="007C0673" w:rsidRDefault="00982BE7" w:rsidP="000C3AF3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067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215F484" w14:textId="77777777" w:rsidR="00982BE7" w:rsidRPr="007C0673" w:rsidRDefault="00527277" w:rsidP="00527277">
            <w:pPr>
              <w:tabs>
                <w:tab w:val="decimal" w:pos="972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067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53,211</w:t>
            </w:r>
          </w:p>
        </w:tc>
        <w:tc>
          <w:tcPr>
            <w:tcW w:w="1373" w:type="dxa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14:paraId="6F521D1B" w14:textId="77777777" w:rsidR="00982BE7" w:rsidRPr="007C0673" w:rsidRDefault="00982BE7" w:rsidP="006A03A9">
            <w:pPr>
              <w:tabs>
                <w:tab w:val="decimal" w:pos="972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067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36,258</w:t>
            </w:r>
          </w:p>
        </w:tc>
      </w:tr>
      <w:tr w:rsidR="00982BE7" w:rsidRPr="00216A77" w14:paraId="59E005B8" w14:textId="77777777" w:rsidTr="00837C4F">
        <w:trPr>
          <w:trHeight w:val="363"/>
        </w:trPr>
        <w:tc>
          <w:tcPr>
            <w:tcW w:w="4086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0E9DB5" w14:textId="77777777" w:rsidR="00982BE7" w:rsidRPr="00266DBF" w:rsidRDefault="00982BE7" w:rsidP="00BE58BA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14:paraId="54C4F255" w14:textId="77777777" w:rsidR="00982BE7" w:rsidRPr="00FF5FD7" w:rsidRDefault="00982BE7" w:rsidP="00C13227">
            <w:pPr>
              <w:tabs>
                <w:tab w:val="decimal" w:pos="71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14:paraId="22918EF5" w14:textId="77777777" w:rsidR="00982BE7" w:rsidRPr="00FF5FD7" w:rsidRDefault="00982BE7" w:rsidP="00900C68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5260BF2" w14:textId="77777777" w:rsidR="00982BE7" w:rsidRPr="00FF5FD7" w:rsidRDefault="00982BE7" w:rsidP="00BA2171">
            <w:pPr>
              <w:tabs>
                <w:tab w:val="decimal" w:pos="826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14:paraId="5FA50C91" w14:textId="77777777" w:rsidR="00982BE7" w:rsidRPr="00FF5FD7" w:rsidRDefault="00982BE7" w:rsidP="0030713C">
            <w:pPr>
              <w:tabs>
                <w:tab w:val="decimal" w:pos="601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82BE7" w:rsidRPr="00216A77" w14:paraId="59122D48" w14:textId="77777777" w:rsidTr="00837C4F">
        <w:trPr>
          <w:trHeight w:val="363"/>
        </w:trPr>
        <w:tc>
          <w:tcPr>
            <w:tcW w:w="4086" w:type="dxa"/>
            <w:tcBorders>
              <w:top w:val="nil"/>
              <w:bottom w:val="nil"/>
              <w:right w:val="single" w:sz="4" w:space="0" w:color="auto"/>
            </w:tcBorders>
          </w:tcPr>
          <w:p w14:paraId="02484508" w14:textId="77777777" w:rsidR="00982BE7" w:rsidRPr="00266DBF" w:rsidRDefault="00982BE7" w:rsidP="00A842AA">
            <w:pPr>
              <w:spacing w:line="276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266DB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A842AA">
              <w:rPr>
                <w:rFonts w:ascii="Angsana New" w:hAnsi="Angsana New" w:cs="Angsana New" w:hint="cs"/>
                <w:sz w:val="28"/>
                <w:szCs w:val="28"/>
                <w:cs/>
              </w:rPr>
              <w:t>บจก.</w:t>
            </w:r>
            <w:r w:rsidR="008770A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เอ็นเนอร์ยี อินโนเวชั่น 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14:paraId="298CE793" w14:textId="77777777" w:rsidR="00982BE7" w:rsidRPr="00E77501" w:rsidRDefault="00A842AA" w:rsidP="008B0EBE">
            <w:pPr>
              <w:tabs>
                <w:tab w:val="decimal" w:pos="660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E77501">
              <w:rPr>
                <w:rFonts w:ascii="Angsana New" w:hAnsi="Angsana New" w:cs="Angsana New" w:hint="cs"/>
                <w:sz w:val="30"/>
                <w:szCs w:val="30"/>
                <w:cs/>
              </w:rPr>
              <w:t>113</w:t>
            </w:r>
          </w:p>
        </w:tc>
        <w:tc>
          <w:tcPr>
            <w:tcW w:w="1373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14:paraId="1D9CB791" w14:textId="77777777" w:rsidR="00982BE7" w:rsidRPr="00E77501" w:rsidRDefault="00982BE7" w:rsidP="00AE0078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E77501">
              <w:rPr>
                <w:rFonts w:ascii="Angsana New" w:hAnsi="Angsana New" w:cs="Angsana New"/>
                <w:sz w:val="30"/>
                <w:szCs w:val="30"/>
              </w:rPr>
              <w:t>103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03AF2E5" w14:textId="77777777" w:rsidR="00982BE7" w:rsidRPr="00E77501" w:rsidRDefault="00A842AA" w:rsidP="00D3578C">
            <w:pPr>
              <w:tabs>
                <w:tab w:val="decimal" w:pos="660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E77501">
              <w:rPr>
                <w:rFonts w:ascii="Angsana New" w:hAnsi="Angsana New" w:cs="Angsana New" w:hint="cs"/>
                <w:sz w:val="30"/>
                <w:szCs w:val="30"/>
                <w:cs/>
              </w:rPr>
              <w:t>113</w:t>
            </w:r>
          </w:p>
        </w:tc>
        <w:tc>
          <w:tcPr>
            <w:tcW w:w="1373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14:paraId="1084FE08" w14:textId="77777777" w:rsidR="00982BE7" w:rsidRPr="00E77501" w:rsidRDefault="00982BE7" w:rsidP="00FF5FD7">
            <w:pPr>
              <w:tabs>
                <w:tab w:val="decimal" w:pos="97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E77501">
              <w:rPr>
                <w:rFonts w:ascii="Angsana New" w:hAnsi="Angsana New" w:cs="Angsana New"/>
                <w:sz w:val="30"/>
                <w:szCs w:val="30"/>
              </w:rPr>
              <w:t>103</w:t>
            </w:r>
          </w:p>
        </w:tc>
      </w:tr>
      <w:tr w:rsidR="00982BE7" w:rsidRPr="00216A77" w14:paraId="0E8BFFAC" w14:textId="77777777" w:rsidTr="00837C4F">
        <w:trPr>
          <w:trHeight w:val="363"/>
        </w:trPr>
        <w:tc>
          <w:tcPr>
            <w:tcW w:w="408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95FFBB9" w14:textId="77777777" w:rsidR="00982BE7" w:rsidRPr="00266DBF" w:rsidRDefault="00982BE7" w:rsidP="000C3AF3">
            <w:pPr>
              <w:spacing w:line="276" w:lineRule="auto"/>
              <w:ind w:left="97"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266DBF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</w:t>
            </w: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เป็นไปตามข้อตกลงร่วมกัน)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248B681" w14:textId="77777777" w:rsidR="00982BE7" w:rsidRPr="00FF5FD7" w:rsidRDefault="00982BE7" w:rsidP="00C13227">
            <w:pPr>
              <w:tabs>
                <w:tab w:val="decimal" w:pos="71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E6BF3" w14:textId="77777777" w:rsidR="00982BE7" w:rsidRPr="00FF5FD7" w:rsidRDefault="00982BE7" w:rsidP="00900C68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4D01122" w14:textId="77777777" w:rsidR="00982BE7" w:rsidRPr="00FF5FD7" w:rsidRDefault="00982BE7" w:rsidP="00136B2F">
            <w:pPr>
              <w:tabs>
                <w:tab w:val="decimal" w:pos="826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dashSmallGap" w:sz="4" w:space="0" w:color="auto"/>
              <w:bottom w:val="single" w:sz="4" w:space="0" w:color="auto"/>
            </w:tcBorders>
            <w:vAlign w:val="center"/>
          </w:tcPr>
          <w:p w14:paraId="1D2E269C" w14:textId="77777777" w:rsidR="00982BE7" w:rsidRPr="00FF5FD7" w:rsidRDefault="00982BE7" w:rsidP="0030713C">
            <w:pPr>
              <w:tabs>
                <w:tab w:val="decimal" w:pos="601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</w:tbl>
    <w:p w14:paraId="2BDC2A86" w14:textId="77777777" w:rsidR="007B19CB" w:rsidRDefault="007B19CB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385823A2" w14:textId="77777777" w:rsidR="00DC11FC" w:rsidRPr="005112AB" w:rsidRDefault="00DC11FC" w:rsidP="00441473">
      <w:pPr>
        <w:numPr>
          <w:ilvl w:val="0"/>
          <w:numId w:val="20"/>
        </w:numPr>
        <w:spacing w:line="276" w:lineRule="auto"/>
        <w:ind w:left="720" w:right="29" w:hanging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112AB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ภาระผูกพันและหนี้สินที่อาจเกิดขึ้นภายหน้า</w:t>
      </w:r>
    </w:p>
    <w:p w14:paraId="285BC63C" w14:textId="77777777" w:rsidR="00DC11FC" w:rsidRPr="005112AB" w:rsidRDefault="00441473" w:rsidP="00441473">
      <w:pPr>
        <w:tabs>
          <w:tab w:val="left" w:pos="1440"/>
        </w:tabs>
        <w:ind w:left="1080" w:right="-90" w:hanging="360"/>
        <w:jc w:val="thaiDistribute"/>
        <w:rPr>
          <w:rFonts w:ascii="Angsana New" w:hAnsi="Angsana New" w:cs="Angsana New"/>
          <w:sz w:val="32"/>
          <w:szCs w:val="32"/>
        </w:rPr>
      </w:pPr>
      <w:r w:rsidRPr="00441473">
        <w:rPr>
          <w:rFonts w:ascii="Angsana New" w:hAnsi="Angsana New" w:cs="Angsana New"/>
          <w:b/>
          <w:bCs/>
          <w:sz w:val="32"/>
          <w:szCs w:val="32"/>
        </w:rPr>
        <w:t>19.1</w:t>
      </w:r>
      <w:r w:rsidRPr="00441473">
        <w:rPr>
          <w:rFonts w:ascii="Angsana New" w:hAnsi="Angsana New" w:cs="Angsana New"/>
          <w:b/>
          <w:bCs/>
          <w:sz w:val="32"/>
          <w:szCs w:val="32"/>
        </w:rPr>
        <w:tab/>
      </w:r>
      <w:r w:rsidR="00DC11FC" w:rsidRPr="005112AB">
        <w:rPr>
          <w:rFonts w:ascii="Angsana New" w:hAnsi="Angsana New" w:cs="Angsana New"/>
          <w:sz w:val="32"/>
          <w:szCs w:val="32"/>
          <w:cs/>
        </w:rPr>
        <w:t>ณ</w:t>
      </w:r>
      <w:r w:rsidR="00DC11FC" w:rsidRPr="005112AB">
        <w:rPr>
          <w:rFonts w:ascii="Angsana New" w:hAnsi="Angsana New" w:cs="Angsana New"/>
          <w:sz w:val="32"/>
          <w:szCs w:val="32"/>
        </w:rPr>
        <w:t xml:space="preserve"> </w:t>
      </w:r>
      <w:r w:rsidR="00DC11FC" w:rsidRPr="005112AB">
        <w:rPr>
          <w:rFonts w:ascii="Angsana New" w:hAnsi="Angsana New" w:cs="Angsana New"/>
          <w:sz w:val="32"/>
          <w:szCs w:val="32"/>
          <w:cs/>
        </w:rPr>
        <w:t>วันที่</w:t>
      </w:r>
      <w:r w:rsidR="00DC11FC" w:rsidRPr="005112AB">
        <w:rPr>
          <w:rFonts w:ascii="Angsana New" w:hAnsi="Angsana New" w:cs="Angsana New"/>
          <w:sz w:val="32"/>
          <w:szCs w:val="32"/>
        </w:rPr>
        <w:t xml:space="preserve"> </w:t>
      </w:r>
      <w:r w:rsidR="005F0583" w:rsidRPr="005112AB">
        <w:rPr>
          <w:rFonts w:ascii="Angsana New" w:hAnsi="Angsana New" w:cs="Angsana New" w:hint="cs"/>
          <w:sz w:val="32"/>
          <w:szCs w:val="32"/>
          <w:cs/>
        </w:rPr>
        <w:t>3</w:t>
      </w:r>
      <w:r w:rsidR="00BD7173">
        <w:rPr>
          <w:rFonts w:ascii="Angsana New" w:hAnsi="Angsana New" w:cs="Angsana New"/>
          <w:sz w:val="32"/>
          <w:szCs w:val="32"/>
        </w:rPr>
        <w:t>0</w:t>
      </w:r>
      <w:r w:rsidR="005F0583" w:rsidRPr="005112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D7173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E85163">
        <w:rPr>
          <w:rFonts w:ascii="Angsana New" w:hAnsi="Angsana New" w:cs="Angsana New"/>
          <w:sz w:val="32"/>
          <w:szCs w:val="32"/>
        </w:rPr>
        <w:t xml:space="preserve"> 256</w:t>
      </w:r>
      <w:r w:rsidR="00744FCC">
        <w:rPr>
          <w:rFonts w:ascii="Angsana New" w:hAnsi="Angsana New" w:cs="Angsana New"/>
          <w:sz w:val="32"/>
          <w:szCs w:val="32"/>
        </w:rPr>
        <w:t>2</w:t>
      </w:r>
      <w:r w:rsidR="00A013B8" w:rsidRPr="005112AB">
        <w:rPr>
          <w:rFonts w:ascii="Angsana New" w:hAnsi="Angsana New" w:cs="Angsana New"/>
          <w:sz w:val="32"/>
          <w:szCs w:val="32"/>
          <w:cs/>
        </w:rPr>
        <w:t xml:space="preserve"> </w:t>
      </w:r>
      <w:r w:rsidR="00DC11FC" w:rsidRPr="005112AB">
        <w:rPr>
          <w:rFonts w:ascii="Angsana New" w:hAnsi="Angsana New" w:cs="Angsana New"/>
          <w:sz w:val="32"/>
          <w:szCs w:val="32"/>
          <w:cs/>
        </w:rPr>
        <w:t>และ</w:t>
      </w:r>
      <w:r w:rsidR="00675964" w:rsidRPr="005112AB">
        <w:rPr>
          <w:rFonts w:ascii="Angsana New" w:hAnsi="Angsana New" w:cs="Angsana New" w:hint="cs"/>
          <w:sz w:val="32"/>
          <w:szCs w:val="32"/>
          <w:cs/>
        </w:rPr>
        <w:t xml:space="preserve"> 31 ธันวาคม </w:t>
      </w:r>
      <w:r w:rsidR="001319FF" w:rsidRPr="005112AB">
        <w:rPr>
          <w:rFonts w:ascii="Angsana New" w:hAnsi="Angsana New" w:cs="Angsana New"/>
          <w:sz w:val="32"/>
          <w:szCs w:val="32"/>
        </w:rPr>
        <w:t>25</w:t>
      </w:r>
      <w:r w:rsidR="00810567">
        <w:rPr>
          <w:rFonts w:ascii="Angsana New" w:hAnsi="Angsana New" w:cs="Angsana New"/>
          <w:sz w:val="32"/>
          <w:szCs w:val="32"/>
        </w:rPr>
        <w:t>6</w:t>
      </w:r>
      <w:r w:rsidR="00744FCC">
        <w:rPr>
          <w:rFonts w:ascii="Angsana New" w:hAnsi="Angsana New" w:cs="Angsana New"/>
          <w:sz w:val="32"/>
          <w:szCs w:val="32"/>
        </w:rPr>
        <w:t>1</w:t>
      </w:r>
      <w:r w:rsidR="00DC11FC" w:rsidRPr="005112AB">
        <w:rPr>
          <w:rFonts w:ascii="Angsana New" w:hAnsi="Angsana New" w:cs="Angsana New"/>
          <w:sz w:val="32"/>
          <w:szCs w:val="32"/>
        </w:rPr>
        <w:t xml:space="preserve"> </w:t>
      </w:r>
      <w:r w:rsidR="00DC11FC" w:rsidRPr="005112AB">
        <w:rPr>
          <w:rFonts w:ascii="Angsana New" w:hAnsi="Angsana New" w:cs="Angsana New"/>
          <w:sz w:val="32"/>
          <w:szCs w:val="32"/>
          <w:cs/>
        </w:rPr>
        <w:t>บริษัทมี</w:t>
      </w:r>
      <w:r w:rsidR="00700852" w:rsidRPr="005112AB">
        <w:rPr>
          <w:rFonts w:ascii="Angsana New" w:hAnsi="Angsana New" w:cs="Angsana New"/>
          <w:sz w:val="32"/>
          <w:szCs w:val="32"/>
          <w:cs/>
        </w:rPr>
        <w:t>หนี้สินที่อาจเกิดขึ้น</w:t>
      </w:r>
      <w:r w:rsidR="00DC11FC" w:rsidRPr="005112AB">
        <w:rPr>
          <w:rFonts w:ascii="Angsana New" w:hAnsi="Angsana New" w:cs="Angsana New"/>
          <w:sz w:val="32"/>
          <w:szCs w:val="32"/>
          <w:cs/>
        </w:rPr>
        <w:t>ภายหน้า</w:t>
      </w:r>
      <w:r w:rsidR="00DC11FC" w:rsidRPr="005112AB">
        <w:rPr>
          <w:rFonts w:ascii="Angsana New" w:hAnsi="Angsana New" w:cs="Angsana New"/>
          <w:sz w:val="32"/>
          <w:szCs w:val="32"/>
        </w:rPr>
        <w:t xml:space="preserve"> </w:t>
      </w:r>
      <w:r w:rsidR="00DC11FC" w:rsidRPr="005112AB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63D0B11B" w14:textId="77777777" w:rsidR="00810567" w:rsidRPr="009C6BFC" w:rsidRDefault="00810567" w:rsidP="007B19CB">
      <w:pPr>
        <w:spacing w:line="276" w:lineRule="auto"/>
        <w:ind w:right="-90" w:firstLine="448"/>
        <w:jc w:val="right"/>
        <w:rPr>
          <w:rFonts w:ascii="Angsana New" w:hAnsi="Angsana New" w:cs="Angsana New"/>
          <w:sz w:val="30"/>
          <w:szCs w:val="30"/>
          <w:highlight w:val="yellow"/>
        </w:rPr>
      </w:pPr>
      <w:r w:rsidRPr="009C6BFC">
        <w:rPr>
          <w:rFonts w:ascii="Angsana New" w:hAnsi="Angsana New" w:cs="Angsana New" w:hint="cs"/>
          <w:sz w:val="30"/>
          <w:szCs w:val="30"/>
          <w:cs/>
        </w:rPr>
        <w:t xml:space="preserve">หน่วย </w:t>
      </w:r>
      <w:r w:rsidRPr="009C6BFC">
        <w:rPr>
          <w:rFonts w:ascii="Angsana New" w:hAnsi="Angsana New" w:cs="Angsana New"/>
          <w:sz w:val="30"/>
          <w:szCs w:val="30"/>
        </w:rPr>
        <w:t>:</w:t>
      </w:r>
      <w:r w:rsidRPr="009C6BFC">
        <w:rPr>
          <w:rFonts w:ascii="Angsana New" w:hAnsi="Angsana New" w:cs="Angsana New" w:hint="cs"/>
          <w:sz w:val="30"/>
          <w:szCs w:val="30"/>
          <w:cs/>
        </w:rPr>
        <w:t xml:space="preserve"> พั</w:t>
      </w:r>
      <w:r w:rsidRPr="009C6BFC">
        <w:rPr>
          <w:rFonts w:ascii="Angsana New" w:hAnsi="Angsana New" w:cs="Angsana New"/>
          <w:sz w:val="30"/>
          <w:szCs w:val="30"/>
          <w:cs/>
        </w:rPr>
        <w:t>น</w:t>
      </w:r>
    </w:p>
    <w:tbl>
      <w:tblPr>
        <w:tblW w:w="8199" w:type="dxa"/>
        <w:tblInd w:w="1548" w:type="dxa"/>
        <w:tblLayout w:type="fixed"/>
        <w:tblLook w:val="0000" w:firstRow="0" w:lastRow="0" w:firstColumn="0" w:lastColumn="0" w:noHBand="0" w:noVBand="0"/>
      </w:tblPr>
      <w:tblGrid>
        <w:gridCol w:w="2430"/>
        <w:gridCol w:w="1442"/>
        <w:gridCol w:w="1442"/>
        <w:gridCol w:w="1442"/>
        <w:gridCol w:w="1443"/>
      </w:tblGrid>
      <w:tr w:rsidR="00810567" w:rsidRPr="005112AB" w14:paraId="65539839" w14:textId="77777777" w:rsidTr="00BE58BA">
        <w:trPr>
          <w:cantSplit/>
          <w:trHeight w:val="20"/>
        </w:trPr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273352" w14:textId="77777777" w:rsidR="00810567" w:rsidRPr="005112AB" w:rsidRDefault="00810567" w:rsidP="001045F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รายการ </w:t>
            </w:r>
          </w:p>
        </w:tc>
        <w:tc>
          <w:tcPr>
            <w:tcW w:w="5769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E8BACF" w14:textId="77777777" w:rsidR="00810567" w:rsidRPr="005112AB" w:rsidRDefault="00810567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810567" w:rsidRPr="005112AB" w14:paraId="135F3C41" w14:textId="77777777" w:rsidTr="00BE58BA">
        <w:trPr>
          <w:cantSplit/>
          <w:trHeight w:val="408"/>
        </w:trPr>
        <w:tc>
          <w:tcPr>
            <w:tcW w:w="24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303BAD1" w14:textId="77777777" w:rsidR="00810567" w:rsidRPr="005112AB" w:rsidRDefault="00810567" w:rsidP="001045FE">
            <w:pPr>
              <w:spacing w:before="30"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22C448" w14:textId="77777777" w:rsidR="00810567" w:rsidRPr="005112AB" w:rsidRDefault="00810567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288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DD0EEA0" w14:textId="77777777" w:rsidR="00810567" w:rsidRPr="005112AB" w:rsidRDefault="00810567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>สกุลเงินบาท</w:t>
            </w:r>
          </w:p>
        </w:tc>
      </w:tr>
      <w:tr w:rsidR="00810567" w:rsidRPr="005112AB" w14:paraId="41B7952D" w14:textId="77777777" w:rsidTr="001245E8">
        <w:trPr>
          <w:cantSplit/>
          <w:trHeight w:val="355"/>
        </w:trPr>
        <w:tc>
          <w:tcPr>
            <w:tcW w:w="243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47975212" w14:textId="77777777" w:rsidR="00810567" w:rsidRPr="005112AB" w:rsidRDefault="00810567" w:rsidP="001045FE">
            <w:pPr>
              <w:spacing w:before="30"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14:paraId="133448D2" w14:textId="77777777" w:rsidR="00810567" w:rsidRPr="007D2817" w:rsidRDefault="00810567" w:rsidP="00810567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281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3</w:t>
            </w:r>
            <w:r w:rsidR="00BD717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BD717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มิ.ย</w:t>
            </w:r>
            <w:r w:rsidRPr="007D2817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7D2817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D440E0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42" w:type="dxa"/>
            <w:tcBorders>
              <w:top w:val="single" w:sz="4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</w:tcPr>
          <w:p w14:paraId="57DA5051" w14:textId="77777777" w:rsidR="00810567" w:rsidRPr="007D2817" w:rsidRDefault="00810567" w:rsidP="00266DBF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281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31 ธ.ค. </w:t>
            </w:r>
            <w:r w:rsidRPr="007D281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66DBF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14:paraId="6D481DD2" w14:textId="77777777" w:rsidR="00810567" w:rsidRPr="007D2817" w:rsidRDefault="00810567" w:rsidP="00810567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281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BD7173" w:rsidRPr="007D2817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 w:rsidR="00BD717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BD717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มิ.ย</w:t>
            </w:r>
            <w:r w:rsidR="00BD7173" w:rsidRPr="007D2817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BD7173" w:rsidRPr="007D2817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BD7173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43" w:type="dxa"/>
            <w:tcBorders>
              <w:top w:val="single" w:sz="4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</w:tcPr>
          <w:p w14:paraId="02ACFECC" w14:textId="77777777" w:rsidR="00810567" w:rsidRPr="007D2817" w:rsidRDefault="00810567" w:rsidP="00266DBF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281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31 ธ.ค. </w:t>
            </w:r>
            <w:r w:rsidRPr="007D281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66DBF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810567" w:rsidRPr="005112AB" w14:paraId="4259E405" w14:textId="77777777" w:rsidTr="001245E8">
        <w:trPr>
          <w:trHeight w:val="368"/>
        </w:trPr>
        <w:tc>
          <w:tcPr>
            <w:tcW w:w="24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E2BA9D" w14:textId="77777777" w:rsidR="00810567" w:rsidRPr="005112AB" w:rsidRDefault="00810567" w:rsidP="001045FE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1442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14:paraId="271DECA8" w14:textId="77777777" w:rsidR="00810567" w:rsidRPr="007D2817" w:rsidRDefault="00810567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2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14:paraId="420CB7C8" w14:textId="77777777" w:rsidR="00810567" w:rsidRPr="007D2817" w:rsidRDefault="00810567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2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14:paraId="7CF349D2" w14:textId="77777777" w:rsidR="00810567" w:rsidRPr="007D2817" w:rsidRDefault="00810567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3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14:paraId="1C63F926" w14:textId="77777777" w:rsidR="00810567" w:rsidRPr="007D2817" w:rsidRDefault="00810567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10567" w:rsidRPr="005112AB" w14:paraId="6FE56D5B" w14:textId="77777777" w:rsidTr="001245E8">
        <w:trPr>
          <w:trHeight w:val="239"/>
        </w:trPr>
        <w:tc>
          <w:tcPr>
            <w:tcW w:w="24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8D7D05" w14:textId="77777777" w:rsidR="00810567" w:rsidRPr="00527277" w:rsidRDefault="00810567" w:rsidP="00E600C5">
            <w:pPr>
              <w:spacing w:line="276" w:lineRule="auto"/>
              <w:ind w:right="29" w:firstLine="20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7277">
              <w:rPr>
                <w:rFonts w:ascii="Angsana New" w:hAnsi="Angsana New" w:cs="Angsana New"/>
                <w:sz w:val="30"/>
                <w:szCs w:val="30"/>
                <w:cs/>
              </w:rPr>
              <w:t>- ดอลล่าร์สหรัฐอเมริกา</w:t>
            </w:r>
          </w:p>
        </w:tc>
        <w:tc>
          <w:tcPr>
            <w:tcW w:w="1442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14:paraId="0801DD32" w14:textId="77777777" w:rsidR="00810567" w:rsidRPr="00EE0F54" w:rsidRDefault="00791FF5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8,380</w:t>
            </w:r>
          </w:p>
        </w:tc>
        <w:tc>
          <w:tcPr>
            <w:tcW w:w="1442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14:paraId="4A8F795E" w14:textId="77777777" w:rsidR="00810567" w:rsidRPr="00EE0F54" w:rsidRDefault="00744FCC" w:rsidP="00791FF5">
            <w:pPr>
              <w:tabs>
                <w:tab w:val="decimal" w:pos="842"/>
              </w:tabs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EE0F54">
              <w:rPr>
                <w:rFonts w:ascii="Angsana New" w:hAnsi="Angsana New" w:cs="Angsana New"/>
                <w:sz w:val="32"/>
                <w:szCs w:val="32"/>
              </w:rPr>
              <w:t>33</w:t>
            </w:r>
          </w:p>
        </w:tc>
        <w:tc>
          <w:tcPr>
            <w:tcW w:w="1442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14:paraId="7D2FD972" w14:textId="77777777" w:rsidR="00810567" w:rsidRPr="00EE0F54" w:rsidRDefault="00E56756" w:rsidP="00EE0F54">
            <w:pPr>
              <w:tabs>
                <w:tab w:val="decimal" w:pos="1058"/>
              </w:tabs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258,119</w:t>
            </w:r>
          </w:p>
        </w:tc>
        <w:tc>
          <w:tcPr>
            <w:tcW w:w="1443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14:paraId="2FB5E380" w14:textId="77777777" w:rsidR="00810567" w:rsidRPr="00EE0F54" w:rsidRDefault="00744FCC" w:rsidP="00EE0F54">
            <w:pPr>
              <w:tabs>
                <w:tab w:val="decimal" w:pos="1058"/>
              </w:tabs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EE0F54">
              <w:rPr>
                <w:rFonts w:ascii="Angsana New" w:hAnsi="Angsana New" w:cs="Angsana New"/>
                <w:sz w:val="32"/>
                <w:szCs w:val="32"/>
              </w:rPr>
              <w:t>5,880</w:t>
            </w:r>
          </w:p>
        </w:tc>
      </w:tr>
      <w:tr w:rsidR="00791FF5" w:rsidRPr="005112AB" w14:paraId="13408532" w14:textId="77777777" w:rsidTr="001245E8">
        <w:trPr>
          <w:trHeight w:val="239"/>
        </w:trPr>
        <w:tc>
          <w:tcPr>
            <w:tcW w:w="24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A11D51" w14:textId="77777777" w:rsidR="00791FF5" w:rsidRPr="00527277" w:rsidRDefault="00791FF5" w:rsidP="00E600C5">
            <w:pPr>
              <w:spacing w:line="276" w:lineRule="auto"/>
              <w:ind w:right="29" w:firstLine="20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7277">
              <w:rPr>
                <w:rFonts w:ascii="Angsana New" w:hAnsi="Angsana New" w:cs="Angsana New"/>
                <w:sz w:val="30"/>
                <w:szCs w:val="30"/>
                <w:cs/>
              </w:rPr>
              <w:t>- ยูโร</w:t>
            </w:r>
          </w:p>
        </w:tc>
        <w:tc>
          <w:tcPr>
            <w:tcW w:w="1442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14:paraId="72EE7D92" w14:textId="77777777" w:rsidR="00791FF5" w:rsidRPr="00EE0F54" w:rsidRDefault="00791FF5" w:rsidP="00791FF5">
            <w:pPr>
              <w:tabs>
                <w:tab w:val="decimal" w:pos="842"/>
              </w:tabs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49</w:t>
            </w:r>
          </w:p>
        </w:tc>
        <w:tc>
          <w:tcPr>
            <w:tcW w:w="1442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14:paraId="42543F61" w14:textId="77777777" w:rsidR="00791FF5" w:rsidRPr="00EE0F54" w:rsidRDefault="00791FF5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E0F54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442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14:paraId="35103119" w14:textId="77777777" w:rsidR="00791FF5" w:rsidRPr="00EE0F54" w:rsidRDefault="00E56756" w:rsidP="00EE0F54">
            <w:pPr>
              <w:tabs>
                <w:tab w:val="decimal" w:pos="1058"/>
              </w:tabs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1,708</w:t>
            </w:r>
          </w:p>
        </w:tc>
        <w:tc>
          <w:tcPr>
            <w:tcW w:w="1443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14:paraId="49386326" w14:textId="77777777" w:rsidR="00791FF5" w:rsidRPr="00EE0F54" w:rsidRDefault="00791FF5" w:rsidP="00791FF5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E0F54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</w:tr>
      <w:tr w:rsidR="00EE0F54" w:rsidRPr="005112AB" w14:paraId="08501344" w14:textId="77777777" w:rsidTr="001245E8">
        <w:trPr>
          <w:trHeight w:val="248"/>
        </w:trPr>
        <w:tc>
          <w:tcPr>
            <w:tcW w:w="24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428138" w14:textId="77777777" w:rsidR="00EE0F54" w:rsidRPr="005112AB" w:rsidRDefault="00EE0F54" w:rsidP="001045FE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หนังสือค้ำประกันของ</w:t>
            </w:r>
          </w:p>
        </w:tc>
        <w:tc>
          <w:tcPr>
            <w:tcW w:w="1442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14:paraId="6B6401B4" w14:textId="77777777" w:rsidR="00EE0F54" w:rsidRPr="00EE0F54" w:rsidRDefault="00EE0F54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2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14:paraId="76A257B7" w14:textId="77777777" w:rsidR="00EE0F54" w:rsidRPr="00EE0F54" w:rsidRDefault="00EE0F54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2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14:paraId="4D0BF51A" w14:textId="77777777" w:rsidR="00EE0F54" w:rsidRPr="00EE0F54" w:rsidRDefault="00EE0F54" w:rsidP="00EE0F54">
            <w:pPr>
              <w:tabs>
                <w:tab w:val="decimal" w:pos="876"/>
              </w:tabs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3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14:paraId="5EC6B664" w14:textId="77777777" w:rsidR="00EE0F54" w:rsidRPr="00EE0F54" w:rsidRDefault="00EE0F54" w:rsidP="00EE0F54">
            <w:pPr>
              <w:tabs>
                <w:tab w:val="decimal" w:pos="1058"/>
              </w:tabs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EE0F54" w:rsidRPr="005112AB" w14:paraId="55704CFA" w14:textId="77777777" w:rsidTr="001245E8">
        <w:trPr>
          <w:trHeight w:val="446"/>
        </w:trPr>
        <w:tc>
          <w:tcPr>
            <w:tcW w:w="243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FD1A0" w14:textId="77777777" w:rsidR="00EE0F54" w:rsidRPr="005112AB" w:rsidRDefault="00EE0F54" w:rsidP="005A7655">
            <w:pPr>
              <w:spacing w:line="276" w:lineRule="auto"/>
              <w:ind w:right="29" w:firstLine="202"/>
              <w:rPr>
                <w:rFonts w:ascii="Angsana New" w:hAnsi="Angsana New" w:cs="Angsana New"/>
                <w:sz w:val="30"/>
                <w:szCs w:val="30"/>
              </w:rPr>
            </w:pPr>
            <w:r w:rsidRPr="005112A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>ธนาคารพาณิชย์</w:t>
            </w:r>
          </w:p>
        </w:tc>
        <w:tc>
          <w:tcPr>
            <w:tcW w:w="1442" w:type="dxa"/>
            <w:tcBorders>
              <w:left w:val="single" w:sz="6" w:space="0" w:color="auto"/>
              <w:bottom w:val="single" w:sz="6" w:space="0" w:color="auto"/>
              <w:right w:val="dashed" w:sz="4" w:space="0" w:color="auto"/>
            </w:tcBorders>
            <w:vAlign w:val="center"/>
          </w:tcPr>
          <w:p w14:paraId="2B19AA43" w14:textId="77777777" w:rsidR="00EE0F54" w:rsidRPr="00EE0F54" w:rsidRDefault="00EE0F54" w:rsidP="00951509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E0F54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442" w:type="dxa"/>
            <w:tcBorders>
              <w:left w:val="dash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59C98" w14:textId="77777777" w:rsidR="00EE0F54" w:rsidRPr="00EE0F54" w:rsidRDefault="00EE0F54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E0F54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442" w:type="dxa"/>
            <w:tcBorders>
              <w:left w:val="single" w:sz="6" w:space="0" w:color="auto"/>
              <w:bottom w:val="single" w:sz="6" w:space="0" w:color="auto"/>
              <w:right w:val="dashed" w:sz="4" w:space="0" w:color="auto"/>
            </w:tcBorders>
            <w:vAlign w:val="center"/>
          </w:tcPr>
          <w:p w14:paraId="76752BF0" w14:textId="77777777" w:rsidR="00EE0F54" w:rsidRPr="00EE0F54" w:rsidRDefault="00791FF5" w:rsidP="00EE0F54">
            <w:pPr>
              <w:tabs>
                <w:tab w:val="decimal" w:pos="1058"/>
              </w:tabs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3,325</w:t>
            </w:r>
          </w:p>
        </w:tc>
        <w:tc>
          <w:tcPr>
            <w:tcW w:w="1443" w:type="dxa"/>
            <w:tcBorders>
              <w:left w:val="dash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38349" w14:textId="77777777" w:rsidR="00EE0F54" w:rsidRPr="00EE0F54" w:rsidRDefault="00EE0F54" w:rsidP="00EE0F54">
            <w:pPr>
              <w:tabs>
                <w:tab w:val="decimal" w:pos="1058"/>
              </w:tabs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EE0F54">
              <w:rPr>
                <w:rFonts w:ascii="Angsana New" w:hAnsi="Angsana New" w:cs="Angsana New"/>
                <w:sz w:val="32"/>
                <w:szCs w:val="32"/>
              </w:rPr>
              <w:t>3,325</w:t>
            </w:r>
          </w:p>
        </w:tc>
      </w:tr>
    </w:tbl>
    <w:p w14:paraId="5045FB45" w14:textId="77777777" w:rsidR="00810567" w:rsidRPr="00216A77" w:rsidRDefault="00810567" w:rsidP="00D64B4F">
      <w:pPr>
        <w:spacing w:line="276" w:lineRule="auto"/>
        <w:ind w:right="28" w:firstLine="448"/>
        <w:jc w:val="thaiDistribute"/>
        <w:rPr>
          <w:rFonts w:ascii="Angsana New" w:hAnsi="Angsana New" w:cs="Angsana New"/>
          <w:sz w:val="24"/>
          <w:szCs w:val="24"/>
          <w:highlight w:val="yellow"/>
        </w:rPr>
      </w:pPr>
    </w:p>
    <w:p w14:paraId="27C567DA" w14:textId="77777777" w:rsidR="00155D27" w:rsidRDefault="00DC11FC" w:rsidP="00837C4F">
      <w:pPr>
        <w:ind w:left="1440" w:right="-90" w:firstLine="630"/>
        <w:jc w:val="thaiDistribute"/>
        <w:rPr>
          <w:rFonts w:ascii="Angsana New" w:hAnsi="Angsana New" w:cs="Angsana New"/>
          <w:sz w:val="32"/>
          <w:szCs w:val="32"/>
          <w:cs/>
        </w:rPr>
      </w:pPr>
      <w:r w:rsidRPr="005112AB">
        <w:rPr>
          <w:rFonts w:ascii="Angsana New" w:hAnsi="Angsana New" w:cs="Angsana New"/>
          <w:sz w:val="32"/>
          <w:szCs w:val="32"/>
          <w:cs/>
        </w:rPr>
        <w:t>ณ</w:t>
      </w:r>
      <w:r w:rsidRPr="005112AB">
        <w:rPr>
          <w:rFonts w:ascii="Angsana New" w:hAnsi="Angsana New" w:cs="Angsana New"/>
          <w:sz w:val="32"/>
          <w:szCs w:val="32"/>
        </w:rPr>
        <w:t xml:space="preserve"> </w:t>
      </w:r>
      <w:r w:rsidRPr="005112AB">
        <w:rPr>
          <w:rFonts w:ascii="Angsana New" w:hAnsi="Angsana New" w:cs="Angsana New"/>
          <w:sz w:val="32"/>
          <w:szCs w:val="32"/>
          <w:cs/>
        </w:rPr>
        <w:t>วันที่</w:t>
      </w:r>
      <w:r w:rsidRPr="005112AB">
        <w:rPr>
          <w:rFonts w:ascii="Angsana New" w:hAnsi="Angsana New" w:cs="Angsana New"/>
          <w:sz w:val="32"/>
          <w:szCs w:val="32"/>
        </w:rPr>
        <w:t xml:space="preserve"> </w:t>
      </w:r>
      <w:r w:rsidR="001A6533" w:rsidRPr="005112AB">
        <w:rPr>
          <w:rFonts w:ascii="Angsana New" w:hAnsi="Angsana New" w:cs="Angsana New" w:hint="cs"/>
          <w:sz w:val="32"/>
          <w:szCs w:val="32"/>
          <w:cs/>
        </w:rPr>
        <w:t>3</w:t>
      </w:r>
      <w:r w:rsidR="00BD7173">
        <w:rPr>
          <w:rFonts w:ascii="Angsana New" w:hAnsi="Angsana New" w:cs="Angsana New"/>
          <w:sz w:val="32"/>
          <w:szCs w:val="32"/>
        </w:rPr>
        <w:t>0</w:t>
      </w:r>
      <w:r w:rsidR="001A6533" w:rsidRPr="005112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D7173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E85163">
        <w:rPr>
          <w:rFonts w:ascii="Angsana New" w:hAnsi="Angsana New" w:cs="Angsana New" w:hint="cs"/>
          <w:sz w:val="32"/>
          <w:szCs w:val="32"/>
          <w:cs/>
        </w:rPr>
        <w:t xml:space="preserve"> 256</w:t>
      </w:r>
      <w:r w:rsidR="00744FCC">
        <w:rPr>
          <w:rFonts w:ascii="Angsana New" w:hAnsi="Angsana New" w:cs="Angsana New"/>
          <w:sz w:val="32"/>
          <w:szCs w:val="32"/>
        </w:rPr>
        <w:t>2</w:t>
      </w:r>
      <w:r w:rsidR="006D25CE" w:rsidRPr="005112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112AB">
        <w:rPr>
          <w:rFonts w:ascii="Angsana New" w:hAnsi="Angsana New" w:cs="Angsana New"/>
          <w:sz w:val="32"/>
          <w:szCs w:val="32"/>
          <w:cs/>
        </w:rPr>
        <w:t>และ</w:t>
      </w:r>
      <w:r w:rsidR="00675964" w:rsidRPr="005112AB">
        <w:rPr>
          <w:rFonts w:ascii="Angsana New" w:hAnsi="Angsana New" w:cs="Angsana New" w:hint="cs"/>
          <w:sz w:val="32"/>
          <w:szCs w:val="32"/>
          <w:cs/>
        </w:rPr>
        <w:t xml:space="preserve"> 31 </w:t>
      </w:r>
      <w:r w:rsidR="00637033" w:rsidRPr="005112AB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8E1E61" w:rsidRPr="005112AB">
        <w:rPr>
          <w:rFonts w:ascii="Angsana New" w:hAnsi="Angsana New" w:cs="Angsana New"/>
          <w:sz w:val="32"/>
          <w:szCs w:val="32"/>
        </w:rPr>
        <w:t xml:space="preserve"> 25</w:t>
      </w:r>
      <w:r w:rsidR="008449CC">
        <w:rPr>
          <w:rFonts w:ascii="Angsana New" w:hAnsi="Angsana New" w:cs="Angsana New"/>
          <w:sz w:val="32"/>
          <w:szCs w:val="32"/>
        </w:rPr>
        <w:t>6</w:t>
      </w:r>
      <w:r w:rsidR="00744FCC">
        <w:rPr>
          <w:rFonts w:ascii="Angsana New" w:hAnsi="Angsana New" w:cs="Angsana New"/>
          <w:sz w:val="32"/>
          <w:szCs w:val="32"/>
        </w:rPr>
        <w:t>1</w:t>
      </w:r>
      <w:r w:rsidRPr="005112AB">
        <w:rPr>
          <w:rFonts w:ascii="Angsana New" w:hAnsi="Angsana New" w:cs="Angsana New"/>
          <w:sz w:val="32"/>
          <w:szCs w:val="32"/>
        </w:rPr>
        <w:t xml:space="preserve"> </w:t>
      </w:r>
      <w:r w:rsidRPr="005112AB">
        <w:rPr>
          <w:rFonts w:ascii="Angsana New" w:hAnsi="Angsana New" w:cs="Angsana New"/>
          <w:sz w:val="32"/>
          <w:szCs w:val="32"/>
          <w:cs/>
        </w:rPr>
        <w:t>บริษัทมีวงเงินเลตเตอร์ออฟเครดิตและวงเงินทรัสต์รีซีท</w:t>
      </w:r>
      <w:r w:rsidR="007D0A91" w:rsidRPr="005112AB">
        <w:rPr>
          <w:rFonts w:ascii="Angsana New" w:hAnsi="Angsana New" w:cs="Angsana New"/>
          <w:sz w:val="32"/>
          <w:szCs w:val="32"/>
          <w:cs/>
        </w:rPr>
        <w:t>รวมกัน</w:t>
      </w:r>
      <w:r w:rsidR="00B1659B">
        <w:rPr>
          <w:rFonts w:ascii="Angsana New" w:hAnsi="Angsana New" w:cs="Angsana New"/>
          <w:sz w:val="32"/>
          <w:szCs w:val="32"/>
        </w:rPr>
        <w:t xml:space="preserve"> </w:t>
      </w:r>
      <w:r w:rsidRPr="00FC7337">
        <w:rPr>
          <w:rFonts w:ascii="Angsana New" w:hAnsi="Angsana New" w:cs="Angsana New"/>
          <w:sz w:val="32"/>
          <w:szCs w:val="32"/>
          <w:cs/>
        </w:rPr>
        <w:t>ใน</w:t>
      </w:r>
      <w:r w:rsidRPr="00791FF5">
        <w:rPr>
          <w:rFonts w:ascii="Angsana New" w:hAnsi="Angsana New" w:cs="Angsana New"/>
          <w:sz w:val="32"/>
          <w:szCs w:val="32"/>
          <w:cs/>
        </w:rPr>
        <w:t>วงเงิน</w:t>
      </w:r>
      <w:r w:rsidR="0046787F" w:rsidRPr="00791FF5">
        <w:rPr>
          <w:rFonts w:ascii="Angsana New" w:hAnsi="Angsana New" w:cs="Angsana New"/>
          <w:sz w:val="32"/>
          <w:szCs w:val="32"/>
        </w:rPr>
        <w:t xml:space="preserve"> </w:t>
      </w:r>
      <w:r w:rsidR="00791FF5" w:rsidRPr="00791FF5">
        <w:rPr>
          <w:rFonts w:ascii="Angsana New" w:hAnsi="Angsana New" w:cs="Angsana New"/>
          <w:sz w:val="32"/>
          <w:szCs w:val="32"/>
        </w:rPr>
        <w:t>4</w:t>
      </w:r>
      <w:r w:rsidR="00B1659B" w:rsidRPr="00791FF5">
        <w:rPr>
          <w:rFonts w:ascii="Angsana New" w:hAnsi="Angsana New" w:cs="Angsana New"/>
          <w:sz w:val="32"/>
          <w:szCs w:val="32"/>
        </w:rPr>
        <w:t>74</w:t>
      </w:r>
      <w:r w:rsidR="00A47774" w:rsidRPr="00791FF5">
        <w:rPr>
          <w:rFonts w:ascii="Angsana New" w:hAnsi="Angsana New" w:cs="Angsana New"/>
          <w:sz w:val="32"/>
          <w:szCs w:val="32"/>
        </w:rPr>
        <w:t xml:space="preserve"> </w:t>
      </w:r>
      <w:r w:rsidR="00A47774" w:rsidRPr="00791FF5">
        <w:rPr>
          <w:rFonts w:ascii="Angsana New" w:hAnsi="Angsana New" w:cs="Angsana New" w:hint="cs"/>
          <w:sz w:val="32"/>
          <w:szCs w:val="32"/>
          <w:cs/>
        </w:rPr>
        <w:t>ล้าน</w:t>
      </w:r>
      <w:r w:rsidR="00A47774" w:rsidRPr="00FC7337">
        <w:rPr>
          <w:rFonts w:ascii="Angsana New" w:hAnsi="Angsana New" w:cs="Angsana New" w:hint="cs"/>
          <w:sz w:val="32"/>
          <w:szCs w:val="32"/>
          <w:cs/>
        </w:rPr>
        <w:t>บาท</w:t>
      </w:r>
      <w:r w:rsidR="007C0673">
        <w:rPr>
          <w:rFonts w:ascii="Angsana New" w:hAnsi="Angsana New" w:cs="Angsana New"/>
          <w:sz w:val="32"/>
          <w:szCs w:val="32"/>
        </w:rPr>
        <w:t xml:space="preserve"> </w:t>
      </w:r>
      <w:r w:rsidR="007C0673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7C0673">
        <w:rPr>
          <w:rFonts w:ascii="Angsana New" w:hAnsi="Angsana New" w:cs="Angsana New"/>
          <w:sz w:val="32"/>
          <w:szCs w:val="32"/>
        </w:rPr>
        <w:t xml:space="preserve">374 </w:t>
      </w:r>
      <w:r w:rsidR="007C0673">
        <w:rPr>
          <w:rFonts w:ascii="Angsana New" w:hAnsi="Angsana New" w:cs="Angsana New" w:hint="cs"/>
          <w:sz w:val="32"/>
          <w:szCs w:val="32"/>
          <w:cs/>
        </w:rPr>
        <w:t>ล้านบาท ตามลำดับ</w:t>
      </w:r>
    </w:p>
    <w:p w14:paraId="5B2DCB3E" w14:textId="77777777" w:rsidR="00AE0078" w:rsidRPr="006A678D" w:rsidRDefault="00AE0078" w:rsidP="00837C4F">
      <w:pPr>
        <w:ind w:left="1440" w:right="-90" w:firstLine="630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06DAFA72" w14:textId="77777777" w:rsidR="007267B2" w:rsidRPr="005112AB" w:rsidRDefault="00441473" w:rsidP="00441473">
      <w:pPr>
        <w:tabs>
          <w:tab w:val="left" w:pos="1440"/>
        </w:tabs>
        <w:ind w:left="1080" w:right="29" w:hanging="3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441473">
        <w:rPr>
          <w:rFonts w:ascii="Angsana New" w:hAnsi="Angsana New" w:cs="Angsana New"/>
          <w:b/>
          <w:bCs/>
          <w:sz w:val="32"/>
          <w:szCs w:val="32"/>
        </w:rPr>
        <w:t>19.2</w:t>
      </w:r>
      <w:r>
        <w:rPr>
          <w:rFonts w:ascii="Angsana New" w:hAnsi="Angsana New" w:cs="Angsana New"/>
          <w:sz w:val="32"/>
          <w:szCs w:val="32"/>
        </w:rPr>
        <w:tab/>
      </w:r>
      <w:r w:rsidR="007267B2" w:rsidRPr="005112AB">
        <w:rPr>
          <w:rFonts w:ascii="Angsana New" w:hAnsi="Angsana New" w:cs="Angsana New"/>
          <w:sz w:val="32"/>
          <w:szCs w:val="32"/>
          <w:cs/>
        </w:rPr>
        <w:t>ภาระผูกพันเกี่ยวกับสัญญาเช่าดำเนินงาน</w:t>
      </w:r>
    </w:p>
    <w:p w14:paraId="19C690A1" w14:textId="77777777" w:rsidR="00E85163" w:rsidRPr="005112AB" w:rsidRDefault="00E85163" w:rsidP="00837C4F">
      <w:pPr>
        <w:ind w:left="1440" w:right="-90" w:firstLine="630"/>
        <w:jc w:val="thaiDistribute"/>
        <w:rPr>
          <w:rFonts w:ascii="Angsana New" w:hAnsi="Angsana New" w:cs="Angsana New"/>
          <w:sz w:val="32"/>
          <w:szCs w:val="32"/>
        </w:rPr>
      </w:pPr>
      <w:r w:rsidRPr="005112AB">
        <w:rPr>
          <w:rFonts w:ascii="Angsana New" w:hAnsi="Angsana New" w:cs="Angsana New"/>
          <w:sz w:val="32"/>
          <w:szCs w:val="32"/>
          <w:cs/>
        </w:rPr>
        <w:t>บริษัทได้เข้าทำสัญญาเช่าดำเนินงานที่เกี่ยวข้องกับการ</w:t>
      </w:r>
      <w:r w:rsidR="00360DB6">
        <w:rPr>
          <w:rFonts w:ascii="Angsana New" w:hAnsi="Angsana New" w:cs="Angsana New" w:hint="cs"/>
          <w:sz w:val="32"/>
          <w:szCs w:val="32"/>
          <w:cs/>
        </w:rPr>
        <w:t>เช่า</w:t>
      </w:r>
      <w:r w:rsidRPr="005112AB">
        <w:rPr>
          <w:rFonts w:ascii="Angsana New" w:hAnsi="Angsana New" w:cs="Angsana New"/>
          <w:sz w:val="32"/>
          <w:szCs w:val="32"/>
          <w:cs/>
        </w:rPr>
        <w:t xml:space="preserve">ยานพาหนะ อายุของสัญญามีระยะเวลาโดยเฉลี่ยประมาณ 1 ถึง </w:t>
      </w:r>
      <w:r w:rsidR="00AC1B9B">
        <w:rPr>
          <w:rFonts w:ascii="Angsana New" w:hAnsi="Angsana New" w:cs="Angsana New"/>
          <w:sz w:val="32"/>
          <w:szCs w:val="32"/>
        </w:rPr>
        <w:t>3</w:t>
      </w:r>
      <w:r w:rsidRPr="005112AB">
        <w:rPr>
          <w:rFonts w:ascii="Angsana New" w:hAnsi="Angsana New" w:cs="Angsana New"/>
          <w:sz w:val="32"/>
          <w:szCs w:val="32"/>
          <w:cs/>
        </w:rPr>
        <w:t xml:space="preserve"> ปี </w:t>
      </w:r>
    </w:p>
    <w:p w14:paraId="71A72037" w14:textId="77777777" w:rsidR="00D70A30" w:rsidRPr="006A678D" w:rsidRDefault="00D70A30" w:rsidP="00B840F2">
      <w:pPr>
        <w:ind w:left="1440" w:right="29"/>
        <w:jc w:val="thaiDistribute"/>
        <w:rPr>
          <w:rFonts w:ascii="Angsana New" w:hAnsi="Angsana New" w:cs="Angsana New"/>
          <w:sz w:val="24"/>
          <w:szCs w:val="24"/>
        </w:rPr>
      </w:pPr>
    </w:p>
    <w:p w14:paraId="338BD2DF" w14:textId="77777777" w:rsidR="001F2CD8" w:rsidRDefault="00E85163" w:rsidP="00837C4F">
      <w:pPr>
        <w:ind w:left="1440" w:right="-90" w:firstLine="630"/>
        <w:jc w:val="thaiDistribute"/>
        <w:rPr>
          <w:rFonts w:ascii="Angsana New" w:hAnsi="Angsana New" w:cs="Angsana New"/>
          <w:sz w:val="32"/>
          <w:szCs w:val="32"/>
        </w:rPr>
      </w:pPr>
      <w:r w:rsidRPr="005112A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5112AB">
        <w:rPr>
          <w:rFonts w:ascii="Angsana New" w:hAnsi="Angsana New" w:cs="Angsana New" w:hint="cs"/>
          <w:sz w:val="32"/>
          <w:szCs w:val="32"/>
          <w:cs/>
        </w:rPr>
        <w:t>3</w:t>
      </w:r>
      <w:r w:rsidR="00BD7173">
        <w:rPr>
          <w:rFonts w:ascii="Angsana New" w:hAnsi="Angsana New" w:cs="Angsana New"/>
          <w:sz w:val="32"/>
          <w:szCs w:val="32"/>
        </w:rPr>
        <w:t>0</w:t>
      </w:r>
      <w:r w:rsidRPr="005112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D7173">
        <w:rPr>
          <w:rFonts w:ascii="Angsana New" w:hAnsi="Angsana New" w:cs="Angsana New" w:hint="cs"/>
          <w:sz w:val="32"/>
          <w:szCs w:val="32"/>
          <w:cs/>
        </w:rPr>
        <w:t>มิถุนายน</w:t>
      </w:r>
      <w:r>
        <w:rPr>
          <w:rFonts w:ascii="Angsana New" w:hAnsi="Angsana New" w:cs="Angsana New"/>
          <w:sz w:val="32"/>
          <w:szCs w:val="32"/>
          <w:cs/>
        </w:rPr>
        <w:t xml:space="preserve"> 25</w:t>
      </w:r>
      <w:r w:rsidR="00A43F8C">
        <w:rPr>
          <w:rFonts w:ascii="Angsana New" w:hAnsi="Angsana New" w:cs="Angsana New" w:hint="cs"/>
          <w:sz w:val="32"/>
          <w:szCs w:val="32"/>
          <w:cs/>
        </w:rPr>
        <w:t>6</w:t>
      </w:r>
      <w:r w:rsidR="002F75DB">
        <w:rPr>
          <w:rFonts w:ascii="Angsana New" w:hAnsi="Angsana New" w:cs="Angsana New"/>
          <w:sz w:val="32"/>
          <w:szCs w:val="32"/>
        </w:rPr>
        <w:t>2</w:t>
      </w:r>
      <w:r w:rsidRPr="005112AB">
        <w:rPr>
          <w:rFonts w:ascii="Angsana New" w:hAnsi="Angsana New" w:cs="Angsana New"/>
          <w:sz w:val="32"/>
          <w:szCs w:val="32"/>
          <w:cs/>
        </w:rPr>
        <w:t xml:space="preserve"> บริษัทมีจำนวนเงินขั้นต่ำที่ต้องจ่ายในอนาคตทั้งสิ้</w:t>
      </w:r>
      <w:r>
        <w:rPr>
          <w:rFonts w:ascii="Angsana New" w:hAnsi="Angsana New" w:cs="Angsana New"/>
          <w:sz w:val="32"/>
          <w:szCs w:val="32"/>
          <w:cs/>
        </w:rPr>
        <w:t xml:space="preserve">นภายใต้สัญญาเช่าดำเนินงาน </w:t>
      </w:r>
      <w:r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16257647" w14:textId="77777777" w:rsidR="00E85163" w:rsidRPr="006A0FD8" w:rsidRDefault="00E85163" w:rsidP="007B19CB">
      <w:pPr>
        <w:spacing w:line="276" w:lineRule="auto"/>
        <w:ind w:left="4320" w:right="-90" w:firstLine="3510"/>
        <w:jc w:val="righ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</w:t>
      </w:r>
      <w:r w:rsidRPr="006A0FD8">
        <w:rPr>
          <w:rFonts w:ascii="Angsana New" w:hAnsi="Angsana New" w:cs="Angsana New"/>
          <w:spacing w:val="-2"/>
          <w:sz w:val="32"/>
          <w:szCs w:val="32"/>
          <w:cs/>
        </w:rPr>
        <w:t xml:space="preserve">หน่วย </w:t>
      </w:r>
      <w:r>
        <w:rPr>
          <w:rFonts w:ascii="Angsana New" w:hAnsi="Angsana New" w:cs="Angsana New"/>
          <w:spacing w:val="-2"/>
          <w:sz w:val="32"/>
          <w:szCs w:val="32"/>
        </w:rPr>
        <w:t>: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พัน</w:t>
      </w:r>
      <w:r w:rsidRPr="006A0FD8">
        <w:rPr>
          <w:rFonts w:ascii="Angsana New" w:hAnsi="Angsana New" w:cs="Angsana New"/>
          <w:spacing w:val="-2"/>
          <w:sz w:val="32"/>
          <w:szCs w:val="32"/>
          <w:cs/>
        </w:rPr>
        <w:t>บาท</w:t>
      </w:r>
    </w:p>
    <w:tbl>
      <w:tblPr>
        <w:tblW w:w="8190" w:type="dxa"/>
        <w:tblInd w:w="15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4050"/>
      </w:tblGrid>
      <w:tr w:rsidR="004E4E5A" w:rsidRPr="002F37CC" w14:paraId="586A9359" w14:textId="77777777" w:rsidTr="007B19CB">
        <w:trPr>
          <w:trHeight w:val="360"/>
        </w:trPr>
        <w:tc>
          <w:tcPr>
            <w:tcW w:w="4140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36373D49" w14:textId="77777777" w:rsidR="004E4E5A" w:rsidRPr="00781F05" w:rsidRDefault="00BE58BA" w:rsidP="00833E2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40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036FBE8" w14:textId="77777777" w:rsidR="004E4E5A" w:rsidRPr="00781F05" w:rsidRDefault="004E4E5A" w:rsidP="00A43F8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1F0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781F05">
              <w:rPr>
                <w:rFonts w:ascii="Angsana New" w:hAnsi="Angsana New" w:cs="Angsana New" w:hint="cs"/>
                <w:sz w:val="32"/>
                <w:szCs w:val="32"/>
                <w:cs/>
              </w:rPr>
              <w:t>และ</w:t>
            </w:r>
            <w:r w:rsidRPr="00781F0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E4E5A" w:rsidRPr="002F37CC" w14:paraId="1862D00B" w14:textId="77777777" w:rsidTr="007B19CB">
        <w:trPr>
          <w:trHeight w:val="485"/>
        </w:trPr>
        <w:tc>
          <w:tcPr>
            <w:tcW w:w="4140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0BA3B3A6" w14:textId="77777777" w:rsidR="004E4E5A" w:rsidRPr="00781F05" w:rsidRDefault="004E4E5A" w:rsidP="00BE58BA">
            <w:pPr>
              <w:spacing w:line="276" w:lineRule="auto"/>
              <w:ind w:right="29" w:firstLine="162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781F05">
              <w:rPr>
                <w:rFonts w:ascii="Angsana New" w:hAnsi="Angsana New" w:cs="Angsana New"/>
                <w:sz w:val="32"/>
                <w:szCs w:val="32"/>
                <w:cs/>
              </w:rPr>
              <w:t>ถึงกำหนดชำระภายใน 1 ปี</w:t>
            </w:r>
          </w:p>
        </w:tc>
        <w:tc>
          <w:tcPr>
            <w:tcW w:w="4050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222FA1E7" w14:textId="77777777" w:rsidR="004E4E5A" w:rsidRPr="00B95543" w:rsidRDefault="001F2CD8" w:rsidP="00781F05">
            <w:pPr>
              <w:tabs>
                <w:tab w:val="decimal" w:pos="2477"/>
              </w:tabs>
              <w:spacing w:line="276" w:lineRule="auto"/>
              <w:ind w:right="2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543">
              <w:rPr>
                <w:rFonts w:ascii="Angsana New" w:hAnsi="Angsana New" w:cs="Angsana New"/>
                <w:sz w:val="32"/>
                <w:szCs w:val="32"/>
              </w:rPr>
              <w:t>607</w:t>
            </w:r>
          </w:p>
        </w:tc>
      </w:tr>
      <w:tr w:rsidR="004E4E5A" w:rsidRPr="002F37CC" w14:paraId="23281009" w14:textId="77777777" w:rsidTr="005A7655">
        <w:trPr>
          <w:trHeight w:val="485"/>
        </w:trPr>
        <w:tc>
          <w:tcPr>
            <w:tcW w:w="4140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21D40785" w14:textId="77777777" w:rsidR="004E4E5A" w:rsidRPr="00781F05" w:rsidRDefault="004E4E5A" w:rsidP="00B0309D">
            <w:pPr>
              <w:spacing w:line="276" w:lineRule="auto"/>
              <w:ind w:right="29" w:firstLine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1F05">
              <w:rPr>
                <w:rFonts w:ascii="Angsana New" w:hAnsi="Angsana New" w:cs="Angsana New"/>
                <w:sz w:val="32"/>
                <w:szCs w:val="32"/>
                <w:cs/>
              </w:rPr>
              <w:t>ถึงกำหนดชำระหลังจาก 1 ปี</w:t>
            </w:r>
            <w:r w:rsidRPr="00781F0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781F05">
              <w:rPr>
                <w:rFonts w:ascii="Angsana New" w:hAnsi="Angsana New" w:cs="Angsana New"/>
                <w:sz w:val="32"/>
                <w:szCs w:val="32"/>
                <w:cs/>
              </w:rPr>
              <w:t xml:space="preserve">แต่ไม่เกิน </w:t>
            </w:r>
            <w:r w:rsidR="00B0309D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781F05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4050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5E3144C5" w14:textId="77777777" w:rsidR="004E4E5A" w:rsidRPr="00B95543" w:rsidRDefault="00B95543" w:rsidP="00D91DB9">
            <w:pPr>
              <w:tabs>
                <w:tab w:val="decimal" w:pos="2477"/>
              </w:tabs>
              <w:spacing w:line="276" w:lineRule="auto"/>
              <w:ind w:right="29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95543">
              <w:rPr>
                <w:rFonts w:ascii="Angsana New" w:hAnsi="Angsana New" w:cs="Angsana New"/>
                <w:sz w:val="32"/>
                <w:szCs w:val="32"/>
              </w:rPr>
              <w:t>937</w:t>
            </w:r>
          </w:p>
        </w:tc>
      </w:tr>
      <w:tr w:rsidR="005A7655" w:rsidRPr="002F37CC" w14:paraId="1F6CC382" w14:textId="77777777" w:rsidTr="005A7655">
        <w:trPr>
          <w:trHeight w:val="485"/>
        </w:trPr>
        <w:tc>
          <w:tcPr>
            <w:tcW w:w="414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2FBF446" w14:textId="77777777" w:rsidR="005A7655" w:rsidRPr="005A7655" w:rsidRDefault="005A7655" w:rsidP="005A7655">
            <w:pPr>
              <w:spacing w:line="276" w:lineRule="auto"/>
              <w:ind w:right="29" w:firstLine="86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A7655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40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6D6F474" w14:textId="77777777" w:rsidR="005A7655" w:rsidRPr="005A7655" w:rsidRDefault="005A7655" w:rsidP="00D91DB9">
            <w:pPr>
              <w:tabs>
                <w:tab w:val="decimal" w:pos="2477"/>
              </w:tabs>
              <w:spacing w:line="276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A7655">
              <w:rPr>
                <w:rFonts w:ascii="Angsana New" w:hAnsi="Angsana New" w:cs="Angsana New"/>
                <w:b/>
                <w:bCs/>
                <w:sz w:val="32"/>
                <w:szCs w:val="32"/>
              </w:rPr>
              <w:t>1,544</w:t>
            </w:r>
          </w:p>
        </w:tc>
      </w:tr>
    </w:tbl>
    <w:p w14:paraId="2A952300" w14:textId="77777777" w:rsidR="00C61E4B" w:rsidRPr="00155D27" w:rsidRDefault="00C61E4B" w:rsidP="004E4E5A">
      <w:pPr>
        <w:spacing w:line="276" w:lineRule="auto"/>
        <w:ind w:right="29"/>
        <w:jc w:val="thaiDistribute"/>
        <w:rPr>
          <w:rFonts w:ascii="Angsana New" w:hAnsi="Angsana New" w:cs="Angsana New"/>
          <w:b/>
          <w:bCs/>
          <w:sz w:val="32"/>
          <w:szCs w:val="32"/>
          <w:highlight w:val="yellow"/>
        </w:rPr>
      </w:pPr>
    </w:p>
    <w:p w14:paraId="366C897F" w14:textId="77777777" w:rsidR="00177D34" w:rsidRPr="005112AB" w:rsidRDefault="00DE5353" w:rsidP="00441473">
      <w:pPr>
        <w:numPr>
          <w:ilvl w:val="0"/>
          <w:numId w:val="20"/>
        </w:numPr>
        <w:spacing w:before="120" w:after="120" w:line="276" w:lineRule="auto"/>
        <w:ind w:left="720" w:right="28" w:hanging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112AB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</w:t>
      </w:r>
    </w:p>
    <w:p w14:paraId="7CE3A673" w14:textId="77777777" w:rsidR="00E20CF3" w:rsidRPr="00837C4F" w:rsidRDefault="00DE5353" w:rsidP="00837C4F">
      <w:pPr>
        <w:spacing w:line="276" w:lineRule="auto"/>
        <w:ind w:left="720" w:right="-90" w:firstLine="720"/>
        <w:rPr>
          <w:rFonts w:ascii="Angsana New" w:hAnsi="Angsana New" w:cs="Angsana New"/>
          <w:spacing w:val="-8"/>
          <w:sz w:val="32"/>
          <w:szCs w:val="32"/>
          <w:cs/>
        </w:rPr>
      </w:pPr>
      <w:r w:rsidRPr="00837C4F">
        <w:rPr>
          <w:rFonts w:ascii="Angsana New" w:hAnsi="Angsana New" w:cs="Angsana New"/>
          <w:spacing w:val="-8"/>
          <w:sz w:val="32"/>
          <w:szCs w:val="32"/>
          <w:cs/>
        </w:rPr>
        <w:t>งบการเงิน</w:t>
      </w:r>
      <w:r w:rsidR="002201EE" w:rsidRPr="00837C4F">
        <w:rPr>
          <w:rFonts w:ascii="Angsana New" w:hAnsi="Angsana New" w:cs="Angsana New" w:hint="cs"/>
          <w:spacing w:val="-8"/>
          <w:sz w:val="32"/>
          <w:szCs w:val="32"/>
          <w:cs/>
        </w:rPr>
        <w:t>ระหว่างกาล</w:t>
      </w:r>
      <w:r w:rsidRPr="00837C4F">
        <w:rPr>
          <w:rFonts w:ascii="Angsana New" w:hAnsi="Angsana New" w:cs="Angsana New"/>
          <w:spacing w:val="-8"/>
          <w:sz w:val="32"/>
          <w:szCs w:val="32"/>
          <w:cs/>
        </w:rPr>
        <w:t>นี้ได้รับ</w:t>
      </w:r>
      <w:r w:rsidR="002201EE" w:rsidRPr="00837C4F">
        <w:rPr>
          <w:rFonts w:ascii="Angsana New" w:hAnsi="Angsana New" w:cs="Angsana New" w:hint="cs"/>
          <w:spacing w:val="-8"/>
          <w:sz w:val="32"/>
          <w:szCs w:val="32"/>
          <w:cs/>
        </w:rPr>
        <w:t>การ</w:t>
      </w:r>
      <w:r w:rsidRPr="00837C4F">
        <w:rPr>
          <w:rFonts w:ascii="Angsana New" w:hAnsi="Angsana New" w:cs="Angsana New"/>
          <w:spacing w:val="-8"/>
          <w:sz w:val="32"/>
          <w:szCs w:val="32"/>
          <w:cs/>
        </w:rPr>
        <w:t>อนุมัติจากคณะกรรมการของบริษัทแล้ว</w:t>
      </w:r>
      <w:r w:rsidR="00837C4F" w:rsidRPr="00837C4F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837C4F">
        <w:rPr>
          <w:rFonts w:ascii="Angsana New" w:hAnsi="Angsana New" w:cs="Angsana New"/>
          <w:spacing w:val="-8"/>
          <w:sz w:val="32"/>
          <w:szCs w:val="32"/>
          <w:cs/>
        </w:rPr>
        <w:t xml:space="preserve">เมื่อวันที่ </w:t>
      </w:r>
      <w:r w:rsidR="00D91DB9" w:rsidRPr="00527277">
        <w:rPr>
          <w:rFonts w:ascii="Angsana New" w:hAnsi="Angsana New" w:cs="Angsana New"/>
          <w:spacing w:val="-8"/>
          <w:sz w:val="32"/>
          <w:szCs w:val="32"/>
        </w:rPr>
        <w:t>13</w:t>
      </w:r>
      <w:r w:rsidR="00AC6F51" w:rsidRPr="00527277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527277" w:rsidRPr="00527277">
        <w:rPr>
          <w:rFonts w:ascii="Angsana New" w:hAnsi="Angsana New" w:cs="Angsana New" w:hint="cs"/>
          <w:spacing w:val="-8"/>
          <w:sz w:val="32"/>
          <w:szCs w:val="32"/>
          <w:cs/>
        </w:rPr>
        <w:t>สิงหาคม</w:t>
      </w:r>
      <w:r w:rsidR="00DB050B" w:rsidRPr="00527277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25</w:t>
      </w:r>
      <w:r w:rsidR="00A017FD" w:rsidRPr="00527277">
        <w:rPr>
          <w:rFonts w:ascii="Angsana New" w:hAnsi="Angsana New" w:cs="Angsana New" w:hint="cs"/>
          <w:spacing w:val="-8"/>
          <w:sz w:val="32"/>
          <w:szCs w:val="32"/>
          <w:cs/>
        </w:rPr>
        <w:t>6</w:t>
      </w:r>
      <w:r w:rsidR="002346C1" w:rsidRPr="00527277">
        <w:rPr>
          <w:rFonts w:ascii="Angsana New" w:hAnsi="Angsana New" w:cs="Angsana New" w:hint="cs"/>
          <w:spacing w:val="-8"/>
          <w:sz w:val="32"/>
          <w:szCs w:val="32"/>
          <w:cs/>
        </w:rPr>
        <w:t>2</w:t>
      </w:r>
    </w:p>
    <w:sectPr w:rsidR="00E20CF3" w:rsidRPr="00837C4F" w:rsidSect="00EE0E5E">
      <w:headerReference w:type="default" r:id="rId8"/>
      <w:footerReference w:type="default" r:id="rId9"/>
      <w:footerReference w:type="first" r:id="rId10"/>
      <w:pgSz w:w="11909" w:h="16834" w:code="9"/>
      <w:pgMar w:top="1364" w:right="929" w:bottom="284" w:left="1440" w:header="737" w:footer="737" w:gutter="0"/>
      <w:pgNumType w:start="9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73EBC6" w14:textId="77777777" w:rsidR="005E1F90" w:rsidRDefault="005E1F90" w:rsidP="007167DA">
      <w:r>
        <w:separator/>
      </w:r>
    </w:p>
  </w:endnote>
  <w:endnote w:type="continuationSeparator" w:id="0">
    <w:p w14:paraId="090A6747" w14:textId="77777777" w:rsidR="005E1F90" w:rsidRDefault="005E1F90" w:rsidP="00716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JasmineUPC">
    <w:charset w:val="DE"/>
    <w:family w:val="roman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05726" w14:textId="77777777" w:rsidR="0066449A" w:rsidRPr="004E51FB" w:rsidRDefault="0066449A">
    <w:pPr>
      <w:pStyle w:val="Footer"/>
      <w:jc w:val="right"/>
      <w:rPr>
        <w:rFonts w:ascii="Angsana New" w:hAnsi="Angsana New" w:cs="Angsana New"/>
        <w:i/>
        <w:iCs/>
        <w:sz w:val="32"/>
        <w:szCs w:val="32"/>
      </w:rPr>
    </w:pPr>
    <w:r w:rsidRPr="004E51FB">
      <w:rPr>
        <w:rFonts w:ascii="Angsana New" w:hAnsi="Angsana New" w:cs="Angsana New"/>
        <w:i/>
        <w:iCs/>
        <w:sz w:val="32"/>
        <w:szCs w:val="32"/>
        <w:cs/>
      </w:rPr>
      <w:t xml:space="preserve">หน้า  </w:t>
    </w:r>
    <w:sdt>
      <w:sdtPr>
        <w:rPr>
          <w:rFonts w:ascii="Angsana New" w:hAnsi="Angsana New" w:cs="Angsana New"/>
          <w:i/>
          <w:iCs/>
          <w:sz w:val="32"/>
          <w:szCs w:val="32"/>
        </w:rPr>
        <w:id w:val="273247284"/>
        <w:docPartObj>
          <w:docPartGallery w:val="Page Numbers (Bottom of Page)"/>
          <w:docPartUnique/>
        </w:docPartObj>
      </w:sdtPr>
      <w:sdtEndPr/>
      <w:sdtContent>
        <w:r w:rsidR="002701A9" w:rsidRPr="004E51FB">
          <w:rPr>
            <w:rFonts w:ascii="Angsana New" w:hAnsi="Angsana New" w:cs="Angsana New"/>
            <w:i/>
            <w:iCs/>
            <w:sz w:val="32"/>
            <w:szCs w:val="32"/>
          </w:rPr>
          <w:fldChar w:fldCharType="begin"/>
        </w:r>
        <w:r w:rsidRPr="004E51FB">
          <w:rPr>
            <w:rFonts w:ascii="Angsana New" w:hAnsi="Angsana New" w:cs="Angsana New"/>
            <w:i/>
            <w:iCs/>
            <w:sz w:val="32"/>
            <w:szCs w:val="32"/>
          </w:rPr>
          <w:instrText xml:space="preserve"> PAGE   \* MERGEFORMAT </w:instrText>
        </w:r>
        <w:r w:rsidR="002701A9" w:rsidRPr="004E51FB">
          <w:rPr>
            <w:rFonts w:ascii="Angsana New" w:hAnsi="Angsana New" w:cs="Angsana New"/>
            <w:i/>
            <w:iCs/>
            <w:sz w:val="32"/>
            <w:szCs w:val="32"/>
          </w:rPr>
          <w:fldChar w:fldCharType="separate"/>
        </w:r>
        <w:r w:rsidR="003D5C70">
          <w:rPr>
            <w:rFonts w:ascii="Angsana New" w:hAnsi="Angsana New" w:cs="Angsana New"/>
            <w:i/>
            <w:iCs/>
            <w:noProof/>
            <w:sz w:val="32"/>
            <w:szCs w:val="32"/>
          </w:rPr>
          <w:t>13</w:t>
        </w:r>
        <w:r w:rsidR="002701A9" w:rsidRPr="004E51FB">
          <w:rPr>
            <w:rFonts w:ascii="Angsana New" w:hAnsi="Angsana New" w:cs="Angsana New"/>
            <w:i/>
            <w:iCs/>
            <w:sz w:val="32"/>
            <w:szCs w:val="32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ngsana New" w:hAnsi="Angsana New" w:cs="Angsana New"/>
        <w:i/>
        <w:iCs/>
        <w:sz w:val="32"/>
        <w:szCs w:val="32"/>
      </w:rPr>
      <w:id w:val="11046205"/>
      <w:docPartObj>
        <w:docPartGallery w:val="Page Numbers (Bottom of Page)"/>
        <w:docPartUnique/>
      </w:docPartObj>
    </w:sdtPr>
    <w:sdtEndPr/>
    <w:sdtContent>
      <w:p w14:paraId="49E3AC62" w14:textId="77777777" w:rsidR="0066449A" w:rsidRPr="00EE0E5E" w:rsidRDefault="0066449A" w:rsidP="00EE0E5E">
        <w:pPr>
          <w:pStyle w:val="Footer"/>
          <w:jc w:val="right"/>
          <w:rPr>
            <w:rFonts w:ascii="Angsana New" w:hAnsi="Angsana New" w:cs="Angsana New"/>
            <w:i/>
            <w:iCs/>
            <w:sz w:val="32"/>
            <w:szCs w:val="32"/>
          </w:rPr>
        </w:pPr>
        <w:r w:rsidRPr="00EE0E5E">
          <w:rPr>
            <w:rFonts w:ascii="Angsana New" w:hAnsi="Angsana New" w:cs="Angsana New"/>
            <w:i/>
            <w:iCs/>
            <w:sz w:val="32"/>
            <w:szCs w:val="32"/>
            <w:cs/>
          </w:rPr>
          <w:t xml:space="preserve">หน้า  </w:t>
        </w:r>
        <w:r w:rsidR="002701A9" w:rsidRPr="00EE0E5E">
          <w:rPr>
            <w:rFonts w:ascii="Angsana New" w:hAnsi="Angsana New" w:cs="Angsana New"/>
            <w:i/>
            <w:iCs/>
            <w:sz w:val="32"/>
            <w:szCs w:val="32"/>
          </w:rPr>
          <w:fldChar w:fldCharType="begin"/>
        </w:r>
        <w:r w:rsidRPr="00EE0E5E">
          <w:rPr>
            <w:rFonts w:ascii="Angsana New" w:hAnsi="Angsana New" w:cs="Angsana New"/>
            <w:i/>
            <w:iCs/>
            <w:sz w:val="32"/>
            <w:szCs w:val="32"/>
          </w:rPr>
          <w:instrText xml:space="preserve"> PAGE   \* MERGEFORMAT </w:instrText>
        </w:r>
        <w:r w:rsidR="002701A9" w:rsidRPr="00EE0E5E">
          <w:rPr>
            <w:rFonts w:ascii="Angsana New" w:hAnsi="Angsana New" w:cs="Angsana New"/>
            <w:i/>
            <w:iCs/>
            <w:sz w:val="32"/>
            <w:szCs w:val="32"/>
          </w:rPr>
          <w:fldChar w:fldCharType="separate"/>
        </w:r>
        <w:r w:rsidR="003D5C70">
          <w:rPr>
            <w:rFonts w:ascii="Angsana New" w:hAnsi="Angsana New" w:cs="Angsana New"/>
            <w:i/>
            <w:iCs/>
            <w:noProof/>
            <w:sz w:val="32"/>
            <w:szCs w:val="32"/>
          </w:rPr>
          <w:t>9</w:t>
        </w:r>
        <w:r w:rsidR="002701A9" w:rsidRPr="00EE0E5E">
          <w:rPr>
            <w:rFonts w:ascii="Angsana New" w:hAnsi="Angsana New" w:cs="Angsana New"/>
            <w:i/>
            <w:iCs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7905AD" w14:textId="77777777" w:rsidR="005E1F90" w:rsidRDefault="005E1F90" w:rsidP="007167DA">
      <w:r>
        <w:separator/>
      </w:r>
    </w:p>
  </w:footnote>
  <w:footnote w:type="continuationSeparator" w:id="0">
    <w:p w14:paraId="01578F25" w14:textId="77777777" w:rsidR="005E1F90" w:rsidRDefault="005E1F90" w:rsidP="007167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BC2215" w14:textId="77777777" w:rsidR="0066449A" w:rsidRPr="00076380" w:rsidRDefault="0066449A" w:rsidP="004E51FB">
    <w:pPr>
      <w:pStyle w:val="Header"/>
      <w:pBdr>
        <w:bottom w:val="single" w:sz="4" w:space="1" w:color="auto"/>
      </w:pBdr>
      <w:jc w:val="center"/>
      <w:rPr>
        <w:rFonts w:asciiTheme="majorBidi" w:hAnsiTheme="majorBidi" w:cstheme="majorBidi"/>
        <w:i/>
        <w:iCs/>
        <w:sz w:val="32"/>
        <w:szCs w:val="32"/>
        <w:cs/>
      </w:rPr>
    </w:pPr>
    <w:r>
      <w:rPr>
        <w:rFonts w:asciiTheme="majorBidi" w:hAnsiTheme="majorBidi" w:cstheme="majorBidi" w:hint="cs"/>
        <w:i/>
        <w:iCs/>
        <w:sz w:val="32"/>
        <w:szCs w:val="32"/>
        <w:cs/>
      </w:rPr>
      <w:t>หมายเหตุประกอบงบการเงินระหว่างกาล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567C1"/>
    <w:multiLevelType w:val="hybridMultilevel"/>
    <w:tmpl w:val="2416E32A"/>
    <w:lvl w:ilvl="0" w:tplc="70AE56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D66AC"/>
    <w:multiLevelType w:val="multilevel"/>
    <w:tmpl w:val="20687A50"/>
    <w:lvl w:ilvl="0">
      <w:numFmt w:val="decimal"/>
      <w:lvlText w:val="%1.0"/>
      <w:lvlJc w:val="left"/>
      <w:pPr>
        <w:ind w:left="784" w:hanging="432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504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3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7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52" w:hanging="1440"/>
      </w:pPr>
      <w:rPr>
        <w:rFonts w:hint="default"/>
      </w:rPr>
    </w:lvl>
  </w:abstractNum>
  <w:abstractNum w:abstractNumId="2" w15:restartNumberingAfterBreak="0">
    <w:nsid w:val="105825C8"/>
    <w:multiLevelType w:val="multilevel"/>
    <w:tmpl w:val="5B0C4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isLgl/>
      <w:lvlText w:val="2.%2"/>
      <w:lvlJc w:val="left"/>
      <w:pPr>
        <w:tabs>
          <w:tab w:val="num" w:pos="1170"/>
        </w:tabs>
        <w:ind w:left="1170" w:hanging="540"/>
      </w:pPr>
      <w:rPr>
        <w:rFonts w:ascii="Angsana New" w:hAnsi="Angsana New" w:cs="Angsana New" w:hint="default"/>
        <w:b/>
        <w:bCs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1EA612A"/>
    <w:multiLevelType w:val="hybridMultilevel"/>
    <w:tmpl w:val="7374B1CA"/>
    <w:lvl w:ilvl="0" w:tplc="96DAB9A4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AF0E93"/>
    <w:multiLevelType w:val="multilevel"/>
    <w:tmpl w:val="8A1CC47E"/>
    <w:lvl w:ilvl="0">
      <w:numFmt w:val="decimal"/>
      <w:lvlText w:val="%1.0"/>
      <w:lvlJc w:val="left"/>
      <w:pPr>
        <w:ind w:left="352" w:hanging="444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72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8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2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8" w:hanging="1440"/>
      </w:pPr>
      <w:rPr>
        <w:rFonts w:hint="default"/>
      </w:rPr>
    </w:lvl>
  </w:abstractNum>
  <w:abstractNum w:abstractNumId="5" w15:restartNumberingAfterBreak="0">
    <w:nsid w:val="21D0505A"/>
    <w:multiLevelType w:val="multilevel"/>
    <w:tmpl w:val="BC44F1B8"/>
    <w:lvl w:ilvl="0">
      <w:numFmt w:val="decimal"/>
      <w:lvlText w:val="%1.0"/>
      <w:lvlJc w:val="left"/>
      <w:pPr>
        <w:ind w:left="612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33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3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52" w:hanging="1440"/>
      </w:pPr>
      <w:rPr>
        <w:rFonts w:hint="default"/>
      </w:rPr>
    </w:lvl>
  </w:abstractNum>
  <w:abstractNum w:abstractNumId="6" w15:restartNumberingAfterBreak="0">
    <w:nsid w:val="4139726D"/>
    <w:multiLevelType w:val="hybridMultilevel"/>
    <w:tmpl w:val="5DE2154C"/>
    <w:lvl w:ilvl="0" w:tplc="BBFE8074">
      <w:start w:val="3"/>
      <w:numFmt w:val="bullet"/>
      <w:lvlText w:val="-"/>
      <w:lvlJc w:val="left"/>
      <w:pPr>
        <w:ind w:left="514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2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4" w:hanging="360"/>
      </w:pPr>
      <w:rPr>
        <w:rFonts w:ascii="Wingdings" w:hAnsi="Wingdings" w:hint="default"/>
      </w:rPr>
    </w:lvl>
  </w:abstractNum>
  <w:abstractNum w:abstractNumId="7" w15:restartNumberingAfterBreak="0">
    <w:nsid w:val="42B60B44"/>
    <w:multiLevelType w:val="singleLevel"/>
    <w:tmpl w:val="6BCE335C"/>
    <w:lvl w:ilvl="0">
      <w:start w:val="20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hint="default"/>
        <w:lang w:bidi="th-TH"/>
      </w:rPr>
    </w:lvl>
  </w:abstractNum>
  <w:abstractNum w:abstractNumId="8" w15:restartNumberingAfterBreak="0">
    <w:nsid w:val="47F11A48"/>
    <w:multiLevelType w:val="hybridMultilevel"/>
    <w:tmpl w:val="B614CCCC"/>
    <w:lvl w:ilvl="0" w:tplc="63E00B8E">
      <w:start w:val="5"/>
      <w:numFmt w:val="decimal"/>
      <w:lvlText w:val="%1."/>
      <w:lvlJc w:val="left"/>
      <w:pPr>
        <w:ind w:left="1080" w:hanging="360"/>
      </w:pPr>
      <w:rPr>
        <w:rFonts w:hint="default"/>
        <w:b/>
        <w:bCs/>
        <w:sz w:val="32"/>
        <w:szCs w:val="32"/>
      </w:rPr>
    </w:lvl>
    <w:lvl w:ilvl="1" w:tplc="0409000F">
      <w:start w:val="1"/>
      <w:numFmt w:val="decimal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01F6DA9"/>
    <w:multiLevelType w:val="hybridMultilevel"/>
    <w:tmpl w:val="0972A3F6"/>
    <w:lvl w:ilvl="0" w:tplc="B3926EC6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9B1F86"/>
    <w:multiLevelType w:val="hybridMultilevel"/>
    <w:tmpl w:val="244254D0"/>
    <w:lvl w:ilvl="0" w:tplc="A222668C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A36C97"/>
    <w:multiLevelType w:val="multilevel"/>
    <w:tmpl w:val="7818A89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440" w:hanging="45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2" w15:restartNumberingAfterBreak="0">
    <w:nsid w:val="5A164423"/>
    <w:multiLevelType w:val="hybridMultilevel"/>
    <w:tmpl w:val="90021CF4"/>
    <w:lvl w:ilvl="0" w:tplc="6B7AA1F4">
      <w:start w:val="40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9D5F54"/>
    <w:multiLevelType w:val="hybridMultilevel"/>
    <w:tmpl w:val="07300F98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3C1375"/>
    <w:multiLevelType w:val="multilevel"/>
    <w:tmpl w:val="64EAE1A4"/>
    <w:lvl w:ilvl="0">
      <w:numFmt w:val="decimal"/>
      <w:lvlText w:val="%1.0"/>
      <w:lvlJc w:val="left"/>
      <w:pPr>
        <w:ind w:left="972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6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9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1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9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12" w:hanging="1440"/>
      </w:pPr>
      <w:rPr>
        <w:rFonts w:hint="default"/>
      </w:rPr>
    </w:lvl>
  </w:abstractNum>
  <w:abstractNum w:abstractNumId="15" w15:restartNumberingAfterBreak="0">
    <w:nsid w:val="61DB5ED5"/>
    <w:multiLevelType w:val="hybridMultilevel"/>
    <w:tmpl w:val="05AA952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32"/>
        <w:szCs w:val="32"/>
        <w:lang w:bidi="th-TH"/>
      </w:rPr>
    </w:lvl>
    <w:lvl w:ilvl="1" w:tplc="B490793C">
      <w:start w:val="1"/>
      <w:numFmt w:val="decimal"/>
      <w:isLgl/>
      <w:lvlText w:val="5.%2"/>
      <w:lvlJc w:val="left"/>
      <w:pPr>
        <w:tabs>
          <w:tab w:val="num" w:pos="644"/>
        </w:tabs>
        <w:ind w:left="644" w:hanging="360"/>
      </w:pPr>
      <w:rPr>
        <w:rFonts w:ascii="Angsana New" w:hAnsi="Angsana New" w:hint="default"/>
        <w:b/>
        <w:bCs w:val="0"/>
        <w:i w:val="0"/>
        <w:sz w:val="32"/>
        <w:szCs w:val="40"/>
        <w:lang w:bidi="th-TH"/>
      </w:rPr>
    </w:lvl>
    <w:lvl w:ilvl="2" w:tplc="8F74F8EC">
      <w:numFmt w:val="none"/>
      <w:lvlText w:val=""/>
      <w:lvlJc w:val="left"/>
      <w:pPr>
        <w:tabs>
          <w:tab w:val="num" w:pos="360"/>
        </w:tabs>
      </w:pPr>
    </w:lvl>
    <w:lvl w:ilvl="3" w:tplc="FD449F08">
      <w:numFmt w:val="none"/>
      <w:lvlText w:val=""/>
      <w:lvlJc w:val="left"/>
      <w:pPr>
        <w:tabs>
          <w:tab w:val="num" w:pos="360"/>
        </w:tabs>
      </w:pPr>
    </w:lvl>
    <w:lvl w:ilvl="4" w:tplc="7196F58C">
      <w:numFmt w:val="none"/>
      <w:lvlText w:val=""/>
      <w:lvlJc w:val="left"/>
      <w:pPr>
        <w:tabs>
          <w:tab w:val="num" w:pos="360"/>
        </w:tabs>
      </w:pPr>
    </w:lvl>
    <w:lvl w:ilvl="5" w:tplc="89669FA0">
      <w:numFmt w:val="none"/>
      <w:lvlText w:val=""/>
      <w:lvlJc w:val="left"/>
      <w:pPr>
        <w:tabs>
          <w:tab w:val="num" w:pos="360"/>
        </w:tabs>
      </w:pPr>
    </w:lvl>
    <w:lvl w:ilvl="6" w:tplc="63AE83D0">
      <w:numFmt w:val="none"/>
      <w:lvlText w:val=""/>
      <w:lvlJc w:val="left"/>
      <w:pPr>
        <w:tabs>
          <w:tab w:val="num" w:pos="360"/>
        </w:tabs>
      </w:pPr>
    </w:lvl>
    <w:lvl w:ilvl="7" w:tplc="6B2E41B6">
      <w:numFmt w:val="none"/>
      <w:lvlText w:val=""/>
      <w:lvlJc w:val="left"/>
      <w:pPr>
        <w:tabs>
          <w:tab w:val="num" w:pos="360"/>
        </w:tabs>
      </w:pPr>
    </w:lvl>
    <w:lvl w:ilvl="8" w:tplc="3E20BD3E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6ADC4983"/>
    <w:multiLevelType w:val="multilevel"/>
    <w:tmpl w:val="637869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7" w15:restartNumberingAfterBreak="0">
    <w:nsid w:val="6DF818CA"/>
    <w:multiLevelType w:val="hybridMultilevel"/>
    <w:tmpl w:val="7A94FFA8"/>
    <w:lvl w:ilvl="0" w:tplc="D88CFAC0">
      <w:numFmt w:val="bullet"/>
      <w:lvlText w:val="-"/>
      <w:lvlJc w:val="left"/>
      <w:pPr>
        <w:ind w:left="720" w:hanging="360"/>
      </w:pPr>
      <w:rPr>
        <w:rFonts w:ascii="JasmineUPC" w:hAnsi="Jasmine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3E6639"/>
    <w:multiLevelType w:val="multilevel"/>
    <w:tmpl w:val="D158C63A"/>
    <w:lvl w:ilvl="0">
      <w:numFmt w:val="decimal"/>
      <w:lvlText w:val="%1.0"/>
      <w:lvlJc w:val="left"/>
      <w:pPr>
        <w:ind w:left="252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97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7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92" w:hanging="1440"/>
      </w:pPr>
      <w:rPr>
        <w:rFonts w:hint="default"/>
      </w:rPr>
    </w:lvl>
  </w:abstractNum>
  <w:abstractNum w:abstractNumId="19" w15:restartNumberingAfterBreak="0">
    <w:nsid w:val="7F6F17BB"/>
    <w:multiLevelType w:val="hybridMultilevel"/>
    <w:tmpl w:val="1E98F1F6"/>
    <w:lvl w:ilvl="0" w:tplc="6B202264">
      <w:start w:val="1"/>
      <w:numFmt w:val="decimal"/>
      <w:lvlText w:val="%1."/>
      <w:lvlJc w:val="left"/>
      <w:pPr>
        <w:ind w:left="720" w:hanging="360"/>
      </w:pPr>
      <w:rPr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6"/>
  </w:num>
  <w:num w:numId="4">
    <w:abstractNumId w:val="13"/>
  </w:num>
  <w:num w:numId="5">
    <w:abstractNumId w:val="16"/>
  </w:num>
  <w:num w:numId="6">
    <w:abstractNumId w:val="19"/>
  </w:num>
  <w:num w:numId="7">
    <w:abstractNumId w:val="0"/>
  </w:num>
  <w:num w:numId="8">
    <w:abstractNumId w:val="9"/>
  </w:num>
  <w:num w:numId="9">
    <w:abstractNumId w:val="4"/>
  </w:num>
  <w:num w:numId="10">
    <w:abstractNumId w:val="1"/>
  </w:num>
  <w:num w:numId="11">
    <w:abstractNumId w:val="18"/>
  </w:num>
  <w:num w:numId="12">
    <w:abstractNumId w:val="5"/>
  </w:num>
  <w:num w:numId="13">
    <w:abstractNumId w:val="14"/>
  </w:num>
  <w:num w:numId="14">
    <w:abstractNumId w:val="15"/>
  </w:num>
  <w:num w:numId="15">
    <w:abstractNumId w:val="12"/>
  </w:num>
  <w:num w:numId="16">
    <w:abstractNumId w:val="7"/>
  </w:num>
  <w:num w:numId="17">
    <w:abstractNumId w:val="2"/>
  </w:num>
  <w:num w:numId="18">
    <w:abstractNumId w:val="17"/>
  </w:num>
  <w:num w:numId="19">
    <w:abstractNumId w:val="10"/>
  </w:num>
  <w:num w:numId="20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1FC"/>
    <w:rsid w:val="000002CB"/>
    <w:rsid w:val="00000E36"/>
    <w:rsid w:val="00000E8C"/>
    <w:rsid w:val="000016BC"/>
    <w:rsid w:val="00001834"/>
    <w:rsid w:val="0000197A"/>
    <w:rsid w:val="00001AD9"/>
    <w:rsid w:val="00002180"/>
    <w:rsid w:val="000028A5"/>
    <w:rsid w:val="000032CA"/>
    <w:rsid w:val="00003454"/>
    <w:rsid w:val="000037F4"/>
    <w:rsid w:val="00003860"/>
    <w:rsid w:val="00003892"/>
    <w:rsid w:val="0000397A"/>
    <w:rsid w:val="00003C3A"/>
    <w:rsid w:val="000055CC"/>
    <w:rsid w:val="00006804"/>
    <w:rsid w:val="000073B8"/>
    <w:rsid w:val="00007DAE"/>
    <w:rsid w:val="000103E9"/>
    <w:rsid w:val="000109D8"/>
    <w:rsid w:val="000112BB"/>
    <w:rsid w:val="000113BC"/>
    <w:rsid w:val="000125E7"/>
    <w:rsid w:val="0001308E"/>
    <w:rsid w:val="00013113"/>
    <w:rsid w:val="00014110"/>
    <w:rsid w:val="00014DD1"/>
    <w:rsid w:val="00015E54"/>
    <w:rsid w:val="00016AA6"/>
    <w:rsid w:val="00017B4B"/>
    <w:rsid w:val="00020A14"/>
    <w:rsid w:val="00020F06"/>
    <w:rsid w:val="0002475A"/>
    <w:rsid w:val="00024A20"/>
    <w:rsid w:val="00024A5E"/>
    <w:rsid w:val="00025526"/>
    <w:rsid w:val="0002568A"/>
    <w:rsid w:val="00026FD4"/>
    <w:rsid w:val="00026FF9"/>
    <w:rsid w:val="00027D0E"/>
    <w:rsid w:val="00030090"/>
    <w:rsid w:val="0003072B"/>
    <w:rsid w:val="00030880"/>
    <w:rsid w:val="0003163B"/>
    <w:rsid w:val="00031975"/>
    <w:rsid w:val="000320C2"/>
    <w:rsid w:val="000338FB"/>
    <w:rsid w:val="00035C33"/>
    <w:rsid w:val="00036014"/>
    <w:rsid w:val="00036DF0"/>
    <w:rsid w:val="000376B5"/>
    <w:rsid w:val="00040DAF"/>
    <w:rsid w:val="0004175C"/>
    <w:rsid w:val="00041D8B"/>
    <w:rsid w:val="00042DA7"/>
    <w:rsid w:val="000434F8"/>
    <w:rsid w:val="00043AD2"/>
    <w:rsid w:val="0004433E"/>
    <w:rsid w:val="0004436D"/>
    <w:rsid w:val="0004466F"/>
    <w:rsid w:val="000454A3"/>
    <w:rsid w:val="000463C6"/>
    <w:rsid w:val="0004651C"/>
    <w:rsid w:val="00047A0B"/>
    <w:rsid w:val="00051337"/>
    <w:rsid w:val="000527E1"/>
    <w:rsid w:val="00052E08"/>
    <w:rsid w:val="00053642"/>
    <w:rsid w:val="00054886"/>
    <w:rsid w:val="000550F8"/>
    <w:rsid w:val="000551F7"/>
    <w:rsid w:val="000554C5"/>
    <w:rsid w:val="0005655D"/>
    <w:rsid w:val="000566AC"/>
    <w:rsid w:val="000601DF"/>
    <w:rsid w:val="00060953"/>
    <w:rsid w:val="00064464"/>
    <w:rsid w:val="000645B2"/>
    <w:rsid w:val="00064DB0"/>
    <w:rsid w:val="00064EF0"/>
    <w:rsid w:val="00064F1B"/>
    <w:rsid w:val="000654F0"/>
    <w:rsid w:val="000661F7"/>
    <w:rsid w:val="00066E16"/>
    <w:rsid w:val="00066E3F"/>
    <w:rsid w:val="000670AD"/>
    <w:rsid w:val="000676F7"/>
    <w:rsid w:val="00067A1F"/>
    <w:rsid w:val="000706A9"/>
    <w:rsid w:val="000712E4"/>
    <w:rsid w:val="0007227C"/>
    <w:rsid w:val="00072EE1"/>
    <w:rsid w:val="0007456D"/>
    <w:rsid w:val="0007458B"/>
    <w:rsid w:val="00074929"/>
    <w:rsid w:val="00074A5A"/>
    <w:rsid w:val="00074C0E"/>
    <w:rsid w:val="000753E8"/>
    <w:rsid w:val="00075FCF"/>
    <w:rsid w:val="00076380"/>
    <w:rsid w:val="00076599"/>
    <w:rsid w:val="0007670F"/>
    <w:rsid w:val="00077114"/>
    <w:rsid w:val="00077E02"/>
    <w:rsid w:val="0008047E"/>
    <w:rsid w:val="00080591"/>
    <w:rsid w:val="00080D4F"/>
    <w:rsid w:val="00080EB7"/>
    <w:rsid w:val="000811BF"/>
    <w:rsid w:val="000814DC"/>
    <w:rsid w:val="00081ACD"/>
    <w:rsid w:val="00081E59"/>
    <w:rsid w:val="000824A3"/>
    <w:rsid w:val="00082C0A"/>
    <w:rsid w:val="00083308"/>
    <w:rsid w:val="00083386"/>
    <w:rsid w:val="00083A5B"/>
    <w:rsid w:val="00084118"/>
    <w:rsid w:val="00084BBD"/>
    <w:rsid w:val="0008538B"/>
    <w:rsid w:val="000871BF"/>
    <w:rsid w:val="00090A42"/>
    <w:rsid w:val="00090B5E"/>
    <w:rsid w:val="00091650"/>
    <w:rsid w:val="000916F9"/>
    <w:rsid w:val="00091C84"/>
    <w:rsid w:val="00092C07"/>
    <w:rsid w:val="0009419E"/>
    <w:rsid w:val="00094AD6"/>
    <w:rsid w:val="000969A6"/>
    <w:rsid w:val="00096D1E"/>
    <w:rsid w:val="00096E57"/>
    <w:rsid w:val="00097687"/>
    <w:rsid w:val="000A03DD"/>
    <w:rsid w:val="000A0DF2"/>
    <w:rsid w:val="000A2B3F"/>
    <w:rsid w:val="000A48F3"/>
    <w:rsid w:val="000A4E5A"/>
    <w:rsid w:val="000A5E8A"/>
    <w:rsid w:val="000A610E"/>
    <w:rsid w:val="000A64F6"/>
    <w:rsid w:val="000A672E"/>
    <w:rsid w:val="000A6BB2"/>
    <w:rsid w:val="000A7C58"/>
    <w:rsid w:val="000B2535"/>
    <w:rsid w:val="000B4169"/>
    <w:rsid w:val="000B4549"/>
    <w:rsid w:val="000B49BB"/>
    <w:rsid w:val="000B59CC"/>
    <w:rsid w:val="000B6510"/>
    <w:rsid w:val="000C0D64"/>
    <w:rsid w:val="000C1154"/>
    <w:rsid w:val="000C18E9"/>
    <w:rsid w:val="000C21C5"/>
    <w:rsid w:val="000C27BF"/>
    <w:rsid w:val="000C2A5D"/>
    <w:rsid w:val="000C3AF3"/>
    <w:rsid w:val="000C3D27"/>
    <w:rsid w:val="000C423E"/>
    <w:rsid w:val="000C45B7"/>
    <w:rsid w:val="000C58FA"/>
    <w:rsid w:val="000C5ECE"/>
    <w:rsid w:val="000C6C7D"/>
    <w:rsid w:val="000C7673"/>
    <w:rsid w:val="000C7F07"/>
    <w:rsid w:val="000D1419"/>
    <w:rsid w:val="000D14C2"/>
    <w:rsid w:val="000D2313"/>
    <w:rsid w:val="000D26F4"/>
    <w:rsid w:val="000D353C"/>
    <w:rsid w:val="000D3E65"/>
    <w:rsid w:val="000D552E"/>
    <w:rsid w:val="000D646D"/>
    <w:rsid w:val="000D64D6"/>
    <w:rsid w:val="000D64F9"/>
    <w:rsid w:val="000D72F0"/>
    <w:rsid w:val="000D7A32"/>
    <w:rsid w:val="000D7B03"/>
    <w:rsid w:val="000E04BA"/>
    <w:rsid w:val="000E2A95"/>
    <w:rsid w:val="000E2D02"/>
    <w:rsid w:val="000E30A3"/>
    <w:rsid w:val="000E35D0"/>
    <w:rsid w:val="000E3B9E"/>
    <w:rsid w:val="000E415C"/>
    <w:rsid w:val="000E43D3"/>
    <w:rsid w:val="000E46AB"/>
    <w:rsid w:val="000E4ACE"/>
    <w:rsid w:val="000E59ED"/>
    <w:rsid w:val="000E601A"/>
    <w:rsid w:val="000E7073"/>
    <w:rsid w:val="000F10CC"/>
    <w:rsid w:val="000F238E"/>
    <w:rsid w:val="000F450D"/>
    <w:rsid w:val="000F4D3F"/>
    <w:rsid w:val="000F4E92"/>
    <w:rsid w:val="000F5442"/>
    <w:rsid w:val="000F6EA5"/>
    <w:rsid w:val="000F7A58"/>
    <w:rsid w:val="00100700"/>
    <w:rsid w:val="00101092"/>
    <w:rsid w:val="00101369"/>
    <w:rsid w:val="001016A0"/>
    <w:rsid w:val="00102084"/>
    <w:rsid w:val="00102773"/>
    <w:rsid w:val="00102BFD"/>
    <w:rsid w:val="00102DB0"/>
    <w:rsid w:val="00102E63"/>
    <w:rsid w:val="0010329D"/>
    <w:rsid w:val="001045FE"/>
    <w:rsid w:val="001048D5"/>
    <w:rsid w:val="00104ADB"/>
    <w:rsid w:val="00104DC2"/>
    <w:rsid w:val="00104EDA"/>
    <w:rsid w:val="001055FF"/>
    <w:rsid w:val="0010577F"/>
    <w:rsid w:val="001057C4"/>
    <w:rsid w:val="001060C7"/>
    <w:rsid w:val="00106A5C"/>
    <w:rsid w:val="0010700A"/>
    <w:rsid w:val="00107440"/>
    <w:rsid w:val="00110117"/>
    <w:rsid w:val="0011127E"/>
    <w:rsid w:val="00111C15"/>
    <w:rsid w:val="00113963"/>
    <w:rsid w:val="00113DA7"/>
    <w:rsid w:val="00115A73"/>
    <w:rsid w:val="00115C7E"/>
    <w:rsid w:val="0011641D"/>
    <w:rsid w:val="00116890"/>
    <w:rsid w:val="00116BB8"/>
    <w:rsid w:val="001173B9"/>
    <w:rsid w:val="001175A7"/>
    <w:rsid w:val="00117E64"/>
    <w:rsid w:val="00120241"/>
    <w:rsid w:val="001207E6"/>
    <w:rsid w:val="001210A7"/>
    <w:rsid w:val="0012135F"/>
    <w:rsid w:val="0012169B"/>
    <w:rsid w:val="00121883"/>
    <w:rsid w:val="00121993"/>
    <w:rsid w:val="00121C91"/>
    <w:rsid w:val="00121D5E"/>
    <w:rsid w:val="00121F99"/>
    <w:rsid w:val="00122D0C"/>
    <w:rsid w:val="00122DE0"/>
    <w:rsid w:val="0012332B"/>
    <w:rsid w:val="001236F8"/>
    <w:rsid w:val="001243CC"/>
    <w:rsid w:val="001245C9"/>
    <w:rsid w:val="001245E8"/>
    <w:rsid w:val="0012506F"/>
    <w:rsid w:val="00127FB4"/>
    <w:rsid w:val="00130405"/>
    <w:rsid w:val="00131630"/>
    <w:rsid w:val="001316B0"/>
    <w:rsid w:val="001319FF"/>
    <w:rsid w:val="00131BFA"/>
    <w:rsid w:val="00131E12"/>
    <w:rsid w:val="00132DD7"/>
    <w:rsid w:val="0013340E"/>
    <w:rsid w:val="00133645"/>
    <w:rsid w:val="00133829"/>
    <w:rsid w:val="00133BD7"/>
    <w:rsid w:val="0013513C"/>
    <w:rsid w:val="001351AE"/>
    <w:rsid w:val="00135A0D"/>
    <w:rsid w:val="00135BFC"/>
    <w:rsid w:val="00135F06"/>
    <w:rsid w:val="00136B2F"/>
    <w:rsid w:val="00136B70"/>
    <w:rsid w:val="001415CB"/>
    <w:rsid w:val="001415F9"/>
    <w:rsid w:val="0014278C"/>
    <w:rsid w:val="00142BF2"/>
    <w:rsid w:val="00143B92"/>
    <w:rsid w:val="00144AF9"/>
    <w:rsid w:val="00145265"/>
    <w:rsid w:val="00145374"/>
    <w:rsid w:val="00145378"/>
    <w:rsid w:val="0014571F"/>
    <w:rsid w:val="0014655E"/>
    <w:rsid w:val="00146DA8"/>
    <w:rsid w:val="00150642"/>
    <w:rsid w:val="0015196A"/>
    <w:rsid w:val="00151AC0"/>
    <w:rsid w:val="00151DA3"/>
    <w:rsid w:val="00151F14"/>
    <w:rsid w:val="00152545"/>
    <w:rsid w:val="0015254B"/>
    <w:rsid w:val="0015255C"/>
    <w:rsid w:val="00152B67"/>
    <w:rsid w:val="00153708"/>
    <w:rsid w:val="001550A6"/>
    <w:rsid w:val="00155987"/>
    <w:rsid w:val="00155D27"/>
    <w:rsid w:val="001561FB"/>
    <w:rsid w:val="00156EAD"/>
    <w:rsid w:val="001574BD"/>
    <w:rsid w:val="001604DA"/>
    <w:rsid w:val="001607D9"/>
    <w:rsid w:val="00160911"/>
    <w:rsid w:val="00160970"/>
    <w:rsid w:val="0016166D"/>
    <w:rsid w:val="001624DE"/>
    <w:rsid w:val="00163643"/>
    <w:rsid w:val="0016370B"/>
    <w:rsid w:val="00163F33"/>
    <w:rsid w:val="001660AA"/>
    <w:rsid w:val="00166D39"/>
    <w:rsid w:val="001672DD"/>
    <w:rsid w:val="00167982"/>
    <w:rsid w:val="00167E94"/>
    <w:rsid w:val="001716D8"/>
    <w:rsid w:val="00173E05"/>
    <w:rsid w:val="00174287"/>
    <w:rsid w:val="001744FC"/>
    <w:rsid w:val="00174556"/>
    <w:rsid w:val="00175141"/>
    <w:rsid w:val="00175F4F"/>
    <w:rsid w:val="00176701"/>
    <w:rsid w:val="00176D4D"/>
    <w:rsid w:val="00176FA3"/>
    <w:rsid w:val="001775C1"/>
    <w:rsid w:val="00177D34"/>
    <w:rsid w:val="00177FD7"/>
    <w:rsid w:val="00180241"/>
    <w:rsid w:val="00180401"/>
    <w:rsid w:val="001806C7"/>
    <w:rsid w:val="001809CA"/>
    <w:rsid w:val="0018191F"/>
    <w:rsid w:val="00181BFC"/>
    <w:rsid w:val="00181D38"/>
    <w:rsid w:val="0018207D"/>
    <w:rsid w:val="00182A73"/>
    <w:rsid w:val="00182D24"/>
    <w:rsid w:val="00182E21"/>
    <w:rsid w:val="001839B2"/>
    <w:rsid w:val="00184B12"/>
    <w:rsid w:val="00185E36"/>
    <w:rsid w:val="0018623B"/>
    <w:rsid w:val="00186CD4"/>
    <w:rsid w:val="001877EF"/>
    <w:rsid w:val="001878A9"/>
    <w:rsid w:val="00187C94"/>
    <w:rsid w:val="00187E05"/>
    <w:rsid w:val="00190B93"/>
    <w:rsid w:val="0019129B"/>
    <w:rsid w:val="0019218E"/>
    <w:rsid w:val="00192297"/>
    <w:rsid w:val="001925D0"/>
    <w:rsid w:val="0019298D"/>
    <w:rsid w:val="00192BDD"/>
    <w:rsid w:val="00193051"/>
    <w:rsid w:val="001933D3"/>
    <w:rsid w:val="00193D4F"/>
    <w:rsid w:val="00193E62"/>
    <w:rsid w:val="00194158"/>
    <w:rsid w:val="00195439"/>
    <w:rsid w:val="00195D03"/>
    <w:rsid w:val="00197918"/>
    <w:rsid w:val="001A1054"/>
    <w:rsid w:val="001A280C"/>
    <w:rsid w:val="001A3669"/>
    <w:rsid w:val="001A3877"/>
    <w:rsid w:val="001A4153"/>
    <w:rsid w:val="001A42E1"/>
    <w:rsid w:val="001A4E49"/>
    <w:rsid w:val="001A4FC9"/>
    <w:rsid w:val="001A5F68"/>
    <w:rsid w:val="001A621A"/>
    <w:rsid w:val="001A6533"/>
    <w:rsid w:val="001A65D1"/>
    <w:rsid w:val="001A6C22"/>
    <w:rsid w:val="001A6CCD"/>
    <w:rsid w:val="001A6CE6"/>
    <w:rsid w:val="001A6FF5"/>
    <w:rsid w:val="001A76BA"/>
    <w:rsid w:val="001B0183"/>
    <w:rsid w:val="001B1403"/>
    <w:rsid w:val="001B1E69"/>
    <w:rsid w:val="001B2132"/>
    <w:rsid w:val="001B2BC5"/>
    <w:rsid w:val="001B3044"/>
    <w:rsid w:val="001B38D0"/>
    <w:rsid w:val="001B402F"/>
    <w:rsid w:val="001B4E25"/>
    <w:rsid w:val="001B56FC"/>
    <w:rsid w:val="001B6428"/>
    <w:rsid w:val="001B68B4"/>
    <w:rsid w:val="001B7130"/>
    <w:rsid w:val="001B7157"/>
    <w:rsid w:val="001B74C1"/>
    <w:rsid w:val="001B75A4"/>
    <w:rsid w:val="001B7CF3"/>
    <w:rsid w:val="001C174D"/>
    <w:rsid w:val="001C1E96"/>
    <w:rsid w:val="001C1F1E"/>
    <w:rsid w:val="001C2328"/>
    <w:rsid w:val="001C25B2"/>
    <w:rsid w:val="001C32A1"/>
    <w:rsid w:val="001C4098"/>
    <w:rsid w:val="001C42C0"/>
    <w:rsid w:val="001C5B06"/>
    <w:rsid w:val="001C6E80"/>
    <w:rsid w:val="001D09E2"/>
    <w:rsid w:val="001D10D6"/>
    <w:rsid w:val="001D1568"/>
    <w:rsid w:val="001D29C2"/>
    <w:rsid w:val="001D3589"/>
    <w:rsid w:val="001D3877"/>
    <w:rsid w:val="001D3FAF"/>
    <w:rsid w:val="001D5E70"/>
    <w:rsid w:val="001D6CD2"/>
    <w:rsid w:val="001E01F2"/>
    <w:rsid w:val="001E0937"/>
    <w:rsid w:val="001E125E"/>
    <w:rsid w:val="001E1C99"/>
    <w:rsid w:val="001E1EF5"/>
    <w:rsid w:val="001E29D0"/>
    <w:rsid w:val="001E2DFE"/>
    <w:rsid w:val="001E2E63"/>
    <w:rsid w:val="001E3E35"/>
    <w:rsid w:val="001E4261"/>
    <w:rsid w:val="001E557C"/>
    <w:rsid w:val="001E5692"/>
    <w:rsid w:val="001E663D"/>
    <w:rsid w:val="001E7292"/>
    <w:rsid w:val="001E7BBA"/>
    <w:rsid w:val="001F0137"/>
    <w:rsid w:val="001F0E0D"/>
    <w:rsid w:val="001F1534"/>
    <w:rsid w:val="001F1538"/>
    <w:rsid w:val="001F1E20"/>
    <w:rsid w:val="001F2CD8"/>
    <w:rsid w:val="001F3368"/>
    <w:rsid w:val="001F4695"/>
    <w:rsid w:val="001F4D50"/>
    <w:rsid w:val="001F5A09"/>
    <w:rsid w:val="001F5C9B"/>
    <w:rsid w:val="001F633F"/>
    <w:rsid w:val="001F66FE"/>
    <w:rsid w:val="00200115"/>
    <w:rsid w:val="002003A5"/>
    <w:rsid w:val="00200E4E"/>
    <w:rsid w:val="00201174"/>
    <w:rsid w:val="002014A0"/>
    <w:rsid w:val="00201626"/>
    <w:rsid w:val="00201BC3"/>
    <w:rsid w:val="002024E1"/>
    <w:rsid w:val="00203096"/>
    <w:rsid w:val="002050E6"/>
    <w:rsid w:val="00205159"/>
    <w:rsid w:val="00205211"/>
    <w:rsid w:val="00205410"/>
    <w:rsid w:val="00206FD7"/>
    <w:rsid w:val="0020794F"/>
    <w:rsid w:val="00207F67"/>
    <w:rsid w:val="0021053B"/>
    <w:rsid w:val="00210C27"/>
    <w:rsid w:val="00211B62"/>
    <w:rsid w:val="002134A8"/>
    <w:rsid w:val="002144ED"/>
    <w:rsid w:val="002148F5"/>
    <w:rsid w:val="00214B7C"/>
    <w:rsid w:val="00215964"/>
    <w:rsid w:val="00216A77"/>
    <w:rsid w:val="00217E0D"/>
    <w:rsid w:val="00220157"/>
    <w:rsid w:val="002201EE"/>
    <w:rsid w:val="002205B3"/>
    <w:rsid w:val="00220D85"/>
    <w:rsid w:val="00221FB8"/>
    <w:rsid w:val="0022212A"/>
    <w:rsid w:val="002228FF"/>
    <w:rsid w:val="00223967"/>
    <w:rsid w:val="00223E1B"/>
    <w:rsid w:val="002241ED"/>
    <w:rsid w:val="00224AD3"/>
    <w:rsid w:val="0022538C"/>
    <w:rsid w:val="002259CB"/>
    <w:rsid w:val="00227421"/>
    <w:rsid w:val="00227C0A"/>
    <w:rsid w:val="00227E49"/>
    <w:rsid w:val="002306C7"/>
    <w:rsid w:val="0023171D"/>
    <w:rsid w:val="00231EC3"/>
    <w:rsid w:val="00231EE8"/>
    <w:rsid w:val="00233D71"/>
    <w:rsid w:val="00233DF7"/>
    <w:rsid w:val="0023439B"/>
    <w:rsid w:val="002346C1"/>
    <w:rsid w:val="0023470E"/>
    <w:rsid w:val="00234AC3"/>
    <w:rsid w:val="00234BB3"/>
    <w:rsid w:val="002350EE"/>
    <w:rsid w:val="002350F3"/>
    <w:rsid w:val="00235CBC"/>
    <w:rsid w:val="00235E26"/>
    <w:rsid w:val="00236D0D"/>
    <w:rsid w:val="00237D4B"/>
    <w:rsid w:val="0024037C"/>
    <w:rsid w:val="002404CF"/>
    <w:rsid w:val="002407E0"/>
    <w:rsid w:val="002408B1"/>
    <w:rsid w:val="00240901"/>
    <w:rsid w:val="00240CDE"/>
    <w:rsid w:val="00241191"/>
    <w:rsid w:val="00242ADC"/>
    <w:rsid w:val="00243259"/>
    <w:rsid w:val="0024555F"/>
    <w:rsid w:val="0025010A"/>
    <w:rsid w:val="0025078F"/>
    <w:rsid w:val="002508BD"/>
    <w:rsid w:val="00251452"/>
    <w:rsid w:val="00251DFD"/>
    <w:rsid w:val="00251FAA"/>
    <w:rsid w:val="002521E2"/>
    <w:rsid w:val="0025308D"/>
    <w:rsid w:val="002531B0"/>
    <w:rsid w:val="00254062"/>
    <w:rsid w:val="00254124"/>
    <w:rsid w:val="002543FA"/>
    <w:rsid w:val="0025462E"/>
    <w:rsid w:val="00254A6C"/>
    <w:rsid w:val="00257C38"/>
    <w:rsid w:val="00257DFA"/>
    <w:rsid w:val="0026086A"/>
    <w:rsid w:val="00260CED"/>
    <w:rsid w:val="00261076"/>
    <w:rsid w:val="002613DD"/>
    <w:rsid w:val="002626F6"/>
    <w:rsid w:val="00262AF4"/>
    <w:rsid w:val="002630FA"/>
    <w:rsid w:val="002638A6"/>
    <w:rsid w:val="00263DA7"/>
    <w:rsid w:val="00264272"/>
    <w:rsid w:val="00265C8F"/>
    <w:rsid w:val="00266DBF"/>
    <w:rsid w:val="002676C5"/>
    <w:rsid w:val="00267DB2"/>
    <w:rsid w:val="002701A9"/>
    <w:rsid w:val="00271475"/>
    <w:rsid w:val="00271BB6"/>
    <w:rsid w:val="00271DF8"/>
    <w:rsid w:val="00272252"/>
    <w:rsid w:val="00272286"/>
    <w:rsid w:val="002727DE"/>
    <w:rsid w:val="00272901"/>
    <w:rsid w:val="00272EE4"/>
    <w:rsid w:val="00274564"/>
    <w:rsid w:val="00275391"/>
    <w:rsid w:val="00275401"/>
    <w:rsid w:val="00275611"/>
    <w:rsid w:val="0027600F"/>
    <w:rsid w:val="00276F4F"/>
    <w:rsid w:val="00277442"/>
    <w:rsid w:val="00277451"/>
    <w:rsid w:val="0028047E"/>
    <w:rsid w:val="002805F0"/>
    <w:rsid w:val="00281411"/>
    <w:rsid w:val="00281BDB"/>
    <w:rsid w:val="00281E9E"/>
    <w:rsid w:val="002829F7"/>
    <w:rsid w:val="00283469"/>
    <w:rsid w:val="00283E8E"/>
    <w:rsid w:val="00285B11"/>
    <w:rsid w:val="00285D25"/>
    <w:rsid w:val="00285E99"/>
    <w:rsid w:val="00285FCB"/>
    <w:rsid w:val="002867C2"/>
    <w:rsid w:val="00286A32"/>
    <w:rsid w:val="00286B35"/>
    <w:rsid w:val="00286D54"/>
    <w:rsid w:val="002878FF"/>
    <w:rsid w:val="00287AD2"/>
    <w:rsid w:val="00290653"/>
    <w:rsid w:val="00291FD0"/>
    <w:rsid w:val="002926F6"/>
    <w:rsid w:val="002963EE"/>
    <w:rsid w:val="00296E7D"/>
    <w:rsid w:val="00297303"/>
    <w:rsid w:val="002974E8"/>
    <w:rsid w:val="00297D7C"/>
    <w:rsid w:val="002A01A4"/>
    <w:rsid w:val="002A1010"/>
    <w:rsid w:val="002A1E1C"/>
    <w:rsid w:val="002A23F6"/>
    <w:rsid w:val="002A27B9"/>
    <w:rsid w:val="002A2FFA"/>
    <w:rsid w:val="002A30F7"/>
    <w:rsid w:val="002A31B3"/>
    <w:rsid w:val="002A3404"/>
    <w:rsid w:val="002A46E9"/>
    <w:rsid w:val="002A484F"/>
    <w:rsid w:val="002A4979"/>
    <w:rsid w:val="002A4CB2"/>
    <w:rsid w:val="002A4DFB"/>
    <w:rsid w:val="002A5D63"/>
    <w:rsid w:val="002A75D3"/>
    <w:rsid w:val="002A7688"/>
    <w:rsid w:val="002A77BF"/>
    <w:rsid w:val="002A7A33"/>
    <w:rsid w:val="002B3C08"/>
    <w:rsid w:val="002B42A6"/>
    <w:rsid w:val="002B42C2"/>
    <w:rsid w:val="002B4788"/>
    <w:rsid w:val="002B4918"/>
    <w:rsid w:val="002B59EE"/>
    <w:rsid w:val="002B6916"/>
    <w:rsid w:val="002B6DB8"/>
    <w:rsid w:val="002C0540"/>
    <w:rsid w:val="002C075E"/>
    <w:rsid w:val="002C18C2"/>
    <w:rsid w:val="002C2099"/>
    <w:rsid w:val="002C4595"/>
    <w:rsid w:val="002C4744"/>
    <w:rsid w:val="002C578A"/>
    <w:rsid w:val="002C5DFD"/>
    <w:rsid w:val="002C68F0"/>
    <w:rsid w:val="002C7455"/>
    <w:rsid w:val="002D02FA"/>
    <w:rsid w:val="002D063B"/>
    <w:rsid w:val="002D08E4"/>
    <w:rsid w:val="002D0996"/>
    <w:rsid w:val="002D0A3F"/>
    <w:rsid w:val="002D11F9"/>
    <w:rsid w:val="002D1A90"/>
    <w:rsid w:val="002D1C2C"/>
    <w:rsid w:val="002D2228"/>
    <w:rsid w:val="002D28F9"/>
    <w:rsid w:val="002D29D3"/>
    <w:rsid w:val="002D3590"/>
    <w:rsid w:val="002D3C96"/>
    <w:rsid w:val="002D3FB4"/>
    <w:rsid w:val="002D48B9"/>
    <w:rsid w:val="002D54D7"/>
    <w:rsid w:val="002D6967"/>
    <w:rsid w:val="002D6F89"/>
    <w:rsid w:val="002D7338"/>
    <w:rsid w:val="002D73DD"/>
    <w:rsid w:val="002D7500"/>
    <w:rsid w:val="002D7637"/>
    <w:rsid w:val="002D7745"/>
    <w:rsid w:val="002D783E"/>
    <w:rsid w:val="002D7881"/>
    <w:rsid w:val="002D7FD5"/>
    <w:rsid w:val="002E0B8C"/>
    <w:rsid w:val="002E1381"/>
    <w:rsid w:val="002E1D73"/>
    <w:rsid w:val="002E1D82"/>
    <w:rsid w:val="002E2068"/>
    <w:rsid w:val="002E2550"/>
    <w:rsid w:val="002E2D65"/>
    <w:rsid w:val="002E3427"/>
    <w:rsid w:val="002E5520"/>
    <w:rsid w:val="002E6187"/>
    <w:rsid w:val="002E6ED0"/>
    <w:rsid w:val="002F0157"/>
    <w:rsid w:val="002F0FFF"/>
    <w:rsid w:val="002F2473"/>
    <w:rsid w:val="002F254C"/>
    <w:rsid w:val="002F2B9A"/>
    <w:rsid w:val="002F37CC"/>
    <w:rsid w:val="002F4767"/>
    <w:rsid w:val="002F646E"/>
    <w:rsid w:val="002F74DB"/>
    <w:rsid w:val="002F75DB"/>
    <w:rsid w:val="002F7A0A"/>
    <w:rsid w:val="002F7AC4"/>
    <w:rsid w:val="00300807"/>
    <w:rsid w:val="003008DD"/>
    <w:rsid w:val="00301201"/>
    <w:rsid w:val="00301463"/>
    <w:rsid w:val="003018FE"/>
    <w:rsid w:val="00301A65"/>
    <w:rsid w:val="00302DE6"/>
    <w:rsid w:val="00302E63"/>
    <w:rsid w:val="00302ED6"/>
    <w:rsid w:val="003032BC"/>
    <w:rsid w:val="00303431"/>
    <w:rsid w:val="0030379E"/>
    <w:rsid w:val="0030461B"/>
    <w:rsid w:val="003047E6"/>
    <w:rsid w:val="00304B69"/>
    <w:rsid w:val="00305FB9"/>
    <w:rsid w:val="003064FF"/>
    <w:rsid w:val="0030713C"/>
    <w:rsid w:val="003075B3"/>
    <w:rsid w:val="00310573"/>
    <w:rsid w:val="00310833"/>
    <w:rsid w:val="0031092A"/>
    <w:rsid w:val="00310BCD"/>
    <w:rsid w:val="003119D1"/>
    <w:rsid w:val="00311EDD"/>
    <w:rsid w:val="00312A49"/>
    <w:rsid w:val="00312C04"/>
    <w:rsid w:val="00313048"/>
    <w:rsid w:val="00313049"/>
    <w:rsid w:val="003131EA"/>
    <w:rsid w:val="00314538"/>
    <w:rsid w:val="00314546"/>
    <w:rsid w:val="0031599A"/>
    <w:rsid w:val="00320291"/>
    <w:rsid w:val="00320618"/>
    <w:rsid w:val="00321491"/>
    <w:rsid w:val="00321C7E"/>
    <w:rsid w:val="00321E4F"/>
    <w:rsid w:val="003228EB"/>
    <w:rsid w:val="0032431F"/>
    <w:rsid w:val="0032469C"/>
    <w:rsid w:val="0032525B"/>
    <w:rsid w:val="003256AE"/>
    <w:rsid w:val="003259D8"/>
    <w:rsid w:val="00325FFC"/>
    <w:rsid w:val="003261CA"/>
    <w:rsid w:val="00326209"/>
    <w:rsid w:val="0032764E"/>
    <w:rsid w:val="00327873"/>
    <w:rsid w:val="00327E1F"/>
    <w:rsid w:val="00327E69"/>
    <w:rsid w:val="003304E0"/>
    <w:rsid w:val="0033054C"/>
    <w:rsid w:val="003319FD"/>
    <w:rsid w:val="00332ABB"/>
    <w:rsid w:val="003330CB"/>
    <w:rsid w:val="003335A9"/>
    <w:rsid w:val="00334706"/>
    <w:rsid w:val="00335690"/>
    <w:rsid w:val="003369B1"/>
    <w:rsid w:val="00336C4B"/>
    <w:rsid w:val="00337EDF"/>
    <w:rsid w:val="00341444"/>
    <w:rsid w:val="003417D4"/>
    <w:rsid w:val="0034221A"/>
    <w:rsid w:val="00343B43"/>
    <w:rsid w:val="00343C10"/>
    <w:rsid w:val="00344171"/>
    <w:rsid w:val="003441E9"/>
    <w:rsid w:val="003443AA"/>
    <w:rsid w:val="00345BBF"/>
    <w:rsid w:val="00345CB4"/>
    <w:rsid w:val="003465E1"/>
    <w:rsid w:val="0034699B"/>
    <w:rsid w:val="00346D68"/>
    <w:rsid w:val="00347251"/>
    <w:rsid w:val="00347440"/>
    <w:rsid w:val="00347873"/>
    <w:rsid w:val="00350297"/>
    <w:rsid w:val="003503E6"/>
    <w:rsid w:val="0035149A"/>
    <w:rsid w:val="00353D44"/>
    <w:rsid w:val="00354400"/>
    <w:rsid w:val="00355AA4"/>
    <w:rsid w:val="00355F05"/>
    <w:rsid w:val="0035638C"/>
    <w:rsid w:val="003563C7"/>
    <w:rsid w:val="00356A47"/>
    <w:rsid w:val="00357174"/>
    <w:rsid w:val="003574C1"/>
    <w:rsid w:val="0036057F"/>
    <w:rsid w:val="003605D3"/>
    <w:rsid w:val="00360922"/>
    <w:rsid w:val="00360DB6"/>
    <w:rsid w:val="00361FC1"/>
    <w:rsid w:val="00362849"/>
    <w:rsid w:val="00363325"/>
    <w:rsid w:val="003635CA"/>
    <w:rsid w:val="00367A66"/>
    <w:rsid w:val="0037004A"/>
    <w:rsid w:val="00370FA3"/>
    <w:rsid w:val="003714D3"/>
    <w:rsid w:val="00371863"/>
    <w:rsid w:val="00371BA5"/>
    <w:rsid w:val="00371EA2"/>
    <w:rsid w:val="00372B46"/>
    <w:rsid w:val="00372C06"/>
    <w:rsid w:val="00372E22"/>
    <w:rsid w:val="00373481"/>
    <w:rsid w:val="00373C8D"/>
    <w:rsid w:val="00374903"/>
    <w:rsid w:val="00376AD9"/>
    <w:rsid w:val="00377E1D"/>
    <w:rsid w:val="00380B57"/>
    <w:rsid w:val="00381ABD"/>
    <w:rsid w:val="00381BCA"/>
    <w:rsid w:val="00382B8B"/>
    <w:rsid w:val="00382ED6"/>
    <w:rsid w:val="00383075"/>
    <w:rsid w:val="003837C1"/>
    <w:rsid w:val="00383AA1"/>
    <w:rsid w:val="00385E2C"/>
    <w:rsid w:val="00386073"/>
    <w:rsid w:val="003868A3"/>
    <w:rsid w:val="00387B23"/>
    <w:rsid w:val="003904D0"/>
    <w:rsid w:val="00390982"/>
    <w:rsid w:val="00390E60"/>
    <w:rsid w:val="00391B21"/>
    <w:rsid w:val="0039304B"/>
    <w:rsid w:val="003937E5"/>
    <w:rsid w:val="003939D3"/>
    <w:rsid w:val="00394226"/>
    <w:rsid w:val="0039424E"/>
    <w:rsid w:val="0039511C"/>
    <w:rsid w:val="0039674D"/>
    <w:rsid w:val="0039675F"/>
    <w:rsid w:val="003979AC"/>
    <w:rsid w:val="003A1DAF"/>
    <w:rsid w:val="003A202A"/>
    <w:rsid w:val="003A20A2"/>
    <w:rsid w:val="003A2D89"/>
    <w:rsid w:val="003A2EFB"/>
    <w:rsid w:val="003A2F7D"/>
    <w:rsid w:val="003A321A"/>
    <w:rsid w:val="003A44FC"/>
    <w:rsid w:val="003A4DFD"/>
    <w:rsid w:val="003A5239"/>
    <w:rsid w:val="003A5E48"/>
    <w:rsid w:val="003A645B"/>
    <w:rsid w:val="003A68EB"/>
    <w:rsid w:val="003A6A4A"/>
    <w:rsid w:val="003A71D0"/>
    <w:rsid w:val="003B0341"/>
    <w:rsid w:val="003B04DF"/>
    <w:rsid w:val="003B08E5"/>
    <w:rsid w:val="003B0D64"/>
    <w:rsid w:val="003B1329"/>
    <w:rsid w:val="003B253C"/>
    <w:rsid w:val="003B2749"/>
    <w:rsid w:val="003B2E41"/>
    <w:rsid w:val="003B37C9"/>
    <w:rsid w:val="003B3F8D"/>
    <w:rsid w:val="003B6AA8"/>
    <w:rsid w:val="003B6ADD"/>
    <w:rsid w:val="003B703A"/>
    <w:rsid w:val="003B76EE"/>
    <w:rsid w:val="003B7E16"/>
    <w:rsid w:val="003C1B00"/>
    <w:rsid w:val="003C1B33"/>
    <w:rsid w:val="003C2462"/>
    <w:rsid w:val="003C2A0A"/>
    <w:rsid w:val="003C33E0"/>
    <w:rsid w:val="003C3C8B"/>
    <w:rsid w:val="003C3F94"/>
    <w:rsid w:val="003C450B"/>
    <w:rsid w:val="003C4F84"/>
    <w:rsid w:val="003C54AC"/>
    <w:rsid w:val="003C6E27"/>
    <w:rsid w:val="003C79E6"/>
    <w:rsid w:val="003D0470"/>
    <w:rsid w:val="003D060E"/>
    <w:rsid w:val="003D1600"/>
    <w:rsid w:val="003D1C99"/>
    <w:rsid w:val="003D31A2"/>
    <w:rsid w:val="003D3DF9"/>
    <w:rsid w:val="003D47DE"/>
    <w:rsid w:val="003D53A7"/>
    <w:rsid w:val="003D59C0"/>
    <w:rsid w:val="003D5C70"/>
    <w:rsid w:val="003D670E"/>
    <w:rsid w:val="003D6BB6"/>
    <w:rsid w:val="003D7F40"/>
    <w:rsid w:val="003E08A6"/>
    <w:rsid w:val="003E1507"/>
    <w:rsid w:val="003E2D54"/>
    <w:rsid w:val="003E3545"/>
    <w:rsid w:val="003E37D7"/>
    <w:rsid w:val="003E3D9B"/>
    <w:rsid w:val="003E4EF2"/>
    <w:rsid w:val="003E6BC8"/>
    <w:rsid w:val="003E6F4E"/>
    <w:rsid w:val="003E7B0A"/>
    <w:rsid w:val="003F06F0"/>
    <w:rsid w:val="003F1421"/>
    <w:rsid w:val="003F3574"/>
    <w:rsid w:val="003F3CB9"/>
    <w:rsid w:val="003F61FA"/>
    <w:rsid w:val="003F6B26"/>
    <w:rsid w:val="0040067B"/>
    <w:rsid w:val="00401479"/>
    <w:rsid w:val="00401873"/>
    <w:rsid w:val="004019D3"/>
    <w:rsid w:val="00401B74"/>
    <w:rsid w:val="004027A9"/>
    <w:rsid w:val="00403903"/>
    <w:rsid w:val="0040416E"/>
    <w:rsid w:val="0040784D"/>
    <w:rsid w:val="00407C39"/>
    <w:rsid w:val="00407C69"/>
    <w:rsid w:val="00407D93"/>
    <w:rsid w:val="00410113"/>
    <w:rsid w:val="00410A98"/>
    <w:rsid w:val="00411994"/>
    <w:rsid w:val="00412AC1"/>
    <w:rsid w:val="004131A3"/>
    <w:rsid w:val="00413398"/>
    <w:rsid w:val="00414B7C"/>
    <w:rsid w:val="00415941"/>
    <w:rsid w:val="0041682D"/>
    <w:rsid w:val="00420031"/>
    <w:rsid w:val="00420FEA"/>
    <w:rsid w:val="00422AF1"/>
    <w:rsid w:val="00423F47"/>
    <w:rsid w:val="00425DA0"/>
    <w:rsid w:val="00425FBE"/>
    <w:rsid w:val="004267AB"/>
    <w:rsid w:val="0043061C"/>
    <w:rsid w:val="00430AC4"/>
    <w:rsid w:val="00430D13"/>
    <w:rsid w:val="00431FF9"/>
    <w:rsid w:val="004323F6"/>
    <w:rsid w:val="0043269A"/>
    <w:rsid w:val="004327B9"/>
    <w:rsid w:val="00432BCC"/>
    <w:rsid w:val="004338BA"/>
    <w:rsid w:val="0043442D"/>
    <w:rsid w:val="00434E1B"/>
    <w:rsid w:val="004352E3"/>
    <w:rsid w:val="00435B5B"/>
    <w:rsid w:val="00435B8F"/>
    <w:rsid w:val="004361B6"/>
    <w:rsid w:val="004368E1"/>
    <w:rsid w:val="00437B21"/>
    <w:rsid w:val="00441353"/>
    <w:rsid w:val="00441473"/>
    <w:rsid w:val="00442BDD"/>
    <w:rsid w:val="004430F3"/>
    <w:rsid w:val="004433AC"/>
    <w:rsid w:val="00443595"/>
    <w:rsid w:val="00443883"/>
    <w:rsid w:val="00444C96"/>
    <w:rsid w:val="00444DCD"/>
    <w:rsid w:val="00446313"/>
    <w:rsid w:val="00446EC1"/>
    <w:rsid w:val="004505F5"/>
    <w:rsid w:val="00450661"/>
    <w:rsid w:val="0045157E"/>
    <w:rsid w:val="0045288B"/>
    <w:rsid w:val="00452899"/>
    <w:rsid w:val="004533CE"/>
    <w:rsid w:val="00453E3A"/>
    <w:rsid w:val="00454B6E"/>
    <w:rsid w:val="00454C9A"/>
    <w:rsid w:val="00454FDA"/>
    <w:rsid w:val="00455027"/>
    <w:rsid w:val="004560CB"/>
    <w:rsid w:val="00456193"/>
    <w:rsid w:val="00456E55"/>
    <w:rsid w:val="00457043"/>
    <w:rsid w:val="00457B39"/>
    <w:rsid w:val="00460B68"/>
    <w:rsid w:val="00460E7B"/>
    <w:rsid w:val="0046155B"/>
    <w:rsid w:val="0046156F"/>
    <w:rsid w:val="00461D32"/>
    <w:rsid w:val="00461F95"/>
    <w:rsid w:val="00462A69"/>
    <w:rsid w:val="004632F4"/>
    <w:rsid w:val="004643B8"/>
    <w:rsid w:val="00464F74"/>
    <w:rsid w:val="004657B1"/>
    <w:rsid w:val="00466301"/>
    <w:rsid w:val="004664E3"/>
    <w:rsid w:val="00466F54"/>
    <w:rsid w:val="00467358"/>
    <w:rsid w:val="00467493"/>
    <w:rsid w:val="0046787F"/>
    <w:rsid w:val="00467894"/>
    <w:rsid w:val="00467925"/>
    <w:rsid w:val="00467D9A"/>
    <w:rsid w:val="00467E6B"/>
    <w:rsid w:val="00470052"/>
    <w:rsid w:val="004705A7"/>
    <w:rsid w:val="004713A3"/>
    <w:rsid w:val="00471DA2"/>
    <w:rsid w:val="004726D2"/>
    <w:rsid w:val="00473F52"/>
    <w:rsid w:val="00474367"/>
    <w:rsid w:val="0047468E"/>
    <w:rsid w:val="00474CE3"/>
    <w:rsid w:val="00474FDA"/>
    <w:rsid w:val="00475198"/>
    <w:rsid w:val="00475489"/>
    <w:rsid w:val="00476826"/>
    <w:rsid w:val="0047736C"/>
    <w:rsid w:val="004803E7"/>
    <w:rsid w:val="004805C2"/>
    <w:rsid w:val="00480F19"/>
    <w:rsid w:val="00480F24"/>
    <w:rsid w:val="004814A9"/>
    <w:rsid w:val="004818D5"/>
    <w:rsid w:val="00482C2E"/>
    <w:rsid w:val="00483A33"/>
    <w:rsid w:val="00483DE0"/>
    <w:rsid w:val="0048572B"/>
    <w:rsid w:val="004857BB"/>
    <w:rsid w:val="0048626E"/>
    <w:rsid w:val="00486A4A"/>
    <w:rsid w:val="00486BF4"/>
    <w:rsid w:val="00486EA1"/>
    <w:rsid w:val="00487EC4"/>
    <w:rsid w:val="004908BA"/>
    <w:rsid w:val="00490D4F"/>
    <w:rsid w:val="004915CC"/>
    <w:rsid w:val="004917EE"/>
    <w:rsid w:val="0049232C"/>
    <w:rsid w:val="00493578"/>
    <w:rsid w:val="00493DAE"/>
    <w:rsid w:val="00494CAF"/>
    <w:rsid w:val="00496949"/>
    <w:rsid w:val="004975F7"/>
    <w:rsid w:val="00497CC4"/>
    <w:rsid w:val="004A03ED"/>
    <w:rsid w:val="004A0448"/>
    <w:rsid w:val="004A0869"/>
    <w:rsid w:val="004A251B"/>
    <w:rsid w:val="004A318C"/>
    <w:rsid w:val="004A51C5"/>
    <w:rsid w:val="004A5E18"/>
    <w:rsid w:val="004A61A9"/>
    <w:rsid w:val="004B0457"/>
    <w:rsid w:val="004B0877"/>
    <w:rsid w:val="004B0DCF"/>
    <w:rsid w:val="004B0F11"/>
    <w:rsid w:val="004B1549"/>
    <w:rsid w:val="004B1AD9"/>
    <w:rsid w:val="004B227E"/>
    <w:rsid w:val="004B22D9"/>
    <w:rsid w:val="004B35C2"/>
    <w:rsid w:val="004B36FD"/>
    <w:rsid w:val="004B3C56"/>
    <w:rsid w:val="004B3C85"/>
    <w:rsid w:val="004B40D4"/>
    <w:rsid w:val="004B49CA"/>
    <w:rsid w:val="004B53DE"/>
    <w:rsid w:val="004B72D9"/>
    <w:rsid w:val="004B78E9"/>
    <w:rsid w:val="004B79AA"/>
    <w:rsid w:val="004C080E"/>
    <w:rsid w:val="004C1BA7"/>
    <w:rsid w:val="004C1BE5"/>
    <w:rsid w:val="004C1F23"/>
    <w:rsid w:val="004C2195"/>
    <w:rsid w:val="004C236F"/>
    <w:rsid w:val="004C2EE1"/>
    <w:rsid w:val="004C3308"/>
    <w:rsid w:val="004C4F49"/>
    <w:rsid w:val="004C57CB"/>
    <w:rsid w:val="004C592D"/>
    <w:rsid w:val="004C5DD4"/>
    <w:rsid w:val="004C6751"/>
    <w:rsid w:val="004C690E"/>
    <w:rsid w:val="004C7930"/>
    <w:rsid w:val="004C7A63"/>
    <w:rsid w:val="004C7C56"/>
    <w:rsid w:val="004D022A"/>
    <w:rsid w:val="004D07F3"/>
    <w:rsid w:val="004D12AF"/>
    <w:rsid w:val="004D1371"/>
    <w:rsid w:val="004D17E6"/>
    <w:rsid w:val="004D306D"/>
    <w:rsid w:val="004D596B"/>
    <w:rsid w:val="004D7A04"/>
    <w:rsid w:val="004E027D"/>
    <w:rsid w:val="004E134E"/>
    <w:rsid w:val="004E193F"/>
    <w:rsid w:val="004E1E59"/>
    <w:rsid w:val="004E21D8"/>
    <w:rsid w:val="004E299D"/>
    <w:rsid w:val="004E2ACD"/>
    <w:rsid w:val="004E356C"/>
    <w:rsid w:val="004E37DD"/>
    <w:rsid w:val="004E4E5A"/>
    <w:rsid w:val="004E51FB"/>
    <w:rsid w:val="004E54E1"/>
    <w:rsid w:val="004E5D0F"/>
    <w:rsid w:val="004E65EF"/>
    <w:rsid w:val="004E6EEF"/>
    <w:rsid w:val="004E6EFD"/>
    <w:rsid w:val="004E7066"/>
    <w:rsid w:val="004E70D2"/>
    <w:rsid w:val="004E7421"/>
    <w:rsid w:val="004E7FCA"/>
    <w:rsid w:val="004F1472"/>
    <w:rsid w:val="004F14F9"/>
    <w:rsid w:val="004F1C5D"/>
    <w:rsid w:val="004F1D4D"/>
    <w:rsid w:val="004F1FD4"/>
    <w:rsid w:val="004F2020"/>
    <w:rsid w:val="004F28FB"/>
    <w:rsid w:val="004F396C"/>
    <w:rsid w:val="004F54C1"/>
    <w:rsid w:val="004F5CC3"/>
    <w:rsid w:val="004F5F2A"/>
    <w:rsid w:val="004F648F"/>
    <w:rsid w:val="00500D13"/>
    <w:rsid w:val="005031F3"/>
    <w:rsid w:val="005034FB"/>
    <w:rsid w:val="00503633"/>
    <w:rsid w:val="00503A54"/>
    <w:rsid w:val="005044F5"/>
    <w:rsid w:val="005054E2"/>
    <w:rsid w:val="005055EC"/>
    <w:rsid w:val="00506A66"/>
    <w:rsid w:val="00506C85"/>
    <w:rsid w:val="005072D0"/>
    <w:rsid w:val="005074D3"/>
    <w:rsid w:val="005079AA"/>
    <w:rsid w:val="005101A4"/>
    <w:rsid w:val="0051084C"/>
    <w:rsid w:val="005111B8"/>
    <w:rsid w:val="005112AB"/>
    <w:rsid w:val="0051259B"/>
    <w:rsid w:val="005127E3"/>
    <w:rsid w:val="00513054"/>
    <w:rsid w:val="00513E2A"/>
    <w:rsid w:val="005143C4"/>
    <w:rsid w:val="005144E7"/>
    <w:rsid w:val="005155C9"/>
    <w:rsid w:val="00515BA7"/>
    <w:rsid w:val="00515DA9"/>
    <w:rsid w:val="00516077"/>
    <w:rsid w:val="00516508"/>
    <w:rsid w:val="00517992"/>
    <w:rsid w:val="005203AD"/>
    <w:rsid w:val="00520964"/>
    <w:rsid w:val="00520AD4"/>
    <w:rsid w:val="00521A85"/>
    <w:rsid w:val="00521BE8"/>
    <w:rsid w:val="00521EEC"/>
    <w:rsid w:val="0052297B"/>
    <w:rsid w:val="00524C50"/>
    <w:rsid w:val="005268E1"/>
    <w:rsid w:val="00527277"/>
    <w:rsid w:val="005301EE"/>
    <w:rsid w:val="00530480"/>
    <w:rsid w:val="00531281"/>
    <w:rsid w:val="00531439"/>
    <w:rsid w:val="005315DD"/>
    <w:rsid w:val="00531D7D"/>
    <w:rsid w:val="0053230E"/>
    <w:rsid w:val="005324D1"/>
    <w:rsid w:val="005338F5"/>
    <w:rsid w:val="005343BA"/>
    <w:rsid w:val="00535CC6"/>
    <w:rsid w:val="00536299"/>
    <w:rsid w:val="00536A6E"/>
    <w:rsid w:val="00536CCB"/>
    <w:rsid w:val="00536F35"/>
    <w:rsid w:val="00537395"/>
    <w:rsid w:val="00537509"/>
    <w:rsid w:val="00537FED"/>
    <w:rsid w:val="00540C26"/>
    <w:rsid w:val="00542410"/>
    <w:rsid w:val="00542ADC"/>
    <w:rsid w:val="00542B68"/>
    <w:rsid w:val="00543223"/>
    <w:rsid w:val="0054336E"/>
    <w:rsid w:val="0054380E"/>
    <w:rsid w:val="0054511A"/>
    <w:rsid w:val="00545775"/>
    <w:rsid w:val="00546832"/>
    <w:rsid w:val="00546D2D"/>
    <w:rsid w:val="00546E26"/>
    <w:rsid w:val="0054734B"/>
    <w:rsid w:val="005473DA"/>
    <w:rsid w:val="0054793B"/>
    <w:rsid w:val="00547D23"/>
    <w:rsid w:val="005502A5"/>
    <w:rsid w:val="005503A4"/>
    <w:rsid w:val="005509BA"/>
    <w:rsid w:val="00551110"/>
    <w:rsid w:val="00552184"/>
    <w:rsid w:val="005524D2"/>
    <w:rsid w:val="00552AA3"/>
    <w:rsid w:val="00552C5F"/>
    <w:rsid w:val="0055544D"/>
    <w:rsid w:val="00555DE9"/>
    <w:rsid w:val="005562B7"/>
    <w:rsid w:val="0055695E"/>
    <w:rsid w:val="00556EFC"/>
    <w:rsid w:val="00557A5F"/>
    <w:rsid w:val="00560657"/>
    <w:rsid w:val="005608EB"/>
    <w:rsid w:val="00560F49"/>
    <w:rsid w:val="00561C34"/>
    <w:rsid w:val="00562070"/>
    <w:rsid w:val="00562A9A"/>
    <w:rsid w:val="005639DB"/>
    <w:rsid w:val="00564E9B"/>
    <w:rsid w:val="005650F5"/>
    <w:rsid w:val="00565B4B"/>
    <w:rsid w:val="00565C8D"/>
    <w:rsid w:val="00566229"/>
    <w:rsid w:val="0056687D"/>
    <w:rsid w:val="005668DD"/>
    <w:rsid w:val="00566DF9"/>
    <w:rsid w:val="005672E7"/>
    <w:rsid w:val="00567577"/>
    <w:rsid w:val="0057098A"/>
    <w:rsid w:val="005721BE"/>
    <w:rsid w:val="00572958"/>
    <w:rsid w:val="00572C21"/>
    <w:rsid w:val="005733E1"/>
    <w:rsid w:val="00573DA4"/>
    <w:rsid w:val="005750E0"/>
    <w:rsid w:val="00576593"/>
    <w:rsid w:val="005766FD"/>
    <w:rsid w:val="00576865"/>
    <w:rsid w:val="005772E8"/>
    <w:rsid w:val="00580BC4"/>
    <w:rsid w:val="00580CE0"/>
    <w:rsid w:val="00581402"/>
    <w:rsid w:val="00581A05"/>
    <w:rsid w:val="00581AE2"/>
    <w:rsid w:val="00581F14"/>
    <w:rsid w:val="00582CAB"/>
    <w:rsid w:val="0058538E"/>
    <w:rsid w:val="00585BB6"/>
    <w:rsid w:val="00587265"/>
    <w:rsid w:val="00587836"/>
    <w:rsid w:val="0059136D"/>
    <w:rsid w:val="00591BD5"/>
    <w:rsid w:val="00591D24"/>
    <w:rsid w:val="005921EF"/>
    <w:rsid w:val="00592509"/>
    <w:rsid w:val="0059288F"/>
    <w:rsid w:val="00593807"/>
    <w:rsid w:val="005938C0"/>
    <w:rsid w:val="005938DE"/>
    <w:rsid w:val="005954C0"/>
    <w:rsid w:val="005962B1"/>
    <w:rsid w:val="00596DFA"/>
    <w:rsid w:val="00597516"/>
    <w:rsid w:val="00597E56"/>
    <w:rsid w:val="00597F1B"/>
    <w:rsid w:val="005A0037"/>
    <w:rsid w:val="005A02A7"/>
    <w:rsid w:val="005A0597"/>
    <w:rsid w:val="005A1757"/>
    <w:rsid w:val="005A1EA2"/>
    <w:rsid w:val="005A2352"/>
    <w:rsid w:val="005A2731"/>
    <w:rsid w:val="005A2B1B"/>
    <w:rsid w:val="005A2CE6"/>
    <w:rsid w:val="005A2E50"/>
    <w:rsid w:val="005A3384"/>
    <w:rsid w:val="005A4B0A"/>
    <w:rsid w:val="005A50A6"/>
    <w:rsid w:val="005A5C07"/>
    <w:rsid w:val="005A6B17"/>
    <w:rsid w:val="005A7440"/>
    <w:rsid w:val="005A7655"/>
    <w:rsid w:val="005A786F"/>
    <w:rsid w:val="005A7F18"/>
    <w:rsid w:val="005B1CEA"/>
    <w:rsid w:val="005B1F0D"/>
    <w:rsid w:val="005B3A0B"/>
    <w:rsid w:val="005B40B7"/>
    <w:rsid w:val="005B40D7"/>
    <w:rsid w:val="005B4181"/>
    <w:rsid w:val="005B4F2E"/>
    <w:rsid w:val="005B52D2"/>
    <w:rsid w:val="005B59CA"/>
    <w:rsid w:val="005B6441"/>
    <w:rsid w:val="005B68A0"/>
    <w:rsid w:val="005B7ACE"/>
    <w:rsid w:val="005C192F"/>
    <w:rsid w:val="005C2EA2"/>
    <w:rsid w:val="005C3F0F"/>
    <w:rsid w:val="005C4FA8"/>
    <w:rsid w:val="005C5207"/>
    <w:rsid w:val="005C5613"/>
    <w:rsid w:val="005C5B9A"/>
    <w:rsid w:val="005C650E"/>
    <w:rsid w:val="005C670F"/>
    <w:rsid w:val="005C6E28"/>
    <w:rsid w:val="005D0DB6"/>
    <w:rsid w:val="005D0EF1"/>
    <w:rsid w:val="005D1841"/>
    <w:rsid w:val="005D1FDD"/>
    <w:rsid w:val="005D20E5"/>
    <w:rsid w:val="005D2C5A"/>
    <w:rsid w:val="005D321E"/>
    <w:rsid w:val="005D4793"/>
    <w:rsid w:val="005D47FF"/>
    <w:rsid w:val="005D482E"/>
    <w:rsid w:val="005D6A77"/>
    <w:rsid w:val="005D75F8"/>
    <w:rsid w:val="005E060D"/>
    <w:rsid w:val="005E1151"/>
    <w:rsid w:val="005E1F90"/>
    <w:rsid w:val="005E2449"/>
    <w:rsid w:val="005E2903"/>
    <w:rsid w:val="005E3446"/>
    <w:rsid w:val="005E351E"/>
    <w:rsid w:val="005E352A"/>
    <w:rsid w:val="005E387D"/>
    <w:rsid w:val="005E517B"/>
    <w:rsid w:val="005E5941"/>
    <w:rsid w:val="005E5C43"/>
    <w:rsid w:val="005E6301"/>
    <w:rsid w:val="005E63B8"/>
    <w:rsid w:val="005E7472"/>
    <w:rsid w:val="005E7538"/>
    <w:rsid w:val="005E7CFD"/>
    <w:rsid w:val="005F0583"/>
    <w:rsid w:val="005F0D35"/>
    <w:rsid w:val="005F1774"/>
    <w:rsid w:val="005F1A26"/>
    <w:rsid w:val="005F1A98"/>
    <w:rsid w:val="005F1DFD"/>
    <w:rsid w:val="005F1F81"/>
    <w:rsid w:val="005F2F7C"/>
    <w:rsid w:val="005F3843"/>
    <w:rsid w:val="005F3FE2"/>
    <w:rsid w:val="005F4CF6"/>
    <w:rsid w:val="005F4CFC"/>
    <w:rsid w:val="005F4E88"/>
    <w:rsid w:val="005F53E4"/>
    <w:rsid w:val="005F5819"/>
    <w:rsid w:val="005F6046"/>
    <w:rsid w:val="005F67B9"/>
    <w:rsid w:val="005F6950"/>
    <w:rsid w:val="005F6D17"/>
    <w:rsid w:val="005F75E0"/>
    <w:rsid w:val="005F79B5"/>
    <w:rsid w:val="00601332"/>
    <w:rsid w:val="00601FD8"/>
    <w:rsid w:val="0060203F"/>
    <w:rsid w:val="00603A94"/>
    <w:rsid w:val="00603F59"/>
    <w:rsid w:val="006048F9"/>
    <w:rsid w:val="00604AEE"/>
    <w:rsid w:val="00605C67"/>
    <w:rsid w:val="006060A9"/>
    <w:rsid w:val="00607173"/>
    <w:rsid w:val="0060765E"/>
    <w:rsid w:val="00607B5B"/>
    <w:rsid w:val="00607BB0"/>
    <w:rsid w:val="00610793"/>
    <w:rsid w:val="00610831"/>
    <w:rsid w:val="00610844"/>
    <w:rsid w:val="00611277"/>
    <w:rsid w:val="00611822"/>
    <w:rsid w:val="0061219E"/>
    <w:rsid w:val="006127A2"/>
    <w:rsid w:val="006127D9"/>
    <w:rsid w:val="00612847"/>
    <w:rsid w:val="00612898"/>
    <w:rsid w:val="00612B9D"/>
    <w:rsid w:val="00612E01"/>
    <w:rsid w:val="00613380"/>
    <w:rsid w:val="00613C29"/>
    <w:rsid w:val="00613D87"/>
    <w:rsid w:val="00614327"/>
    <w:rsid w:val="006147D2"/>
    <w:rsid w:val="00614E4D"/>
    <w:rsid w:val="00615354"/>
    <w:rsid w:val="00615BAC"/>
    <w:rsid w:val="00615F78"/>
    <w:rsid w:val="00616184"/>
    <w:rsid w:val="00617484"/>
    <w:rsid w:val="006178CB"/>
    <w:rsid w:val="00617CC5"/>
    <w:rsid w:val="00617F9C"/>
    <w:rsid w:val="0062030B"/>
    <w:rsid w:val="00620ACD"/>
    <w:rsid w:val="00620BD6"/>
    <w:rsid w:val="006220AE"/>
    <w:rsid w:val="006220D8"/>
    <w:rsid w:val="006225AA"/>
    <w:rsid w:val="00623690"/>
    <w:rsid w:val="00624DAE"/>
    <w:rsid w:val="006266E8"/>
    <w:rsid w:val="00627099"/>
    <w:rsid w:val="00630419"/>
    <w:rsid w:val="00631267"/>
    <w:rsid w:val="00632994"/>
    <w:rsid w:val="00632D0B"/>
    <w:rsid w:val="006330B2"/>
    <w:rsid w:val="006330F4"/>
    <w:rsid w:val="00633790"/>
    <w:rsid w:val="006350EA"/>
    <w:rsid w:val="0063558C"/>
    <w:rsid w:val="006356C0"/>
    <w:rsid w:val="0063685E"/>
    <w:rsid w:val="00637033"/>
    <w:rsid w:val="006372D8"/>
    <w:rsid w:val="006411E3"/>
    <w:rsid w:val="006415CE"/>
    <w:rsid w:val="006419D4"/>
    <w:rsid w:val="00642FA1"/>
    <w:rsid w:val="00643701"/>
    <w:rsid w:val="00644AE6"/>
    <w:rsid w:val="00644C7C"/>
    <w:rsid w:val="00650EDA"/>
    <w:rsid w:val="006512CA"/>
    <w:rsid w:val="00652470"/>
    <w:rsid w:val="006524E2"/>
    <w:rsid w:val="0065281C"/>
    <w:rsid w:val="0065328E"/>
    <w:rsid w:val="00653581"/>
    <w:rsid w:val="00654621"/>
    <w:rsid w:val="006601BA"/>
    <w:rsid w:val="00660373"/>
    <w:rsid w:val="00660762"/>
    <w:rsid w:val="00660801"/>
    <w:rsid w:val="00662EDA"/>
    <w:rsid w:val="006633BF"/>
    <w:rsid w:val="00663CE6"/>
    <w:rsid w:val="0066449A"/>
    <w:rsid w:val="0066530D"/>
    <w:rsid w:val="00665FFC"/>
    <w:rsid w:val="0066648A"/>
    <w:rsid w:val="00666AA3"/>
    <w:rsid w:val="0066708E"/>
    <w:rsid w:val="006674E3"/>
    <w:rsid w:val="0067155C"/>
    <w:rsid w:val="00671FF2"/>
    <w:rsid w:val="006726E6"/>
    <w:rsid w:val="00672A7D"/>
    <w:rsid w:val="00672F47"/>
    <w:rsid w:val="006730B9"/>
    <w:rsid w:val="00673DEC"/>
    <w:rsid w:val="00674140"/>
    <w:rsid w:val="00674B7C"/>
    <w:rsid w:val="00675964"/>
    <w:rsid w:val="006760FE"/>
    <w:rsid w:val="006761AB"/>
    <w:rsid w:val="0067706B"/>
    <w:rsid w:val="0067734B"/>
    <w:rsid w:val="0067775F"/>
    <w:rsid w:val="00677B5F"/>
    <w:rsid w:val="00677DBB"/>
    <w:rsid w:val="00677DEC"/>
    <w:rsid w:val="00680319"/>
    <w:rsid w:val="006807CE"/>
    <w:rsid w:val="00680CDA"/>
    <w:rsid w:val="0068130C"/>
    <w:rsid w:val="00683F84"/>
    <w:rsid w:val="00684509"/>
    <w:rsid w:val="00685343"/>
    <w:rsid w:val="00685C7E"/>
    <w:rsid w:val="006860B5"/>
    <w:rsid w:val="006867F8"/>
    <w:rsid w:val="00687A2C"/>
    <w:rsid w:val="006907D6"/>
    <w:rsid w:val="0069140D"/>
    <w:rsid w:val="00691584"/>
    <w:rsid w:val="00691A82"/>
    <w:rsid w:val="00692009"/>
    <w:rsid w:val="00694223"/>
    <w:rsid w:val="0069471E"/>
    <w:rsid w:val="006955F4"/>
    <w:rsid w:val="00695EF0"/>
    <w:rsid w:val="00695FF2"/>
    <w:rsid w:val="0069609C"/>
    <w:rsid w:val="006963AC"/>
    <w:rsid w:val="00697718"/>
    <w:rsid w:val="0069784E"/>
    <w:rsid w:val="00697ABC"/>
    <w:rsid w:val="00697BA7"/>
    <w:rsid w:val="006A03A9"/>
    <w:rsid w:val="006A1F67"/>
    <w:rsid w:val="006A2316"/>
    <w:rsid w:val="006A2A38"/>
    <w:rsid w:val="006A2E0A"/>
    <w:rsid w:val="006A3BAE"/>
    <w:rsid w:val="006A4D30"/>
    <w:rsid w:val="006A4EA1"/>
    <w:rsid w:val="006A5099"/>
    <w:rsid w:val="006A510F"/>
    <w:rsid w:val="006A54BA"/>
    <w:rsid w:val="006A5605"/>
    <w:rsid w:val="006A678D"/>
    <w:rsid w:val="006B0F1B"/>
    <w:rsid w:val="006B0F40"/>
    <w:rsid w:val="006B15B5"/>
    <w:rsid w:val="006B17BF"/>
    <w:rsid w:val="006B1EFD"/>
    <w:rsid w:val="006B283A"/>
    <w:rsid w:val="006B289C"/>
    <w:rsid w:val="006B2902"/>
    <w:rsid w:val="006B2AE0"/>
    <w:rsid w:val="006B2D2B"/>
    <w:rsid w:val="006B3164"/>
    <w:rsid w:val="006B40F8"/>
    <w:rsid w:val="006B42D5"/>
    <w:rsid w:val="006B4975"/>
    <w:rsid w:val="006B4B35"/>
    <w:rsid w:val="006B511E"/>
    <w:rsid w:val="006B56D6"/>
    <w:rsid w:val="006B58FC"/>
    <w:rsid w:val="006B5B8E"/>
    <w:rsid w:val="006B64C7"/>
    <w:rsid w:val="006B65D7"/>
    <w:rsid w:val="006B6F57"/>
    <w:rsid w:val="006B6F77"/>
    <w:rsid w:val="006B7271"/>
    <w:rsid w:val="006C01C0"/>
    <w:rsid w:val="006C18EA"/>
    <w:rsid w:val="006C34E3"/>
    <w:rsid w:val="006C3674"/>
    <w:rsid w:val="006C3FF0"/>
    <w:rsid w:val="006C40DB"/>
    <w:rsid w:val="006C5263"/>
    <w:rsid w:val="006C6A7D"/>
    <w:rsid w:val="006C7266"/>
    <w:rsid w:val="006C7738"/>
    <w:rsid w:val="006C7F44"/>
    <w:rsid w:val="006D0A37"/>
    <w:rsid w:val="006D183F"/>
    <w:rsid w:val="006D25CE"/>
    <w:rsid w:val="006D366E"/>
    <w:rsid w:val="006D402A"/>
    <w:rsid w:val="006D4700"/>
    <w:rsid w:val="006D4DE6"/>
    <w:rsid w:val="006D4F9A"/>
    <w:rsid w:val="006D5A85"/>
    <w:rsid w:val="006D6680"/>
    <w:rsid w:val="006D7143"/>
    <w:rsid w:val="006D74FB"/>
    <w:rsid w:val="006D7AE4"/>
    <w:rsid w:val="006D7D05"/>
    <w:rsid w:val="006E07E7"/>
    <w:rsid w:val="006E0834"/>
    <w:rsid w:val="006E0B5B"/>
    <w:rsid w:val="006E15CA"/>
    <w:rsid w:val="006E299A"/>
    <w:rsid w:val="006E31D8"/>
    <w:rsid w:val="006E51FE"/>
    <w:rsid w:val="006E52DA"/>
    <w:rsid w:val="006E5B04"/>
    <w:rsid w:val="006E6643"/>
    <w:rsid w:val="006E6A1C"/>
    <w:rsid w:val="006E6E48"/>
    <w:rsid w:val="006E7D10"/>
    <w:rsid w:val="006F03F9"/>
    <w:rsid w:val="006F045B"/>
    <w:rsid w:val="006F11B3"/>
    <w:rsid w:val="006F2502"/>
    <w:rsid w:val="006F2E15"/>
    <w:rsid w:val="006F35EA"/>
    <w:rsid w:val="006F5CEF"/>
    <w:rsid w:val="006F721B"/>
    <w:rsid w:val="0070047A"/>
    <w:rsid w:val="007004CC"/>
    <w:rsid w:val="00700852"/>
    <w:rsid w:val="00700C6E"/>
    <w:rsid w:val="00701074"/>
    <w:rsid w:val="0070192A"/>
    <w:rsid w:val="00702172"/>
    <w:rsid w:val="00703BA3"/>
    <w:rsid w:val="00704489"/>
    <w:rsid w:val="007044C1"/>
    <w:rsid w:val="00704B0D"/>
    <w:rsid w:val="00705E80"/>
    <w:rsid w:val="00706C67"/>
    <w:rsid w:val="00707062"/>
    <w:rsid w:val="007079F5"/>
    <w:rsid w:val="00707FFB"/>
    <w:rsid w:val="00710809"/>
    <w:rsid w:val="00710FFA"/>
    <w:rsid w:val="00712E57"/>
    <w:rsid w:val="00713147"/>
    <w:rsid w:val="007133A6"/>
    <w:rsid w:val="00714B8F"/>
    <w:rsid w:val="0071516E"/>
    <w:rsid w:val="007154BA"/>
    <w:rsid w:val="0071586F"/>
    <w:rsid w:val="0071656D"/>
    <w:rsid w:val="007167DA"/>
    <w:rsid w:val="00717063"/>
    <w:rsid w:val="00717AAB"/>
    <w:rsid w:val="0072030D"/>
    <w:rsid w:val="0072078C"/>
    <w:rsid w:val="007210CB"/>
    <w:rsid w:val="00721C0E"/>
    <w:rsid w:val="00721C5D"/>
    <w:rsid w:val="00721E49"/>
    <w:rsid w:val="00722299"/>
    <w:rsid w:val="00722739"/>
    <w:rsid w:val="007231E3"/>
    <w:rsid w:val="00723F74"/>
    <w:rsid w:val="00724207"/>
    <w:rsid w:val="007247D8"/>
    <w:rsid w:val="00725457"/>
    <w:rsid w:val="007257C6"/>
    <w:rsid w:val="00725F47"/>
    <w:rsid w:val="007267B2"/>
    <w:rsid w:val="007277C7"/>
    <w:rsid w:val="00730E87"/>
    <w:rsid w:val="007317B5"/>
    <w:rsid w:val="00732C50"/>
    <w:rsid w:val="00733529"/>
    <w:rsid w:val="00733A92"/>
    <w:rsid w:val="00733D60"/>
    <w:rsid w:val="00734065"/>
    <w:rsid w:val="007343AA"/>
    <w:rsid w:val="00734630"/>
    <w:rsid w:val="00734755"/>
    <w:rsid w:val="00734E63"/>
    <w:rsid w:val="00735D20"/>
    <w:rsid w:val="00736156"/>
    <w:rsid w:val="007367AC"/>
    <w:rsid w:val="00736BBC"/>
    <w:rsid w:val="00737593"/>
    <w:rsid w:val="00742AFA"/>
    <w:rsid w:val="00742FFF"/>
    <w:rsid w:val="0074318A"/>
    <w:rsid w:val="00743672"/>
    <w:rsid w:val="0074372F"/>
    <w:rsid w:val="007447C5"/>
    <w:rsid w:val="007447CA"/>
    <w:rsid w:val="00744FCC"/>
    <w:rsid w:val="00746111"/>
    <w:rsid w:val="007464E7"/>
    <w:rsid w:val="007466CA"/>
    <w:rsid w:val="00747A52"/>
    <w:rsid w:val="00747A61"/>
    <w:rsid w:val="00747AF0"/>
    <w:rsid w:val="00747AF1"/>
    <w:rsid w:val="00750104"/>
    <w:rsid w:val="00750CC2"/>
    <w:rsid w:val="00750D73"/>
    <w:rsid w:val="007510C3"/>
    <w:rsid w:val="00751A84"/>
    <w:rsid w:val="0075242C"/>
    <w:rsid w:val="00752A4D"/>
    <w:rsid w:val="00753055"/>
    <w:rsid w:val="00753AE2"/>
    <w:rsid w:val="007542DE"/>
    <w:rsid w:val="00754961"/>
    <w:rsid w:val="00754C93"/>
    <w:rsid w:val="00755A71"/>
    <w:rsid w:val="0075604F"/>
    <w:rsid w:val="007567F7"/>
    <w:rsid w:val="0075781C"/>
    <w:rsid w:val="00757D15"/>
    <w:rsid w:val="00757F27"/>
    <w:rsid w:val="00757F70"/>
    <w:rsid w:val="00760A71"/>
    <w:rsid w:val="00760FF2"/>
    <w:rsid w:val="0076131D"/>
    <w:rsid w:val="007613D6"/>
    <w:rsid w:val="00761719"/>
    <w:rsid w:val="00761E49"/>
    <w:rsid w:val="00762518"/>
    <w:rsid w:val="0076355B"/>
    <w:rsid w:val="00763964"/>
    <w:rsid w:val="00763AE1"/>
    <w:rsid w:val="007646DF"/>
    <w:rsid w:val="00764732"/>
    <w:rsid w:val="0076473C"/>
    <w:rsid w:val="00764FD7"/>
    <w:rsid w:val="0076562F"/>
    <w:rsid w:val="00765958"/>
    <w:rsid w:val="00765C24"/>
    <w:rsid w:val="00766049"/>
    <w:rsid w:val="007664EC"/>
    <w:rsid w:val="00767B0D"/>
    <w:rsid w:val="00767FB7"/>
    <w:rsid w:val="0077010C"/>
    <w:rsid w:val="007706AA"/>
    <w:rsid w:val="007711C2"/>
    <w:rsid w:val="0077146E"/>
    <w:rsid w:val="00772B21"/>
    <w:rsid w:val="007736DD"/>
    <w:rsid w:val="007745A2"/>
    <w:rsid w:val="0077469B"/>
    <w:rsid w:val="007752AC"/>
    <w:rsid w:val="00776312"/>
    <w:rsid w:val="00776EE4"/>
    <w:rsid w:val="00780650"/>
    <w:rsid w:val="00781F05"/>
    <w:rsid w:val="00782872"/>
    <w:rsid w:val="0078311C"/>
    <w:rsid w:val="00783171"/>
    <w:rsid w:val="007832C9"/>
    <w:rsid w:val="00784704"/>
    <w:rsid w:val="0078486B"/>
    <w:rsid w:val="00785D0B"/>
    <w:rsid w:val="0078614C"/>
    <w:rsid w:val="007863A0"/>
    <w:rsid w:val="007870CC"/>
    <w:rsid w:val="007901B8"/>
    <w:rsid w:val="00790DD9"/>
    <w:rsid w:val="007912B9"/>
    <w:rsid w:val="00791FF5"/>
    <w:rsid w:val="007921B9"/>
    <w:rsid w:val="00792B0B"/>
    <w:rsid w:val="007934AD"/>
    <w:rsid w:val="0079354D"/>
    <w:rsid w:val="007938AB"/>
    <w:rsid w:val="00794FBF"/>
    <w:rsid w:val="007951FD"/>
    <w:rsid w:val="007967D4"/>
    <w:rsid w:val="007970F3"/>
    <w:rsid w:val="0079753E"/>
    <w:rsid w:val="007A0D4D"/>
    <w:rsid w:val="007A0FF8"/>
    <w:rsid w:val="007A178F"/>
    <w:rsid w:val="007A29D0"/>
    <w:rsid w:val="007A341A"/>
    <w:rsid w:val="007A369B"/>
    <w:rsid w:val="007A3DD0"/>
    <w:rsid w:val="007A453A"/>
    <w:rsid w:val="007A4D52"/>
    <w:rsid w:val="007A57B7"/>
    <w:rsid w:val="007A61EA"/>
    <w:rsid w:val="007A6374"/>
    <w:rsid w:val="007A6D50"/>
    <w:rsid w:val="007A706E"/>
    <w:rsid w:val="007A7845"/>
    <w:rsid w:val="007B00CC"/>
    <w:rsid w:val="007B17C8"/>
    <w:rsid w:val="007B19CB"/>
    <w:rsid w:val="007B3464"/>
    <w:rsid w:val="007B3F3B"/>
    <w:rsid w:val="007B46C0"/>
    <w:rsid w:val="007B4B3C"/>
    <w:rsid w:val="007B53D2"/>
    <w:rsid w:val="007B586F"/>
    <w:rsid w:val="007B5E0C"/>
    <w:rsid w:val="007B6132"/>
    <w:rsid w:val="007B64D4"/>
    <w:rsid w:val="007B6835"/>
    <w:rsid w:val="007B6C41"/>
    <w:rsid w:val="007B6EAC"/>
    <w:rsid w:val="007B7262"/>
    <w:rsid w:val="007B77A7"/>
    <w:rsid w:val="007B7951"/>
    <w:rsid w:val="007B7A4D"/>
    <w:rsid w:val="007C0612"/>
    <w:rsid w:val="007C0673"/>
    <w:rsid w:val="007C1244"/>
    <w:rsid w:val="007C1B63"/>
    <w:rsid w:val="007C2707"/>
    <w:rsid w:val="007C2B8B"/>
    <w:rsid w:val="007C36A1"/>
    <w:rsid w:val="007C4351"/>
    <w:rsid w:val="007C62C6"/>
    <w:rsid w:val="007C66B2"/>
    <w:rsid w:val="007C6898"/>
    <w:rsid w:val="007C74F9"/>
    <w:rsid w:val="007D0435"/>
    <w:rsid w:val="007D0A91"/>
    <w:rsid w:val="007D11D9"/>
    <w:rsid w:val="007D136D"/>
    <w:rsid w:val="007D2817"/>
    <w:rsid w:val="007D324F"/>
    <w:rsid w:val="007D3306"/>
    <w:rsid w:val="007D33C5"/>
    <w:rsid w:val="007D3918"/>
    <w:rsid w:val="007D3E26"/>
    <w:rsid w:val="007D3FEE"/>
    <w:rsid w:val="007D447D"/>
    <w:rsid w:val="007D540D"/>
    <w:rsid w:val="007D5869"/>
    <w:rsid w:val="007D5BF1"/>
    <w:rsid w:val="007D6255"/>
    <w:rsid w:val="007D6A80"/>
    <w:rsid w:val="007D6B86"/>
    <w:rsid w:val="007D7B61"/>
    <w:rsid w:val="007D7E84"/>
    <w:rsid w:val="007E1150"/>
    <w:rsid w:val="007E12C7"/>
    <w:rsid w:val="007E1F06"/>
    <w:rsid w:val="007E2989"/>
    <w:rsid w:val="007E2D46"/>
    <w:rsid w:val="007E3D9B"/>
    <w:rsid w:val="007E4148"/>
    <w:rsid w:val="007E4952"/>
    <w:rsid w:val="007E4DE0"/>
    <w:rsid w:val="007E556E"/>
    <w:rsid w:val="007E5AF8"/>
    <w:rsid w:val="007E6E8C"/>
    <w:rsid w:val="007E793B"/>
    <w:rsid w:val="007E7C99"/>
    <w:rsid w:val="007F004B"/>
    <w:rsid w:val="007F07F5"/>
    <w:rsid w:val="007F0884"/>
    <w:rsid w:val="007F1B2D"/>
    <w:rsid w:val="007F1CC3"/>
    <w:rsid w:val="007F28C5"/>
    <w:rsid w:val="007F2D8E"/>
    <w:rsid w:val="007F34EC"/>
    <w:rsid w:val="007F3F9B"/>
    <w:rsid w:val="007F4D94"/>
    <w:rsid w:val="007F54DE"/>
    <w:rsid w:val="007F5890"/>
    <w:rsid w:val="007F5C4B"/>
    <w:rsid w:val="007F6824"/>
    <w:rsid w:val="008002B8"/>
    <w:rsid w:val="00800D43"/>
    <w:rsid w:val="00800DAA"/>
    <w:rsid w:val="008013FE"/>
    <w:rsid w:val="00801B19"/>
    <w:rsid w:val="00801BC0"/>
    <w:rsid w:val="00801EFC"/>
    <w:rsid w:val="00802115"/>
    <w:rsid w:val="00802767"/>
    <w:rsid w:val="0080290E"/>
    <w:rsid w:val="00802A60"/>
    <w:rsid w:val="00803A1C"/>
    <w:rsid w:val="00804141"/>
    <w:rsid w:val="008049B8"/>
    <w:rsid w:val="008062AD"/>
    <w:rsid w:val="00810567"/>
    <w:rsid w:val="008105DA"/>
    <w:rsid w:val="008108E0"/>
    <w:rsid w:val="00810B38"/>
    <w:rsid w:val="00810E47"/>
    <w:rsid w:val="0081107E"/>
    <w:rsid w:val="008111D4"/>
    <w:rsid w:val="0081177A"/>
    <w:rsid w:val="00811D85"/>
    <w:rsid w:val="008140FE"/>
    <w:rsid w:val="0081444A"/>
    <w:rsid w:val="00814FB8"/>
    <w:rsid w:val="0081564A"/>
    <w:rsid w:val="00815D5B"/>
    <w:rsid w:val="00815EAA"/>
    <w:rsid w:val="00816741"/>
    <w:rsid w:val="00816AA1"/>
    <w:rsid w:val="008175E1"/>
    <w:rsid w:val="00817D2D"/>
    <w:rsid w:val="0082079E"/>
    <w:rsid w:val="008207EC"/>
    <w:rsid w:val="00820F08"/>
    <w:rsid w:val="008217E6"/>
    <w:rsid w:val="00821CB5"/>
    <w:rsid w:val="0082244F"/>
    <w:rsid w:val="008226D6"/>
    <w:rsid w:val="00823F0A"/>
    <w:rsid w:val="00823F99"/>
    <w:rsid w:val="008259FD"/>
    <w:rsid w:val="00825D8F"/>
    <w:rsid w:val="00825E07"/>
    <w:rsid w:val="008274B9"/>
    <w:rsid w:val="00827867"/>
    <w:rsid w:val="00831A60"/>
    <w:rsid w:val="00831CF0"/>
    <w:rsid w:val="00831E74"/>
    <w:rsid w:val="008321AA"/>
    <w:rsid w:val="008322D5"/>
    <w:rsid w:val="00832B66"/>
    <w:rsid w:val="00833114"/>
    <w:rsid w:val="008331C7"/>
    <w:rsid w:val="008333E7"/>
    <w:rsid w:val="008337E3"/>
    <w:rsid w:val="00833D73"/>
    <w:rsid w:val="00833E27"/>
    <w:rsid w:val="00833FC3"/>
    <w:rsid w:val="00833FFF"/>
    <w:rsid w:val="008345D9"/>
    <w:rsid w:val="00834812"/>
    <w:rsid w:val="00834B23"/>
    <w:rsid w:val="00834DF9"/>
    <w:rsid w:val="0083559A"/>
    <w:rsid w:val="00835F22"/>
    <w:rsid w:val="00836135"/>
    <w:rsid w:val="00836367"/>
    <w:rsid w:val="00836F85"/>
    <w:rsid w:val="00837C4F"/>
    <w:rsid w:val="00840747"/>
    <w:rsid w:val="008409D8"/>
    <w:rsid w:val="00841A6C"/>
    <w:rsid w:val="0084206F"/>
    <w:rsid w:val="00842AFA"/>
    <w:rsid w:val="00842FEE"/>
    <w:rsid w:val="00843740"/>
    <w:rsid w:val="008444F6"/>
    <w:rsid w:val="008445E0"/>
    <w:rsid w:val="008449CC"/>
    <w:rsid w:val="0084529C"/>
    <w:rsid w:val="00845503"/>
    <w:rsid w:val="00845927"/>
    <w:rsid w:val="0084592C"/>
    <w:rsid w:val="00845D69"/>
    <w:rsid w:val="00845FCB"/>
    <w:rsid w:val="008469E7"/>
    <w:rsid w:val="00846D0E"/>
    <w:rsid w:val="008470C2"/>
    <w:rsid w:val="00850BAF"/>
    <w:rsid w:val="00851D80"/>
    <w:rsid w:val="00852F78"/>
    <w:rsid w:val="00853AAF"/>
    <w:rsid w:val="008552BC"/>
    <w:rsid w:val="0085605D"/>
    <w:rsid w:val="008563B9"/>
    <w:rsid w:val="00860122"/>
    <w:rsid w:val="00860328"/>
    <w:rsid w:val="00860AA1"/>
    <w:rsid w:val="00860CF7"/>
    <w:rsid w:val="00861845"/>
    <w:rsid w:val="008620BF"/>
    <w:rsid w:val="00862976"/>
    <w:rsid w:val="00862991"/>
    <w:rsid w:val="00862C55"/>
    <w:rsid w:val="00863434"/>
    <w:rsid w:val="0086382C"/>
    <w:rsid w:val="00863B03"/>
    <w:rsid w:val="00864027"/>
    <w:rsid w:val="0086431B"/>
    <w:rsid w:val="00864C58"/>
    <w:rsid w:val="00865CBF"/>
    <w:rsid w:val="008662B6"/>
    <w:rsid w:val="00866336"/>
    <w:rsid w:val="0086737A"/>
    <w:rsid w:val="00867B20"/>
    <w:rsid w:val="00867D17"/>
    <w:rsid w:val="00870959"/>
    <w:rsid w:val="00871401"/>
    <w:rsid w:val="0087236A"/>
    <w:rsid w:val="00872409"/>
    <w:rsid w:val="00872F15"/>
    <w:rsid w:val="00872F36"/>
    <w:rsid w:val="00875562"/>
    <w:rsid w:val="008758BC"/>
    <w:rsid w:val="00876DE3"/>
    <w:rsid w:val="008770A2"/>
    <w:rsid w:val="00877376"/>
    <w:rsid w:val="00881193"/>
    <w:rsid w:val="008816EF"/>
    <w:rsid w:val="00881829"/>
    <w:rsid w:val="00881904"/>
    <w:rsid w:val="00881CF1"/>
    <w:rsid w:val="008826B8"/>
    <w:rsid w:val="008841B0"/>
    <w:rsid w:val="0088481E"/>
    <w:rsid w:val="00885AEC"/>
    <w:rsid w:val="00885AFA"/>
    <w:rsid w:val="00886012"/>
    <w:rsid w:val="008867B2"/>
    <w:rsid w:val="00886C73"/>
    <w:rsid w:val="008871B2"/>
    <w:rsid w:val="008904A1"/>
    <w:rsid w:val="00890D88"/>
    <w:rsid w:val="0089287A"/>
    <w:rsid w:val="00893343"/>
    <w:rsid w:val="00894160"/>
    <w:rsid w:val="00894AFE"/>
    <w:rsid w:val="00894FB2"/>
    <w:rsid w:val="008955EC"/>
    <w:rsid w:val="00896199"/>
    <w:rsid w:val="00896F50"/>
    <w:rsid w:val="00897228"/>
    <w:rsid w:val="008972C3"/>
    <w:rsid w:val="0089767A"/>
    <w:rsid w:val="00897A30"/>
    <w:rsid w:val="00897A47"/>
    <w:rsid w:val="008A155D"/>
    <w:rsid w:val="008A18DD"/>
    <w:rsid w:val="008A209E"/>
    <w:rsid w:val="008A2242"/>
    <w:rsid w:val="008A2243"/>
    <w:rsid w:val="008A2E3D"/>
    <w:rsid w:val="008A303E"/>
    <w:rsid w:val="008A3060"/>
    <w:rsid w:val="008A3FDA"/>
    <w:rsid w:val="008A4FD8"/>
    <w:rsid w:val="008A5272"/>
    <w:rsid w:val="008A579E"/>
    <w:rsid w:val="008A591D"/>
    <w:rsid w:val="008A5A18"/>
    <w:rsid w:val="008A6347"/>
    <w:rsid w:val="008A671B"/>
    <w:rsid w:val="008A6956"/>
    <w:rsid w:val="008A6CEC"/>
    <w:rsid w:val="008A7AF8"/>
    <w:rsid w:val="008B0394"/>
    <w:rsid w:val="008B0EBE"/>
    <w:rsid w:val="008B0F6D"/>
    <w:rsid w:val="008B1F9F"/>
    <w:rsid w:val="008B202B"/>
    <w:rsid w:val="008B397F"/>
    <w:rsid w:val="008B4001"/>
    <w:rsid w:val="008B4161"/>
    <w:rsid w:val="008B41A7"/>
    <w:rsid w:val="008B5C43"/>
    <w:rsid w:val="008B5ECA"/>
    <w:rsid w:val="008B6897"/>
    <w:rsid w:val="008B773B"/>
    <w:rsid w:val="008B7776"/>
    <w:rsid w:val="008C0DCE"/>
    <w:rsid w:val="008C1A1A"/>
    <w:rsid w:val="008C2188"/>
    <w:rsid w:val="008C2385"/>
    <w:rsid w:val="008C3628"/>
    <w:rsid w:val="008C4562"/>
    <w:rsid w:val="008C4917"/>
    <w:rsid w:val="008C5D80"/>
    <w:rsid w:val="008C69FD"/>
    <w:rsid w:val="008C76DC"/>
    <w:rsid w:val="008C7AA3"/>
    <w:rsid w:val="008C7DE7"/>
    <w:rsid w:val="008D0893"/>
    <w:rsid w:val="008D17A3"/>
    <w:rsid w:val="008D200D"/>
    <w:rsid w:val="008D2123"/>
    <w:rsid w:val="008D3237"/>
    <w:rsid w:val="008D40D1"/>
    <w:rsid w:val="008D5983"/>
    <w:rsid w:val="008D656F"/>
    <w:rsid w:val="008D7BA5"/>
    <w:rsid w:val="008E06CF"/>
    <w:rsid w:val="008E09D8"/>
    <w:rsid w:val="008E0D85"/>
    <w:rsid w:val="008E15DA"/>
    <w:rsid w:val="008E17D5"/>
    <w:rsid w:val="008E1BB1"/>
    <w:rsid w:val="008E1E61"/>
    <w:rsid w:val="008E211A"/>
    <w:rsid w:val="008E2CF8"/>
    <w:rsid w:val="008E3422"/>
    <w:rsid w:val="008E3FE9"/>
    <w:rsid w:val="008E50C7"/>
    <w:rsid w:val="008E56C7"/>
    <w:rsid w:val="008E59AE"/>
    <w:rsid w:val="008E5E88"/>
    <w:rsid w:val="008E7C5A"/>
    <w:rsid w:val="008E7D3A"/>
    <w:rsid w:val="008F037C"/>
    <w:rsid w:val="008F3872"/>
    <w:rsid w:val="008F3954"/>
    <w:rsid w:val="008F3EBD"/>
    <w:rsid w:val="008F44E1"/>
    <w:rsid w:val="008F4531"/>
    <w:rsid w:val="008F4F1D"/>
    <w:rsid w:val="008F5525"/>
    <w:rsid w:val="008F55AF"/>
    <w:rsid w:val="008F5F42"/>
    <w:rsid w:val="009003C7"/>
    <w:rsid w:val="0090061C"/>
    <w:rsid w:val="00900A19"/>
    <w:rsid w:val="00900C68"/>
    <w:rsid w:val="0090227C"/>
    <w:rsid w:val="009025A3"/>
    <w:rsid w:val="0090328F"/>
    <w:rsid w:val="0090339A"/>
    <w:rsid w:val="009064EA"/>
    <w:rsid w:val="00907618"/>
    <w:rsid w:val="00907BEF"/>
    <w:rsid w:val="009100A5"/>
    <w:rsid w:val="00910C93"/>
    <w:rsid w:val="009110F0"/>
    <w:rsid w:val="009124CE"/>
    <w:rsid w:val="009134CF"/>
    <w:rsid w:val="00913AB1"/>
    <w:rsid w:val="00913CC7"/>
    <w:rsid w:val="00913E3A"/>
    <w:rsid w:val="00913F0C"/>
    <w:rsid w:val="009148F0"/>
    <w:rsid w:val="00914CB1"/>
    <w:rsid w:val="0091577E"/>
    <w:rsid w:val="00916436"/>
    <w:rsid w:val="009173BC"/>
    <w:rsid w:val="00917CDE"/>
    <w:rsid w:val="0092061A"/>
    <w:rsid w:val="00920C51"/>
    <w:rsid w:val="00920CC8"/>
    <w:rsid w:val="00921523"/>
    <w:rsid w:val="0092159A"/>
    <w:rsid w:val="00921A9B"/>
    <w:rsid w:val="00923461"/>
    <w:rsid w:val="009253C4"/>
    <w:rsid w:val="00926605"/>
    <w:rsid w:val="00926DDE"/>
    <w:rsid w:val="00926E45"/>
    <w:rsid w:val="00926EA3"/>
    <w:rsid w:val="00927061"/>
    <w:rsid w:val="00927639"/>
    <w:rsid w:val="009309B9"/>
    <w:rsid w:val="00930E27"/>
    <w:rsid w:val="009317AA"/>
    <w:rsid w:val="00931F3B"/>
    <w:rsid w:val="009323C3"/>
    <w:rsid w:val="0093303E"/>
    <w:rsid w:val="0093338C"/>
    <w:rsid w:val="00933F00"/>
    <w:rsid w:val="00933F24"/>
    <w:rsid w:val="009343E1"/>
    <w:rsid w:val="00934BBD"/>
    <w:rsid w:val="00934D1A"/>
    <w:rsid w:val="00936886"/>
    <w:rsid w:val="00936DDB"/>
    <w:rsid w:val="00937185"/>
    <w:rsid w:val="00937426"/>
    <w:rsid w:val="00937ACE"/>
    <w:rsid w:val="00940879"/>
    <w:rsid w:val="00941768"/>
    <w:rsid w:val="00942B33"/>
    <w:rsid w:val="00943437"/>
    <w:rsid w:val="00943E84"/>
    <w:rsid w:val="00944AF8"/>
    <w:rsid w:val="00945F52"/>
    <w:rsid w:val="00946362"/>
    <w:rsid w:val="0094659D"/>
    <w:rsid w:val="00947BBE"/>
    <w:rsid w:val="0095021D"/>
    <w:rsid w:val="0095071E"/>
    <w:rsid w:val="00951509"/>
    <w:rsid w:val="00951BBB"/>
    <w:rsid w:val="00952085"/>
    <w:rsid w:val="0095240B"/>
    <w:rsid w:val="009528A7"/>
    <w:rsid w:val="00952B52"/>
    <w:rsid w:val="00954F1A"/>
    <w:rsid w:val="00955162"/>
    <w:rsid w:val="00955750"/>
    <w:rsid w:val="00956BB1"/>
    <w:rsid w:val="009572EA"/>
    <w:rsid w:val="0096150E"/>
    <w:rsid w:val="00961EFC"/>
    <w:rsid w:val="009624D4"/>
    <w:rsid w:val="009631C2"/>
    <w:rsid w:val="0096448E"/>
    <w:rsid w:val="00965400"/>
    <w:rsid w:val="009658B6"/>
    <w:rsid w:val="00965EA6"/>
    <w:rsid w:val="00966AED"/>
    <w:rsid w:val="009675B3"/>
    <w:rsid w:val="00967887"/>
    <w:rsid w:val="00967CB8"/>
    <w:rsid w:val="00970450"/>
    <w:rsid w:val="00971157"/>
    <w:rsid w:val="00971D09"/>
    <w:rsid w:val="00972381"/>
    <w:rsid w:val="00972A02"/>
    <w:rsid w:val="00973151"/>
    <w:rsid w:val="00973534"/>
    <w:rsid w:val="00973F44"/>
    <w:rsid w:val="009751AD"/>
    <w:rsid w:val="00976329"/>
    <w:rsid w:val="00976AC9"/>
    <w:rsid w:val="00976D81"/>
    <w:rsid w:val="00977C27"/>
    <w:rsid w:val="00977C46"/>
    <w:rsid w:val="00980555"/>
    <w:rsid w:val="0098160C"/>
    <w:rsid w:val="009816EB"/>
    <w:rsid w:val="009817D0"/>
    <w:rsid w:val="00981AA0"/>
    <w:rsid w:val="00981CF4"/>
    <w:rsid w:val="0098215A"/>
    <w:rsid w:val="0098225C"/>
    <w:rsid w:val="00982B73"/>
    <w:rsid w:val="00982BE7"/>
    <w:rsid w:val="0098498D"/>
    <w:rsid w:val="009852F9"/>
    <w:rsid w:val="00985D92"/>
    <w:rsid w:val="009862D0"/>
    <w:rsid w:val="00986EF7"/>
    <w:rsid w:val="009875E5"/>
    <w:rsid w:val="0098780D"/>
    <w:rsid w:val="009878B7"/>
    <w:rsid w:val="00987DCB"/>
    <w:rsid w:val="009903C4"/>
    <w:rsid w:val="0099086A"/>
    <w:rsid w:val="00991714"/>
    <w:rsid w:val="00991A60"/>
    <w:rsid w:val="00991CE9"/>
    <w:rsid w:val="00992606"/>
    <w:rsid w:val="0099337B"/>
    <w:rsid w:val="0099371F"/>
    <w:rsid w:val="00993BE8"/>
    <w:rsid w:val="00994044"/>
    <w:rsid w:val="009951D4"/>
    <w:rsid w:val="00995816"/>
    <w:rsid w:val="00995AA0"/>
    <w:rsid w:val="00996E89"/>
    <w:rsid w:val="009972E3"/>
    <w:rsid w:val="009A0599"/>
    <w:rsid w:val="009A08C1"/>
    <w:rsid w:val="009A12CF"/>
    <w:rsid w:val="009A1576"/>
    <w:rsid w:val="009A1A7E"/>
    <w:rsid w:val="009A26A0"/>
    <w:rsid w:val="009A42D2"/>
    <w:rsid w:val="009A53AF"/>
    <w:rsid w:val="009A53FF"/>
    <w:rsid w:val="009A6A87"/>
    <w:rsid w:val="009A6AF1"/>
    <w:rsid w:val="009B0C32"/>
    <w:rsid w:val="009B1C0A"/>
    <w:rsid w:val="009B2B98"/>
    <w:rsid w:val="009B2E45"/>
    <w:rsid w:val="009B3055"/>
    <w:rsid w:val="009B317D"/>
    <w:rsid w:val="009B3187"/>
    <w:rsid w:val="009B34B5"/>
    <w:rsid w:val="009B4820"/>
    <w:rsid w:val="009B5302"/>
    <w:rsid w:val="009B5DB0"/>
    <w:rsid w:val="009B6B06"/>
    <w:rsid w:val="009B6DEB"/>
    <w:rsid w:val="009B788F"/>
    <w:rsid w:val="009C133E"/>
    <w:rsid w:val="009C1E4C"/>
    <w:rsid w:val="009C3156"/>
    <w:rsid w:val="009C4921"/>
    <w:rsid w:val="009C4A45"/>
    <w:rsid w:val="009C5B8F"/>
    <w:rsid w:val="009C6722"/>
    <w:rsid w:val="009C6BFC"/>
    <w:rsid w:val="009C6DC9"/>
    <w:rsid w:val="009C7AF8"/>
    <w:rsid w:val="009C7C41"/>
    <w:rsid w:val="009D0001"/>
    <w:rsid w:val="009D1E24"/>
    <w:rsid w:val="009D27EE"/>
    <w:rsid w:val="009D2F08"/>
    <w:rsid w:val="009D37EC"/>
    <w:rsid w:val="009D3C41"/>
    <w:rsid w:val="009D4E9F"/>
    <w:rsid w:val="009D533A"/>
    <w:rsid w:val="009D5C66"/>
    <w:rsid w:val="009D605F"/>
    <w:rsid w:val="009E04FE"/>
    <w:rsid w:val="009E06B9"/>
    <w:rsid w:val="009E088F"/>
    <w:rsid w:val="009E13D9"/>
    <w:rsid w:val="009E14E2"/>
    <w:rsid w:val="009E1661"/>
    <w:rsid w:val="009E17BD"/>
    <w:rsid w:val="009E1D9D"/>
    <w:rsid w:val="009E2B95"/>
    <w:rsid w:val="009E2D8F"/>
    <w:rsid w:val="009E3198"/>
    <w:rsid w:val="009E441E"/>
    <w:rsid w:val="009E55C1"/>
    <w:rsid w:val="009E6478"/>
    <w:rsid w:val="009E7A45"/>
    <w:rsid w:val="009F0398"/>
    <w:rsid w:val="009F1520"/>
    <w:rsid w:val="009F160D"/>
    <w:rsid w:val="009F239E"/>
    <w:rsid w:val="009F39A4"/>
    <w:rsid w:val="009F43A6"/>
    <w:rsid w:val="009F51A8"/>
    <w:rsid w:val="009F587E"/>
    <w:rsid w:val="009F5CE2"/>
    <w:rsid w:val="009F6A63"/>
    <w:rsid w:val="009F7718"/>
    <w:rsid w:val="00A00CF8"/>
    <w:rsid w:val="00A013B8"/>
    <w:rsid w:val="00A017FD"/>
    <w:rsid w:val="00A02370"/>
    <w:rsid w:val="00A023A2"/>
    <w:rsid w:val="00A0313D"/>
    <w:rsid w:val="00A03575"/>
    <w:rsid w:val="00A03C50"/>
    <w:rsid w:val="00A05FCF"/>
    <w:rsid w:val="00A07162"/>
    <w:rsid w:val="00A074DC"/>
    <w:rsid w:val="00A10A03"/>
    <w:rsid w:val="00A10A6C"/>
    <w:rsid w:val="00A11811"/>
    <w:rsid w:val="00A12562"/>
    <w:rsid w:val="00A127CB"/>
    <w:rsid w:val="00A13559"/>
    <w:rsid w:val="00A13C04"/>
    <w:rsid w:val="00A13C93"/>
    <w:rsid w:val="00A14CD2"/>
    <w:rsid w:val="00A1577B"/>
    <w:rsid w:val="00A15D5B"/>
    <w:rsid w:val="00A15F0E"/>
    <w:rsid w:val="00A1649E"/>
    <w:rsid w:val="00A17846"/>
    <w:rsid w:val="00A21DC5"/>
    <w:rsid w:val="00A21FD2"/>
    <w:rsid w:val="00A22763"/>
    <w:rsid w:val="00A22968"/>
    <w:rsid w:val="00A229E8"/>
    <w:rsid w:val="00A22E51"/>
    <w:rsid w:val="00A230CF"/>
    <w:rsid w:val="00A23508"/>
    <w:rsid w:val="00A23C8C"/>
    <w:rsid w:val="00A24363"/>
    <w:rsid w:val="00A24CA7"/>
    <w:rsid w:val="00A251A9"/>
    <w:rsid w:val="00A25DB4"/>
    <w:rsid w:val="00A26AB0"/>
    <w:rsid w:val="00A27880"/>
    <w:rsid w:val="00A27EDB"/>
    <w:rsid w:val="00A301CA"/>
    <w:rsid w:val="00A308FB"/>
    <w:rsid w:val="00A31D22"/>
    <w:rsid w:val="00A330BE"/>
    <w:rsid w:val="00A33871"/>
    <w:rsid w:val="00A342F1"/>
    <w:rsid w:val="00A35207"/>
    <w:rsid w:val="00A35C8E"/>
    <w:rsid w:val="00A40823"/>
    <w:rsid w:val="00A40D0E"/>
    <w:rsid w:val="00A41467"/>
    <w:rsid w:val="00A426A9"/>
    <w:rsid w:val="00A42F1C"/>
    <w:rsid w:val="00A43259"/>
    <w:rsid w:val="00A43CB0"/>
    <w:rsid w:val="00A43F8C"/>
    <w:rsid w:val="00A44A23"/>
    <w:rsid w:val="00A45488"/>
    <w:rsid w:val="00A460C8"/>
    <w:rsid w:val="00A46EA9"/>
    <w:rsid w:val="00A47027"/>
    <w:rsid w:val="00A472B9"/>
    <w:rsid w:val="00A475B1"/>
    <w:rsid w:val="00A47774"/>
    <w:rsid w:val="00A50DEF"/>
    <w:rsid w:val="00A51753"/>
    <w:rsid w:val="00A5270B"/>
    <w:rsid w:val="00A527D3"/>
    <w:rsid w:val="00A52B27"/>
    <w:rsid w:val="00A53088"/>
    <w:rsid w:val="00A5496E"/>
    <w:rsid w:val="00A54BB0"/>
    <w:rsid w:val="00A56395"/>
    <w:rsid w:val="00A5680F"/>
    <w:rsid w:val="00A5685E"/>
    <w:rsid w:val="00A601FD"/>
    <w:rsid w:val="00A6039B"/>
    <w:rsid w:val="00A608DB"/>
    <w:rsid w:val="00A60A76"/>
    <w:rsid w:val="00A61612"/>
    <w:rsid w:val="00A625A8"/>
    <w:rsid w:val="00A62BBA"/>
    <w:rsid w:val="00A630A8"/>
    <w:rsid w:val="00A63755"/>
    <w:rsid w:val="00A63859"/>
    <w:rsid w:val="00A643B4"/>
    <w:rsid w:val="00A6458C"/>
    <w:rsid w:val="00A6563B"/>
    <w:rsid w:val="00A666E9"/>
    <w:rsid w:val="00A66B7D"/>
    <w:rsid w:val="00A705B0"/>
    <w:rsid w:val="00A71095"/>
    <w:rsid w:val="00A714BD"/>
    <w:rsid w:val="00A718EA"/>
    <w:rsid w:val="00A71986"/>
    <w:rsid w:val="00A71B1E"/>
    <w:rsid w:val="00A720CB"/>
    <w:rsid w:val="00A732BA"/>
    <w:rsid w:val="00A73412"/>
    <w:rsid w:val="00A73A3C"/>
    <w:rsid w:val="00A74B77"/>
    <w:rsid w:val="00A74E94"/>
    <w:rsid w:val="00A76A40"/>
    <w:rsid w:val="00A77973"/>
    <w:rsid w:val="00A77FF6"/>
    <w:rsid w:val="00A8048D"/>
    <w:rsid w:val="00A80F85"/>
    <w:rsid w:val="00A81F59"/>
    <w:rsid w:val="00A842AA"/>
    <w:rsid w:val="00A863C4"/>
    <w:rsid w:val="00A87579"/>
    <w:rsid w:val="00A87899"/>
    <w:rsid w:val="00A90292"/>
    <w:rsid w:val="00A9091F"/>
    <w:rsid w:val="00A916EB"/>
    <w:rsid w:val="00A92C85"/>
    <w:rsid w:val="00A93C31"/>
    <w:rsid w:val="00A93F4C"/>
    <w:rsid w:val="00A94D02"/>
    <w:rsid w:val="00A94D6B"/>
    <w:rsid w:val="00A95623"/>
    <w:rsid w:val="00A95722"/>
    <w:rsid w:val="00A95C43"/>
    <w:rsid w:val="00A96D56"/>
    <w:rsid w:val="00AA10B3"/>
    <w:rsid w:val="00AA1330"/>
    <w:rsid w:val="00AA2921"/>
    <w:rsid w:val="00AA3067"/>
    <w:rsid w:val="00AA30B2"/>
    <w:rsid w:val="00AA3A9C"/>
    <w:rsid w:val="00AA495E"/>
    <w:rsid w:val="00AA495F"/>
    <w:rsid w:val="00AA49C3"/>
    <w:rsid w:val="00AA5FA6"/>
    <w:rsid w:val="00AA6874"/>
    <w:rsid w:val="00AA7542"/>
    <w:rsid w:val="00AA7558"/>
    <w:rsid w:val="00AA7723"/>
    <w:rsid w:val="00AB097E"/>
    <w:rsid w:val="00AB0E8C"/>
    <w:rsid w:val="00AB1BF9"/>
    <w:rsid w:val="00AB25D3"/>
    <w:rsid w:val="00AB2681"/>
    <w:rsid w:val="00AB29DF"/>
    <w:rsid w:val="00AB319A"/>
    <w:rsid w:val="00AB326A"/>
    <w:rsid w:val="00AB337E"/>
    <w:rsid w:val="00AB4228"/>
    <w:rsid w:val="00AB4B35"/>
    <w:rsid w:val="00AB6A0D"/>
    <w:rsid w:val="00AB6C2E"/>
    <w:rsid w:val="00AB73A1"/>
    <w:rsid w:val="00AC017E"/>
    <w:rsid w:val="00AC1140"/>
    <w:rsid w:val="00AC12B7"/>
    <w:rsid w:val="00AC1364"/>
    <w:rsid w:val="00AC1B9B"/>
    <w:rsid w:val="00AC1E84"/>
    <w:rsid w:val="00AC2A55"/>
    <w:rsid w:val="00AC2BE8"/>
    <w:rsid w:val="00AC3476"/>
    <w:rsid w:val="00AC4003"/>
    <w:rsid w:val="00AC4975"/>
    <w:rsid w:val="00AC5811"/>
    <w:rsid w:val="00AC60EE"/>
    <w:rsid w:val="00AC69D3"/>
    <w:rsid w:val="00AC6F51"/>
    <w:rsid w:val="00AC7F9C"/>
    <w:rsid w:val="00AD0E4C"/>
    <w:rsid w:val="00AD2206"/>
    <w:rsid w:val="00AD24DF"/>
    <w:rsid w:val="00AD26C3"/>
    <w:rsid w:val="00AD2CAB"/>
    <w:rsid w:val="00AD43B6"/>
    <w:rsid w:val="00AD5232"/>
    <w:rsid w:val="00AD5D0C"/>
    <w:rsid w:val="00AD631A"/>
    <w:rsid w:val="00AD65F3"/>
    <w:rsid w:val="00AD66D4"/>
    <w:rsid w:val="00AD6BAD"/>
    <w:rsid w:val="00AD74DA"/>
    <w:rsid w:val="00AD7A2F"/>
    <w:rsid w:val="00AE0078"/>
    <w:rsid w:val="00AE09EC"/>
    <w:rsid w:val="00AE0C77"/>
    <w:rsid w:val="00AE1824"/>
    <w:rsid w:val="00AE220D"/>
    <w:rsid w:val="00AE296E"/>
    <w:rsid w:val="00AE2FB7"/>
    <w:rsid w:val="00AE3456"/>
    <w:rsid w:val="00AE353B"/>
    <w:rsid w:val="00AE3BDE"/>
    <w:rsid w:val="00AE556A"/>
    <w:rsid w:val="00AE5D76"/>
    <w:rsid w:val="00AE64B1"/>
    <w:rsid w:val="00AE6BE7"/>
    <w:rsid w:val="00AE71AA"/>
    <w:rsid w:val="00AE7B22"/>
    <w:rsid w:val="00AE7CF4"/>
    <w:rsid w:val="00AF18E2"/>
    <w:rsid w:val="00AF25CB"/>
    <w:rsid w:val="00AF2867"/>
    <w:rsid w:val="00AF3590"/>
    <w:rsid w:val="00AF4DD6"/>
    <w:rsid w:val="00AF5018"/>
    <w:rsid w:val="00AF56F2"/>
    <w:rsid w:val="00AF6CBA"/>
    <w:rsid w:val="00AF70B6"/>
    <w:rsid w:val="00B00130"/>
    <w:rsid w:val="00B00499"/>
    <w:rsid w:val="00B012C2"/>
    <w:rsid w:val="00B018A6"/>
    <w:rsid w:val="00B020D6"/>
    <w:rsid w:val="00B02494"/>
    <w:rsid w:val="00B024C8"/>
    <w:rsid w:val="00B02503"/>
    <w:rsid w:val="00B02D51"/>
    <w:rsid w:val="00B0309D"/>
    <w:rsid w:val="00B04AEB"/>
    <w:rsid w:val="00B04CCC"/>
    <w:rsid w:val="00B0663F"/>
    <w:rsid w:val="00B06949"/>
    <w:rsid w:val="00B0722C"/>
    <w:rsid w:val="00B0723E"/>
    <w:rsid w:val="00B0737D"/>
    <w:rsid w:val="00B0761E"/>
    <w:rsid w:val="00B07EF1"/>
    <w:rsid w:val="00B07FE5"/>
    <w:rsid w:val="00B1083A"/>
    <w:rsid w:val="00B10D99"/>
    <w:rsid w:val="00B112E2"/>
    <w:rsid w:val="00B118E1"/>
    <w:rsid w:val="00B11945"/>
    <w:rsid w:val="00B131B2"/>
    <w:rsid w:val="00B135BF"/>
    <w:rsid w:val="00B1363A"/>
    <w:rsid w:val="00B13778"/>
    <w:rsid w:val="00B1386E"/>
    <w:rsid w:val="00B151A9"/>
    <w:rsid w:val="00B15549"/>
    <w:rsid w:val="00B1583E"/>
    <w:rsid w:val="00B16160"/>
    <w:rsid w:val="00B1659B"/>
    <w:rsid w:val="00B165AA"/>
    <w:rsid w:val="00B179DF"/>
    <w:rsid w:val="00B17C82"/>
    <w:rsid w:val="00B212EC"/>
    <w:rsid w:val="00B2180A"/>
    <w:rsid w:val="00B21C4D"/>
    <w:rsid w:val="00B21C9C"/>
    <w:rsid w:val="00B21D7F"/>
    <w:rsid w:val="00B21FE1"/>
    <w:rsid w:val="00B22D1D"/>
    <w:rsid w:val="00B22E17"/>
    <w:rsid w:val="00B24CAB"/>
    <w:rsid w:val="00B2565F"/>
    <w:rsid w:val="00B25F93"/>
    <w:rsid w:val="00B262F6"/>
    <w:rsid w:val="00B26847"/>
    <w:rsid w:val="00B26FDD"/>
    <w:rsid w:val="00B27C96"/>
    <w:rsid w:val="00B308C5"/>
    <w:rsid w:val="00B32C5A"/>
    <w:rsid w:val="00B32F28"/>
    <w:rsid w:val="00B33DF7"/>
    <w:rsid w:val="00B34100"/>
    <w:rsid w:val="00B34D32"/>
    <w:rsid w:val="00B35D00"/>
    <w:rsid w:val="00B3758E"/>
    <w:rsid w:val="00B37883"/>
    <w:rsid w:val="00B40E39"/>
    <w:rsid w:val="00B40F93"/>
    <w:rsid w:val="00B4101D"/>
    <w:rsid w:val="00B41805"/>
    <w:rsid w:val="00B41A6D"/>
    <w:rsid w:val="00B42072"/>
    <w:rsid w:val="00B43CB6"/>
    <w:rsid w:val="00B43FCD"/>
    <w:rsid w:val="00B4407E"/>
    <w:rsid w:val="00B4434E"/>
    <w:rsid w:val="00B44367"/>
    <w:rsid w:val="00B44A55"/>
    <w:rsid w:val="00B4696B"/>
    <w:rsid w:val="00B47BFD"/>
    <w:rsid w:val="00B47F7D"/>
    <w:rsid w:val="00B47F96"/>
    <w:rsid w:val="00B50202"/>
    <w:rsid w:val="00B50233"/>
    <w:rsid w:val="00B50B9B"/>
    <w:rsid w:val="00B511C1"/>
    <w:rsid w:val="00B513C2"/>
    <w:rsid w:val="00B515CE"/>
    <w:rsid w:val="00B51EEF"/>
    <w:rsid w:val="00B52EA4"/>
    <w:rsid w:val="00B5562A"/>
    <w:rsid w:val="00B55AD4"/>
    <w:rsid w:val="00B56631"/>
    <w:rsid w:val="00B57C02"/>
    <w:rsid w:val="00B57E3D"/>
    <w:rsid w:val="00B6011C"/>
    <w:rsid w:val="00B60631"/>
    <w:rsid w:val="00B60829"/>
    <w:rsid w:val="00B60924"/>
    <w:rsid w:val="00B61120"/>
    <w:rsid w:val="00B61437"/>
    <w:rsid w:val="00B6462A"/>
    <w:rsid w:val="00B65D62"/>
    <w:rsid w:val="00B6650E"/>
    <w:rsid w:val="00B6702B"/>
    <w:rsid w:val="00B7078D"/>
    <w:rsid w:val="00B713AC"/>
    <w:rsid w:val="00B71777"/>
    <w:rsid w:val="00B71968"/>
    <w:rsid w:val="00B72C9D"/>
    <w:rsid w:val="00B72D95"/>
    <w:rsid w:val="00B72F66"/>
    <w:rsid w:val="00B736C9"/>
    <w:rsid w:val="00B73AC8"/>
    <w:rsid w:val="00B73C3A"/>
    <w:rsid w:val="00B73C98"/>
    <w:rsid w:val="00B75910"/>
    <w:rsid w:val="00B75B72"/>
    <w:rsid w:val="00B7623B"/>
    <w:rsid w:val="00B76599"/>
    <w:rsid w:val="00B765FF"/>
    <w:rsid w:val="00B767EA"/>
    <w:rsid w:val="00B777B8"/>
    <w:rsid w:val="00B77AF4"/>
    <w:rsid w:val="00B77D56"/>
    <w:rsid w:val="00B77DB2"/>
    <w:rsid w:val="00B8021E"/>
    <w:rsid w:val="00B80744"/>
    <w:rsid w:val="00B807AC"/>
    <w:rsid w:val="00B80F43"/>
    <w:rsid w:val="00B82A8F"/>
    <w:rsid w:val="00B8348A"/>
    <w:rsid w:val="00B840F2"/>
    <w:rsid w:val="00B8496F"/>
    <w:rsid w:val="00B85263"/>
    <w:rsid w:val="00B85348"/>
    <w:rsid w:val="00B87B8E"/>
    <w:rsid w:val="00B87F3F"/>
    <w:rsid w:val="00B90055"/>
    <w:rsid w:val="00B90E4C"/>
    <w:rsid w:val="00B913E3"/>
    <w:rsid w:val="00B91658"/>
    <w:rsid w:val="00B917A6"/>
    <w:rsid w:val="00B91B80"/>
    <w:rsid w:val="00B91E7C"/>
    <w:rsid w:val="00B937A4"/>
    <w:rsid w:val="00B93815"/>
    <w:rsid w:val="00B93F70"/>
    <w:rsid w:val="00B951A7"/>
    <w:rsid w:val="00B953F3"/>
    <w:rsid w:val="00B95543"/>
    <w:rsid w:val="00B957E5"/>
    <w:rsid w:val="00B95807"/>
    <w:rsid w:val="00B97645"/>
    <w:rsid w:val="00B97E83"/>
    <w:rsid w:val="00BA0BDA"/>
    <w:rsid w:val="00BA2171"/>
    <w:rsid w:val="00BA27C6"/>
    <w:rsid w:val="00BA2AE1"/>
    <w:rsid w:val="00BA2E62"/>
    <w:rsid w:val="00BA367D"/>
    <w:rsid w:val="00BA3A5B"/>
    <w:rsid w:val="00BA4686"/>
    <w:rsid w:val="00BA4FB0"/>
    <w:rsid w:val="00BA52DE"/>
    <w:rsid w:val="00BA6921"/>
    <w:rsid w:val="00BA7766"/>
    <w:rsid w:val="00BA779D"/>
    <w:rsid w:val="00BA7C99"/>
    <w:rsid w:val="00BB0242"/>
    <w:rsid w:val="00BB07E0"/>
    <w:rsid w:val="00BB2031"/>
    <w:rsid w:val="00BB2426"/>
    <w:rsid w:val="00BB2565"/>
    <w:rsid w:val="00BB2E47"/>
    <w:rsid w:val="00BB4462"/>
    <w:rsid w:val="00BB55EA"/>
    <w:rsid w:val="00BB5815"/>
    <w:rsid w:val="00BB5BF6"/>
    <w:rsid w:val="00BB65D4"/>
    <w:rsid w:val="00BB6E1D"/>
    <w:rsid w:val="00BB6E77"/>
    <w:rsid w:val="00BB7611"/>
    <w:rsid w:val="00BB770F"/>
    <w:rsid w:val="00BC042C"/>
    <w:rsid w:val="00BC072E"/>
    <w:rsid w:val="00BC0F2F"/>
    <w:rsid w:val="00BC14C4"/>
    <w:rsid w:val="00BC299C"/>
    <w:rsid w:val="00BC3BD6"/>
    <w:rsid w:val="00BC41AB"/>
    <w:rsid w:val="00BC4348"/>
    <w:rsid w:val="00BC4F79"/>
    <w:rsid w:val="00BC52AD"/>
    <w:rsid w:val="00BC54CD"/>
    <w:rsid w:val="00BC5719"/>
    <w:rsid w:val="00BC5E8B"/>
    <w:rsid w:val="00BC5EE3"/>
    <w:rsid w:val="00BC64F4"/>
    <w:rsid w:val="00BD09B0"/>
    <w:rsid w:val="00BD0C23"/>
    <w:rsid w:val="00BD0EBB"/>
    <w:rsid w:val="00BD206D"/>
    <w:rsid w:val="00BD29C1"/>
    <w:rsid w:val="00BD360A"/>
    <w:rsid w:val="00BD366D"/>
    <w:rsid w:val="00BD3C2C"/>
    <w:rsid w:val="00BD5E56"/>
    <w:rsid w:val="00BD5EB3"/>
    <w:rsid w:val="00BD60AF"/>
    <w:rsid w:val="00BD7173"/>
    <w:rsid w:val="00BD7327"/>
    <w:rsid w:val="00BD74A2"/>
    <w:rsid w:val="00BE000B"/>
    <w:rsid w:val="00BE0EC8"/>
    <w:rsid w:val="00BE1348"/>
    <w:rsid w:val="00BE1DDD"/>
    <w:rsid w:val="00BE2ED8"/>
    <w:rsid w:val="00BE3058"/>
    <w:rsid w:val="00BE36D2"/>
    <w:rsid w:val="00BE3D2D"/>
    <w:rsid w:val="00BE4488"/>
    <w:rsid w:val="00BE58BA"/>
    <w:rsid w:val="00BE6790"/>
    <w:rsid w:val="00BE68C9"/>
    <w:rsid w:val="00BE68D3"/>
    <w:rsid w:val="00BE6978"/>
    <w:rsid w:val="00BE77CE"/>
    <w:rsid w:val="00BE7B95"/>
    <w:rsid w:val="00BF0DA1"/>
    <w:rsid w:val="00BF2CB9"/>
    <w:rsid w:val="00BF2CCB"/>
    <w:rsid w:val="00BF39AB"/>
    <w:rsid w:val="00BF401B"/>
    <w:rsid w:val="00BF480D"/>
    <w:rsid w:val="00BF4AFB"/>
    <w:rsid w:val="00BF59B8"/>
    <w:rsid w:val="00BF5A4D"/>
    <w:rsid w:val="00BF6D69"/>
    <w:rsid w:val="00BF78A5"/>
    <w:rsid w:val="00BF78B7"/>
    <w:rsid w:val="00C00063"/>
    <w:rsid w:val="00C00887"/>
    <w:rsid w:val="00C00FF3"/>
    <w:rsid w:val="00C012B9"/>
    <w:rsid w:val="00C01336"/>
    <w:rsid w:val="00C01847"/>
    <w:rsid w:val="00C01DFE"/>
    <w:rsid w:val="00C0252F"/>
    <w:rsid w:val="00C02A5D"/>
    <w:rsid w:val="00C02D38"/>
    <w:rsid w:val="00C031D6"/>
    <w:rsid w:val="00C04277"/>
    <w:rsid w:val="00C0531C"/>
    <w:rsid w:val="00C0554F"/>
    <w:rsid w:val="00C069DF"/>
    <w:rsid w:val="00C06A6A"/>
    <w:rsid w:val="00C076D3"/>
    <w:rsid w:val="00C07840"/>
    <w:rsid w:val="00C1023A"/>
    <w:rsid w:val="00C10551"/>
    <w:rsid w:val="00C107E9"/>
    <w:rsid w:val="00C10B22"/>
    <w:rsid w:val="00C10DCF"/>
    <w:rsid w:val="00C13227"/>
    <w:rsid w:val="00C13382"/>
    <w:rsid w:val="00C149F1"/>
    <w:rsid w:val="00C14C49"/>
    <w:rsid w:val="00C15983"/>
    <w:rsid w:val="00C16EF7"/>
    <w:rsid w:val="00C200B8"/>
    <w:rsid w:val="00C203D2"/>
    <w:rsid w:val="00C2075C"/>
    <w:rsid w:val="00C208C8"/>
    <w:rsid w:val="00C21323"/>
    <w:rsid w:val="00C238DA"/>
    <w:rsid w:val="00C24971"/>
    <w:rsid w:val="00C24C07"/>
    <w:rsid w:val="00C24F4E"/>
    <w:rsid w:val="00C25589"/>
    <w:rsid w:val="00C26172"/>
    <w:rsid w:val="00C26AA6"/>
    <w:rsid w:val="00C26DDB"/>
    <w:rsid w:val="00C275DF"/>
    <w:rsid w:val="00C27799"/>
    <w:rsid w:val="00C32199"/>
    <w:rsid w:val="00C32A67"/>
    <w:rsid w:val="00C32B5A"/>
    <w:rsid w:val="00C3335A"/>
    <w:rsid w:val="00C33C45"/>
    <w:rsid w:val="00C34029"/>
    <w:rsid w:val="00C343F5"/>
    <w:rsid w:val="00C3494D"/>
    <w:rsid w:val="00C34D84"/>
    <w:rsid w:val="00C34FF6"/>
    <w:rsid w:val="00C35375"/>
    <w:rsid w:val="00C35716"/>
    <w:rsid w:val="00C35F78"/>
    <w:rsid w:val="00C36298"/>
    <w:rsid w:val="00C368D9"/>
    <w:rsid w:val="00C3694C"/>
    <w:rsid w:val="00C3737B"/>
    <w:rsid w:val="00C4345B"/>
    <w:rsid w:val="00C44A63"/>
    <w:rsid w:val="00C44D0C"/>
    <w:rsid w:val="00C45184"/>
    <w:rsid w:val="00C45642"/>
    <w:rsid w:val="00C45985"/>
    <w:rsid w:val="00C45D44"/>
    <w:rsid w:val="00C45DED"/>
    <w:rsid w:val="00C477A0"/>
    <w:rsid w:val="00C513B5"/>
    <w:rsid w:val="00C51B60"/>
    <w:rsid w:val="00C5209C"/>
    <w:rsid w:val="00C521B0"/>
    <w:rsid w:val="00C5281C"/>
    <w:rsid w:val="00C54228"/>
    <w:rsid w:val="00C54362"/>
    <w:rsid w:val="00C550AB"/>
    <w:rsid w:val="00C56FDF"/>
    <w:rsid w:val="00C6006E"/>
    <w:rsid w:val="00C60B92"/>
    <w:rsid w:val="00C60F96"/>
    <w:rsid w:val="00C614F7"/>
    <w:rsid w:val="00C61B86"/>
    <w:rsid w:val="00C61E4B"/>
    <w:rsid w:val="00C6311C"/>
    <w:rsid w:val="00C63656"/>
    <w:rsid w:val="00C63874"/>
    <w:rsid w:val="00C6494D"/>
    <w:rsid w:val="00C64CFB"/>
    <w:rsid w:val="00C64F55"/>
    <w:rsid w:val="00C65094"/>
    <w:rsid w:val="00C655C0"/>
    <w:rsid w:val="00C65B36"/>
    <w:rsid w:val="00C661DB"/>
    <w:rsid w:val="00C66A70"/>
    <w:rsid w:val="00C66D34"/>
    <w:rsid w:val="00C67365"/>
    <w:rsid w:val="00C67E31"/>
    <w:rsid w:val="00C706FF"/>
    <w:rsid w:val="00C70D08"/>
    <w:rsid w:val="00C716CD"/>
    <w:rsid w:val="00C729BF"/>
    <w:rsid w:val="00C72F45"/>
    <w:rsid w:val="00C73A17"/>
    <w:rsid w:val="00C74193"/>
    <w:rsid w:val="00C741EF"/>
    <w:rsid w:val="00C74939"/>
    <w:rsid w:val="00C7532D"/>
    <w:rsid w:val="00C75A65"/>
    <w:rsid w:val="00C75B06"/>
    <w:rsid w:val="00C75EB3"/>
    <w:rsid w:val="00C764AA"/>
    <w:rsid w:val="00C7653E"/>
    <w:rsid w:val="00C77960"/>
    <w:rsid w:val="00C77A48"/>
    <w:rsid w:val="00C77E39"/>
    <w:rsid w:val="00C80198"/>
    <w:rsid w:val="00C812FA"/>
    <w:rsid w:val="00C81C3D"/>
    <w:rsid w:val="00C82604"/>
    <w:rsid w:val="00C82B68"/>
    <w:rsid w:val="00C82C6A"/>
    <w:rsid w:val="00C849ED"/>
    <w:rsid w:val="00C84F7F"/>
    <w:rsid w:val="00C85323"/>
    <w:rsid w:val="00C8595E"/>
    <w:rsid w:val="00C8668D"/>
    <w:rsid w:val="00C8677D"/>
    <w:rsid w:val="00C8713C"/>
    <w:rsid w:val="00C872D3"/>
    <w:rsid w:val="00C875B8"/>
    <w:rsid w:val="00C8761C"/>
    <w:rsid w:val="00C87787"/>
    <w:rsid w:val="00C879EC"/>
    <w:rsid w:val="00C879F2"/>
    <w:rsid w:val="00C9149D"/>
    <w:rsid w:val="00C9231F"/>
    <w:rsid w:val="00C9251D"/>
    <w:rsid w:val="00C92EE1"/>
    <w:rsid w:val="00C934F8"/>
    <w:rsid w:val="00C93DA7"/>
    <w:rsid w:val="00C941A1"/>
    <w:rsid w:val="00C94219"/>
    <w:rsid w:val="00C95B7B"/>
    <w:rsid w:val="00C96475"/>
    <w:rsid w:val="00C9722F"/>
    <w:rsid w:val="00C973A5"/>
    <w:rsid w:val="00CA083D"/>
    <w:rsid w:val="00CA08F3"/>
    <w:rsid w:val="00CA12E0"/>
    <w:rsid w:val="00CA31E6"/>
    <w:rsid w:val="00CA43F6"/>
    <w:rsid w:val="00CA6515"/>
    <w:rsid w:val="00CA6C40"/>
    <w:rsid w:val="00CB0385"/>
    <w:rsid w:val="00CB19EF"/>
    <w:rsid w:val="00CB2011"/>
    <w:rsid w:val="00CB2418"/>
    <w:rsid w:val="00CB249E"/>
    <w:rsid w:val="00CB3116"/>
    <w:rsid w:val="00CB34EC"/>
    <w:rsid w:val="00CB45E9"/>
    <w:rsid w:val="00CB4BC7"/>
    <w:rsid w:val="00CB540D"/>
    <w:rsid w:val="00CB5673"/>
    <w:rsid w:val="00CB610A"/>
    <w:rsid w:val="00CB70A0"/>
    <w:rsid w:val="00CC03E2"/>
    <w:rsid w:val="00CC1589"/>
    <w:rsid w:val="00CC270C"/>
    <w:rsid w:val="00CC2DC2"/>
    <w:rsid w:val="00CC3F51"/>
    <w:rsid w:val="00CC5881"/>
    <w:rsid w:val="00CC7797"/>
    <w:rsid w:val="00CC7CA0"/>
    <w:rsid w:val="00CD0A4D"/>
    <w:rsid w:val="00CD0B14"/>
    <w:rsid w:val="00CD146E"/>
    <w:rsid w:val="00CD25DC"/>
    <w:rsid w:val="00CD3418"/>
    <w:rsid w:val="00CD3591"/>
    <w:rsid w:val="00CD3866"/>
    <w:rsid w:val="00CD39BA"/>
    <w:rsid w:val="00CD3D72"/>
    <w:rsid w:val="00CD4683"/>
    <w:rsid w:val="00CD52E8"/>
    <w:rsid w:val="00CD5349"/>
    <w:rsid w:val="00CD5A6E"/>
    <w:rsid w:val="00CD6F0E"/>
    <w:rsid w:val="00CD763D"/>
    <w:rsid w:val="00CD7A29"/>
    <w:rsid w:val="00CD7AAE"/>
    <w:rsid w:val="00CD7B20"/>
    <w:rsid w:val="00CD7FBD"/>
    <w:rsid w:val="00CE03B0"/>
    <w:rsid w:val="00CE0D86"/>
    <w:rsid w:val="00CE0F86"/>
    <w:rsid w:val="00CE1098"/>
    <w:rsid w:val="00CE20DF"/>
    <w:rsid w:val="00CE2C12"/>
    <w:rsid w:val="00CE3066"/>
    <w:rsid w:val="00CE3F9B"/>
    <w:rsid w:val="00CE42D4"/>
    <w:rsid w:val="00CE502B"/>
    <w:rsid w:val="00CE5628"/>
    <w:rsid w:val="00CE7949"/>
    <w:rsid w:val="00CF02F1"/>
    <w:rsid w:val="00CF0333"/>
    <w:rsid w:val="00CF079F"/>
    <w:rsid w:val="00CF0D89"/>
    <w:rsid w:val="00CF0DDC"/>
    <w:rsid w:val="00CF0FEA"/>
    <w:rsid w:val="00CF1BD5"/>
    <w:rsid w:val="00CF1EA1"/>
    <w:rsid w:val="00CF1F6E"/>
    <w:rsid w:val="00CF33ED"/>
    <w:rsid w:val="00CF372B"/>
    <w:rsid w:val="00CF3A47"/>
    <w:rsid w:val="00CF3D7A"/>
    <w:rsid w:val="00CF476A"/>
    <w:rsid w:val="00CF4F52"/>
    <w:rsid w:val="00CF5A44"/>
    <w:rsid w:val="00CF5C26"/>
    <w:rsid w:val="00CF696C"/>
    <w:rsid w:val="00CF6C71"/>
    <w:rsid w:val="00CF7832"/>
    <w:rsid w:val="00D007D6"/>
    <w:rsid w:val="00D00D9F"/>
    <w:rsid w:val="00D01E8C"/>
    <w:rsid w:val="00D0277F"/>
    <w:rsid w:val="00D05437"/>
    <w:rsid w:val="00D05F6A"/>
    <w:rsid w:val="00D05FDC"/>
    <w:rsid w:val="00D06479"/>
    <w:rsid w:val="00D10526"/>
    <w:rsid w:val="00D111EA"/>
    <w:rsid w:val="00D12717"/>
    <w:rsid w:val="00D12A82"/>
    <w:rsid w:val="00D138A2"/>
    <w:rsid w:val="00D138AF"/>
    <w:rsid w:val="00D146A8"/>
    <w:rsid w:val="00D146E9"/>
    <w:rsid w:val="00D15327"/>
    <w:rsid w:val="00D154B4"/>
    <w:rsid w:val="00D1615A"/>
    <w:rsid w:val="00D164AC"/>
    <w:rsid w:val="00D16D65"/>
    <w:rsid w:val="00D16E0C"/>
    <w:rsid w:val="00D1703D"/>
    <w:rsid w:val="00D17F50"/>
    <w:rsid w:val="00D203F0"/>
    <w:rsid w:val="00D2131E"/>
    <w:rsid w:val="00D23142"/>
    <w:rsid w:val="00D25232"/>
    <w:rsid w:val="00D25287"/>
    <w:rsid w:val="00D25B05"/>
    <w:rsid w:val="00D25C32"/>
    <w:rsid w:val="00D270A2"/>
    <w:rsid w:val="00D27264"/>
    <w:rsid w:val="00D27401"/>
    <w:rsid w:val="00D27E2F"/>
    <w:rsid w:val="00D27EB3"/>
    <w:rsid w:val="00D27FB8"/>
    <w:rsid w:val="00D3076E"/>
    <w:rsid w:val="00D30A33"/>
    <w:rsid w:val="00D31086"/>
    <w:rsid w:val="00D315C9"/>
    <w:rsid w:val="00D31671"/>
    <w:rsid w:val="00D31AC3"/>
    <w:rsid w:val="00D3200B"/>
    <w:rsid w:val="00D325FE"/>
    <w:rsid w:val="00D326AE"/>
    <w:rsid w:val="00D3276A"/>
    <w:rsid w:val="00D3278A"/>
    <w:rsid w:val="00D32E13"/>
    <w:rsid w:val="00D32FBA"/>
    <w:rsid w:val="00D32FEE"/>
    <w:rsid w:val="00D33C96"/>
    <w:rsid w:val="00D3448C"/>
    <w:rsid w:val="00D3458A"/>
    <w:rsid w:val="00D34B47"/>
    <w:rsid w:val="00D3578C"/>
    <w:rsid w:val="00D362CD"/>
    <w:rsid w:val="00D37D07"/>
    <w:rsid w:val="00D37DA1"/>
    <w:rsid w:val="00D405C0"/>
    <w:rsid w:val="00D40BAE"/>
    <w:rsid w:val="00D40D10"/>
    <w:rsid w:val="00D4124F"/>
    <w:rsid w:val="00D412F6"/>
    <w:rsid w:val="00D41A7A"/>
    <w:rsid w:val="00D41C24"/>
    <w:rsid w:val="00D42097"/>
    <w:rsid w:val="00D42E25"/>
    <w:rsid w:val="00D42F90"/>
    <w:rsid w:val="00D437AC"/>
    <w:rsid w:val="00D43867"/>
    <w:rsid w:val="00D43E2C"/>
    <w:rsid w:val="00D440E0"/>
    <w:rsid w:val="00D4434E"/>
    <w:rsid w:val="00D443E9"/>
    <w:rsid w:val="00D4468A"/>
    <w:rsid w:val="00D45791"/>
    <w:rsid w:val="00D45D6E"/>
    <w:rsid w:val="00D46435"/>
    <w:rsid w:val="00D4719B"/>
    <w:rsid w:val="00D47A7C"/>
    <w:rsid w:val="00D47BB8"/>
    <w:rsid w:val="00D50620"/>
    <w:rsid w:val="00D50FB7"/>
    <w:rsid w:val="00D51CE2"/>
    <w:rsid w:val="00D51E1E"/>
    <w:rsid w:val="00D5300C"/>
    <w:rsid w:val="00D530D9"/>
    <w:rsid w:val="00D539E7"/>
    <w:rsid w:val="00D544EF"/>
    <w:rsid w:val="00D54692"/>
    <w:rsid w:val="00D54A52"/>
    <w:rsid w:val="00D55A4D"/>
    <w:rsid w:val="00D55E8E"/>
    <w:rsid w:val="00D5669A"/>
    <w:rsid w:val="00D5685B"/>
    <w:rsid w:val="00D571D5"/>
    <w:rsid w:val="00D575B6"/>
    <w:rsid w:val="00D576B8"/>
    <w:rsid w:val="00D57C95"/>
    <w:rsid w:val="00D608E3"/>
    <w:rsid w:val="00D628E1"/>
    <w:rsid w:val="00D62F6F"/>
    <w:rsid w:val="00D6312C"/>
    <w:rsid w:val="00D6364C"/>
    <w:rsid w:val="00D63DCD"/>
    <w:rsid w:val="00D63E4C"/>
    <w:rsid w:val="00D642B7"/>
    <w:rsid w:val="00D64460"/>
    <w:rsid w:val="00D64B4F"/>
    <w:rsid w:val="00D6554D"/>
    <w:rsid w:val="00D66223"/>
    <w:rsid w:val="00D67342"/>
    <w:rsid w:val="00D67C0C"/>
    <w:rsid w:val="00D7055D"/>
    <w:rsid w:val="00D70798"/>
    <w:rsid w:val="00D70A30"/>
    <w:rsid w:val="00D70B8B"/>
    <w:rsid w:val="00D71624"/>
    <w:rsid w:val="00D71994"/>
    <w:rsid w:val="00D72556"/>
    <w:rsid w:val="00D73C8D"/>
    <w:rsid w:val="00D73DDE"/>
    <w:rsid w:val="00D740ED"/>
    <w:rsid w:val="00D743C9"/>
    <w:rsid w:val="00D765B2"/>
    <w:rsid w:val="00D775D5"/>
    <w:rsid w:val="00D77B75"/>
    <w:rsid w:val="00D77BA9"/>
    <w:rsid w:val="00D8023C"/>
    <w:rsid w:val="00D8053B"/>
    <w:rsid w:val="00D80E52"/>
    <w:rsid w:val="00D81596"/>
    <w:rsid w:val="00D816CD"/>
    <w:rsid w:val="00D81862"/>
    <w:rsid w:val="00D826B2"/>
    <w:rsid w:val="00D82ED6"/>
    <w:rsid w:val="00D82F74"/>
    <w:rsid w:val="00D848EC"/>
    <w:rsid w:val="00D87D17"/>
    <w:rsid w:val="00D87EE0"/>
    <w:rsid w:val="00D91796"/>
    <w:rsid w:val="00D91B72"/>
    <w:rsid w:val="00D91D51"/>
    <w:rsid w:val="00D91DB9"/>
    <w:rsid w:val="00D9224A"/>
    <w:rsid w:val="00D930A6"/>
    <w:rsid w:val="00D943DF"/>
    <w:rsid w:val="00D95020"/>
    <w:rsid w:val="00D9554D"/>
    <w:rsid w:val="00D95919"/>
    <w:rsid w:val="00D95A02"/>
    <w:rsid w:val="00D97312"/>
    <w:rsid w:val="00DA03FC"/>
    <w:rsid w:val="00DA0DA1"/>
    <w:rsid w:val="00DA144A"/>
    <w:rsid w:val="00DA14C7"/>
    <w:rsid w:val="00DA15CA"/>
    <w:rsid w:val="00DA180F"/>
    <w:rsid w:val="00DA31A8"/>
    <w:rsid w:val="00DA3C17"/>
    <w:rsid w:val="00DA4A26"/>
    <w:rsid w:val="00DA4CED"/>
    <w:rsid w:val="00DA614A"/>
    <w:rsid w:val="00DA6813"/>
    <w:rsid w:val="00DA74DC"/>
    <w:rsid w:val="00DA77D3"/>
    <w:rsid w:val="00DA7B80"/>
    <w:rsid w:val="00DB0006"/>
    <w:rsid w:val="00DB050B"/>
    <w:rsid w:val="00DB0865"/>
    <w:rsid w:val="00DB15B4"/>
    <w:rsid w:val="00DB29F6"/>
    <w:rsid w:val="00DB2DCF"/>
    <w:rsid w:val="00DB3322"/>
    <w:rsid w:val="00DB3B13"/>
    <w:rsid w:val="00DB4E61"/>
    <w:rsid w:val="00DB54D1"/>
    <w:rsid w:val="00DB5729"/>
    <w:rsid w:val="00DB6D77"/>
    <w:rsid w:val="00DB73B8"/>
    <w:rsid w:val="00DB74C0"/>
    <w:rsid w:val="00DC11FC"/>
    <w:rsid w:val="00DC235B"/>
    <w:rsid w:val="00DC2861"/>
    <w:rsid w:val="00DC291F"/>
    <w:rsid w:val="00DC2ED1"/>
    <w:rsid w:val="00DC2F39"/>
    <w:rsid w:val="00DC310A"/>
    <w:rsid w:val="00DC35ED"/>
    <w:rsid w:val="00DC3F98"/>
    <w:rsid w:val="00DC47D9"/>
    <w:rsid w:val="00DC4DEE"/>
    <w:rsid w:val="00DC51D7"/>
    <w:rsid w:val="00DC5500"/>
    <w:rsid w:val="00DC5C44"/>
    <w:rsid w:val="00DC65A1"/>
    <w:rsid w:val="00DC6B3B"/>
    <w:rsid w:val="00DD014E"/>
    <w:rsid w:val="00DD10F8"/>
    <w:rsid w:val="00DD1700"/>
    <w:rsid w:val="00DD1F70"/>
    <w:rsid w:val="00DD355E"/>
    <w:rsid w:val="00DD3DC8"/>
    <w:rsid w:val="00DD4911"/>
    <w:rsid w:val="00DD5AE4"/>
    <w:rsid w:val="00DD63A4"/>
    <w:rsid w:val="00DD645D"/>
    <w:rsid w:val="00DD675D"/>
    <w:rsid w:val="00DD6FF1"/>
    <w:rsid w:val="00DD7520"/>
    <w:rsid w:val="00DD7BCC"/>
    <w:rsid w:val="00DE0629"/>
    <w:rsid w:val="00DE0A96"/>
    <w:rsid w:val="00DE0FD2"/>
    <w:rsid w:val="00DE2438"/>
    <w:rsid w:val="00DE26C6"/>
    <w:rsid w:val="00DE446C"/>
    <w:rsid w:val="00DE475D"/>
    <w:rsid w:val="00DE4861"/>
    <w:rsid w:val="00DE4CED"/>
    <w:rsid w:val="00DE4CFE"/>
    <w:rsid w:val="00DE5353"/>
    <w:rsid w:val="00DE5922"/>
    <w:rsid w:val="00DE7480"/>
    <w:rsid w:val="00DE752D"/>
    <w:rsid w:val="00DE7CA4"/>
    <w:rsid w:val="00DF00F4"/>
    <w:rsid w:val="00DF02AE"/>
    <w:rsid w:val="00DF2074"/>
    <w:rsid w:val="00DF33BB"/>
    <w:rsid w:val="00DF3628"/>
    <w:rsid w:val="00DF3BAA"/>
    <w:rsid w:val="00DF3D01"/>
    <w:rsid w:val="00DF4327"/>
    <w:rsid w:val="00DF4365"/>
    <w:rsid w:val="00DF4D00"/>
    <w:rsid w:val="00DF530B"/>
    <w:rsid w:val="00DF54E8"/>
    <w:rsid w:val="00DF5ABF"/>
    <w:rsid w:val="00E01811"/>
    <w:rsid w:val="00E01E87"/>
    <w:rsid w:val="00E020C7"/>
    <w:rsid w:val="00E037AC"/>
    <w:rsid w:val="00E03AE2"/>
    <w:rsid w:val="00E04036"/>
    <w:rsid w:val="00E04147"/>
    <w:rsid w:val="00E047E3"/>
    <w:rsid w:val="00E05035"/>
    <w:rsid w:val="00E05072"/>
    <w:rsid w:val="00E05557"/>
    <w:rsid w:val="00E059C0"/>
    <w:rsid w:val="00E05A0D"/>
    <w:rsid w:val="00E05F97"/>
    <w:rsid w:val="00E06B26"/>
    <w:rsid w:val="00E101FD"/>
    <w:rsid w:val="00E10358"/>
    <w:rsid w:val="00E10B97"/>
    <w:rsid w:val="00E10F1C"/>
    <w:rsid w:val="00E11177"/>
    <w:rsid w:val="00E11249"/>
    <w:rsid w:val="00E11968"/>
    <w:rsid w:val="00E12856"/>
    <w:rsid w:val="00E13B12"/>
    <w:rsid w:val="00E14172"/>
    <w:rsid w:val="00E141CB"/>
    <w:rsid w:val="00E1423F"/>
    <w:rsid w:val="00E1435F"/>
    <w:rsid w:val="00E14589"/>
    <w:rsid w:val="00E14A8E"/>
    <w:rsid w:val="00E1598F"/>
    <w:rsid w:val="00E161D2"/>
    <w:rsid w:val="00E1681F"/>
    <w:rsid w:val="00E168D8"/>
    <w:rsid w:val="00E17766"/>
    <w:rsid w:val="00E20BB2"/>
    <w:rsid w:val="00E20CF3"/>
    <w:rsid w:val="00E2111A"/>
    <w:rsid w:val="00E2180B"/>
    <w:rsid w:val="00E21848"/>
    <w:rsid w:val="00E221B7"/>
    <w:rsid w:val="00E228CA"/>
    <w:rsid w:val="00E22CD8"/>
    <w:rsid w:val="00E23D1C"/>
    <w:rsid w:val="00E23D39"/>
    <w:rsid w:val="00E240A2"/>
    <w:rsid w:val="00E24862"/>
    <w:rsid w:val="00E24A5F"/>
    <w:rsid w:val="00E24DFC"/>
    <w:rsid w:val="00E26481"/>
    <w:rsid w:val="00E26D86"/>
    <w:rsid w:val="00E27828"/>
    <w:rsid w:val="00E313AA"/>
    <w:rsid w:val="00E31B61"/>
    <w:rsid w:val="00E321B8"/>
    <w:rsid w:val="00E3237F"/>
    <w:rsid w:val="00E327B2"/>
    <w:rsid w:val="00E32BF4"/>
    <w:rsid w:val="00E34927"/>
    <w:rsid w:val="00E349FB"/>
    <w:rsid w:val="00E34E85"/>
    <w:rsid w:val="00E3553A"/>
    <w:rsid w:val="00E35814"/>
    <w:rsid w:val="00E361C4"/>
    <w:rsid w:val="00E40245"/>
    <w:rsid w:val="00E40F29"/>
    <w:rsid w:val="00E41C62"/>
    <w:rsid w:val="00E41F0A"/>
    <w:rsid w:val="00E42FF6"/>
    <w:rsid w:val="00E4306B"/>
    <w:rsid w:val="00E43933"/>
    <w:rsid w:val="00E43B48"/>
    <w:rsid w:val="00E44BD9"/>
    <w:rsid w:val="00E44E3A"/>
    <w:rsid w:val="00E45761"/>
    <w:rsid w:val="00E46438"/>
    <w:rsid w:val="00E46ACF"/>
    <w:rsid w:val="00E501A6"/>
    <w:rsid w:val="00E50553"/>
    <w:rsid w:val="00E50F83"/>
    <w:rsid w:val="00E517A3"/>
    <w:rsid w:val="00E51D12"/>
    <w:rsid w:val="00E53AA5"/>
    <w:rsid w:val="00E53F06"/>
    <w:rsid w:val="00E55687"/>
    <w:rsid w:val="00E557DC"/>
    <w:rsid w:val="00E55A36"/>
    <w:rsid w:val="00E55A88"/>
    <w:rsid w:val="00E56756"/>
    <w:rsid w:val="00E569D0"/>
    <w:rsid w:val="00E5709F"/>
    <w:rsid w:val="00E5739C"/>
    <w:rsid w:val="00E600C5"/>
    <w:rsid w:val="00E6059F"/>
    <w:rsid w:val="00E60798"/>
    <w:rsid w:val="00E61B3B"/>
    <w:rsid w:val="00E6378D"/>
    <w:rsid w:val="00E64120"/>
    <w:rsid w:val="00E6545A"/>
    <w:rsid w:val="00E65548"/>
    <w:rsid w:val="00E657BB"/>
    <w:rsid w:val="00E659BF"/>
    <w:rsid w:val="00E66CCC"/>
    <w:rsid w:val="00E6764F"/>
    <w:rsid w:val="00E676F9"/>
    <w:rsid w:val="00E70526"/>
    <w:rsid w:val="00E70F0C"/>
    <w:rsid w:val="00E726AC"/>
    <w:rsid w:val="00E72C36"/>
    <w:rsid w:val="00E72DCA"/>
    <w:rsid w:val="00E72E79"/>
    <w:rsid w:val="00E73003"/>
    <w:rsid w:val="00E7320F"/>
    <w:rsid w:val="00E742A3"/>
    <w:rsid w:val="00E746F7"/>
    <w:rsid w:val="00E74E54"/>
    <w:rsid w:val="00E74F0F"/>
    <w:rsid w:val="00E77501"/>
    <w:rsid w:val="00E77860"/>
    <w:rsid w:val="00E80BB9"/>
    <w:rsid w:val="00E81445"/>
    <w:rsid w:val="00E819C0"/>
    <w:rsid w:val="00E83080"/>
    <w:rsid w:val="00E830F7"/>
    <w:rsid w:val="00E85163"/>
    <w:rsid w:val="00E85374"/>
    <w:rsid w:val="00E85C9B"/>
    <w:rsid w:val="00E869C8"/>
    <w:rsid w:val="00E86BFC"/>
    <w:rsid w:val="00E87391"/>
    <w:rsid w:val="00E8782D"/>
    <w:rsid w:val="00E87B6D"/>
    <w:rsid w:val="00E90A84"/>
    <w:rsid w:val="00E92247"/>
    <w:rsid w:val="00E93987"/>
    <w:rsid w:val="00E93C14"/>
    <w:rsid w:val="00E93C79"/>
    <w:rsid w:val="00E94AEA"/>
    <w:rsid w:val="00E94E20"/>
    <w:rsid w:val="00E963CD"/>
    <w:rsid w:val="00E969A5"/>
    <w:rsid w:val="00E977AE"/>
    <w:rsid w:val="00E97C9F"/>
    <w:rsid w:val="00EA00B9"/>
    <w:rsid w:val="00EA00E6"/>
    <w:rsid w:val="00EA06CE"/>
    <w:rsid w:val="00EA1076"/>
    <w:rsid w:val="00EA188E"/>
    <w:rsid w:val="00EA1F89"/>
    <w:rsid w:val="00EA2B98"/>
    <w:rsid w:val="00EA3039"/>
    <w:rsid w:val="00EA30A9"/>
    <w:rsid w:val="00EA3FD1"/>
    <w:rsid w:val="00EA437C"/>
    <w:rsid w:val="00EA4B31"/>
    <w:rsid w:val="00EA63FF"/>
    <w:rsid w:val="00EA643C"/>
    <w:rsid w:val="00EA6939"/>
    <w:rsid w:val="00EA70BC"/>
    <w:rsid w:val="00EA70C6"/>
    <w:rsid w:val="00EA7F96"/>
    <w:rsid w:val="00EB0701"/>
    <w:rsid w:val="00EB07F3"/>
    <w:rsid w:val="00EB1947"/>
    <w:rsid w:val="00EB1CD5"/>
    <w:rsid w:val="00EB25C9"/>
    <w:rsid w:val="00EB2B9E"/>
    <w:rsid w:val="00EB2BE9"/>
    <w:rsid w:val="00EB2D79"/>
    <w:rsid w:val="00EB2FE8"/>
    <w:rsid w:val="00EB31B5"/>
    <w:rsid w:val="00EB5D08"/>
    <w:rsid w:val="00EB729B"/>
    <w:rsid w:val="00EB76A7"/>
    <w:rsid w:val="00EC020C"/>
    <w:rsid w:val="00EC087E"/>
    <w:rsid w:val="00EC1080"/>
    <w:rsid w:val="00EC3932"/>
    <w:rsid w:val="00EC4575"/>
    <w:rsid w:val="00EC5198"/>
    <w:rsid w:val="00EC528D"/>
    <w:rsid w:val="00EC5D99"/>
    <w:rsid w:val="00EC73D8"/>
    <w:rsid w:val="00ED05DC"/>
    <w:rsid w:val="00ED129A"/>
    <w:rsid w:val="00ED1A45"/>
    <w:rsid w:val="00ED1D73"/>
    <w:rsid w:val="00ED2076"/>
    <w:rsid w:val="00ED5679"/>
    <w:rsid w:val="00ED7C91"/>
    <w:rsid w:val="00ED7D2F"/>
    <w:rsid w:val="00ED7E2C"/>
    <w:rsid w:val="00EE0738"/>
    <w:rsid w:val="00EE0C73"/>
    <w:rsid w:val="00EE0E5E"/>
    <w:rsid w:val="00EE0F54"/>
    <w:rsid w:val="00EE1356"/>
    <w:rsid w:val="00EE1826"/>
    <w:rsid w:val="00EE1BBE"/>
    <w:rsid w:val="00EE2256"/>
    <w:rsid w:val="00EE22D7"/>
    <w:rsid w:val="00EE391B"/>
    <w:rsid w:val="00EE3929"/>
    <w:rsid w:val="00EE3F05"/>
    <w:rsid w:val="00EE46C0"/>
    <w:rsid w:val="00EE4752"/>
    <w:rsid w:val="00EE50E7"/>
    <w:rsid w:val="00EE5769"/>
    <w:rsid w:val="00EE6B6C"/>
    <w:rsid w:val="00EE739A"/>
    <w:rsid w:val="00EE7EDD"/>
    <w:rsid w:val="00EE7FDB"/>
    <w:rsid w:val="00EF0C7A"/>
    <w:rsid w:val="00EF0D0D"/>
    <w:rsid w:val="00EF2194"/>
    <w:rsid w:val="00EF24B6"/>
    <w:rsid w:val="00EF277C"/>
    <w:rsid w:val="00EF2C6B"/>
    <w:rsid w:val="00EF31FF"/>
    <w:rsid w:val="00EF3F64"/>
    <w:rsid w:val="00EF4BD9"/>
    <w:rsid w:val="00EF6DB8"/>
    <w:rsid w:val="00EF7368"/>
    <w:rsid w:val="00EF7640"/>
    <w:rsid w:val="00EF78BD"/>
    <w:rsid w:val="00F0034B"/>
    <w:rsid w:val="00F00924"/>
    <w:rsid w:val="00F01F8B"/>
    <w:rsid w:val="00F0269A"/>
    <w:rsid w:val="00F0343B"/>
    <w:rsid w:val="00F035CF"/>
    <w:rsid w:val="00F03657"/>
    <w:rsid w:val="00F03DCB"/>
    <w:rsid w:val="00F05081"/>
    <w:rsid w:val="00F05201"/>
    <w:rsid w:val="00F05CC7"/>
    <w:rsid w:val="00F0739A"/>
    <w:rsid w:val="00F07DA9"/>
    <w:rsid w:val="00F12085"/>
    <w:rsid w:val="00F12160"/>
    <w:rsid w:val="00F12446"/>
    <w:rsid w:val="00F132C9"/>
    <w:rsid w:val="00F137D8"/>
    <w:rsid w:val="00F13E7A"/>
    <w:rsid w:val="00F14696"/>
    <w:rsid w:val="00F146E5"/>
    <w:rsid w:val="00F151C0"/>
    <w:rsid w:val="00F152EF"/>
    <w:rsid w:val="00F15CD6"/>
    <w:rsid w:val="00F15F19"/>
    <w:rsid w:val="00F16438"/>
    <w:rsid w:val="00F17A13"/>
    <w:rsid w:val="00F20211"/>
    <w:rsid w:val="00F20587"/>
    <w:rsid w:val="00F2069A"/>
    <w:rsid w:val="00F20EDE"/>
    <w:rsid w:val="00F214DC"/>
    <w:rsid w:val="00F21698"/>
    <w:rsid w:val="00F21932"/>
    <w:rsid w:val="00F2293E"/>
    <w:rsid w:val="00F22D35"/>
    <w:rsid w:val="00F22DF2"/>
    <w:rsid w:val="00F23F3C"/>
    <w:rsid w:val="00F24178"/>
    <w:rsid w:val="00F24C5F"/>
    <w:rsid w:val="00F24F77"/>
    <w:rsid w:val="00F257B9"/>
    <w:rsid w:val="00F258B2"/>
    <w:rsid w:val="00F265C1"/>
    <w:rsid w:val="00F272A1"/>
    <w:rsid w:val="00F27329"/>
    <w:rsid w:val="00F275F0"/>
    <w:rsid w:val="00F278A7"/>
    <w:rsid w:val="00F30837"/>
    <w:rsid w:val="00F31408"/>
    <w:rsid w:val="00F318EB"/>
    <w:rsid w:val="00F342CF"/>
    <w:rsid w:val="00F3471F"/>
    <w:rsid w:val="00F34BD8"/>
    <w:rsid w:val="00F34C7E"/>
    <w:rsid w:val="00F34D03"/>
    <w:rsid w:val="00F34E52"/>
    <w:rsid w:val="00F3566D"/>
    <w:rsid w:val="00F3577A"/>
    <w:rsid w:val="00F35E94"/>
    <w:rsid w:val="00F3680E"/>
    <w:rsid w:val="00F36BDB"/>
    <w:rsid w:val="00F373A1"/>
    <w:rsid w:val="00F4080C"/>
    <w:rsid w:val="00F40F08"/>
    <w:rsid w:val="00F41471"/>
    <w:rsid w:val="00F41C6B"/>
    <w:rsid w:val="00F422A9"/>
    <w:rsid w:val="00F43CFB"/>
    <w:rsid w:val="00F43E42"/>
    <w:rsid w:val="00F43F5B"/>
    <w:rsid w:val="00F44102"/>
    <w:rsid w:val="00F44740"/>
    <w:rsid w:val="00F447E3"/>
    <w:rsid w:val="00F45ABB"/>
    <w:rsid w:val="00F45AFA"/>
    <w:rsid w:val="00F45C00"/>
    <w:rsid w:val="00F4681D"/>
    <w:rsid w:val="00F4731F"/>
    <w:rsid w:val="00F475ED"/>
    <w:rsid w:val="00F47D2D"/>
    <w:rsid w:val="00F5048C"/>
    <w:rsid w:val="00F504C9"/>
    <w:rsid w:val="00F51304"/>
    <w:rsid w:val="00F52A3D"/>
    <w:rsid w:val="00F53E1E"/>
    <w:rsid w:val="00F5474F"/>
    <w:rsid w:val="00F5496C"/>
    <w:rsid w:val="00F54D1A"/>
    <w:rsid w:val="00F555BF"/>
    <w:rsid w:val="00F55C50"/>
    <w:rsid w:val="00F5614C"/>
    <w:rsid w:val="00F56786"/>
    <w:rsid w:val="00F5731A"/>
    <w:rsid w:val="00F57A31"/>
    <w:rsid w:val="00F60A20"/>
    <w:rsid w:val="00F60E72"/>
    <w:rsid w:val="00F61740"/>
    <w:rsid w:val="00F62BF9"/>
    <w:rsid w:val="00F65209"/>
    <w:rsid w:val="00F65664"/>
    <w:rsid w:val="00F65685"/>
    <w:rsid w:val="00F6707E"/>
    <w:rsid w:val="00F67661"/>
    <w:rsid w:val="00F67D92"/>
    <w:rsid w:val="00F70120"/>
    <w:rsid w:val="00F70943"/>
    <w:rsid w:val="00F70D96"/>
    <w:rsid w:val="00F71A9D"/>
    <w:rsid w:val="00F71F50"/>
    <w:rsid w:val="00F72731"/>
    <w:rsid w:val="00F72A4B"/>
    <w:rsid w:val="00F739EA"/>
    <w:rsid w:val="00F73CDB"/>
    <w:rsid w:val="00F74084"/>
    <w:rsid w:val="00F74514"/>
    <w:rsid w:val="00F74AEC"/>
    <w:rsid w:val="00F74E96"/>
    <w:rsid w:val="00F75E98"/>
    <w:rsid w:val="00F76A1B"/>
    <w:rsid w:val="00F76C02"/>
    <w:rsid w:val="00F7709E"/>
    <w:rsid w:val="00F77238"/>
    <w:rsid w:val="00F8064D"/>
    <w:rsid w:val="00F80AC1"/>
    <w:rsid w:val="00F8155F"/>
    <w:rsid w:val="00F815B0"/>
    <w:rsid w:val="00F816C4"/>
    <w:rsid w:val="00F81DDD"/>
    <w:rsid w:val="00F82141"/>
    <w:rsid w:val="00F83291"/>
    <w:rsid w:val="00F839CB"/>
    <w:rsid w:val="00F85BA2"/>
    <w:rsid w:val="00F86034"/>
    <w:rsid w:val="00F86B8D"/>
    <w:rsid w:val="00F87722"/>
    <w:rsid w:val="00F877AD"/>
    <w:rsid w:val="00F908DA"/>
    <w:rsid w:val="00F90AA9"/>
    <w:rsid w:val="00F90F51"/>
    <w:rsid w:val="00F9161C"/>
    <w:rsid w:val="00F9168F"/>
    <w:rsid w:val="00F91C7E"/>
    <w:rsid w:val="00F92963"/>
    <w:rsid w:val="00F936EC"/>
    <w:rsid w:val="00F9418E"/>
    <w:rsid w:val="00F94617"/>
    <w:rsid w:val="00F952AE"/>
    <w:rsid w:val="00F95DD0"/>
    <w:rsid w:val="00F95EA4"/>
    <w:rsid w:val="00F960B4"/>
    <w:rsid w:val="00F9618F"/>
    <w:rsid w:val="00F965D1"/>
    <w:rsid w:val="00F96F2A"/>
    <w:rsid w:val="00F977D4"/>
    <w:rsid w:val="00FA0A54"/>
    <w:rsid w:val="00FA29C1"/>
    <w:rsid w:val="00FA3826"/>
    <w:rsid w:val="00FA3BA1"/>
    <w:rsid w:val="00FA4828"/>
    <w:rsid w:val="00FA52E8"/>
    <w:rsid w:val="00FA531C"/>
    <w:rsid w:val="00FA5332"/>
    <w:rsid w:val="00FA6281"/>
    <w:rsid w:val="00FA7046"/>
    <w:rsid w:val="00FA79A1"/>
    <w:rsid w:val="00FB03FE"/>
    <w:rsid w:val="00FB0EA8"/>
    <w:rsid w:val="00FB17F1"/>
    <w:rsid w:val="00FB1EA0"/>
    <w:rsid w:val="00FB1EE8"/>
    <w:rsid w:val="00FB37F9"/>
    <w:rsid w:val="00FB3BF8"/>
    <w:rsid w:val="00FB439B"/>
    <w:rsid w:val="00FB4FD4"/>
    <w:rsid w:val="00FB5C99"/>
    <w:rsid w:val="00FB6023"/>
    <w:rsid w:val="00FB639E"/>
    <w:rsid w:val="00FB6F44"/>
    <w:rsid w:val="00FB775D"/>
    <w:rsid w:val="00FC08C9"/>
    <w:rsid w:val="00FC0EE5"/>
    <w:rsid w:val="00FC1750"/>
    <w:rsid w:val="00FC17B9"/>
    <w:rsid w:val="00FC1993"/>
    <w:rsid w:val="00FC261D"/>
    <w:rsid w:val="00FC4459"/>
    <w:rsid w:val="00FC71B8"/>
    <w:rsid w:val="00FC7337"/>
    <w:rsid w:val="00FD05AE"/>
    <w:rsid w:val="00FD06D7"/>
    <w:rsid w:val="00FD0770"/>
    <w:rsid w:val="00FD1528"/>
    <w:rsid w:val="00FD15E3"/>
    <w:rsid w:val="00FD208B"/>
    <w:rsid w:val="00FD285E"/>
    <w:rsid w:val="00FD38CA"/>
    <w:rsid w:val="00FD38EA"/>
    <w:rsid w:val="00FD42E5"/>
    <w:rsid w:val="00FD433E"/>
    <w:rsid w:val="00FD4A6D"/>
    <w:rsid w:val="00FD627E"/>
    <w:rsid w:val="00FD78D6"/>
    <w:rsid w:val="00FD7C57"/>
    <w:rsid w:val="00FE0B34"/>
    <w:rsid w:val="00FE1550"/>
    <w:rsid w:val="00FE164B"/>
    <w:rsid w:val="00FE2638"/>
    <w:rsid w:val="00FE2EF9"/>
    <w:rsid w:val="00FE348B"/>
    <w:rsid w:val="00FE368F"/>
    <w:rsid w:val="00FE38E6"/>
    <w:rsid w:val="00FE4827"/>
    <w:rsid w:val="00FE4D61"/>
    <w:rsid w:val="00FE4E60"/>
    <w:rsid w:val="00FE5793"/>
    <w:rsid w:val="00FE609B"/>
    <w:rsid w:val="00FE61A7"/>
    <w:rsid w:val="00FE686D"/>
    <w:rsid w:val="00FE6B11"/>
    <w:rsid w:val="00FE70AA"/>
    <w:rsid w:val="00FE75F9"/>
    <w:rsid w:val="00FE7DCB"/>
    <w:rsid w:val="00FF0E37"/>
    <w:rsid w:val="00FF0FC2"/>
    <w:rsid w:val="00FF11C5"/>
    <w:rsid w:val="00FF20C6"/>
    <w:rsid w:val="00FF2826"/>
    <w:rsid w:val="00FF2E1E"/>
    <w:rsid w:val="00FF2F79"/>
    <w:rsid w:val="00FF38CB"/>
    <w:rsid w:val="00FF480E"/>
    <w:rsid w:val="00FF5CB6"/>
    <w:rsid w:val="00FF5FD7"/>
    <w:rsid w:val="00FF60E1"/>
    <w:rsid w:val="00FF6E69"/>
    <w:rsid w:val="00FF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F4441E"/>
  <w15:docId w15:val="{A6855EED-C7BB-4FCA-9549-DC53DAB1F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07E7"/>
    <w:rPr>
      <w:rFonts w:ascii="CordiaUPC" w:hAnsi="CordiaUPC" w:cs="CordiaUPC"/>
    </w:rPr>
  </w:style>
  <w:style w:type="paragraph" w:styleId="Heading1">
    <w:name w:val="heading 1"/>
    <w:basedOn w:val="Normal"/>
    <w:next w:val="Normal"/>
    <w:qFormat/>
    <w:rsid w:val="00281411"/>
    <w:pPr>
      <w:keepNext/>
      <w:tabs>
        <w:tab w:val="left" w:pos="78"/>
      </w:tabs>
      <w:jc w:val="center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281411"/>
    <w:pPr>
      <w:keepNext/>
      <w:tabs>
        <w:tab w:val="left" w:pos="342"/>
      </w:tabs>
      <w:ind w:right="-88"/>
      <w:jc w:val="center"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qFormat/>
    <w:rsid w:val="00281411"/>
    <w:pPr>
      <w:keepNext/>
      <w:tabs>
        <w:tab w:val="left" w:pos="720"/>
        <w:tab w:val="left" w:pos="810"/>
      </w:tabs>
      <w:ind w:left="900" w:right="576"/>
      <w:jc w:val="both"/>
      <w:outlineLvl w:val="2"/>
    </w:pPr>
    <w:rPr>
      <w:rFonts w:ascii="AngsanaUPC" w:hAnsi="AngsanaUPC" w:cs="AngsanaUPC"/>
      <w:sz w:val="32"/>
      <w:szCs w:val="32"/>
    </w:rPr>
  </w:style>
  <w:style w:type="paragraph" w:styleId="Heading4">
    <w:name w:val="heading 4"/>
    <w:basedOn w:val="Normal"/>
    <w:next w:val="Normal"/>
    <w:qFormat/>
    <w:rsid w:val="00281411"/>
    <w:pPr>
      <w:keepNext/>
      <w:tabs>
        <w:tab w:val="left" w:pos="360"/>
      </w:tabs>
      <w:ind w:right="583"/>
      <w:jc w:val="right"/>
      <w:outlineLvl w:val="3"/>
    </w:pPr>
    <w:rPr>
      <w:rFonts w:ascii="AngsanaUPC" w:hAnsi="AngsanaUPC" w:cs="AngsanaUPC"/>
      <w:sz w:val="32"/>
      <w:szCs w:val="32"/>
    </w:rPr>
  </w:style>
  <w:style w:type="paragraph" w:styleId="Heading5">
    <w:name w:val="heading 5"/>
    <w:basedOn w:val="Normal"/>
    <w:next w:val="Normal"/>
    <w:qFormat/>
    <w:rsid w:val="00281411"/>
    <w:pPr>
      <w:keepNext/>
      <w:tabs>
        <w:tab w:val="left" w:pos="252"/>
      </w:tabs>
      <w:outlineLvl w:val="4"/>
    </w:pPr>
    <w:rPr>
      <w:rFonts w:ascii="AngsanaUPC" w:hAnsi="AngsanaUPC" w:cs="AngsanaUPC"/>
      <w:sz w:val="32"/>
      <w:szCs w:val="32"/>
    </w:rPr>
  </w:style>
  <w:style w:type="paragraph" w:styleId="Heading6">
    <w:name w:val="heading 6"/>
    <w:basedOn w:val="Normal"/>
    <w:next w:val="Normal"/>
    <w:qFormat/>
    <w:rsid w:val="00281411"/>
    <w:pPr>
      <w:keepNext/>
      <w:tabs>
        <w:tab w:val="left" w:pos="360"/>
      </w:tabs>
      <w:spacing w:line="216" w:lineRule="auto"/>
      <w:jc w:val="both"/>
      <w:outlineLvl w:val="5"/>
    </w:pPr>
    <w:rPr>
      <w:rFonts w:ascii="AngsanaUPC" w:hAnsi="AngsanaUPC" w:cs="AngsanaUPC"/>
      <w:sz w:val="32"/>
      <w:szCs w:val="32"/>
    </w:rPr>
  </w:style>
  <w:style w:type="paragraph" w:styleId="Heading7">
    <w:name w:val="heading 7"/>
    <w:basedOn w:val="Normal"/>
    <w:next w:val="Normal"/>
    <w:qFormat/>
    <w:rsid w:val="00281411"/>
    <w:pPr>
      <w:keepNext/>
      <w:tabs>
        <w:tab w:val="left" w:pos="360"/>
      </w:tabs>
      <w:spacing w:line="216" w:lineRule="auto"/>
      <w:ind w:right="-108"/>
      <w:jc w:val="both"/>
      <w:outlineLvl w:val="6"/>
    </w:pPr>
    <w:rPr>
      <w:rFonts w:ascii="AngsanaUPC" w:hAnsi="AngsanaUPC" w:cs="AngsanaUPC"/>
      <w:sz w:val="28"/>
      <w:szCs w:val="28"/>
    </w:rPr>
  </w:style>
  <w:style w:type="paragraph" w:styleId="Heading8">
    <w:name w:val="heading 8"/>
    <w:basedOn w:val="Normal"/>
    <w:next w:val="Normal"/>
    <w:qFormat/>
    <w:rsid w:val="00281411"/>
    <w:pPr>
      <w:keepNext/>
      <w:tabs>
        <w:tab w:val="left" w:pos="360"/>
      </w:tabs>
      <w:spacing w:line="216" w:lineRule="auto"/>
      <w:ind w:right="-108"/>
      <w:jc w:val="both"/>
      <w:outlineLvl w:val="7"/>
    </w:pPr>
    <w:rPr>
      <w:rFonts w:ascii="AngsanaUPC" w:hAnsi="AngsanaUPC" w:cs="AngsanaUPC"/>
      <w:sz w:val="30"/>
      <w:szCs w:val="30"/>
    </w:rPr>
  </w:style>
  <w:style w:type="paragraph" w:styleId="Heading9">
    <w:name w:val="heading 9"/>
    <w:basedOn w:val="Normal"/>
    <w:next w:val="Normal"/>
    <w:qFormat/>
    <w:rsid w:val="00281411"/>
    <w:pPr>
      <w:keepNext/>
      <w:tabs>
        <w:tab w:val="left" w:pos="360"/>
        <w:tab w:val="left" w:pos="900"/>
      </w:tabs>
      <w:ind w:right="583"/>
      <w:jc w:val="right"/>
      <w:outlineLvl w:val="8"/>
    </w:pPr>
    <w:rPr>
      <w:rFonts w:ascii="AngsanaUPC" w:hAnsi="AngsanaUPC" w:cs="Angsan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81411"/>
    <w:pPr>
      <w:tabs>
        <w:tab w:val="center" w:pos="4153"/>
        <w:tab w:val="right" w:pos="8306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281411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281411"/>
    <w:pPr>
      <w:spacing w:before="120" w:after="120"/>
    </w:pPr>
    <w:rPr>
      <w:b/>
      <w:bCs/>
    </w:rPr>
  </w:style>
  <w:style w:type="paragraph" w:styleId="BlockText">
    <w:name w:val="Block Text"/>
    <w:basedOn w:val="Normal"/>
    <w:rsid w:val="00281411"/>
    <w:pPr>
      <w:tabs>
        <w:tab w:val="left" w:pos="900"/>
      </w:tabs>
      <w:ind w:left="900" w:right="576" w:hanging="900"/>
      <w:jc w:val="both"/>
    </w:pPr>
    <w:rPr>
      <w:rFonts w:ascii="AngsanaUPC" w:hAnsi="AngsanaUPC" w:cs="AngsanaUPC"/>
      <w:sz w:val="32"/>
      <w:szCs w:val="32"/>
    </w:rPr>
  </w:style>
  <w:style w:type="paragraph" w:styleId="BodyText">
    <w:name w:val="Body Text"/>
    <w:basedOn w:val="Normal"/>
    <w:link w:val="BodyTextChar"/>
    <w:rsid w:val="00281411"/>
    <w:pPr>
      <w:tabs>
        <w:tab w:val="left" w:pos="450"/>
        <w:tab w:val="left" w:pos="900"/>
      </w:tabs>
      <w:ind w:right="583"/>
      <w:jc w:val="both"/>
    </w:pPr>
    <w:rPr>
      <w:rFonts w:ascii="AngsanaUPC" w:hAnsi="AngsanaUPC" w:cs="Angsana New"/>
      <w:sz w:val="32"/>
      <w:szCs w:val="32"/>
    </w:rPr>
  </w:style>
  <w:style w:type="paragraph" w:styleId="BodyTextIndent">
    <w:name w:val="Body Text Indent"/>
    <w:basedOn w:val="Normal"/>
    <w:rsid w:val="00281411"/>
    <w:pPr>
      <w:ind w:left="432" w:hanging="432"/>
    </w:pPr>
    <w:rPr>
      <w:rFonts w:ascii="AngsanaUPC" w:hAnsi="AngsanaUPC" w:cs="AngsanaUPC"/>
      <w:sz w:val="28"/>
      <w:szCs w:val="28"/>
    </w:rPr>
  </w:style>
  <w:style w:type="paragraph" w:styleId="BodyText2">
    <w:name w:val="Body Text 2"/>
    <w:basedOn w:val="Normal"/>
    <w:rsid w:val="00281411"/>
    <w:pPr>
      <w:tabs>
        <w:tab w:val="left" w:pos="360"/>
        <w:tab w:val="left" w:pos="900"/>
      </w:tabs>
    </w:pPr>
    <w:rPr>
      <w:rFonts w:ascii="AngsanaUPC" w:hAnsi="AngsanaUPC" w:cs="AngsanaUPC"/>
      <w:spacing w:val="-6"/>
      <w:sz w:val="32"/>
      <w:szCs w:val="32"/>
    </w:rPr>
  </w:style>
  <w:style w:type="paragraph" w:styleId="BodyTextIndent2">
    <w:name w:val="Body Text Indent 2"/>
    <w:basedOn w:val="Normal"/>
    <w:rsid w:val="00281411"/>
    <w:pPr>
      <w:spacing w:before="240"/>
      <w:ind w:right="583" w:firstLine="900"/>
      <w:jc w:val="both"/>
    </w:pPr>
    <w:rPr>
      <w:rFonts w:ascii="AngsanaUPC" w:hAnsi="AngsanaUPC" w:cs="AngsanaUPC"/>
      <w:sz w:val="32"/>
      <w:szCs w:val="32"/>
    </w:rPr>
  </w:style>
  <w:style w:type="paragraph" w:styleId="BodyTextIndent3">
    <w:name w:val="Body Text Indent 3"/>
    <w:basedOn w:val="Normal"/>
    <w:rsid w:val="00281411"/>
    <w:pPr>
      <w:spacing w:before="240"/>
      <w:ind w:right="583" w:firstLine="720"/>
      <w:jc w:val="both"/>
    </w:pPr>
    <w:rPr>
      <w:rFonts w:ascii="AngsanaUPC" w:hAnsi="AngsanaUPC" w:cs="AngsanaUPC"/>
      <w:sz w:val="32"/>
      <w:szCs w:val="32"/>
    </w:rPr>
  </w:style>
  <w:style w:type="paragraph" w:styleId="BodyText3">
    <w:name w:val="Body Text 3"/>
    <w:basedOn w:val="Normal"/>
    <w:rsid w:val="00281411"/>
    <w:pPr>
      <w:tabs>
        <w:tab w:val="left" w:pos="360"/>
        <w:tab w:val="left" w:pos="900"/>
        <w:tab w:val="left" w:pos="1440"/>
      </w:tabs>
      <w:ind w:right="576"/>
      <w:jc w:val="both"/>
    </w:pPr>
    <w:rPr>
      <w:rFonts w:ascii="AngsanaUPC" w:hAnsi="AngsanaUPC" w:cs="AngsanaUPC"/>
      <w:b/>
      <w:bCs/>
      <w:sz w:val="32"/>
      <w:szCs w:val="32"/>
    </w:rPr>
  </w:style>
  <w:style w:type="paragraph" w:styleId="BalloonText">
    <w:name w:val="Balloon Text"/>
    <w:basedOn w:val="Normal"/>
    <w:semiHidden/>
    <w:rsid w:val="00842AFA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rsid w:val="00CD3D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2">
    <w:name w:val="List 2"/>
    <w:basedOn w:val="Normal"/>
    <w:rsid w:val="007044C1"/>
    <w:pPr>
      <w:ind w:left="720" w:hanging="360"/>
    </w:pPr>
    <w:rPr>
      <w:lang w:eastAsia="zh-CN"/>
    </w:rPr>
  </w:style>
  <w:style w:type="paragraph" w:styleId="ListBullet2">
    <w:name w:val="List Bullet 2"/>
    <w:basedOn w:val="Normal"/>
    <w:rsid w:val="007044C1"/>
    <w:pPr>
      <w:ind w:left="720" w:hanging="360"/>
    </w:pPr>
    <w:rPr>
      <w:lang w:eastAsia="zh-CN"/>
    </w:rPr>
  </w:style>
  <w:style w:type="paragraph" w:styleId="Date">
    <w:name w:val="Date"/>
    <w:basedOn w:val="Normal"/>
    <w:next w:val="Normal"/>
    <w:rsid w:val="007044C1"/>
    <w:rPr>
      <w:rFonts w:cs="Angsana New"/>
      <w:szCs w:val="23"/>
      <w:lang w:eastAsia="zh-CN"/>
    </w:rPr>
  </w:style>
  <w:style w:type="character" w:customStyle="1" w:styleId="h1">
    <w:name w:val="h1"/>
    <w:basedOn w:val="DefaultParagraphFont"/>
    <w:rsid w:val="00CE2C12"/>
  </w:style>
  <w:style w:type="character" w:customStyle="1" w:styleId="HeaderChar">
    <w:name w:val="Header Char"/>
    <w:link w:val="Header"/>
    <w:uiPriority w:val="99"/>
    <w:rsid w:val="002F37CC"/>
    <w:rPr>
      <w:rFonts w:ascii="CordiaUPC" w:hAnsi="CordiaUPC" w:cs="CordiaUPC"/>
    </w:rPr>
  </w:style>
  <w:style w:type="paragraph" w:customStyle="1" w:styleId="block">
    <w:name w:val="block"/>
    <w:aliases w:val="b"/>
    <w:basedOn w:val="BodyText"/>
    <w:rsid w:val="00AA7558"/>
    <w:pPr>
      <w:tabs>
        <w:tab w:val="clear" w:pos="450"/>
        <w:tab w:val="clear" w:pos="900"/>
      </w:tabs>
      <w:spacing w:after="260" w:line="260" w:lineRule="atLeast"/>
      <w:ind w:left="567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link w:val="BodyText"/>
    <w:rsid w:val="00AA7558"/>
    <w:rPr>
      <w:rFonts w:ascii="AngsanaUPC" w:hAnsi="AngsanaUPC" w:cs="AngsanaUPC"/>
      <w:sz w:val="32"/>
      <w:szCs w:val="32"/>
    </w:rPr>
  </w:style>
  <w:style w:type="paragraph" w:styleId="ListParagraph">
    <w:name w:val="List Paragraph"/>
    <w:basedOn w:val="Normal"/>
    <w:uiPriority w:val="34"/>
    <w:qFormat/>
    <w:rsid w:val="00CD3866"/>
    <w:pPr>
      <w:ind w:left="720"/>
      <w:contextualSpacing/>
    </w:pPr>
    <w:rPr>
      <w:rFonts w:cs="Angsana New"/>
      <w:szCs w:val="25"/>
    </w:rPr>
  </w:style>
  <w:style w:type="character" w:customStyle="1" w:styleId="FooterChar">
    <w:name w:val="Footer Char"/>
    <w:basedOn w:val="DefaultParagraphFont"/>
    <w:link w:val="Footer"/>
    <w:uiPriority w:val="99"/>
    <w:rsid w:val="00076380"/>
    <w:rPr>
      <w:rFonts w:ascii="CordiaUPC" w:hAnsi="CordiaUPC" w:cs="Cord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990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TP420T0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B2CCBA-233C-4FC4-9A6D-496A3379D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TP420T00</Template>
  <TotalTime>1</TotalTime>
  <Pages>3</Pages>
  <Words>3354</Words>
  <Characters>19120</Characters>
  <Application>Microsoft Office Word</Application>
  <DocSecurity>0</DocSecurity>
  <Lines>159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Company</Company>
  <LinksUpToDate>false</LinksUpToDate>
  <CharactersWithSpaces>22430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V&amp;A</dc:creator>
  <cp:keywords/>
  <dc:description/>
  <cp:lastModifiedBy>Rattana Wongkrajang</cp:lastModifiedBy>
  <cp:revision>2</cp:revision>
  <cp:lastPrinted>2019-08-06T14:44:00Z</cp:lastPrinted>
  <dcterms:created xsi:type="dcterms:W3CDTF">2019-08-13T12:49:00Z</dcterms:created>
  <dcterms:modified xsi:type="dcterms:W3CDTF">2019-08-13T12:49:00Z</dcterms:modified>
</cp:coreProperties>
</file>