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235A4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61F7C">
        <w:rPr>
          <w:rFonts w:ascii="Angsana New" w:hAnsi="Angsana New" w:hint="cs"/>
          <w:b/>
          <w:bCs/>
          <w:sz w:val="32"/>
          <w:szCs w:val="32"/>
          <w:cs/>
        </w:rPr>
        <w:t>คัมเวล คอร์ปอเรชั่น</w:t>
      </w: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822A5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3502E7">
        <w:rPr>
          <w:rFonts w:ascii="Angsana New" w:hAnsi="Angsana New"/>
          <w:b/>
          <w:bCs/>
          <w:sz w:val="32"/>
          <w:szCs w:val="32"/>
        </w:rPr>
        <w:t xml:space="preserve"> </w:t>
      </w:r>
      <w:r w:rsidR="003502E7" w:rsidRPr="0049424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3007B77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48D687D" w14:textId="77777777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023E09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23E0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และ </w:t>
      </w:r>
      <w:r w:rsidR="00023E09">
        <w:rPr>
          <w:rFonts w:ascii="Angsana New" w:hAnsi="Angsana New"/>
          <w:b/>
          <w:bCs/>
          <w:sz w:val="32"/>
          <w:szCs w:val="32"/>
          <w:lang w:val="en-US"/>
        </w:rPr>
        <w:t xml:space="preserve">6 </w:t>
      </w:r>
      <w:r w:rsidR="00023E09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23E09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023E09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817679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14:paraId="3FEE383C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30F031CF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09B3AE24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4D2C49AF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371397AA" w14:textId="77777777"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14:paraId="05AE2D7A" w14:textId="77777777"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06135733" w14:textId="77777777"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14:paraId="2F04E3A5" w14:textId="77777777"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699DF98B" w14:textId="77777777" w:rsidR="00117B13" w:rsidRPr="00795E48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104F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C104FB" w:rsidRPr="00C104FB">
        <w:rPr>
          <w:rFonts w:ascii="Angsana New" w:hAnsi="Angsana New"/>
          <w:sz w:val="30"/>
          <w:szCs w:val="30"/>
        </w:rPr>
        <w:t>77.95</w:t>
      </w:r>
      <w:r w:rsidRPr="00C104FB">
        <w:rPr>
          <w:rFonts w:ascii="Angsana New" w:hAnsi="Angsana New"/>
          <w:sz w:val="30"/>
          <w:szCs w:val="30"/>
          <w:cs/>
        </w:rPr>
        <w:t xml:space="preserve">) </w:t>
      </w:r>
    </w:p>
    <w:p w14:paraId="6C7B4A12" w14:textId="77777777" w:rsidR="004A5132" w:rsidRPr="00822A5E" w:rsidRDefault="00662A3E" w:rsidP="000345C1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t>หลัก</w:t>
      </w:r>
      <w:r w:rsidR="00094443" w:rsidRPr="00822A5E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822A5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822A5E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822A5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0D5890D" w14:textId="77777777" w:rsidR="00822A5E" w:rsidRPr="00822A5E" w:rsidRDefault="00822A5E" w:rsidP="00822A5E">
      <w:pPr>
        <w:pStyle w:val="ListParagraph"/>
        <w:numPr>
          <w:ilvl w:val="0"/>
          <w:numId w:val="31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AF7A2F2" w14:textId="77777777"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BA3A3C">
        <w:rPr>
          <w:rFonts w:ascii="Angsana New" w:hAnsi="Angsana New"/>
          <w:sz w:val="30"/>
          <w:szCs w:val="30"/>
        </w:rPr>
        <w:t>256</w:t>
      </w:r>
      <w:r w:rsidR="00822A5E">
        <w:rPr>
          <w:rFonts w:ascii="Angsana New" w:hAnsi="Angsana New"/>
          <w:sz w:val="30"/>
          <w:szCs w:val="30"/>
        </w:rPr>
        <w:t>1</w:t>
      </w:r>
      <w:r w:rsidRPr="00094443">
        <w:rPr>
          <w:rFonts w:ascii="Angsana New" w:hAnsi="Angsana New"/>
          <w:sz w:val="30"/>
          <w:szCs w:val="30"/>
          <w:cs/>
        </w:rPr>
        <w:t xml:space="preserve">)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โดยบริษัทฯ เลือกนำเสนองบการเงินระหว่างกาลแบบย่อ</w:t>
      </w:r>
    </w:p>
    <w:p w14:paraId="7932F4FA" w14:textId="77777777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14:paraId="32ED1D92" w14:textId="77777777" w:rsidR="00A96515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22A5E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822A5E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14:paraId="4D944287" w14:textId="77777777" w:rsidR="00822A5E" w:rsidRPr="00822A5E" w:rsidRDefault="00822A5E" w:rsidP="00822A5E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Pr="00822A5E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Pr="00822A5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Pr="00822A5E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Pr="00822A5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BC922BD" w14:textId="77777777" w:rsidR="00822A5E" w:rsidRPr="00822A5E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t>ข.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7E468380" w14:textId="77777777" w:rsidR="00D47C8E" w:rsidRP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22A5E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822A5E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822A5E">
        <w:rPr>
          <w:rFonts w:ascii="Angsana New" w:hAnsi="Angsana New"/>
          <w:sz w:val="30"/>
          <w:szCs w:val="30"/>
          <w:cs/>
        </w:rPr>
        <w:t xml:space="preserve"> จำกัด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822A5E">
        <w:rPr>
          <w:rFonts w:ascii="Angsana New" w:hAnsi="Angsana New"/>
          <w:sz w:val="30"/>
          <w:szCs w:val="30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โดยใช้หลักเกณฑ์เดียวกับงบการเงินรวมสำหรับปีสิ้นสุดวันที่</w:t>
      </w:r>
      <w:r w:rsidRPr="00822A5E">
        <w:rPr>
          <w:rFonts w:ascii="Angsana New" w:hAnsi="Angsana New"/>
          <w:sz w:val="30"/>
          <w:szCs w:val="30"/>
        </w:rPr>
        <w:t xml:space="preserve"> 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 xml:space="preserve">2561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ปัจจุบัน</w:t>
      </w:r>
    </w:p>
    <w:p w14:paraId="722FB358" w14:textId="77777777" w:rsidR="000D13CC" w:rsidRPr="00590462" w:rsidRDefault="000D13CC" w:rsidP="00822A5E">
      <w:pPr>
        <w:numPr>
          <w:ilvl w:val="0"/>
          <w:numId w:val="30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90462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B001BE6" w14:textId="77777777"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3E3B13CE" w14:textId="77777777" w:rsidR="000D13CC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>ในระหว่างงวด</w:t>
      </w:r>
      <w:r w:rsidRPr="00957BAF">
        <w:rPr>
          <w:rFonts w:ascii="Angsana New" w:hAnsi="Angsana New" w:hint="cs"/>
          <w:sz w:val="30"/>
          <w:szCs w:val="30"/>
          <w:cs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บริษัท</w:t>
      </w:r>
      <w:r w:rsidRPr="00957BAF">
        <w:rPr>
          <w:rFonts w:ascii="Angsana New" w:hAnsi="Angsana New" w:hint="cs"/>
          <w:sz w:val="30"/>
          <w:szCs w:val="30"/>
          <w:cs/>
        </w:rPr>
        <w:t>ฯ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957BAF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57BAF">
        <w:rPr>
          <w:rFonts w:ascii="Angsana New" w:hAnsi="Angsana New"/>
          <w:sz w:val="30"/>
          <w:szCs w:val="30"/>
        </w:rPr>
        <w:t>2561</w:t>
      </w:r>
      <w:r w:rsidRPr="00957BAF">
        <w:rPr>
          <w:rFonts w:ascii="Angsana New" w:hAnsi="Angsana New"/>
          <w:sz w:val="30"/>
          <w:szCs w:val="3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57BAF">
        <w:rPr>
          <w:rFonts w:ascii="Angsana New" w:hAnsi="Angsana New"/>
          <w:sz w:val="30"/>
          <w:szCs w:val="30"/>
        </w:rPr>
        <w:t>1</w:t>
      </w:r>
      <w:r w:rsidRPr="00957BAF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BAF">
        <w:rPr>
          <w:rFonts w:ascii="Angsana New" w:hAnsi="Angsana New"/>
          <w:sz w:val="30"/>
          <w:szCs w:val="30"/>
        </w:rPr>
        <w:t>2562</w:t>
      </w:r>
      <w:r w:rsidRPr="00957BAF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</w:t>
      </w:r>
      <w:r w:rsidRPr="00822A5E">
        <w:rPr>
          <w:rFonts w:ascii="Angsana New" w:hAnsi="Angsana New"/>
          <w:sz w:val="30"/>
          <w:szCs w:val="30"/>
          <w:cs/>
        </w:rPr>
        <w:t>สาระสำคัญต่องบการเงินของบริษัท</w:t>
      </w:r>
      <w:r w:rsidRPr="00822A5E">
        <w:rPr>
          <w:rFonts w:ascii="Angsana New" w:hAnsi="Angsana New" w:hint="cs"/>
          <w:sz w:val="30"/>
          <w:szCs w:val="30"/>
          <w:cs/>
        </w:rPr>
        <w:t>ฯ</w:t>
      </w:r>
      <w:r w:rsidRPr="00822A5E">
        <w:rPr>
          <w:rFonts w:ascii="Angsana New" w:hAnsi="Angsana New"/>
          <w:sz w:val="30"/>
          <w:szCs w:val="30"/>
          <w:cs/>
        </w:rPr>
        <w:t xml:space="preserve"> อย่างไรก็ตามมาตรฐานการรายงานทางการเงินฉบับใหม่ซึ่งได้มีการเปลี่ยนแปลงหลักการสำคัญ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B73AA16" w14:textId="77777777" w:rsidR="00822A5E" w:rsidRPr="00957BAF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957BAF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57BAF">
        <w:rPr>
          <w:rFonts w:ascii="Angsana New" w:hAnsi="Angsana New"/>
          <w:b/>
          <w:bCs/>
          <w:sz w:val="30"/>
          <w:szCs w:val="30"/>
        </w:rPr>
        <w:t xml:space="preserve">15 </w:t>
      </w:r>
      <w:r w:rsidRPr="00957BAF">
        <w:rPr>
          <w:rFonts w:ascii="Angsana New" w:hAnsi="Angsana New"/>
          <w:b/>
          <w:bCs/>
          <w:sz w:val="30"/>
          <w:szCs w:val="30"/>
          <w:cs/>
        </w:rPr>
        <w:t>เรื่อง รายได้จากสัญญาที่ทำกับลูกค้า</w:t>
      </w:r>
    </w:p>
    <w:p w14:paraId="1F510F8C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57BAF">
        <w:rPr>
          <w:rFonts w:ascii="Angsana New" w:hAnsi="Angsana New"/>
          <w:sz w:val="30"/>
          <w:szCs w:val="30"/>
        </w:rPr>
        <w:t xml:space="preserve">15 </w:t>
      </w:r>
      <w:r w:rsidRPr="00957BAF">
        <w:rPr>
          <w:rFonts w:ascii="Angsana New" w:hAnsi="Angsana New"/>
          <w:sz w:val="30"/>
          <w:szCs w:val="30"/>
          <w:cs/>
        </w:rPr>
        <w:t>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9288" w:type="dxa"/>
        <w:tblInd w:w="918" w:type="dxa"/>
        <w:tblLook w:val="01E0" w:firstRow="1" w:lastRow="1" w:firstColumn="1" w:lastColumn="1" w:noHBand="0" w:noVBand="0"/>
      </w:tblPr>
      <w:tblGrid>
        <w:gridCol w:w="2880"/>
        <w:gridCol w:w="6408"/>
      </w:tblGrid>
      <w:tr w:rsidR="00822A5E" w:rsidRPr="006B6C36" w14:paraId="1637EE0A" w14:textId="77777777" w:rsidTr="00822A5E">
        <w:tc>
          <w:tcPr>
            <w:tcW w:w="9288" w:type="dxa"/>
            <w:gridSpan w:val="2"/>
          </w:tcPr>
          <w:p w14:paraId="03CE2396" w14:textId="77777777" w:rsidR="00822A5E" w:rsidRPr="00044D48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6B6C36" w14:paraId="57A05D21" w14:textId="77777777" w:rsidTr="00822A5E">
        <w:tc>
          <w:tcPr>
            <w:tcW w:w="2880" w:type="dxa"/>
          </w:tcPr>
          <w:p w14:paraId="7AB3A01D" w14:textId="77777777" w:rsidR="00822A5E" w:rsidRPr="006B6C36" w:rsidRDefault="00822A5E" w:rsidP="00822A5E">
            <w:pPr>
              <w:tabs>
                <w:tab w:val="left" w:pos="401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14:paraId="5812785D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สัญญาก่อสร้าง</w:t>
            </w:r>
          </w:p>
        </w:tc>
      </w:tr>
      <w:tr w:rsidR="00822A5E" w:rsidRPr="006B6C36" w14:paraId="09915790" w14:textId="77777777" w:rsidTr="00822A5E">
        <w:tc>
          <w:tcPr>
            <w:tcW w:w="2880" w:type="dxa"/>
          </w:tcPr>
          <w:p w14:paraId="3E21908F" w14:textId="77777777" w:rsidR="00822A5E" w:rsidRPr="006B6C36" w:rsidRDefault="00822A5E" w:rsidP="00822A5E">
            <w:pPr>
              <w:tabs>
                <w:tab w:val="left" w:pos="293"/>
                <w:tab w:val="left" w:pos="540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14:paraId="28B38210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</w:t>
            </w:r>
          </w:p>
        </w:tc>
      </w:tr>
      <w:tr w:rsidR="00822A5E" w:rsidRPr="006B6C36" w14:paraId="6911879A" w14:textId="77777777" w:rsidTr="00822A5E">
        <w:tc>
          <w:tcPr>
            <w:tcW w:w="2880" w:type="dxa"/>
          </w:tcPr>
          <w:p w14:paraId="27D8E82F" w14:textId="77777777" w:rsidR="00822A5E" w:rsidRPr="00044D48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</w:t>
            </w:r>
            <w:r w:rsidRPr="00044D4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บัญชี</w:t>
            </w:r>
          </w:p>
        </w:tc>
        <w:tc>
          <w:tcPr>
            <w:tcW w:w="6408" w:type="dxa"/>
          </w:tcPr>
          <w:p w14:paraId="475027BE" w14:textId="77777777" w:rsidR="00822A5E" w:rsidRPr="00044D48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822A5E" w:rsidRPr="006B6C36" w14:paraId="53C11346" w14:textId="77777777" w:rsidTr="00822A5E">
        <w:tc>
          <w:tcPr>
            <w:tcW w:w="2880" w:type="dxa"/>
          </w:tcPr>
          <w:p w14:paraId="608C0825" w14:textId="77777777"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14:paraId="77214E2D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รายได้-รายการแลกเปลี่ยนเกี่ยวกับบริการโฆษณา</w:t>
            </w:r>
          </w:p>
        </w:tc>
      </w:tr>
      <w:tr w:rsidR="00822A5E" w:rsidRPr="006B6C36" w14:paraId="6825802E" w14:textId="77777777" w:rsidTr="00822A5E">
        <w:tc>
          <w:tcPr>
            <w:tcW w:w="9288" w:type="dxa"/>
            <w:gridSpan w:val="2"/>
          </w:tcPr>
          <w:p w14:paraId="310D593E" w14:textId="77777777" w:rsidR="00822A5E" w:rsidRPr="00044D48" w:rsidRDefault="00822A5E" w:rsidP="00822A5E">
            <w:pPr>
              <w:tabs>
                <w:tab w:val="left" w:pos="960"/>
              </w:tabs>
              <w:spacing w:line="44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6B6C36" w14:paraId="3580C4DF" w14:textId="77777777" w:rsidTr="00822A5E">
        <w:tc>
          <w:tcPr>
            <w:tcW w:w="2880" w:type="dxa"/>
          </w:tcPr>
          <w:p w14:paraId="01B34AB1" w14:textId="77777777"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14:paraId="564523F1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822A5E" w:rsidRPr="006B6C36" w14:paraId="7239BCD0" w14:textId="77777777" w:rsidTr="00822A5E">
        <w:tc>
          <w:tcPr>
            <w:tcW w:w="2880" w:type="dxa"/>
          </w:tcPr>
          <w:p w14:paraId="280D7435" w14:textId="77777777"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14:paraId="272FDCE3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822A5E" w:rsidRPr="006B6C36" w14:paraId="4C027A5E" w14:textId="77777777" w:rsidTr="00822A5E">
        <w:tc>
          <w:tcPr>
            <w:tcW w:w="2880" w:type="dxa"/>
          </w:tcPr>
          <w:p w14:paraId="2C0D7B4A" w14:textId="77777777"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2560)</w:t>
            </w:r>
          </w:p>
        </w:tc>
        <w:tc>
          <w:tcPr>
            <w:tcW w:w="6408" w:type="dxa"/>
          </w:tcPr>
          <w:p w14:paraId="1C3F85F3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การโอนสินทรัพย์จากลูกค้า</w:t>
            </w:r>
          </w:p>
        </w:tc>
      </w:tr>
    </w:tbl>
    <w:p w14:paraId="161D3FBE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B231C75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D07BCCD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E2C788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30D9C0D" w14:textId="77777777" w:rsidR="00822A5E" w:rsidRPr="00822A5E" w:rsidRDefault="00822A5E" w:rsidP="00822A5E">
      <w:pPr>
        <w:numPr>
          <w:ilvl w:val="0"/>
          <w:numId w:val="3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C286B13" w14:textId="77777777" w:rsidR="00822A5E" w:rsidRPr="00260FD7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การเงินที่เริ่มมีผลบังคับใช้ในงวด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5A09544" w14:textId="77777777" w:rsidR="00822A5E" w:rsidRPr="00957BAF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 xml:space="preserve">กิจการต้องใช้มาตรฐานการรายงานทางการเงิน ฉบับที่ </w:t>
      </w:r>
      <w:r w:rsidRPr="00957BAF">
        <w:rPr>
          <w:rFonts w:ascii="Angsana New" w:hAnsi="Angsana New"/>
          <w:sz w:val="30"/>
          <w:szCs w:val="30"/>
        </w:rPr>
        <w:t xml:space="preserve">15 </w:t>
      </w:r>
      <w:r w:rsidRPr="00957BAF">
        <w:rPr>
          <w:rFonts w:ascii="Angsana New" w:hAnsi="Angsana New"/>
          <w:sz w:val="30"/>
          <w:szCs w:val="30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957BAF">
        <w:rPr>
          <w:rFonts w:ascii="Angsana New" w:hAnsi="Angsana New"/>
          <w:sz w:val="30"/>
          <w:szCs w:val="30"/>
        </w:rPr>
        <w:t>5</w:t>
      </w:r>
      <w:r w:rsidRPr="00957BAF">
        <w:rPr>
          <w:rFonts w:ascii="Angsana New" w:hAnsi="Angsana New"/>
          <w:sz w:val="30"/>
          <w:szCs w:val="30"/>
          <w:cs/>
        </w:rPr>
        <w:t xml:space="preserve"> ขั้นตอน สำหรับการรับรู้รายได้ที่เกิดขึ้นจากสัญญาที่ทำกับลูกค้า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4C8B119E" w14:textId="77777777" w:rsidR="00822A5E" w:rsidRP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การนำมาตรฐานการรายงานทางการเงินดังกล่าวมาถือปฎิบัตินี้ ไม่มีผลกระทบอย่างเป็นสาระสำคัญต่องบการเงินของบริษัท</w:t>
      </w:r>
      <w:r w:rsidRPr="00957BAF">
        <w:rPr>
          <w:rFonts w:ascii="Angsana New" w:hAnsi="Angsana New" w:hint="cs"/>
          <w:sz w:val="30"/>
          <w:szCs w:val="30"/>
          <w:cs/>
        </w:rPr>
        <w:t>ฯ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0E2FB1EB" w14:textId="77777777"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260FD7">
        <w:rPr>
          <w:rFonts w:ascii="Angsana New" w:hAnsi="Angsana New"/>
          <w:b/>
          <w:bCs/>
          <w:sz w:val="30"/>
          <w:szCs w:val="30"/>
          <w:cs/>
        </w:rPr>
        <w:t>ข.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14:paraId="56C93DD7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57BAF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และการตีความมาตรฐานการรายงานทางการเงินฉบับใหม่</w:t>
      </w:r>
      <w:r w:rsidRPr="00957BAF">
        <w:rPr>
          <w:rFonts w:ascii="Angsana New" w:hAnsi="Angsana New"/>
          <w:sz w:val="30"/>
          <w:szCs w:val="30"/>
        </w:rPr>
        <w:t xml:space="preserve"> </w:t>
      </w:r>
      <w:r w:rsidRPr="00957BAF">
        <w:rPr>
          <w:rFonts w:ascii="Angsana New" w:hAnsi="Angsana New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957BAF">
        <w:rPr>
          <w:rFonts w:ascii="Angsana New" w:hAnsi="Angsana New"/>
          <w:sz w:val="30"/>
          <w:szCs w:val="30"/>
        </w:rPr>
        <w:t>1</w:t>
      </w:r>
      <w:r w:rsidRPr="00957BAF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BAF">
        <w:rPr>
          <w:rFonts w:ascii="Angsana New" w:hAnsi="Angsana New"/>
          <w:sz w:val="30"/>
          <w:szCs w:val="30"/>
        </w:rPr>
        <w:t>2563</w:t>
      </w:r>
      <w:r w:rsidRPr="00957BAF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01564729" w14:textId="77777777" w:rsidR="00822A5E" w:rsidRPr="00957BAF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957BA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65F4B281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01FB4">
        <w:rPr>
          <w:rFonts w:ascii="Angsana New" w:hAnsi="Angsana New"/>
          <w:sz w:val="30"/>
          <w:szCs w:val="30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</w:p>
    <w:tbl>
      <w:tblPr>
        <w:tblW w:w="8226" w:type="dxa"/>
        <w:tblInd w:w="918" w:type="dxa"/>
        <w:tblLook w:val="01E0" w:firstRow="1" w:lastRow="1" w:firstColumn="1" w:lastColumn="1" w:noHBand="0" w:noVBand="0"/>
      </w:tblPr>
      <w:tblGrid>
        <w:gridCol w:w="1818"/>
        <w:gridCol w:w="6408"/>
      </w:tblGrid>
      <w:tr w:rsidR="00822A5E" w:rsidRPr="006B6C36" w14:paraId="41F68ED8" w14:textId="77777777" w:rsidTr="00822A5E">
        <w:tc>
          <w:tcPr>
            <w:tcW w:w="8226" w:type="dxa"/>
            <w:gridSpan w:val="2"/>
          </w:tcPr>
          <w:p w14:paraId="7770EB0F" w14:textId="77777777" w:rsidR="00822A5E" w:rsidRPr="00BB47ED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22A5E" w:rsidRPr="006B6C36" w14:paraId="2BAFB214" w14:textId="77777777" w:rsidTr="00822A5E">
        <w:tc>
          <w:tcPr>
            <w:tcW w:w="1818" w:type="dxa"/>
          </w:tcPr>
          <w:p w14:paraId="2AD2B9A1" w14:textId="77777777" w:rsidR="00822A5E" w:rsidRPr="006B6C36" w:rsidRDefault="00822A5E" w:rsidP="00822A5E">
            <w:pPr>
              <w:tabs>
                <w:tab w:val="left" w:pos="401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408" w:type="dxa"/>
          </w:tcPr>
          <w:p w14:paraId="71282210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22A5E" w:rsidRPr="006B6C36" w14:paraId="7ABF3FDA" w14:textId="77777777" w:rsidTr="00822A5E">
        <w:tc>
          <w:tcPr>
            <w:tcW w:w="1818" w:type="dxa"/>
          </w:tcPr>
          <w:p w14:paraId="0E4F8342" w14:textId="77777777" w:rsidR="00822A5E" w:rsidRPr="006B6C36" w:rsidRDefault="00822A5E" w:rsidP="00822A5E">
            <w:pPr>
              <w:tabs>
                <w:tab w:val="left" w:pos="293"/>
                <w:tab w:val="left" w:pos="540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408" w:type="dxa"/>
          </w:tcPr>
          <w:p w14:paraId="1B6B3439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822A5E" w:rsidRPr="006B6C36" w14:paraId="531FE3A1" w14:textId="77777777" w:rsidTr="00822A5E">
        <w:tc>
          <w:tcPr>
            <w:tcW w:w="8226" w:type="dxa"/>
            <w:gridSpan w:val="2"/>
          </w:tcPr>
          <w:p w14:paraId="16018389" w14:textId="77777777" w:rsidR="00822A5E" w:rsidRPr="00BB47ED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6B6C36" w14:paraId="0D233DE0" w14:textId="77777777" w:rsidTr="00822A5E">
        <w:tc>
          <w:tcPr>
            <w:tcW w:w="1818" w:type="dxa"/>
          </w:tcPr>
          <w:p w14:paraId="096C6E8F" w14:textId="77777777"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408" w:type="dxa"/>
          </w:tcPr>
          <w:p w14:paraId="1FDA19FA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22A5E" w:rsidRPr="006B6C36" w14:paraId="32B67FA0" w14:textId="77777777" w:rsidTr="00822A5E">
        <w:tc>
          <w:tcPr>
            <w:tcW w:w="8226" w:type="dxa"/>
            <w:gridSpan w:val="2"/>
          </w:tcPr>
          <w:p w14:paraId="1C097ABE" w14:textId="77777777" w:rsidR="00822A5E" w:rsidRPr="00BB47ED" w:rsidRDefault="00822A5E" w:rsidP="00822A5E">
            <w:pPr>
              <w:tabs>
                <w:tab w:val="left" w:pos="960"/>
              </w:tabs>
              <w:spacing w:line="44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47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6B6C36" w14:paraId="5B8A6724" w14:textId="77777777" w:rsidTr="00822A5E">
        <w:tc>
          <w:tcPr>
            <w:tcW w:w="1818" w:type="dxa"/>
          </w:tcPr>
          <w:p w14:paraId="1E4AE43C" w14:textId="77777777"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408" w:type="dxa"/>
          </w:tcPr>
          <w:p w14:paraId="3A2293BC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22A5E" w:rsidRPr="006B6C36" w14:paraId="5524A510" w14:textId="77777777" w:rsidTr="00822A5E">
        <w:tc>
          <w:tcPr>
            <w:tcW w:w="1818" w:type="dxa"/>
          </w:tcPr>
          <w:p w14:paraId="67A3B3BB" w14:textId="77777777" w:rsidR="00822A5E" w:rsidRPr="006B6C36" w:rsidRDefault="00822A5E" w:rsidP="00822A5E">
            <w:pPr>
              <w:tabs>
                <w:tab w:val="left" w:pos="293"/>
              </w:tabs>
              <w:spacing w:line="44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408" w:type="dxa"/>
          </w:tcPr>
          <w:p w14:paraId="0E32FD1B" w14:textId="77777777" w:rsidR="00822A5E" w:rsidRPr="006B6C36" w:rsidRDefault="00822A5E" w:rsidP="00822A5E">
            <w:pPr>
              <w:tabs>
                <w:tab w:val="left" w:pos="960"/>
              </w:tabs>
              <w:spacing w:line="44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79DD2FC0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57DC9E5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5B71475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B98A42B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9DEF364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92C2124" w14:textId="77777777" w:rsidR="00822A5E" w:rsidRPr="00822A5E" w:rsidRDefault="00822A5E" w:rsidP="00822A5E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6D002570" w14:textId="77777777" w:rsidR="00822A5E" w:rsidRPr="00260FD7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/>
          <w:b/>
          <w:bCs/>
          <w:sz w:val="30"/>
          <w:szCs w:val="30"/>
          <w:cs/>
        </w:rPr>
        <w:t>ข.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9A91ED7" w14:textId="77777777" w:rsidR="00822A5E" w:rsidRPr="006B6C36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6B6C3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B6C36">
        <w:rPr>
          <w:rFonts w:ascii="Angsana New" w:hAnsi="Angsana New"/>
          <w:sz w:val="30"/>
          <w:szCs w:val="30"/>
        </w:rPr>
        <w:t>(Business Model)</w:t>
      </w:r>
      <w:r w:rsidRPr="006B6C36">
        <w:rPr>
          <w:rFonts w:ascii="Angsana New" w:hAnsi="Angsana New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8110057" w14:textId="77777777" w:rsidR="00822A5E" w:rsidRPr="00957BAF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65AEA">
        <w:rPr>
          <w:rFonts w:ascii="Angsana New" w:hAnsi="Angsana New"/>
          <w:sz w:val="30"/>
          <w:szCs w:val="30"/>
          <w:cs/>
        </w:rPr>
        <w:t>ปัจจุบันฝ่ายบริหารของบริษัท</w:t>
      </w:r>
      <w:r>
        <w:rPr>
          <w:rFonts w:ascii="Angsana New" w:hAnsi="Angsana New" w:hint="cs"/>
          <w:sz w:val="30"/>
          <w:szCs w:val="30"/>
          <w:cs/>
        </w:rPr>
        <w:t>ฯ และบริษัทย่อย</w:t>
      </w:r>
      <w:r w:rsidRPr="00165AEA">
        <w:rPr>
          <w:rFonts w:ascii="Angsana New" w:hAnsi="Angsana New"/>
          <w:sz w:val="30"/>
          <w:szCs w:val="30"/>
          <w:cs/>
        </w:rPr>
        <w:t>อยู่ระหว่างการประเมินผลกระทบที่อาจมีต่องบการเงินหากนำมาตรฐานกลุ่มดังกล่าวมาถือปฏิบัติ</w:t>
      </w:r>
    </w:p>
    <w:p w14:paraId="2F46C21A" w14:textId="77777777" w:rsidR="00822A5E" w:rsidRDefault="00822A5E" w:rsidP="00822A5E">
      <w:pPr>
        <w:spacing w:line="240" w:lineRule="atLeast"/>
        <w:ind w:left="900"/>
        <w:rPr>
          <w:rFonts w:ascii="Angsana New" w:hAnsi="Angsana New"/>
          <w:b/>
          <w:bCs/>
          <w:sz w:val="30"/>
          <w:szCs w:val="30"/>
        </w:rPr>
      </w:pPr>
      <w:r w:rsidRPr="00497390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0"/>
          <w:szCs w:val="30"/>
        </w:rPr>
        <w:t>16</w:t>
      </w:r>
      <w:r w:rsidRPr="00497390">
        <w:rPr>
          <w:rFonts w:ascii="Angsana New" w:hAnsi="Angsana New"/>
          <w:b/>
          <w:bCs/>
          <w:sz w:val="30"/>
          <w:szCs w:val="30"/>
          <w:cs/>
        </w:rPr>
        <w:t xml:space="preserve"> เรื่อง สัญญาเช่า</w:t>
      </w:r>
    </w:p>
    <w:p w14:paraId="489137A3" w14:textId="77777777" w:rsid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B47E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BB47ED">
        <w:rPr>
          <w:rFonts w:ascii="Angsana New" w:hAnsi="Angsana New"/>
          <w:sz w:val="30"/>
          <w:szCs w:val="30"/>
        </w:rPr>
        <w:t xml:space="preserve">16 </w:t>
      </w:r>
      <w:r w:rsidRPr="00BB47ED">
        <w:rPr>
          <w:rFonts w:ascii="Angsana New" w:hAnsi="Angsana New"/>
          <w:sz w:val="30"/>
          <w:szCs w:val="30"/>
          <w:cs/>
        </w:rPr>
        <w:t>เรื่อง สัญญาเช่า ได้กำหนดหลักการสำหรับการรับรู้รายการ การวัดมูลค่าการนำเสนอและการเปิดเผยข้อมูลของสัญญาเช่า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>ซึ่ง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>
        <w:rPr>
          <w:rFonts w:ascii="Angsana New" w:hAnsi="Angsana New"/>
          <w:sz w:val="30"/>
          <w:szCs w:val="30"/>
        </w:rPr>
        <w:t xml:space="preserve"> 12</w:t>
      </w:r>
      <w:r w:rsidRPr="00BB47ED">
        <w:rPr>
          <w:rFonts w:ascii="Angsana New" w:hAnsi="Angsana New"/>
          <w:sz w:val="30"/>
          <w:szCs w:val="30"/>
          <w:cs/>
        </w:rPr>
        <w:t xml:space="preserve"> เดือน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>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>ฉบับที่</w:t>
      </w:r>
      <w:r>
        <w:rPr>
          <w:rFonts w:ascii="Angsana New" w:hAnsi="Angsana New"/>
          <w:sz w:val="30"/>
          <w:szCs w:val="30"/>
        </w:rPr>
        <w:t xml:space="preserve"> 17 </w:t>
      </w:r>
      <w:r w:rsidRPr="00BB47ED">
        <w:rPr>
          <w:rFonts w:ascii="Angsana New" w:hAnsi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BB47ED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17 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B47ED">
        <w:rPr>
          <w:rFonts w:ascii="Angsana New" w:hAnsi="Angsana New"/>
          <w:sz w:val="30"/>
          <w:szCs w:val="30"/>
          <w:cs/>
        </w:rPr>
        <w:t xml:space="preserve"> ฉบับที่ </w:t>
      </w:r>
      <w:r>
        <w:rPr>
          <w:rFonts w:ascii="Angsana New" w:hAnsi="Angsana New"/>
          <w:sz w:val="30"/>
          <w:szCs w:val="30"/>
        </w:rPr>
        <w:t xml:space="preserve">16 </w:t>
      </w:r>
      <w:r w:rsidRPr="00BB47ED">
        <w:rPr>
          <w:rFonts w:ascii="Angsana New" w:hAnsi="Angsana New"/>
          <w:sz w:val="30"/>
          <w:szCs w:val="30"/>
          <w:cs/>
        </w:rPr>
        <w:t>ใช้แทนมาตรฐานการบัญชีดังต่อไปนี้</w:t>
      </w:r>
    </w:p>
    <w:tbl>
      <w:tblPr>
        <w:tblW w:w="9288" w:type="dxa"/>
        <w:tblInd w:w="918" w:type="dxa"/>
        <w:tblLook w:val="01E0" w:firstRow="1" w:lastRow="1" w:firstColumn="1" w:lastColumn="1" w:noHBand="0" w:noVBand="0"/>
      </w:tblPr>
      <w:tblGrid>
        <w:gridCol w:w="2880"/>
        <w:gridCol w:w="6408"/>
      </w:tblGrid>
      <w:tr w:rsidR="00822A5E" w:rsidRPr="006B6C36" w14:paraId="378F5299" w14:textId="77777777" w:rsidTr="00822A5E">
        <w:tc>
          <w:tcPr>
            <w:tcW w:w="9288" w:type="dxa"/>
            <w:gridSpan w:val="2"/>
          </w:tcPr>
          <w:p w14:paraId="06103A0A" w14:textId="77777777" w:rsidR="00822A5E" w:rsidRPr="00044D48" w:rsidRDefault="00822A5E" w:rsidP="00822A5E">
            <w:pPr>
              <w:tabs>
                <w:tab w:val="left" w:pos="960"/>
              </w:tabs>
              <w:spacing w:line="400" w:lineRule="exact"/>
              <w:ind w:left="9" w:right="-18" w:firstLine="3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822A5E" w:rsidRPr="006B6C36" w14:paraId="71B3D9A4" w14:textId="77777777" w:rsidTr="00822A5E">
        <w:tc>
          <w:tcPr>
            <w:tcW w:w="2880" w:type="dxa"/>
          </w:tcPr>
          <w:p w14:paraId="10607D91" w14:textId="77777777" w:rsidR="00822A5E" w:rsidRPr="006B6C36" w:rsidRDefault="00822A5E" w:rsidP="00822A5E">
            <w:pPr>
              <w:tabs>
                <w:tab w:val="left" w:pos="401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B6C3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14:paraId="60BDF02D" w14:textId="77777777"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เช่า</w:t>
            </w:r>
          </w:p>
        </w:tc>
      </w:tr>
      <w:tr w:rsidR="00822A5E" w:rsidRPr="006B6C36" w14:paraId="431D83A7" w14:textId="77777777" w:rsidTr="00822A5E">
        <w:tc>
          <w:tcPr>
            <w:tcW w:w="2880" w:type="dxa"/>
          </w:tcPr>
          <w:p w14:paraId="1BB16CFB" w14:textId="77777777" w:rsidR="00822A5E" w:rsidRPr="00044D48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</w:t>
            </w:r>
            <w:r w:rsidRPr="00044D4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บัญชี</w:t>
            </w:r>
          </w:p>
        </w:tc>
        <w:tc>
          <w:tcPr>
            <w:tcW w:w="6408" w:type="dxa"/>
          </w:tcPr>
          <w:p w14:paraId="00AE8B2A" w14:textId="77777777" w:rsidR="00822A5E" w:rsidRPr="00044D48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822A5E" w:rsidRPr="006B6C36" w14:paraId="28341C81" w14:textId="77777777" w:rsidTr="00822A5E">
        <w:tc>
          <w:tcPr>
            <w:tcW w:w="2880" w:type="dxa"/>
          </w:tcPr>
          <w:p w14:paraId="5E507CC0" w14:textId="77777777" w:rsidR="00822A5E" w:rsidRPr="006B6C36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14:paraId="50CECA4F" w14:textId="77777777"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สัญญาเช่าดำเนินงาน - สิ่งจูงใจให้แก่ผู้เช่า</w:t>
            </w:r>
          </w:p>
        </w:tc>
      </w:tr>
      <w:tr w:rsidR="00822A5E" w:rsidRPr="006B6C36" w14:paraId="4411136A" w14:textId="77777777" w:rsidTr="00822A5E">
        <w:tc>
          <w:tcPr>
            <w:tcW w:w="2880" w:type="dxa"/>
          </w:tcPr>
          <w:p w14:paraId="7236589A" w14:textId="77777777" w:rsidR="00822A5E" w:rsidRPr="006B6C36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14:paraId="29F200AF" w14:textId="77777777"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822A5E" w:rsidRPr="006B6C36" w14:paraId="70A80D19" w14:textId="77777777" w:rsidTr="00822A5E">
        <w:tc>
          <w:tcPr>
            <w:tcW w:w="9288" w:type="dxa"/>
            <w:gridSpan w:val="2"/>
          </w:tcPr>
          <w:p w14:paraId="5E229B2E" w14:textId="77777777" w:rsidR="00822A5E" w:rsidRPr="00044D48" w:rsidRDefault="00822A5E" w:rsidP="00822A5E">
            <w:pPr>
              <w:tabs>
                <w:tab w:val="left" w:pos="960"/>
              </w:tabs>
              <w:spacing w:line="400" w:lineRule="exact"/>
              <w:ind w:left="43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4D4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822A5E" w:rsidRPr="006B6C36" w14:paraId="0778C637" w14:textId="77777777" w:rsidTr="00822A5E">
        <w:tc>
          <w:tcPr>
            <w:tcW w:w="2880" w:type="dxa"/>
          </w:tcPr>
          <w:p w14:paraId="7A0B6CAB" w14:textId="77777777" w:rsidR="00822A5E" w:rsidRPr="006B6C36" w:rsidRDefault="00822A5E" w:rsidP="00822A5E">
            <w:pPr>
              <w:tabs>
                <w:tab w:val="left" w:pos="293"/>
              </w:tabs>
              <w:spacing w:line="400" w:lineRule="exact"/>
              <w:ind w:right="-138" w:firstLine="401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B6C3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B6C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C36">
              <w:rPr>
                <w:rFonts w:ascii="Angsana New" w:hAnsi="Angsana New" w:hint="cs"/>
                <w:sz w:val="30"/>
                <w:szCs w:val="30"/>
                <w:cs/>
              </w:rPr>
              <w:t xml:space="preserve">(ปรับปรุง </w:t>
            </w:r>
            <w:r w:rsidRPr="006B6C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B6C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408" w:type="dxa"/>
          </w:tcPr>
          <w:p w14:paraId="2354CE3D" w14:textId="77777777" w:rsidR="00822A5E" w:rsidRPr="006B6C36" w:rsidRDefault="00822A5E" w:rsidP="00822A5E">
            <w:pPr>
              <w:tabs>
                <w:tab w:val="left" w:pos="960"/>
              </w:tabs>
              <w:spacing w:line="400" w:lineRule="exac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B47E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การประเมินว่าข้อตกลงประกอบด้วยสัญญาเช่าหรือไม่</w:t>
            </w:r>
          </w:p>
        </w:tc>
      </w:tr>
    </w:tbl>
    <w:p w14:paraId="3F58ED78" w14:textId="77777777" w:rsidR="00822A5E" w:rsidRPr="00822A5E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B47ED">
        <w:rPr>
          <w:rFonts w:ascii="Angsana New" w:hAnsi="Angsana New"/>
          <w:sz w:val="30"/>
          <w:szCs w:val="30"/>
          <w:cs/>
        </w:rPr>
        <w:t>ปัจจุบันฝ่ายบริหารของบริษัทฯ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BB47ED">
        <w:rPr>
          <w:rFonts w:ascii="Angsana New" w:hAnsi="Angsana New"/>
          <w:sz w:val="30"/>
          <w:szCs w:val="30"/>
          <w:cs/>
        </w:rPr>
        <w:t>อยู่ระหว่างการประเมินผลกระทบต่องบการเงินของมาตรฐานการรายงานทางการเงินที่จะมีผลใช้บังคับในอนาคตตามที่กล่าวข้างต้น</w:t>
      </w:r>
    </w:p>
    <w:p w14:paraId="519AE4FE" w14:textId="77777777" w:rsidR="006E17AF" w:rsidRPr="00822A5E" w:rsidRDefault="00CD61EF" w:rsidP="00822A5E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6E17AF" w:rsidRPr="00822A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3E4FBA4B" w14:textId="77777777" w:rsidR="000E6F6C" w:rsidRDefault="00D924C2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924C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และประมาณการเช่นเดียวกับงบการเงินประจำปี   สิ้นสุดวันที่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 w:rsidRPr="00D924C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A66D8">
        <w:rPr>
          <w:rFonts w:ascii="Angsana New" w:hAnsi="Angsana New"/>
          <w:sz w:val="30"/>
          <w:szCs w:val="30"/>
        </w:rPr>
        <w:t>1</w:t>
      </w:r>
    </w:p>
    <w:p w14:paraId="13AA96CE" w14:textId="77777777" w:rsidR="00E9316B" w:rsidRDefault="00E9316B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2682239" w14:textId="77777777" w:rsidR="00E9316B" w:rsidRDefault="00E9316B" w:rsidP="00D924C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F59FD3" w14:textId="77777777" w:rsidR="00AA19E0" w:rsidRDefault="00AA19E0" w:rsidP="00D40428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100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58"/>
        <w:gridCol w:w="236"/>
        <w:gridCol w:w="1418"/>
        <w:gridCol w:w="283"/>
        <w:gridCol w:w="1483"/>
        <w:gridCol w:w="236"/>
        <w:gridCol w:w="1459"/>
        <w:gridCol w:w="6"/>
      </w:tblGrid>
      <w:tr w:rsidR="003A66D8" w:rsidRPr="00494247" w14:paraId="69CB106A" w14:textId="77777777" w:rsidTr="00023E09">
        <w:trPr>
          <w:gridAfter w:val="1"/>
          <w:wAfter w:w="6" w:type="dxa"/>
        </w:trPr>
        <w:tc>
          <w:tcPr>
            <w:tcW w:w="3492" w:type="dxa"/>
          </w:tcPr>
          <w:p w14:paraId="4D01478E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522EDA0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2E133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8645B5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72D04F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78" w:type="dxa"/>
            <w:gridSpan w:val="3"/>
          </w:tcPr>
          <w:p w14:paraId="0524A498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1D4F4AA5" w14:textId="77777777" w:rsidTr="00023E09">
        <w:trPr>
          <w:gridAfter w:val="1"/>
          <w:wAfter w:w="6" w:type="dxa"/>
        </w:trPr>
        <w:tc>
          <w:tcPr>
            <w:tcW w:w="3492" w:type="dxa"/>
          </w:tcPr>
          <w:p w14:paraId="2E41B15D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2" w:type="dxa"/>
            <w:gridSpan w:val="3"/>
            <w:tcBorders>
              <w:bottom w:val="single" w:sz="4" w:space="0" w:color="auto"/>
            </w:tcBorders>
          </w:tcPr>
          <w:p w14:paraId="293E041E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B30C9BD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78" w:type="dxa"/>
            <w:gridSpan w:val="3"/>
            <w:tcBorders>
              <w:bottom w:val="single" w:sz="4" w:space="0" w:color="auto"/>
            </w:tcBorders>
          </w:tcPr>
          <w:p w14:paraId="29B8458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A66D8" w:rsidRPr="00494247" w14:paraId="050056DF" w14:textId="77777777" w:rsidTr="00023E09">
        <w:tc>
          <w:tcPr>
            <w:tcW w:w="3492" w:type="dxa"/>
          </w:tcPr>
          <w:p w14:paraId="05EF5B2F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A89D93D" w14:textId="77777777" w:rsidR="003A66D8" w:rsidRPr="003A66D8" w:rsidRDefault="00023E09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</w:t>
            </w:r>
            <w:r>
              <w:rPr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5FD7B9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E39086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3" w:type="dxa"/>
          </w:tcPr>
          <w:p w14:paraId="7D2C46F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26AC1760" w14:textId="77777777" w:rsidR="003A66D8" w:rsidRPr="003A66D8" w:rsidRDefault="00023E09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099205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3A2FC" w14:textId="77777777" w:rsidR="003A66D8" w:rsidRPr="003A66D8" w:rsidRDefault="003502E7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31</w:t>
            </w:r>
            <w:r w:rsidR="003A66D8">
              <w:rPr>
                <w:color w:val="000000"/>
                <w:szCs w:val="26"/>
              </w:rPr>
              <w:t xml:space="preserve"> </w:t>
            </w:r>
            <w:r w:rsidR="003A66D8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4151A0" w:rsidRPr="00494247" w14:paraId="4D3081D7" w14:textId="77777777" w:rsidTr="00023E09">
        <w:trPr>
          <w:trHeight w:val="203"/>
        </w:trPr>
        <w:tc>
          <w:tcPr>
            <w:tcW w:w="3492" w:type="dxa"/>
            <w:vAlign w:val="center"/>
          </w:tcPr>
          <w:p w14:paraId="79115AC3" w14:textId="77777777" w:rsidR="004151A0" w:rsidRPr="00494247" w:rsidRDefault="004151A0" w:rsidP="004151A0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29D3DC0F" w14:textId="19F987E2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238,001.35</w:t>
            </w:r>
          </w:p>
        </w:tc>
        <w:tc>
          <w:tcPr>
            <w:tcW w:w="236" w:type="dxa"/>
            <w:vAlign w:val="bottom"/>
          </w:tcPr>
          <w:p w14:paraId="3FADF09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F45D40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235,000.00 </w:t>
            </w:r>
          </w:p>
        </w:tc>
        <w:tc>
          <w:tcPr>
            <w:tcW w:w="283" w:type="dxa"/>
          </w:tcPr>
          <w:p w14:paraId="4FAA2C2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CAE15" w14:textId="2FAD8019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203,001.35</w:t>
            </w:r>
          </w:p>
        </w:tc>
        <w:tc>
          <w:tcPr>
            <w:tcW w:w="236" w:type="dxa"/>
            <w:vAlign w:val="bottom"/>
          </w:tcPr>
          <w:p w14:paraId="3A5F3445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71651055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200,000.00</w:t>
            </w:r>
          </w:p>
        </w:tc>
      </w:tr>
      <w:tr w:rsidR="004151A0" w:rsidRPr="00494247" w14:paraId="581E169E" w14:textId="77777777" w:rsidTr="00023E09">
        <w:trPr>
          <w:trHeight w:val="203"/>
        </w:trPr>
        <w:tc>
          <w:tcPr>
            <w:tcW w:w="3492" w:type="dxa"/>
          </w:tcPr>
          <w:p w14:paraId="58F203C6" w14:textId="77777777" w:rsidR="004151A0" w:rsidRPr="00494247" w:rsidRDefault="004151A0" w:rsidP="004151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58" w:type="dxa"/>
          </w:tcPr>
          <w:p w14:paraId="5787A7A2" w14:textId="19CE9AB8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10,324,745.00</w:t>
            </w:r>
          </w:p>
        </w:tc>
        <w:tc>
          <w:tcPr>
            <w:tcW w:w="236" w:type="dxa"/>
            <w:vAlign w:val="bottom"/>
          </w:tcPr>
          <w:p w14:paraId="0A36D07D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3E90EB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4C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4CF8">
              <w:rPr>
                <w:rFonts w:ascii="Angsana New" w:hAnsi="Angsana New"/>
                <w:color w:val="000000"/>
                <w:sz w:val="30"/>
                <w:szCs w:val="30"/>
              </w:rPr>
              <w:t>697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84CF8">
              <w:rPr>
                <w:rFonts w:ascii="Angsana New" w:hAnsi="Angsana New"/>
                <w:color w:val="000000"/>
                <w:sz w:val="30"/>
                <w:szCs w:val="30"/>
              </w:rPr>
              <w:t>326.98</w:t>
            </w:r>
          </w:p>
        </w:tc>
        <w:tc>
          <w:tcPr>
            <w:tcW w:w="283" w:type="dxa"/>
          </w:tcPr>
          <w:p w14:paraId="4EE5A0D9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A588B1C" w14:textId="2E181673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4,370,222.83</w:t>
            </w:r>
          </w:p>
        </w:tc>
        <w:tc>
          <w:tcPr>
            <w:tcW w:w="236" w:type="dxa"/>
            <w:vAlign w:val="bottom"/>
          </w:tcPr>
          <w:p w14:paraId="11DD88B1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7AD1A7C4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7F5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4,364,410.82</w:t>
            </w:r>
          </w:p>
        </w:tc>
      </w:tr>
      <w:tr w:rsidR="004151A0" w:rsidRPr="00494247" w14:paraId="791C268B" w14:textId="77777777" w:rsidTr="00023E09">
        <w:trPr>
          <w:trHeight w:val="203"/>
        </w:trPr>
        <w:tc>
          <w:tcPr>
            <w:tcW w:w="3492" w:type="dxa"/>
          </w:tcPr>
          <w:p w14:paraId="15569487" w14:textId="77777777" w:rsidR="004151A0" w:rsidRPr="00494247" w:rsidRDefault="004151A0" w:rsidP="004151A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58" w:type="dxa"/>
          </w:tcPr>
          <w:p w14:paraId="358CAC73" w14:textId="041CE81C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1,338,977.22</w:t>
            </w:r>
          </w:p>
        </w:tc>
        <w:tc>
          <w:tcPr>
            <w:tcW w:w="236" w:type="dxa"/>
            <w:vAlign w:val="bottom"/>
          </w:tcPr>
          <w:p w14:paraId="70C0947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70C672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336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645.81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21DE3FC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6416B64" w14:textId="6D220BAC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1,337,284.16</w:t>
            </w:r>
          </w:p>
        </w:tc>
        <w:tc>
          <w:tcPr>
            <w:tcW w:w="236" w:type="dxa"/>
            <w:vAlign w:val="bottom"/>
          </w:tcPr>
          <w:p w14:paraId="76C1BAB5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124BAB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1,334,955.89</w:t>
            </w:r>
          </w:p>
        </w:tc>
      </w:tr>
      <w:tr w:rsidR="004151A0" w:rsidRPr="00494247" w14:paraId="0B5E11C0" w14:textId="77777777" w:rsidTr="00023E09">
        <w:trPr>
          <w:trHeight w:val="181"/>
        </w:trPr>
        <w:tc>
          <w:tcPr>
            <w:tcW w:w="3492" w:type="dxa"/>
          </w:tcPr>
          <w:p w14:paraId="47FF8C72" w14:textId="77777777" w:rsidR="004151A0" w:rsidRPr="00494247" w:rsidRDefault="004151A0" w:rsidP="004151A0">
            <w:pPr>
              <w:spacing w:line="240" w:lineRule="auto"/>
              <w:ind w:left="124" w:hanging="12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เงินฝากธนาคารประเภทเงินฝากประจำ 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BBD0A6" w14:textId="15C146F0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30,260.19</w:t>
            </w:r>
          </w:p>
        </w:tc>
        <w:tc>
          <w:tcPr>
            <w:tcW w:w="236" w:type="dxa"/>
            <w:vAlign w:val="bottom"/>
          </w:tcPr>
          <w:p w14:paraId="0D4044F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A2E809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5AC8A79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30,112.18 </w:t>
            </w:r>
          </w:p>
        </w:tc>
        <w:tc>
          <w:tcPr>
            <w:tcW w:w="283" w:type="dxa"/>
          </w:tcPr>
          <w:p w14:paraId="4748F855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556BAD71" w14:textId="4E26B3C7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30,260.19</w:t>
            </w:r>
          </w:p>
        </w:tc>
        <w:tc>
          <w:tcPr>
            <w:tcW w:w="236" w:type="dxa"/>
            <w:vAlign w:val="bottom"/>
          </w:tcPr>
          <w:p w14:paraId="1EE9BCB7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7F98B34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30,112.18</w:t>
            </w:r>
          </w:p>
        </w:tc>
      </w:tr>
      <w:tr w:rsidR="004151A0" w:rsidRPr="00494247" w14:paraId="01247D09" w14:textId="77777777" w:rsidTr="00023E09">
        <w:trPr>
          <w:trHeight w:val="149"/>
        </w:trPr>
        <w:tc>
          <w:tcPr>
            <w:tcW w:w="3492" w:type="dxa"/>
          </w:tcPr>
          <w:p w14:paraId="32DBADA5" w14:textId="77777777" w:rsidR="004151A0" w:rsidRPr="00494247" w:rsidRDefault="004151A0" w:rsidP="004151A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30A163F1" w14:textId="7A6C85A8" w:rsidR="004151A0" w:rsidRPr="00FB7C83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11,931,983.76</w:t>
            </w:r>
          </w:p>
        </w:tc>
        <w:tc>
          <w:tcPr>
            <w:tcW w:w="236" w:type="dxa"/>
            <w:vAlign w:val="bottom"/>
          </w:tcPr>
          <w:p w14:paraId="3A83D597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EA5CECE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10,299,084.97</w:t>
            </w: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69FBA394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F5096" w14:textId="3DCBC185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51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5,940,768.53</w:t>
            </w:r>
          </w:p>
        </w:tc>
        <w:tc>
          <w:tcPr>
            <w:tcW w:w="236" w:type="dxa"/>
            <w:vAlign w:val="bottom"/>
          </w:tcPr>
          <w:p w14:paraId="478372F1" w14:textId="77777777" w:rsidR="004151A0" w:rsidRPr="00FB7C83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D697C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5,929,478.89</w:t>
            </w:r>
          </w:p>
        </w:tc>
      </w:tr>
    </w:tbl>
    <w:p w14:paraId="6FDD8494" w14:textId="77777777" w:rsidR="004A59CA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0341875" w14:textId="77777777" w:rsidR="003A66D8" w:rsidRDefault="003A66D8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099AF4BC" w14:textId="77777777" w:rsidR="003132B9" w:rsidRDefault="00E97697" w:rsidP="00D40428">
      <w:pPr>
        <w:numPr>
          <w:ilvl w:val="0"/>
          <w:numId w:val="11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8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58"/>
        <w:gridCol w:w="284"/>
        <w:gridCol w:w="1418"/>
        <w:gridCol w:w="284"/>
        <w:gridCol w:w="1434"/>
        <w:gridCol w:w="236"/>
        <w:gridCol w:w="1469"/>
        <w:gridCol w:w="8"/>
        <w:gridCol w:w="6"/>
      </w:tblGrid>
      <w:tr w:rsidR="003A66D8" w:rsidRPr="00494247" w14:paraId="140D674E" w14:textId="77777777" w:rsidTr="00023E09">
        <w:tc>
          <w:tcPr>
            <w:tcW w:w="3492" w:type="dxa"/>
          </w:tcPr>
          <w:p w14:paraId="18AB7491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4A38ED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AC398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727E54F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094C570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3" w:type="dxa"/>
            <w:gridSpan w:val="5"/>
          </w:tcPr>
          <w:p w14:paraId="16674D4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3B303878" w14:textId="77777777" w:rsidTr="00023E09">
        <w:trPr>
          <w:gridAfter w:val="1"/>
          <w:wAfter w:w="6" w:type="dxa"/>
        </w:trPr>
        <w:tc>
          <w:tcPr>
            <w:tcW w:w="3492" w:type="dxa"/>
          </w:tcPr>
          <w:p w14:paraId="6140D721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0" w:type="dxa"/>
            <w:gridSpan w:val="3"/>
            <w:tcBorders>
              <w:bottom w:val="single" w:sz="4" w:space="0" w:color="auto"/>
            </w:tcBorders>
          </w:tcPr>
          <w:p w14:paraId="0F89E4E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81E680D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4"/>
            <w:tcBorders>
              <w:bottom w:val="single" w:sz="4" w:space="0" w:color="auto"/>
            </w:tcBorders>
          </w:tcPr>
          <w:p w14:paraId="018A8C2D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14:paraId="532CBC56" w14:textId="77777777" w:rsidTr="00023E09">
        <w:trPr>
          <w:gridAfter w:val="2"/>
          <w:wAfter w:w="14" w:type="dxa"/>
        </w:trPr>
        <w:tc>
          <w:tcPr>
            <w:tcW w:w="3492" w:type="dxa"/>
          </w:tcPr>
          <w:p w14:paraId="43F32E2F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33F972A" w14:textId="77777777" w:rsidR="003A66D8" w:rsidRPr="003A66D8" w:rsidRDefault="00023E09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971B26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F94211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4" w:type="dxa"/>
          </w:tcPr>
          <w:p w14:paraId="79686807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356BDD4A" w14:textId="77777777" w:rsidR="003A66D8" w:rsidRPr="003A66D8" w:rsidRDefault="00023E09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152665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746EA13E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3A66D8" w:rsidRPr="00494247" w14:paraId="70154856" w14:textId="77777777" w:rsidTr="00023E09">
        <w:trPr>
          <w:gridAfter w:val="2"/>
          <w:wAfter w:w="14" w:type="dxa"/>
          <w:trHeight w:val="203"/>
        </w:trPr>
        <w:tc>
          <w:tcPr>
            <w:tcW w:w="3492" w:type="dxa"/>
          </w:tcPr>
          <w:p w14:paraId="76420FF9" w14:textId="77777777" w:rsidR="003A66D8" w:rsidRPr="00494247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F6BB067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15B3D74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4516367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15F6593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8753E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C46B83F" w14:textId="77777777"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601711DE" w14:textId="77777777" w:rsidR="003A66D8" w:rsidRPr="00494247" w:rsidRDefault="003A66D8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51A0" w:rsidRPr="00494247" w14:paraId="15EB9956" w14:textId="77777777" w:rsidTr="00023E09">
        <w:trPr>
          <w:gridAfter w:val="2"/>
          <w:wAfter w:w="14" w:type="dxa"/>
          <w:trHeight w:val="203"/>
        </w:trPr>
        <w:tc>
          <w:tcPr>
            <w:tcW w:w="3492" w:type="dxa"/>
          </w:tcPr>
          <w:p w14:paraId="7B851183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3AFDBB9C" w14:textId="0D7B3FF9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24,589.13</w:t>
            </w:r>
          </w:p>
        </w:tc>
        <w:tc>
          <w:tcPr>
            <w:tcW w:w="284" w:type="dxa"/>
            <w:vAlign w:val="bottom"/>
          </w:tcPr>
          <w:p w14:paraId="3313349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2D5C520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45,475.00 </w:t>
            </w:r>
          </w:p>
        </w:tc>
        <w:tc>
          <w:tcPr>
            <w:tcW w:w="284" w:type="dxa"/>
            <w:vAlign w:val="bottom"/>
          </w:tcPr>
          <w:p w14:paraId="5DF8138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112C12C" w14:textId="27C0087A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229,315.30</w:t>
            </w:r>
          </w:p>
        </w:tc>
        <w:tc>
          <w:tcPr>
            <w:tcW w:w="236" w:type="dxa"/>
            <w:vAlign w:val="bottom"/>
          </w:tcPr>
          <w:p w14:paraId="17898144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130BDB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324,999.00</w:t>
            </w:r>
          </w:p>
        </w:tc>
      </w:tr>
      <w:tr w:rsidR="004151A0" w:rsidRPr="00494247" w14:paraId="3B17326C" w14:textId="77777777" w:rsidTr="00023E09">
        <w:trPr>
          <w:gridAfter w:val="2"/>
          <w:wAfter w:w="14" w:type="dxa"/>
          <w:trHeight w:val="203"/>
        </w:trPr>
        <w:tc>
          <w:tcPr>
            <w:tcW w:w="3492" w:type="dxa"/>
          </w:tcPr>
          <w:p w14:paraId="0A662906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58" w:type="dxa"/>
            <w:vAlign w:val="bottom"/>
          </w:tcPr>
          <w:p w14:paraId="0C40882D" w14:textId="0B777CD4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89,943,405.13</w:t>
            </w:r>
          </w:p>
        </w:tc>
        <w:tc>
          <w:tcPr>
            <w:tcW w:w="284" w:type="dxa"/>
            <w:vAlign w:val="bottom"/>
          </w:tcPr>
          <w:p w14:paraId="22B4D44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408EE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86,427,801.50</w:t>
            </w:r>
          </w:p>
        </w:tc>
        <w:tc>
          <w:tcPr>
            <w:tcW w:w="284" w:type="dxa"/>
          </w:tcPr>
          <w:p w14:paraId="5DB6BEA2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6BC25B7" w14:textId="0D11F735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89,943,405.13</w:t>
            </w:r>
          </w:p>
        </w:tc>
        <w:tc>
          <w:tcPr>
            <w:tcW w:w="236" w:type="dxa"/>
            <w:vAlign w:val="center"/>
          </w:tcPr>
          <w:p w14:paraId="3AFFC7A8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19B3A4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86,427,801.50</w:t>
            </w:r>
          </w:p>
        </w:tc>
      </w:tr>
      <w:tr w:rsidR="004151A0" w:rsidRPr="00494247" w14:paraId="01BBA9E1" w14:textId="77777777" w:rsidTr="00023E09">
        <w:trPr>
          <w:gridAfter w:val="2"/>
          <w:wAfter w:w="14" w:type="dxa"/>
          <w:trHeight w:val="203"/>
        </w:trPr>
        <w:tc>
          <w:tcPr>
            <w:tcW w:w="3492" w:type="dxa"/>
          </w:tcPr>
          <w:p w14:paraId="03F62C69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612688D" w14:textId="110FA3CF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(2,338,038.44)</w:t>
            </w:r>
          </w:p>
        </w:tc>
        <w:tc>
          <w:tcPr>
            <w:tcW w:w="284" w:type="dxa"/>
            <w:vAlign w:val="bottom"/>
          </w:tcPr>
          <w:p w14:paraId="5B41A9B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197A33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  <w:tc>
          <w:tcPr>
            <w:tcW w:w="284" w:type="dxa"/>
          </w:tcPr>
          <w:p w14:paraId="4971B564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8A661" w14:textId="0545594A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(2,338,038.44)</w:t>
            </w:r>
          </w:p>
        </w:tc>
        <w:tc>
          <w:tcPr>
            <w:tcW w:w="236" w:type="dxa"/>
            <w:vAlign w:val="center"/>
          </w:tcPr>
          <w:p w14:paraId="4023AF81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0C0A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</w:tr>
      <w:tr w:rsidR="004151A0" w:rsidRPr="00494247" w14:paraId="2681D64D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  <w:shd w:val="clear" w:color="auto" w:fill="auto"/>
          </w:tcPr>
          <w:p w14:paraId="1770BCBC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54147" w14:textId="67BABDE5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87,629,955.82</w:t>
            </w:r>
          </w:p>
        </w:tc>
        <w:tc>
          <w:tcPr>
            <w:tcW w:w="284" w:type="dxa"/>
          </w:tcPr>
          <w:p w14:paraId="73A62E7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524840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84,327,658.81 </w:t>
            </w:r>
          </w:p>
        </w:tc>
        <w:tc>
          <w:tcPr>
            <w:tcW w:w="284" w:type="dxa"/>
          </w:tcPr>
          <w:p w14:paraId="74AAAD2B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2365E" w14:textId="507F25BA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87,834,681.99</w:t>
            </w:r>
          </w:p>
        </w:tc>
        <w:tc>
          <w:tcPr>
            <w:tcW w:w="236" w:type="dxa"/>
            <w:vAlign w:val="center"/>
          </w:tcPr>
          <w:p w14:paraId="7FAC95C7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E722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84,607,182.81</w:t>
            </w:r>
          </w:p>
        </w:tc>
      </w:tr>
      <w:tr w:rsidR="004151A0" w:rsidRPr="00494247" w14:paraId="095AC93D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</w:tcPr>
          <w:p w14:paraId="5E06FE5E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D59576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7B02E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52B34C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93AC0D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C43B1" w14:textId="77777777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BFDB663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4F4AF30B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51A0" w:rsidRPr="00494247" w14:paraId="710D1ABC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</w:tcPr>
          <w:p w14:paraId="7AE6CD46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035DE567" w14:textId="3A3F098F" w:rsidR="004151A0" w:rsidRPr="0068086E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124,500.00</w:t>
            </w:r>
          </w:p>
        </w:tc>
        <w:tc>
          <w:tcPr>
            <w:tcW w:w="284" w:type="dxa"/>
          </w:tcPr>
          <w:p w14:paraId="4436545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34E891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6EDF805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250A85E" w14:textId="38D7331A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124,500.00</w:t>
            </w:r>
          </w:p>
        </w:tc>
        <w:tc>
          <w:tcPr>
            <w:tcW w:w="236" w:type="dxa"/>
            <w:vAlign w:val="center"/>
          </w:tcPr>
          <w:p w14:paraId="3B57DBBD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3495C75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4151A0" w:rsidRPr="00494247" w14:paraId="7094D40A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</w:tcPr>
          <w:p w14:paraId="1EC79F1A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2F6536" w14:textId="25B4220A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6726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,397,100.77</w:t>
            </w:r>
          </w:p>
        </w:tc>
        <w:tc>
          <w:tcPr>
            <w:tcW w:w="284" w:type="dxa"/>
          </w:tcPr>
          <w:p w14:paraId="144AAE5F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0103FC4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6,304,636.14 </w:t>
            </w:r>
          </w:p>
        </w:tc>
        <w:tc>
          <w:tcPr>
            <w:tcW w:w="284" w:type="dxa"/>
          </w:tcPr>
          <w:p w14:paraId="5A6B001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5EF73E8" w14:textId="22DE2D86" w:rsidR="004151A0" w:rsidRPr="00F11203" w:rsidRDefault="00667265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 w:rsidR="004151A0"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,318,746.78</w:t>
            </w:r>
          </w:p>
        </w:tc>
        <w:tc>
          <w:tcPr>
            <w:tcW w:w="236" w:type="dxa"/>
            <w:vAlign w:val="center"/>
          </w:tcPr>
          <w:p w14:paraId="5E3E674B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1B0D8430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3,884,079.51</w:t>
            </w:r>
          </w:p>
        </w:tc>
      </w:tr>
      <w:tr w:rsidR="004151A0" w:rsidRPr="00494247" w14:paraId="5365F0F4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</w:tcPr>
          <w:p w14:paraId="18978317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78CBBC9" w14:textId="7DF36A46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2,007,571.03</w:t>
            </w:r>
          </w:p>
        </w:tc>
        <w:tc>
          <w:tcPr>
            <w:tcW w:w="284" w:type="dxa"/>
          </w:tcPr>
          <w:p w14:paraId="3D0CCADD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ECF46A5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1,553,978.41 </w:t>
            </w:r>
          </w:p>
        </w:tc>
        <w:tc>
          <w:tcPr>
            <w:tcW w:w="284" w:type="dxa"/>
          </w:tcPr>
          <w:p w14:paraId="60D5F0EB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A88646E" w14:textId="7A5359A1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1120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1,645,745.63</w:t>
            </w:r>
          </w:p>
        </w:tc>
        <w:tc>
          <w:tcPr>
            <w:tcW w:w="236" w:type="dxa"/>
            <w:vAlign w:val="center"/>
          </w:tcPr>
          <w:p w14:paraId="2D818982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5D8506E2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1,046,237.72</w:t>
            </w:r>
          </w:p>
        </w:tc>
      </w:tr>
      <w:tr w:rsidR="004151A0" w:rsidRPr="00494247" w14:paraId="7DB81D3C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</w:tcPr>
          <w:p w14:paraId="08D9AD37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6D207" w14:textId="32A02849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(332,085.49)</w:t>
            </w:r>
          </w:p>
        </w:tc>
        <w:tc>
          <w:tcPr>
            <w:tcW w:w="284" w:type="dxa"/>
          </w:tcPr>
          <w:p w14:paraId="49440F1D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04AAB1" w14:textId="77777777" w:rsidR="004151A0" w:rsidRPr="006F5D9E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75153C5D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A37C" w14:textId="6AA26F2B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(332,085.49)</w:t>
            </w:r>
          </w:p>
        </w:tc>
        <w:tc>
          <w:tcPr>
            <w:tcW w:w="236" w:type="dxa"/>
            <w:vAlign w:val="center"/>
          </w:tcPr>
          <w:p w14:paraId="4EC1B4DF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7844AD45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151A0" w:rsidRPr="00494247" w14:paraId="60C59068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</w:tcPr>
          <w:p w14:paraId="1B4679AA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633C3" w14:textId="00823AC7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6726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,197,086.31</w:t>
            </w:r>
          </w:p>
        </w:tc>
        <w:tc>
          <w:tcPr>
            <w:tcW w:w="284" w:type="dxa"/>
          </w:tcPr>
          <w:p w14:paraId="5DECCB34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3C846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7,858,614.55 </w:t>
            </w:r>
          </w:p>
        </w:tc>
        <w:tc>
          <w:tcPr>
            <w:tcW w:w="284" w:type="dxa"/>
          </w:tcPr>
          <w:p w14:paraId="0CB01639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14207" w14:textId="5A1D76D5" w:rsidR="004151A0" w:rsidRPr="00873FFB" w:rsidRDefault="00667265" w:rsidP="00873FF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873FFB" w:rsidRPr="00873FFB">
              <w:rPr>
                <w:rFonts w:ascii="Angsana New" w:hAnsi="Angsana New"/>
                <w:color w:val="000000"/>
                <w:sz w:val="30"/>
                <w:szCs w:val="30"/>
              </w:rPr>
              <w:t>,756,906.92</w:t>
            </w:r>
          </w:p>
        </w:tc>
        <w:tc>
          <w:tcPr>
            <w:tcW w:w="236" w:type="dxa"/>
            <w:vAlign w:val="center"/>
          </w:tcPr>
          <w:p w14:paraId="7A5EDEA8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0C440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4,930,317.23</w:t>
            </w:r>
          </w:p>
        </w:tc>
      </w:tr>
      <w:tr w:rsidR="004151A0" w:rsidRPr="00494247" w14:paraId="27EA25B2" w14:textId="77777777" w:rsidTr="00023E09">
        <w:trPr>
          <w:gridAfter w:val="2"/>
          <w:wAfter w:w="14" w:type="dxa"/>
          <w:trHeight w:val="149"/>
        </w:trPr>
        <w:tc>
          <w:tcPr>
            <w:tcW w:w="3492" w:type="dxa"/>
            <w:vAlign w:val="center"/>
          </w:tcPr>
          <w:p w14:paraId="1641D8B9" w14:textId="77777777" w:rsidR="004151A0" w:rsidRPr="009E4803" w:rsidRDefault="004151A0" w:rsidP="004151A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3FD1B" w14:textId="1BF8E065" w:rsidR="004151A0" w:rsidRPr="00FB7C83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</w:t>
            </w:r>
            <w:r w:rsidR="0066726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,827,042.13</w:t>
            </w:r>
          </w:p>
        </w:tc>
        <w:tc>
          <w:tcPr>
            <w:tcW w:w="284" w:type="dxa"/>
            <w:vAlign w:val="bottom"/>
          </w:tcPr>
          <w:p w14:paraId="3AB1F516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81425A2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92,186,273.36 </w:t>
            </w:r>
          </w:p>
        </w:tc>
        <w:tc>
          <w:tcPr>
            <w:tcW w:w="284" w:type="dxa"/>
            <w:vAlign w:val="bottom"/>
          </w:tcPr>
          <w:p w14:paraId="17F48D1F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6ACDD" w14:textId="2DD8CA5C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112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  <w:r w:rsidR="0066726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  <w:r w:rsidRPr="00F1120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,591,588.91</w:t>
            </w:r>
          </w:p>
        </w:tc>
        <w:tc>
          <w:tcPr>
            <w:tcW w:w="236" w:type="dxa"/>
            <w:vAlign w:val="bottom"/>
          </w:tcPr>
          <w:p w14:paraId="15B26285" w14:textId="77777777" w:rsidR="004151A0" w:rsidRPr="00FB7C83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A3FAF" w14:textId="77777777" w:rsidR="004151A0" w:rsidRPr="00FB7C8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89,537,500.04</w:t>
            </w:r>
          </w:p>
        </w:tc>
      </w:tr>
    </w:tbl>
    <w:p w14:paraId="5CB4E0B9" w14:textId="77777777" w:rsidR="00E41B43" w:rsidRPr="00E41B43" w:rsidRDefault="00E41B43" w:rsidP="00E41B43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21E08DA" w14:textId="77777777"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5465F65" w14:textId="77777777"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7C69B7B" w14:textId="77777777"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94785D8" w14:textId="77777777" w:rsidR="002F4438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7E65FE0" w14:textId="77777777" w:rsidR="002F4438" w:rsidRPr="00667265" w:rsidRDefault="002F4438" w:rsidP="00E41B43">
      <w:pPr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7BF8D4E3" w14:textId="77777777" w:rsidR="008E54C7" w:rsidRDefault="008E54C7" w:rsidP="00E41B4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0BF15E" w14:textId="77777777" w:rsidR="002F4438" w:rsidRDefault="002F4438" w:rsidP="00D40428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9376204" w14:textId="77777777" w:rsidR="0076023E" w:rsidRPr="00533250" w:rsidRDefault="0076023E" w:rsidP="00E41B43">
      <w:pPr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CB7F624" w14:textId="77777777" w:rsidR="00E41B43" w:rsidRDefault="00E41B43" w:rsidP="00E41B4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5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82"/>
        <w:gridCol w:w="283"/>
        <w:gridCol w:w="1418"/>
        <w:gridCol w:w="283"/>
        <w:gridCol w:w="1526"/>
        <w:gridCol w:w="236"/>
        <w:gridCol w:w="1465"/>
      </w:tblGrid>
      <w:tr w:rsidR="003A66D8" w:rsidRPr="00494247" w14:paraId="7FB7B051" w14:textId="77777777" w:rsidTr="004151A0">
        <w:tc>
          <w:tcPr>
            <w:tcW w:w="2901" w:type="dxa"/>
            <w:shd w:val="clear" w:color="auto" w:fill="auto"/>
          </w:tcPr>
          <w:p w14:paraId="486A8FE1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B1E8B8C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DDC476A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6AC60E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E0E955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7" w:type="dxa"/>
            <w:gridSpan w:val="3"/>
            <w:shd w:val="clear" w:color="auto" w:fill="auto"/>
          </w:tcPr>
          <w:p w14:paraId="508454D8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5C201D84" w14:textId="77777777" w:rsidTr="004151A0">
        <w:tc>
          <w:tcPr>
            <w:tcW w:w="2901" w:type="dxa"/>
            <w:shd w:val="clear" w:color="auto" w:fill="auto"/>
          </w:tcPr>
          <w:p w14:paraId="44F40910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3" w:type="dxa"/>
            <w:gridSpan w:val="3"/>
            <w:tcBorders>
              <w:bottom w:val="single" w:sz="4" w:space="0" w:color="auto"/>
            </w:tcBorders>
          </w:tcPr>
          <w:p w14:paraId="610C8B8B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524071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F0CF0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14:paraId="51C96597" w14:textId="77777777" w:rsidTr="00023E09">
        <w:tc>
          <w:tcPr>
            <w:tcW w:w="2901" w:type="dxa"/>
            <w:shd w:val="clear" w:color="auto" w:fill="auto"/>
          </w:tcPr>
          <w:p w14:paraId="571931FC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7C9F7300" w14:textId="77777777" w:rsidR="003A66D8" w:rsidRPr="003A66D8" w:rsidRDefault="00023E09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2562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0BBAC5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908BD1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3" w:type="dxa"/>
          </w:tcPr>
          <w:p w14:paraId="1F4B8EBA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F27D9" w14:textId="77777777" w:rsidR="003A66D8" w:rsidRPr="003A66D8" w:rsidRDefault="00023E09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A98851A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050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4151A0" w:rsidRPr="00494247" w14:paraId="00F73723" w14:textId="77777777" w:rsidTr="00023E09">
        <w:trPr>
          <w:trHeight w:val="203"/>
        </w:trPr>
        <w:tc>
          <w:tcPr>
            <w:tcW w:w="2901" w:type="dxa"/>
            <w:shd w:val="clear" w:color="auto" w:fill="auto"/>
          </w:tcPr>
          <w:p w14:paraId="364B2F97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D969C" w14:textId="19F6D431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41,797,942.76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37C7F2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FE70B3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31,444,918.55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36382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501B0" w14:textId="78DEF650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41,993,647.16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EEAEC2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4B2F895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685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312.65</w:t>
            </w:r>
          </w:p>
        </w:tc>
      </w:tr>
      <w:tr w:rsidR="004151A0" w:rsidRPr="00494247" w14:paraId="1AF775F0" w14:textId="77777777" w:rsidTr="00023E09">
        <w:trPr>
          <w:trHeight w:val="203"/>
        </w:trPr>
        <w:tc>
          <w:tcPr>
            <w:tcW w:w="2901" w:type="dxa"/>
            <w:shd w:val="clear" w:color="auto" w:fill="auto"/>
          </w:tcPr>
          <w:p w14:paraId="270AE660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834AE3E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80D5CC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ADDF3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0592A69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BCA10F" w14:textId="77777777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7BAF05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15F60A5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51A0" w:rsidRPr="00494247" w14:paraId="082E2723" w14:textId="77777777" w:rsidTr="00023E09">
        <w:trPr>
          <w:trHeight w:val="203"/>
        </w:trPr>
        <w:tc>
          <w:tcPr>
            <w:tcW w:w="2901" w:type="dxa"/>
            <w:shd w:val="clear" w:color="auto" w:fill="auto"/>
          </w:tcPr>
          <w:p w14:paraId="227432DC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ECFDE03" w14:textId="2532974E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43,643,356.46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850CD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64AF962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48,614,272.95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4E1DE9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0DE507C" w14:textId="1C9C4AEF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43,652,378.23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C25A8C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A187ADD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48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653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402.85</w:t>
            </w:r>
          </w:p>
        </w:tc>
      </w:tr>
      <w:tr w:rsidR="004151A0" w:rsidRPr="00494247" w14:paraId="1C4F0498" w14:textId="77777777" w:rsidTr="00023E09">
        <w:trPr>
          <w:trHeight w:val="203"/>
        </w:trPr>
        <w:tc>
          <w:tcPr>
            <w:tcW w:w="2901" w:type="dxa"/>
            <w:shd w:val="clear" w:color="auto" w:fill="auto"/>
          </w:tcPr>
          <w:p w14:paraId="6DA01BB1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253350F" w14:textId="683AA7E5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1,854,846.68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275FAF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A8E913F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3,698,437.39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66DB1B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6F05DA6" w14:textId="32F36DA5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1,854,846.68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455DAF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6627B4C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698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437.39</w:t>
            </w:r>
          </w:p>
        </w:tc>
      </w:tr>
      <w:tr w:rsidR="004151A0" w:rsidRPr="00494247" w14:paraId="3D0A6424" w14:textId="77777777" w:rsidTr="00023E09">
        <w:trPr>
          <w:trHeight w:val="149"/>
        </w:trPr>
        <w:tc>
          <w:tcPr>
            <w:tcW w:w="2901" w:type="dxa"/>
            <w:shd w:val="clear" w:color="auto" w:fill="auto"/>
          </w:tcPr>
          <w:p w14:paraId="1E700DF1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39E68" w14:textId="74D6680A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777,118.14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70DD0B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4DC99A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760,832.48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FE9CE4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BD5A3C8" w14:textId="3FC21CF9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777,118.14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F8F809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03505CF2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760,832.48</w:t>
            </w:r>
          </w:p>
        </w:tc>
      </w:tr>
      <w:tr w:rsidR="004151A0" w:rsidRPr="00494247" w14:paraId="25E298A7" w14:textId="77777777" w:rsidTr="00023E09">
        <w:trPr>
          <w:trHeight w:val="149"/>
        </w:trPr>
        <w:tc>
          <w:tcPr>
            <w:tcW w:w="2901" w:type="dxa"/>
            <w:shd w:val="clear" w:color="auto" w:fill="auto"/>
          </w:tcPr>
          <w:p w14:paraId="52B083B5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9A44C" w14:textId="26BBE32E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1,894,730.22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E0E6E0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06157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1,954,815.13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7233E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DC4D7" w14:textId="14DE419E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1,894,730.22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B52E1F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0FB6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1,954,815.13</w:t>
            </w:r>
          </w:p>
        </w:tc>
      </w:tr>
      <w:tr w:rsidR="004151A0" w:rsidRPr="00494247" w14:paraId="4D4EDDDB" w14:textId="77777777" w:rsidTr="00023E09">
        <w:trPr>
          <w:trHeight w:val="149"/>
        </w:trPr>
        <w:tc>
          <w:tcPr>
            <w:tcW w:w="2901" w:type="dxa"/>
            <w:shd w:val="clear" w:color="auto" w:fill="auto"/>
          </w:tcPr>
          <w:p w14:paraId="010708DA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3FEE" w14:textId="7F0488A4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89,967,994.26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0051C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04ED743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86,473,276.50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BA4D8D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0B89" w14:textId="2D8816FA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90,172,720.43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67596B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DE1EC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86,752,800.50</w:t>
            </w:r>
          </w:p>
        </w:tc>
      </w:tr>
      <w:tr w:rsidR="004151A0" w:rsidRPr="00494247" w14:paraId="44DA042E" w14:textId="77777777" w:rsidTr="00023E09">
        <w:trPr>
          <w:trHeight w:val="149"/>
        </w:trPr>
        <w:tc>
          <w:tcPr>
            <w:tcW w:w="2901" w:type="dxa"/>
            <w:shd w:val="clear" w:color="auto" w:fill="auto"/>
          </w:tcPr>
          <w:p w14:paraId="65A1EB41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B0E82" w14:textId="75A086D9" w:rsidR="004151A0" w:rsidRPr="00494247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(2,338,038.44)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F8484C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EFA78D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FB3D1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663FCAA" w14:textId="58E640B9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(2,338,038.44)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E0E704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30B5573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(2,145,617.69)</w:t>
            </w:r>
          </w:p>
        </w:tc>
      </w:tr>
      <w:tr w:rsidR="004151A0" w:rsidRPr="00494247" w14:paraId="2EA324B4" w14:textId="77777777" w:rsidTr="00023E09">
        <w:trPr>
          <w:trHeight w:val="149"/>
        </w:trPr>
        <w:tc>
          <w:tcPr>
            <w:tcW w:w="2901" w:type="dxa"/>
            <w:shd w:val="clear" w:color="auto" w:fill="auto"/>
          </w:tcPr>
          <w:p w14:paraId="7ADF25A9" w14:textId="77777777" w:rsidR="004151A0" w:rsidRPr="00926A2B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4B323" w14:textId="59284479" w:rsidR="004151A0" w:rsidRPr="00926A2B" w:rsidRDefault="00D02BE3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87,629,955.82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493189" w14:textId="77777777" w:rsidR="004151A0" w:rsidRPr="00926A2B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E3D39" w14:textId="77777777" w:rsidR="004151A0" w:rsidRPr="00926A2B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A2B">
              <w:rPr>
                <w:rFonts w:ascii="Angsana New" w:hAnsi="Angsana New"/>
                <w:color w:val="000000"/>
                <w:sz w:val="30"/>
                <w:szCs w:val="30"/>
              </w:rPr>
              <w:t>84,327,658.81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7F6F46" w14:textId="77777777" w:rsidR="004151A0" w:rsidRPr="00926A2B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CB9C8" w14:textId="144DD320" w:rsidR="004151A0" w:rsidRPr="00F11203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12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87,834,681.99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CFF01E" w14:textId="77777777" w:rsidR="004151A0" w:rsidRPr="00926A2B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B8D28" w14:textId="77777777" w:rsidR="004151A0" w:rsidRPr="00926A2B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A2B">
              <w:rPr>
                <w:rFonts w:ascii="Angsana New" w:hAnsi="Angsana New"/>
                <w:color w:val="000000"/>
                <w:sz w:val="30"/>
                <w:szCs w:val="30"/>
              </w:rPr>
              <w:t>84,607,182.81</w:t>
            </w:r>
          </w:p>
        </w:tc>
      </w:tr>
    </w:tbl>
    <w:p w14:paraId="43C3D9D1" w14:textId="77777777" w:rsidR="003A66D8" w:rsidRPr="00E41B43" w:rsidRDefault="003A66D8" w:rsidP="00E41B4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B880B41" w14:textId="77777777" w:rsidR="004A5132" w:rsidRPr="00AC69F6" w:rsidRDefault="004A5132" w:rsidP="00D40428">
      <w:pPr>
        <w:numPr>
          <w:ilvl w:val="0"/>
          <w:numId w:val="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494247" w14:paraId="56ED0A75" w14:textId="77777777" w:rsidTr="000B2164">
        <w:tc>
          <w:tcPr>
            <w:tcW w:w="2835" w:type="dxa"/>
          </w:tcPr>
          <w:p w14:paraId="3D249EC5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EBC375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63BD1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21925F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F9315D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71E77128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14:paraId="5FAD1F61" w14:textId="77777777" w:rsidTr="0068086E">
        <w:trPr>
          <w:gridAfter w:val="1"/>
          <w:wAfter w:w="10" w:type="dxa"/>
        </w:trPr>
        <w:tc>
          <w:tcPr>
            <w:tcW w:w="2835" w:type="dxa"/>
          </w:tcPr>
          <w:p w14:paraId="5EB71F51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32394716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A68D69B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02FDDA52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369" w:rsidRPr="00494247" w14:paraId="37B66218" w14:textId="77777777" w:rsidTr="0068086E">
        <w:tc>
          <w:tcPr>
            <w:tcW w:w="2835" w:type="dxa"/>
          </w:tcPr>
          <w:p w14:paraId="0F99B0CC" w14:textId="77777777" w:rsidR="00814369" w:rsidRPr="00494247" w:rsidRDefault="00814369" w:rsidP="0081436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6204373" w14:textId="77777777" w:rsidR="00814369" w:rsidRPr="003A66D8" w:rsidRDefault="00023E0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C8553C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167AE36C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84" w:type="dxa"/>
          </w:tcPr>
          <w:p w14:paraId="03736D32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7E30CB29" w14:textId="77777777" w:rsidR="00814369" w:rsidRPr="003A66D8" w:rsidRDefault="00023E0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023E09">
              <w:rPr>
                <w:szCs w:val="26"/>
              </w:rPr>
              <w:t xml:space="preserve">30 </w:t>
            </w:r>
            <w:r w:rsidRPr="00023E09">
              <w:rPr>
                <w:szCs w:val="26"/>
                <w:cs/>
              </w:rPr>
              <w:t xml:space="preserve">มิถุนายน </w:t>
            </w:r>
            <w:r w:rsidRPr="00023E09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EEE659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7A0F3" w14:textId="77777777" w:rsidR="00814369" w:rsidRPr="003A66D8" w:rsidRDefault="00814369" w:rsidP="0081436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0B2164" w:rsidRPr="00494247" w14:paraId="7AA5A588" w14:textId="77777777" w:rsidTr="0068086E">
        <w:trPr>
          <w:trHeight w:val="203"/>
        </w:trPr>
        <w:tc>
          <w:tcPr>
            <w:tcW w:w="2835" w:type="dxa"/>
          </w:tcPr>
          <w:p w14:paraId="6ADE080F" w14:textId="77777777" w:rsidR="000B2164" w:rsidRPr="00494247" w:rsidRDefault="000B2164" w:rsidP="000B2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2361" w14:textId="08124A7C" w:rsidR="000B2164" w:rsidRPr="00494247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77,787,527.37</w:t>
            </w:r>
          </w:p>
        </w:tc>
        <w:tc>
          <w:tcPr>
            <w:tcW w:w="236" w:type="dxa"/>
          </w:tcPr>
          <w:p w14:paraId="7EA22ADC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5325F8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76,438,926.78</w:t>
            </w:r>
          </w:p>
        </w:tc>
        <w:tc>
          <w:tcPr>
            <w:tcW w:w="284" w:type="dxa"/>
          </w:tcPr>
          <w:p w14:paraId="46E4723C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4B27" w14:textId="183BEFDF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74,821,845.17</w:t>
            </w:r>
          </w:p>
        </w:tc>
        <w:tc>
          <w:tcPr>
            <w:tcW w:w="236" w:type="dxa"/>
            <w:vAlign w:val="center"/>
          </w:tcPr>
          <w:p w14:paraId="10F2EB77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523FF4F8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71,279,873.66</w:t>
            </w:r>
          </w:p>
        </w:tc>
      </w:tr>
      <w:tr w:rsidR="000B2164" w:rsidRPr="00494247" w14:paraId="68E20715" w14:textId="77777777" w:rsidTr="0068086E">
        <w:trPr>
          <w:trHeight w:val="203"/>
        </w:trPr>
        <w:tc>
          <w:tcPr>
            <w:tcW w:w="2835" w:type="dxa"/>
          </w:tcPr>
          <w:p w14:paraId="3FCC51A3" w14:textId="77777777" w:rsidR="000B2164" w:rsidRPr="00494247" w:rsidRDefault="000B2164" w:rsidP="000B216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649E2D" w14:textId="58BC9F1A" w:rsidR="000B2164" w:rsidRPr="00494247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1,146,251.82</w:t>
            </w:r>
          </w:p>
        </w:tc>
        <w:tc>
          <w:tcPr>
            <w:tcW w:w="236" w:type="dxa"/>
          </w:tcPr>
          <w:p w14:paraId="5B14F485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F579CB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5D4E34AA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1C474862" w14:textId="4E6DEC77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1,146,251.82</w:t>
            </w:r>
          </w:p>
        </w:tc>
        <w:tc>
          <w:tcPr>
            <w:tcW w:w="236" w:type="dxa"/>
            <w:vAlign w:val="center"/>
          </w:tcPr>
          <w:p w14:paraId="75B09D48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138ED084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B2164" w:rsidRPr="00494247" w14:paraId="09B4E5D1" w14:textId="77777777" w:rsidTr="0068086E">
        <w:trPr>
          <w:trHeight w:val="203"/>
        </w:trPr>
        <w:tc>
          <w:tcPr>
            <w:tcW w:w="2835" w:type="dxa"/>
          </w:tcPr>
          <w:p w14:paraId="42369422" w14:textId="77777777" w:rsidR="000B2164" w:rsidRPr="00494247" w:rsidRDefault="000B2164" w:rsidP="000B216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DDBE95" w14:textId="29F7E20C" w:rsidR="000B2164" w:rsidRPr="0068086E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78,162,528.41</w:t>
            </w:r>
          </w:p>
        </w:tc>
        <w:tc>
          <w:tcPr>
            <w:tcW w:w="236" w:type="dxa"/>
            <w:shd w:val="clear" w:color="auto" w:fill="auto"/>
          </w:tcPr>
          <w:p w14:paraId="4FE538F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C81A1A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89,213,413.81</w:t>
            </w:r>
          </w:p>
        </w:tc>
        <w:tc>
          <w:tcPr>
            <w:tcW w:w="284" w:type="dxa"/>
          </w:tcPr>
          <w:p w14:paraId="429E2944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8A1FD07" w14:textId="6A1582BF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79,024,683.70</w:t>
            </w:r>
          </w:p>
        </w:tc>
        <w:tc>
          <w:tcPr>
            <w:tcW w:w="236" w:type="dxa"/>
            <w:vAlign w:val="center"/>
          </w:tcPr>
          <w:p w14:paraId="0974E1E5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40AB454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90,350,267.70</w:t>
            </w:r>
          </w:p>
        </w:tc>
      </w:tr>
      <w:tr w:rsidR="000B2164" w:rsidRPr="00494247" w14:paraId="09E28810" w14:textId="77777777" w:rsidTr="0068086E">
        <w:trPr>
          <w:trHeight w:val="203"/>
        </w:trPr>
        <w:tc>
          <w:tcPr>
            <w:tcW w:w="2835" w:type="dxa"/>
          </w:tcPr>
          <w:p w14:paraId="7BE13A98" w14:textId="77777777" w:rsidR="000B2164" w:rsidRPr="00494247" w:rsidRDefault="000B2164" w:rsidP="000B216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1D7DA" w14:textId="7135EEEA" w:rsidR="000B2164" w:rsidRPr="0068086E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37,402,452.84</w:t>
            </w:r>
          </w:p>
        </w:tc>
        <w:tc>
          <w:tcPr>
            <w:tcW w:w="236" w:type="dxa"/>
            <w:shd w:val="clear" w:color="auto" w:fill="auto"/>
          </w:tcPr>
          <w:p w14:paraId="181278C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7B00EB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41,946,581.01</w:t>
            </w:r>
          </w:p>
        </w:tc>
        <w:tc>
          <w:tcPr>
            <w:tcW w:w="284" w:type="dxa"/>
          </w:tcPr>
          <w:p w14:paraId="58311A3B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6EC83986" w14:textId="5645BA58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35,098,634.50</w:t>
            </w:r>
          </w:p>
        </w:tc>
        <w:tc>
          <w:tcPr>
            <w:tcW w:w="236" w:type="dxa"/>
            <w:vAlign w:val="center"/>
          </w:tcPr>
          <w:p w14:paraId="1253BFB2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31EDC670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40,337,620.70</w:t>
            </w:r>
          </w:p>
        </w:tc>
      </w:tr>
      <w:tr w:rsidR="000B2164" w:rsidRPr="00494247" w14:paraId="5D96CCDF" w14:textId="77777777" w:rsidTr="0068086E">
        <w:trPr>
          <w:trHeight w:val="181"/>
        </w:trPr>
        <w:tc>
          <w:tcPr>
            <w:tcW w:w="2835" w:type="dxa"/>
          </w:tcPr>
          <w:p w14:paraId="528A8B54" w14:textId="77777777" w:rsidR="000B2164" w:rsidRPr="00494247" w:rsidRDefault="000B2164" w:rsidP="000B216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วัสดุสิ้นเปลือง</w:t>
            </w:r>
          </w:p>
        </w:tc>
        <w:tc>
          <w:tcPr>
            <w:tcW w:w="1530" w:type="dxa"/>
            <w:vAlign w:val="bottom"/>
          </w:tcPr>
          <w:p w14:paraId="280FF43A" w14:textId="3D1B845D" w:rsidR="000B2164" w:rsidRPr="0068086E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191F54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69D38D37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13,875.00</w:t>
            </w:r>
          </w:p>
        </w:tc>
        <w:tc>
          <w:tcPr>
            <w:tcW w:w="284" w:type="dxa"/>
          </w:tcPr>
          <w:p w14:paraId="73DD5D8E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E5B03FB" w14:textId="4C0A9D75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4B45D2B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667222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13,875.00</w:t>
            </w:r>
          </w:p>
        </w:tc>
      </w:tr>
      <w:tr w:rsidR="000B2164" w:rsidRPr="00494247" w14:paraId="76301183" w14:textId="77777777" w:rsidTr="0068086E">
        <w:trPr>
          <w:trHeight w:val="181"/>
        </w:trPr>
        <w:tc>
          <w:tcPr>
            <w:tcW w:w="2835" w:type="dxa"/>
          </w:tcPr>
          <w:p w14:paraId="7D3E6D83" w14:textId="77777777" w:rsidR="000B2164" w:rsidRPr="00494247" w:rsidRDefault="000B2164" w:rsidP="000B216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FC2702" w14:textId="229648AA" w:rsidR="000B2164" w:rsidRPr="0068086E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3,227,356.54</w:t>
            </w:r>
          </w:p>
        </w:tc>
        <w:tc>
          <w:tcPr>
            <w:tcW w:w="236" w:type="dxa"/>
            <w:shd w:val="clear" w:color="auto" w:fill="auto"/>
          </w:tcPr>
          <w:p w14:paraId="0A7171A3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D2141FF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905,501.54</w:t>
            </w:r>
          </w:p>
        </w:tc>
        <w:tc>
          <w:tcPr>
            <w:tcW w:w="284" w:type="dxa"/>
          </w:tcPr>
          <w:p w14:paraId="3FEDADE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63238" w14:textId="4E476306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3,227,356.54</w:t>
            </w:r>
          </w:p>
        </w:tc>
        <w:tc>
          <w:tcPr>
            <w:tcW w:w="236" w:type="dxa"/>
            <w:vAlign w:val="center"/>
          </w:tcPr>
          <w:p w14:paraId="66314F01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0CB0D034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905,501.54</w:t>
            </w:r>
          </w:p>
        </w:tc>
      </w:tr>
      <w:tr w:rsidR="000B2164" w:rsidRPr="00494247" w14:paraId="27578BEA" w14:textId="77777777" w:rsidTr="0068086E">
        <w:trPr>
          <w:trHeight w:val="181"/>
        </w:trPr>
        <w:tc>
          <w:tcPr>
            <w:tcW w:w="2835" w:type="dxa"/>
          </w:tcPr>
          <w:p w14:paraId="2D1CB864" w14:textId="77777777" w:rsidR="000B2164" w:rsidRPr="00494247" w:rsidRDefault="000B2164" w:rsidP="000B216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1DA9A16" w14:textId="1818E2E7" w:rsidR="000B2164" w:rsidRPr="0068086E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197,726,116.98</w:t>
            </w:r>
          </w:p>
        </w:tc>
        <w:tc>
          <w:tcPr>
            <w:tcW w:w="236" w:type="dxa"/>
          </w:tcPr>
          <w:p w14:paraId="7A561BF3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47B30F0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208,518,298.14</w:t>
            </w:r>
          </w:p>
        </w:tc>
        <w:tc>
          <w:tcPr>
            <w:tcW w:w="284" w:type="dxa"/>
          </w:tcPr>
          <w:p w14:paraId="1511442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35C8" w14:textId="23AECEFF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193,318,771.73</w:t>
            </w:r>
          </w:p>
        </w:tc>
        <w:tc>
          <w:tcPr>
            <w:tcW w:w="236" w:type="dxa"/>
            <w:vAlign w:val="center"/>
          </w:tcPr>
          <w:p w14:paraId="5C2925C7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319B2141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202,887,138.60</w:t>
            </w:r>
          </w:p>
        </w:tc>
      </w:tr>
      <w:tr w:rsidR="000B2164" w:rsidRPr="00494247" w14:paraId="782762EF" w14:textId="77777777" w:rsidTr="0068086E">
        <w:trPr>
          <w:trHeight w:val="181"/>
        </w:trPr>
        <w:tc>
          <w:tcPr>
            <w:tcW w:w="2835" w:type="dxa"/>
          </w:tcPr>
          <w:p w14:paraId="649F468E" w14:textId="77777777" w:rsidR="000B2164" w:rsidRPr="00494247" w:rsidRDefault="000B2164" w:rsidP="000B216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ค่าเผื่อ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62986A" w14:textId="47FB4A2B" w:rsidR="000B2164" w:rsidRPr="0068086E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(22,473,562.04)</w:t>
            </w:r>
          </w:p>
        </w:tc>
        <w:tc>
          <w:tcPr>
            <w:tcW w:w="236" w:type="dxa"/>
          </w:tcPr>
          <w:p w14:paraId="5A7E0AC0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06F455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(18,450,348.07)</w:t>
            </w:r>
          </w:p>
        </w:tc>
        <w:tc>
          <w:tcPr>
            <w:tcW w:w="284" w:type="dxa"/>
          </w:tcPr>
          <w:p w14:paraId="37C3C910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35F7" w14:textId="0447E31C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(22,320,074.77)</w:t>
            </w:r>
          </w:p>
        </w:tc>
        <w:tc>
          <w:tcPr>
            <w:tcW w:w="236" w:type="dxa"/>
            <w:vAlign w:val="center"/>
          </w:tcPr>
          <w:p w14:paraId="7BF425AF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6056AC93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(18,399,803.86)</w:t>
            </w:r>
          </w:p>
        </w:tc>
      </w:tr>
      <w:tr w:rsidR="000B2164" w:rsidRPr="00494247" w14:paraId="323DB9EE" w14:textId="77777777" w:rsidTr="0068086E">
        <w:trPr>
          <w:trHeight w:val="149"/>
        </w:trPr>
        <w:tc>
          <w:tcPr>
            <w:tcW w:w="2835" w:type="dxa"/>
          </w:tcPr>
          <w:p w14:paraId="1A0B5B5F" w14:textId="77777777" w:rsidR="000B2164" w:rsidRPr="00494247" w:rsidRDefault="000B2164" w:rsidP="000B21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F865" w14:textId="68CE5232" w:rsidR="000B2164" w:rsidRPr="00FB7C83" w:rsidRDefault="00D02BE3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175,252,554.94</w:t>
            </w:r>
          </w:p>
        </w:tc>
        <w:tc>
          <w:tcPr>
            <w:tcW w:w="236" w:type="dxa"/>
          </w:tcPr>
          <w:p w14:paraId="2C920CF7" w14:textId="77777777" w:rsidR="000B2164" w:rsidRPr="00FB7C83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A082423" w14:textId="77777777" w:rsidR="000B2164" w:rsidRPr="00FB7C83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190,067,950.07</w:t>
            </w:r>
          </w:p>
        </w:tc>
        <w:tc>
          <w:tcPr>
            <w:tcW w:w="284" w:type="dxa"/>
          </w:tcPr>
          <w:p w14:paraId="255F4CB3" w14:textId="77777777" w:rsidR="000B2164" w:rsidRPr="00FB7C83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E3DC7" w14:textId="54E04DD0" w:rsidR="000B2164" w:rsidRPr="007A6708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A670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170,998,696.96</w:t>
            </w:r>
          </w:p>
        </w:tc>
        <w:tc>
          <w:tcPr>
            <w:tcW w:w="236" w:type="dxa"/>
            <w:vAlign w:val="center"/>
          </w:tcPr>
          <w:p w14:paraId="4164D176" w14:textId="77777777" w:rsidR="000B2164" w:rsidRPr="00FB7C83" w:rsidRDefault="000B2164" w:rsidP="000B216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C4715C" w14:textId="77777777" w:rsidR="000B2164" w:rsidRPr="00FB7C83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184,487,334.74</w:t>
            </w:r>
          </w:p>
        </w:tc>
      </w:tr>
    </w:tbl>
    <w:p w14:paraId="05129B55" w14:textId="77777777" w:rsidR="00AC69F6" w:rsidRPr="006B1B3F" w:rsidRDefault="00AC69F6" w:rsidP="00FB31B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5DDC460" w14:textId="77777777" w:rsidR="004D480D" w:rsidRDefault="004D480D" w:rsidP="004D480D">
      <w:pPr>
        <w:tabs>
          <w:tab w:val="left" w:pos="2514"/>
        </w:tabs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ab/>
      </w:r>
    </w:p>
    <w:p w14:paraId="17C36F12" w14:textId="77777777" w:rsidR="00A50A1A" w:rsidRPr="004D480D" w:rsidRDefault="00A50A1A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702663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3F88B0FF" w14:textId="77777777" w:rsidR="0068086E" w:rsidRDefault="0068086E" w:rsidP="0068086E">
      <w:pPr>
        <w:numPr>
          <w:ilvl w:val="0"/>
          <w:numId w:val="5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68086E" w14:paraId="75550A7F" w14:textId="77777777" w:rsidTr="0068086E">
        <w:tc>
          <w:tcPr>
            <w:tcW w:w="2885" w:type="dxa"/>
          </w:tcPr>
          <w:p w14:paraId="79FB0DF6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F5382B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1CA732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3EAFB239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14:paraId="75321511" w14:textId="77777777" w:rsidTr="0068086E">
        <w:tc>
          <w:tcPr>
            <w:tcW w:w="2885" w:type="dxa"/>
          </w:tcPr>
          <w:p w14:paraId="5A80A98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14F3FEB4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14:paraId="6F7EF962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14:paraId="27DD94F0" w14:textId="77777777" w:rsidTr="0068086E">
        <w:tc>
          <w:tcPr>
            <w:tcW w:w="2885" w:type="dxa"/>
          </w:tcPr>
          <w:p w14:paraId="1D5F1FBE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65518B85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14:paraId="046262CF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14:paraId="4D754B7B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เงินปันผลรับระหว่างปี</w:t>
            </w:r>
          </w:p>
        </w:tc>
      </w:tr>
      <w:tr w:rsidR="0068086E" w:rsidRPr="0068086E" w14:paraId="51D95DEA" w14:textId="77777777" w:rsidTr="0068086E">
        <w:tc>
          <w:tcPr>
            <w:tcW w:w="2885" w:type="dxa"/>
          </w:tcPr>
          <w:p w14:paraId="7AA77A3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607ED84" w14:textId="77777777" w:rsidR="0068086E" w:rsidRPr="0068086E" w:rsidRDefault="003E258D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792FA582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28" w:type="dxa"/>
          </w:tcPr>
          <w:p w14:paraId="33ED7426" w14:textId="77777777" w:rsidR="0068086E" w:rsidRPr="0068086E" w:rsidRDefault="003E258D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378D9C77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28" w:type="dxa"/>
          </w:tcPr>
          <w:p w14:paraId="4EB83FB8" w14:textId="77777777" w:rsidR="0068086E" w:rsidRPr="0068086E" w:rsidRDefault="003E258D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14:paraId="0D71626B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8086E" w:rsidRPr="0068086E" w14:paraId="312CD3FB" w14:textId="77777777" w:rsidTr="0068086E">
        <w:tc>
          <w:tcPr>
            <w:tcW w:w="2885" w:type="dxa"/>
            <w:vAlign w:val="center"/>
          </w:tcPr>
          <w:p w14:paraId="1AF4B8F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</w:rPr>
              <w:t>บริษัท คัมเวล จำกัด</w:t>
            </w:r>
          </w:p>
        </w:tc>
        <w:tc>
          <w:tcPr>
            <w:tcW w:w="1728" w:type="dxa"/>
          </w:tcPr>
          <w:p w14:paraId="3967D4B6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5F5817D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519694A0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14:paraId="18D0A6F4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371,708,430.90</w:t>
            </w:r>
          </w:p>
        </w:tc>
        <w:tc>
          <w:tcPr>
            <w:tcW w:w="1728" w:type="dxa"/>
          </w:tcPr>
          <w:p w14:paraId="17A1968A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2D18F2F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14:paraId="66B132EF" w14:textId="77777777" w:rsidTr="0068086E">
        <w:tc>
          <w:tcPr>
            <w:tcW w:w="2885" w:type="dxa"/>
            <w:vAlign w:val="center"/>
          </w:tcPr>
          <w:p w14:paraId="1FCD022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14:paraId="16D84DF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0333AE4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70B0F649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14:paraId="4FE54655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102,148,413.90</w:t>
            </w:r>
          </w:p>
        </w:tc>
        <w:tc>
          <w:tcPr>
            <w:tcW w:w="1728" w:type="dxa"/>
          </w:tcPr>
          <w:p w14:paraId="29C8065E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79A915AB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14:paraId="0E39730F" w14:textId="77777777" w:rsidTr="0068086E">
        <w:tc>
          <w:tcPr>
            <w:tcW w:w="2885" w:type="dxa"/>
          </w:tcPr>
          <w:p w14:paraId="36FBF7BB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7B5B92E7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31F9D2F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EDDD1E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14:paraId="4EC9EC0D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473,856,844.80</w:t>
            </w:r>
          </w:p>
        </w:tc>
        <w:tc>
          <w:tcPr>
            <w:tcW w:w="1728" w:type="dxa"/>
          </w:tcPr>
          <w:p w14:paraId="33717F9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2437DD81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086E" w:rsidRPr="0068086E" w14:paraId="60434529" w14:textId="77777777" w:rsidTr="0068086E">
        <w:tc>
          <w:tcPr>
            <w:tcW w:w="2885" w:type="dxa"/>
          </w:tcPr>
          <w:p w14:paraId="4CFFCE15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ผลต่างจาการปรับโครงสร้าง</w:t>
            </w:r>
          </w:p>
        </w:tc>
        <w:tc>
          <w:tcPr>
            <w:tcW w:w="1728" w:type="dxa"/>
          </w:tcPr>
          <w:p w14:paraId="0C91C7FC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FB1C58B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F44BC5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044.8</w:t>
            </w: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0)</w:t>
            </w:r>
          </w:p>
        </w:tc>
        <w:tc>
          <w:tcPr>
            <w:tcW w:w="1728" w:type="dxa"/>
          </w:tcPr>
          <w:p w14:paraId="440BC27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50931" w:rsidRPr="00B50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044.8</w:t>
            </w:r>
            <w:r w:rsidR="00B50931"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</w:tcPr>
          <w:p w14:paraId="122F6F40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40CBA9F0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8086E" w:rsidRPr="0068086E" w14:paraId="15E68899" w14:textId="77777777" w:rsidTr="0068086E">
        <w:tc>
          <w:tcPr>
            <w:tcW w:w="2885" w:type="dxa"/>
          </w:tcPr>
          <w:p w14:paraId="0FC12218" w14:textId="77777777"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7F45B148" w14:textId="77777777"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2FAF0AB2" w14:textId="77777777" w:rsidR="0068086E" w:rsidRPr="00FB7C83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693A2C19" w14:textId="77777777" w:rsidR="0068086E" w:rsidRPr="00FB7C83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14:paraId="77BAA853" w14:textId="77777777" w:rsidR="0068086E" w:rsidRPr="00FB7C83" w:rsidRDefault="00B50931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18,193,800.00</w:t>
            </w:r>
          </w:p>
        </w:tc>
        <w:tc>
          <w:tcPr>
            <w:tcW w:w="1728" w:type="dxa"/>
          </w:tcPr>
          <w:p w14:paraId="4ED871E9" w14:textId="77777777" w:rsidR="0068086E" w:rsidRPr="00FB7C83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6096D7ED" w14:textId="77777777" w:rsidR="0068086E" w:rsidRPr="00FB7C83" w:rsidRDefault="0068086E" w:rsidP="0068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81325D4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19F2476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14692AA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B756EC2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326CAA4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238B7F7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4F65605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94EEF1C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437D139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C625F8E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4F8C158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61E496D" w14:textId="77777777" w:rsidR="00250FDF" w:rsidRDefault="00250FDF" w:rsidP="00D40428">
      <w:pPr>
        <w:numPr>
          <w:ilvl w:val="0"/>
          <w:numId w:val="5"/>
        </w:numPr>
        <w:tabs>
          <w:tab w:val="left" w:pos="142"/>
          <w:tab w:val="decimal" w:pos="7920"/>
        </w:tabs>
        <w:spacing w:line="240" w:lineRule="atLeast"/>
        <w:ind w:hanging="1522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42F3A91F" w14:textId="77777777" w:rsidR="00FB3CF9" w:rsidRPr="00FB3CF9" w:rsidRDefault="00FB3CF9" w:rsidP="0013462D">
      <w:pPr>
        <w:tabs>
          <w:tab w:val="left" w:pos="513"/>
          <w:tab w:val="decimal" w:pos="7920"/>
        </w:tabs>
        <w:spacing w:line="240" w:lineRule="atLeast"/>
        <w:ind w:left="1238" w:hanging="1096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0036C3">
        <w:rPr>
          <w:rFonts w:ascii="Angsana New" w:hAnsi="Angsana New"/>
          <w:sz w:val="30"/>
          <w:szCs w:val="30"/>
          <w:lang w:val="en-US"/>
        </w:rPr>
        <w:t>6</w:t>
      </w:r>
      <w:r w:rsidR="00F2176B">
        <w:rPr>
          <w:rFonts w:ascii="Angsana New" w:hAnsi="Angsana New"/>
          <w:sz w:val="30"/>
          <w:szCs w:val="30"/>
          <w:lang w:val="en-US"/>
        </w:rPr>
        <w:t xml:space="preserve">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FB3CF9">
        <w:rPr>
          <w:rFonts w:ascii="Angsana New" w:hAnsi="Angsana New"/>
          <w:sz w:val="30"/>
          <w:szCs w:val="30"/>
          <w:lang w:val="en-US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B3CF9">
        <w:rPr>
          <w:rFonts w:ascii="Angsana New" w:hAnsi="Angsana New"/>
          <w:sz w:val="30"/>
          <w:szCs w:val="30"/>
          <w:lang w:val="en-US"/>
        </w:rPr>
        <w:t>256</w:t>
      </w:r>
      <w:r w:rsidR="003502E7">
        <w:rPr>
          <w:rFonts w:ascii="Angsana New" w:hAnsi="Angsana New"/>
          <w:sz w:val="30"/>
          <w:szCs w:val="30"/>
          <w:lang w:val="en-US"/>
        </w:rPr>
        <w:t>2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18ABF1E4" w14:textId="77777777" w:rsidR="00FF71BC" w:rsidRPr="002B1C95" w:rsidRDefault="000A1E0A" w:rsidP="00B04912">
      <w:pPr>
        <w:spacing w:line="360" w:lineRule="exact"/>
        <w:ind w:right="-49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37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130"/>
        <w:gridCol w:w="236"/>
        <w:gridCol w:w="1181"/>
        <w:gridCol w:w="236"/>
        <w:gridCol w:w="1211"/>
        <w:gridCol w:w="236"/>
        <w:gridCol w:w="1211"/>
        <w:gridCol w:w="236"/>
        <w:gridCol w:w="1259"/>
        <w:gridCol w:w="10"/>
      </w:tblGrid>
      <w:tr w:rsidR="00C01770" w:rsidRPr="00C352DB" w14:paraId="3404A56B" w14:textId="77777777" w:rsidTr="00405DE2">
        <w:trPr>
          <w:tblHeader/>
        </w:trPr>
        <w:tc>
          <w:tcPr>
            <w:tcW w:w="2552" w:type="dxa"/>
            <w:shd w:val="clear" w:color="auto" w:fill="auto"/>
          </w:tcPr>
          <w:p w14:paraId="176B7353" w14:textId="77777777" w:rsidR="00C01770" w:rsidRPr="00A06631" w:rsidRDefault="00C01770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1033F32C" w14:textId="77777777" w:rsidR="00C01770" w:rsidRPr="00A06631" w:rsidRDefault="00C01770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C01770" w:rsidRPr="00C352DB" w14:paraId="67FB3D88" w14:textId="77777777" w:rsidTr="004151A0">
        <w:trPr>
          <w:tblHeader/>
        </w:trPr>
        <w:tc>
          <w:tcPr>
            <w:tcW w:w="2552" w:type="dxa"/>
            <w:shd w:val="clear" w:color="auto" w:fill="auto"/>
          </w:tcPr>
          <w:p w14:paraId="314AC9D2" w14:textId="77777777" w:rsidR="00C01770" w:rsidRPr="00A06631" w:rsidRDefault="00C01770" w:rsidP="00C0177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D2D4FDD" w14:textId="77777777" w:rsidR="00C01770" w:rsidRPr="00A06631" w:rsidRDefault="00C01770" w:rsidP="00C0177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E5D8B34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15B23364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06A5393" w14:textId="77777777" w:rsidR="00C01770" w:rsidRPr="00A06631" w:rsidRDefault="00C01770" w:rsidP="00C0177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A151CD9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570080C8" w14:textId="77777777"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9594B3A" w14:textId="77777777"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A7D05B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DF0F632" w14:textId="77777777"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021AC6A" w14:textId="77777777" w:rsidR="00C01770" w:rsidRPr="00A06631" w:rsidRDefault="00C01770" w:rsidP="00C0177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E03217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41EE7AC4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4E885F2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7677F77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891B718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929FCC6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AD2DE85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6AF5CB2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840456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3A731D5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02F8301" w14:textId="77777777" w:rsidR="00C01770" w:rsidRPr="00A06631" w:rsidRDefault="00C01770" w:rsidP="00C0177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9C1BA45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13BB0A" w14:textId="77777777" w:rsidR="00C01770" w:rsidRPr="00A06631" w:rsidRDefault="00C01770" w:rsidP="00C0177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C2CBD" w:rsidRPr="00C352DB" w14:paraId="6F2F3543" w14:textId="77777777" w:rsidTr="004151A0">
        <w:trPr>
          <w:tblHeader/>
        </w:trPr>
        <w:tc>
          <w:tcPr>
            <w:tcW w:w="2552" w:type="dxa"/>
            <w:shd w:val="clear" w:color="auto" w:fill="auto"/>
          </w:tcPr>
          <w:p w14:paraId="2C746E83" w14:textId="77777777" w:rsidR="00EC2CBD" w:rsidRPr="00A06631" w:rsidRDefault="00EC2CBD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9C064D8" w14:textId="77777777" w:rsidR="00EC2CBD" w:rsidRPr="00A06631" w:rsidRDefault="000D6961" w:rsidP="00DD1A1B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="00EC2CBD"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4E9705C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A88549B" w14:textId="77777777" w:rsidR="00EC2CBD" w:rsidRPr="00A06631" w:rsidRDefault="00EC2CBD" w:rsidP="00DD1A1B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5B22C0AF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F46D582" w14:textId="77777777" w:rsidR="00EC2CBD" w:rsidRPr="00A06631" w:rsidRDefault="00EC2CBD" w:rsidP="00DD1A1B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3B79D78F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C4F620A" w14:textId="77777777" w:rsidR="00EC2CBD" w:rsidRPr="00A06631" w:rsidRDefault="00EC2CBD" w:rsidP="000D6961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1C70F25A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340E1C92" w14:textId="77777777" w:rsidR="00EC2CBD" w:rsidRPr="00A06631" w:rsidRDefault="00EC2CBD" w:rsidP="00DD1A1B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C6AD785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9DAD1EC" w14:textId="77777777" w:rsidR="00EC2CBD" w:rsidRPr="00A06631" w:rsidRDefault="00EC2CBD" w:rsidP="00DD1A1B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6AB424F2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1BFA4C6E" w14:textId="77777777" w:rsidR="00EC2CBD" w:rsidRPr="00A06631" w:rsidRDefault="00EC2CBD" w:rsidP="00DD1A1B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6C52DCBE" w14:textId="77777777" w:rsidR="00EC2CBD" w:rsidRPr="00A06631" w:rsidRDefault="00EC2CBD" w:rsidP="00DD1A1B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1EB5B7C" w14:textId="77777777" w:rsidR="00EC2CBD" w:rsidRPr="00A06631" w:rsidRDefault="00EC2CBD" w:rsidP="00DD1A1B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shd w:val="clear" w:color="auto" w:fill="auto"/>
          </w:tcPr>
          <w:p w14:paraId="7D2184A0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9F380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EC2CBD" w:rsidRPr="00C352DB" w14:paraId="0D186D8D" w14:textId="77777777" w:rsidTr="004151A0">
        <w:tc>
          <w:tcPr>
            <w:tcW w:w="2552" w:type="dxa"/>
          </w:tcPr>
          <w:p w14:paraId="011B3B49" w14:textId="77777777" w:rsidR="00EC2CBD" w:rsidRPr="00A06631" w:rsidRDefault="00133C16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CBE2163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513797A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0728309A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DD35C6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6064BEC0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13F6B314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A40CC3F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2E87FC1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C79D41F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8CB8E43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41D9AD9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ECA5012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26EA930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A5D90F2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028E6D15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CFB77F3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46357D65" w14:textId="77777777" w:rsidR="00EC2CBD" w:rsidRPr="00A06631" w:rsidRDefault="00EC2CBD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0D0FD6" w:rsidRPr="00C352DB" w14:paraId="3E6B9E32" w14:textId="77777777" w:rsidTr="004151A0">
        <w:tc>
          <w:tcPr>
            <w:tcW w:w="2552" w:type="dxa"/>
          </w:tcPr>
          <w:p w14:paraId="7D2F763D" w14:textId="77777777" w:rsidR="000D0FD6" w:rsidRPr="00133C16" w:rsidRDefault="000D0FD6" w:rsidP="000D0FD6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D7EEF5" w14:textId="77777777" w:rsidR="000D0FD6" w:rsidRPr="00A7589B" w:rsidRDefault="000D0FD6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6FCF5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C52EF37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37,365,679.83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FCAE7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707C30D" w14:textId="77777777"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6,530,951.23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2C055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3296B53" w14:textId="77777777"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24,246,893.49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71EF3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73B3B46" w14:textId="77777777"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4,218,960.47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DD4F4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8BF7D65" w14:textId="77777777" w:rsidR="000D0FD6" w:rsidRPr="00A7589B" w:rsidRDefault="000D0FD6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2,275,054.42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A3CA0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6346AB1" w14:textId="77777777" w:rsidR="000D0FD6" w:rsidRPr="00A7589B" w:rsidRDefault="000D0FD6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752,084.89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DD45A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5F8688C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22,600,000.00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F9341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75120FF" w14:textId="77777777" w:rsidR="000D0FD6" w:rsidRPr="00A7589B" w:rsidRDefault="000D0FD6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139,558,112.33</w:t>
            </w:r>
          </w:p>
        </w:tc>
      </w:tr>
      <w:tr w:rsidR="00A7589B" w:rsidRPr="00C352DB" w14:paraId="0B2C92E7" w14:textId="77777777" w:rsidTr="004151A0">
        <w:tc>
          <w:tcPr>
            <w:tcW w:w="2552" w:type="dxa"/>
          </w:tcPr>
          <w:p w14:paraId="41A0A98C" w14:textId="77777777" w:rsidR="00A7589B" w:rsidRPr="000D2641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954157" w14:textId="4E34472B" w:rsidR="00A7589B" w:rsidRPr="00A7589B" w:rsidRDefault="00D02BE3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88C82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5333243" w14:textId="37C959FD" w:rsidR="00A7589B" w:rsidRPr="00A7589B" w:rsidRDefault="00405DE2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1C28C8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B553E79" w14:textId="7B6AB30A" w:rsidR="00A7589B" w:rsidRPr="00A7589B" w:rsidRDefault="00D02BE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32,600.00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A7C2C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8AAA7A" w14:textId="083BB3C0" w:rsidR="00A7589B" w:rsidRPr="00A7589B" w:rsidRDefault="00D02BE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1,381,286.92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B0C53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0D48552" w14:textId="19FB749B" w:rsidR="00A7589B" w:rsidRPr="00A7589B" w:rsidRDefault="00D02BE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2,329,667.35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B8B56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ED0EF9" w14:textId="1E245DC3" w:rsidR="00A7589B" w:rsidRPr="00A7589B" w:rsidRDefault="00D02BE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3,311,648.60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45128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18A382E" w14:textId="72863637" w:rsidR="00A7589B" w:rsidRPr="00A7589B" w:rsidRDefault="00D02BE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1,420,607.83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A35F2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D145ADB" w14:textId="230E86F6" w:rsidR="00A7589B" w:rsidRPr="00A7589B" w:rsidRDefault="00D02BE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18,815,093.39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E6A82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0578ED19" w14:textId="4F4A3F50" w:rsidR="00A7589B" w:rsidRPr="00A7589B" w:rsidRDefault="00D02BE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27,290,904.09</w:t>
            </w:r>
          </w:p>
        </w:tc>
      </w:tr>
      <w:tr w:rsidR="00A7589B" w:rsidRPr="00C352DB" w14:paraId="507102D1" w14:textId="77777777" w:rsidTr="004151A0">
        <w:tc>
          <w:tcPr>
            <w:tcW w:w="2552" w:type="dxa"/>
            <w:shd w:val="clear" w:color="auto" w:fill="auto"/>
          </w:tcPr>
          <w:p w14:paraId="480C71F2" w14:textId="77777777" w:rsidR="00A7589B" w:rsidRPr="00A06631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07C3C70" w14:textId="221F2E6A" w:rsidR="00A7589B" w:rsidRPr="00A7589B" w:rsidRDefault="00405DE2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76143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6CB399B" w14:textId="574972E3" w:rsidR="00A7589B" w:rsidRPr="00A7589B" w:rsidRDefault="00405DE2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DC939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7CD685A" w14:textId="428E0B7D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8F399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16298C" w14:textId="503F40E0" w:rsidR="00A7589B" w:rsidRPr="00A7589B" w:rsidRDefault="00D02BE3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342,192.67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44A82A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1F437F6" w14:textId="58E47C2F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13B701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C6064A7" w14:textId="507D018C" w:rsidR="00A7589B" w:rsidRPr="00A7589B" w:rsidRDefault="00405DE2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2127D" w14:textId="74AF6582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F8C2B9E" w14:textId="6DCA19C3" w:rsidR="00A7589B" w:rsidRPr="00A7589B" w:rsidRDefault="00D02BE3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(342,192.67)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F696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20D9616" w14:textId="5CFDE7A7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3894E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FF761D4" w14:textId="7D4B3B4F" w:rsidR="00A7589B" w:rsidRPr="00A7589B" w:rsidRDefault="00D02BE3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A7589B" w:rsidRPr="00C352DB" w14:paraId="26322A7C" w14:textId="77777777" w:rsidTr="004151A0">
        <w:tc>
          <w:tcPr>
            <w:tcW w:w="2552" w:type="dxa"/>
          </w:tcPr>
          <w:p w14:paraId="1A85EF0F" w14:textId="77777777" w:rsidR="00A7589B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F30D1D7" w14:textId="21445773" w:rsidR="00A7589B" w:rsidRPr="00A7589B" w:rsidRDefault="00405DE2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EEF235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FCEB193" w14:textId="412F868C" w:rsidR="00A7589B" w:rsidRPr="00A7589B" w:rsidRDefault="00405DE2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F1178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0CE03DB" w14:textId="5E5B8650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6CB8A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6B44F2" w14:textId="300BB38F" w:rsidR="00A7589B" w:rsidRPr="00A7589B" w:rsidRDefault="00D02BE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(3.00)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0F3A0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6CEF067" w14:textId="0516DB37" w:rsidR="00A7589B" w:rsidRPr="00A7589B" w:rsidRDefault="00405DE2" w:rsidP="00405DE2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990DC" w14:textId="77777777" w:rsidR="00A7589B" w:rsidRPr="00A7589B" w:rsidRDefault="00A7589B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67304C" w14:textId="6096FFC6" w:rsidR="00A7589B" w:rsidRPr="00A7589B" w:rsidRDefault="00405DE2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4AE6C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59444C4" w14:textId="69E04D2F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F03BF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4DF897C" w14:textId="13ACDADF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A1E62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F5C6241" w14:textId="615C1965" w:rsidR="00A7589B" w:rsidRPr="00A7589B" w:rsidRDefault="00405DE2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(4.00)</w:t>
            </w:r>
          </w:p>
        </w:tc>
      </w:tr>
      <w:tr w:rsidR="00A7589B" w:rsidRPr="00C352DB" w14:paraId="6DC68139" w14:textId="77777777" w:rsidTr="004151A0">
        <w:tc>
          <w:tcPr>
            <w:tcW w:w="2552" w:type="dxa"/>
            <w:shd w:val="clear" w:color="auto" w:fill="auto"/>
          </w:tcPr>
          <w:p w14:paraId="6D94ACD6" w14:textId="77777777" w:rsidR="00A7589B" w:rsidRPr="00A06631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BB78D1E" w14:textId="55DBA06E" w:rsidR="00A7589B" w:rsidRPr="00A7589B" w:rsidRDefault="00405DE2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DB002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1461D28" w14:textId="65A68B01" w:rsidR="00A7589B" w:rsidRPr="00A7589B" w:rsidRDefault="00405DE2" w:rsidP="00750E1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97EF7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7E8B81B" w14:textId="783C84F9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EB8648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78B1A8D" w14:textId="6EA80A45" w:rsidR="00A7589B" w:rsidRPr="00A7589B" w:rsidRDefault="00405DE2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(2,062.56)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65502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2781A00" w14:textId="44C64376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A379C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5842BB3" w14:textId="66B135F8" w:rsidR="00A7589B" w:rsidRPr="00A7589B" w:rsidRDefault="00405DE2" w:rsidP="00750E1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8D2534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3D9180D" w14:textId="37704A54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7C9499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85D7E4F" w14:textId="69555162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3768A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56A75DCE" w14:textId="4BF6B57A" w:rsidR="00A7589B" w:rsidRPr="00A7589B" w:rsidRDefault="00405DE2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(2,062.56)</w:t>
            </w:r>
          </w:p>
        </w:tc>
      </w:tr>
      <w:tr w:rsidR="00A7589B" w:rsidRPr="00C352DB" w14:paraId="24BE9D6E" w14:textId="77777777" w:rsidTr="004151A0">
        <w:tc>
          <w:tcPr>
            <w:tcW w:w="2552" w:type="dxa"/>
          </w:tcPr>
          <w:p w14:paraId="73585C4B" w14:textId="77777777" w:rsidR="00A7589B" w:rsidRDefault="00A7589B" w:rsidP="00A7589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9B5D" w14:textId="4A2F2E13" w:rsidR="00A7589B" w:rsidRPr="00A7589B" w:rsidRDefault="00D02BE3" w:rsidP="00750E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A0AD6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E9B98" w14:textId="5CFF8C4C" w:rsidR="00A7589B" w:rsidRPr="004151A0" w:rsidRDefault="00D02BE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(1,155,806.43)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3E6C5" w14:textId="77777777" w:rsidR="00A7589B" w:rsidRPr="00A7589B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8D129" w14:textId="5DB502A5" w:rsidR="00A7589B" w:rsidRPr="004151A0" w:rsidRDefault="00D02BE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(386,444.32)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8CD135" w14:textId="77777777" w:rsidR="00A7589B" w:rsidRPr="00A7589B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2CAC0" w14:textId="7EF8F62B" w:rsidR="00A7589B" w:rsidRPr="00A7589B" w:rsidRDefault="00D02BE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(3,070,297.30)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690231" w14:textId="77777777" w:rsidR="00A7589B" w:rsidRPr="00A7589B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5CE7E" w14:textId="7824FA04" w:rsidR="00A7589B" w:rsidRPr="00A7589B" w:rsidRDefault="00D02BE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(1,151,990.03)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4F968F" w14:textId="77777777" w:rsidR="00A7589B" w:rsidRPr="00A7589B" w:rsidRDefault="00A7589B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FBD2C" w14:textId="6FE9AF13" w:rsidR="00A7589B" w:rsidRPr="004151A0" w:rsidRDefault="00D02BE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(517,073.83)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916ED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1690D" w14:textId="72EE54A6" w:rsidR="00A7589B" w:rsidRPr="00A7589B" w:rsidRDefault="00D02BE3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7E161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E0EEA" w14:textId="3C32621C" w:rsidR="00A7589B" w:rsidRPr="00A7589B" w:rsidRDefault="00D02BE3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F2E8D" w14:textId="77777777" w:rsidR="00A7589B" w:rsidRPr="00A7589B" w:rsidRDefault="00A7589B" w:rsidP="00750E1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9C7B1" w14:textId="0BFEB9F9" w:rsidR="00A7589B" w:rsidRPr="004151A0" w:rsidRDefault="00486627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D02BE3">
              <w:rPr>
                <w:rFonts w:ascii="Angsana New" w:hAnsi="Angsana New" w:cs="Angsana New"/>
                <w:sz w:val="26"/>
                <w:szCs w:val="26"/>
                <w:lang w:val="en-US"/>
              </w:rPr>
              <w:t>6,281,611.91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405DE2" w:rsidRPr="00C352DB" w14:paraId="1B010CEC" w14:textId="77777777" w:rsidTr="004151A0">
        <w:tc>
          <w:tcPr>
            <w:tcW w:w="2552" w:type="dxa"/>
          </w:tcPr>
          <w:p w14:paraId="3FAA4D6B" w14:textId="77777777" w:rsidR="00405DE2" w:rsidRPr="00133C16" w:rsidRDefault="00405DE2" w:rsidP="00405DE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8CE27" w14:textId="1AE0D802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vAlign w:val="bottom"/>
          </w:tcPr>
          <w:p w14:paraId="66B95E32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F8E8F" w14:textId="5D2E6FEA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36,209,873.40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D0175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DA292" w14:textId="59883E5F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6,177,106.91</w:t>
            </w:r>
          </w:p>
        </w:tc>
        <w:tc>
          <w:tcPr>
            <w:tcW w:w="236" w:type="dxa"/>
            <w:vAlign w:val="bottom"/>
          </w:tcPr>
          <w:p w14:paraId="6232964D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CEAF4" w14:textId="5ACD9E99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22,898,010.22</w:t>
            </w:r>
          </w:p>
        </w:tc>
        <w:tc>
          <w:tcPr>
            <w:tcW w:w="236" w:type="dxa"/>
            <w:vAlign w:val="bottom"/>
          </w:tcPr>
          <w:p w14:paraId="6F8E6A74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6DFD9" w14:textId="1D4A367D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5,396,637.79</w:t>
            </w:r>
          </w:p>
        </w:tc>
        <w:tc>
          <w:tcPr>
            <w:tcW w:w="236" w:type="dxa"/>
            <w:vAlign w:val="bottom"/>
          </w:tcPr>
          <w:p w14:paraId="48165D7A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CDC67" w14:textId="43192A42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5,069,628.19</w:t>
            </w:r>
          </w:p>
        </w:tc>
        <w:tc>
          <w:tcPr>
            <w:tcW w:w="236" w:type="dxa"/>
            <w:vAlign w:val="bottom"/>
          </w:tcPr>
          <w:p w14:paraId="11700F0C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DF89C" w14:textId="3776FF71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1,830,500.05</w:t>
            </w:r>
          </w:p>
        </w:tc>
        <w:tc>
          <w:tcPr>
            <w:tcW w:w="236" w:type="dxa"/>
            <w:vAlign w:val="bottom"/>
          </w:tcPr>
          <w:p w14:paraId="34372375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80E7A" w14:textId="6B32673E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41,415,093.39</w:t>
            </w:r>
          </w:p>
        </w:tc>
        <w:tc>
          <w:tcPr>
            <w:tcW w:w="236" w:type="dxa"/>
            <w:vAlign w:val="bottom"/>
          </w:tcPr>
          <w:p w14:paraId="47304965" w14:textId="77777777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C70D3" w14:textId="3ECB8E4E" w:rsidR="00405DE2" w:rsidRPr="00AB4463" w:rsidRDefault="00405DE2" w:rsidP="00405D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160,565,337.95</w:t>
            </w:r>
          </w:p>
        </w:tc>
      </w:tr>
      <w:tr w:rsidR="00A7589B" w:rsidRPr="00C352DB" w14:paraId="3B1B77C6" w14:textId="77777777" w:rsidTr="004151A0">
        <w:trPr>
          <w:gridAfter w:val="1"/>
          <w:wAfter w:w="10" w:type="dxa"/>
        </w:trPr>
        <w:tc>
          <w:tcPr>
            <w:tcW w:w="15360" w:type="dxa"/>
            <w:gridSpan w:val="18"/>
          </w:tcPr>
          <w:p w14:paraId="12596B0A" w14:textId="77777777" w:rsidR="00A7589B" w:rsidRDefault="00A7589B" w:rsidP="00A7589B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0B6C260B" w14:textId="4DDE7B42" w:rsidR="00A7589B" w:rsidRPr="00750E19" w:rsidRDefault="00A7589B" w:rsidP="00A7589B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3E258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3E258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1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50E19">
              <w:rPr>
                <w:rFonts w:ascii="Angsana New" w:hAnsi="Angsana New"/>
                <w:spacing w:val="-2"/>
                <w:sz w:val="30"/>
                <w:szCs w:val="30"/>
              </w:rPr>
              <w:t>31.</w:t>
            </w:r>
            <w:r w:rsidR="00405DE2">
              <w:rPr>
                <w:rFonts w:ascii="Angsana New" w:hAnsi="Angsana New"/>
                <w:spacing w:val="-2"/>
                <w:sz w:val="30"/>
                <w:szCs w:val="30"/>
              </w:rPr>
              <w:t>44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29.67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4EFC2B71" w14:textId="77777777" w:rsidR="00A7589B" w:rsidRPr="00534887" w:rsidRDefault="00A7589B" w:rsidP="00A7589B">
            <w:pPr>
              <w:spacing w:line="240" w:lineRule="auto"/>
              <w:ind w:left="602" w:hanging="477"/>
              <w:rPr>
                <w:rFonts w:ascii="Angsana New" w:hAnsi="Angsana New"/>
                <w:lang w:val="en-US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3E258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3E258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61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ารเงิน ตามหมายเหตุ 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1</w:t>
            </w:r>
            <w:r w:rsidR="002442CB" w:rsidRPr="002442CB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2442CB" w:rsidRPr="002442CB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</w:p>
        </w:tc>
      </w:tr>
    </w:tbl>
    <w:p w14:paraId="27CECC16" w14:textId="77777777"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</w:p>
    <w:p w14:paraId="437823B6" w14:textId="77777777"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72FECE09" w14:textId="77777777" w:rsidR="00E675AD" w:rsidRDefault="00E675AD" w:rsidP="00D40428">
      <w:pPr>
        <w:numPr>
          <w:ilvl w:val="0"/>
          <w:numId w:val="12"/>
        </w:numPr>
        <w:tabs>
          <w:tab w:val="left" w:pos="142"/>
          <w:tab w:val="decimal" w:pos="7920"/>
        </w:tabs>
        <w:spacing w:line="240" w:lineRule="atLeast"/>
        <w:ind w:hanging="1598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4333611" w14:textId="77777777" w:rsidR="00750E19" w:rsidRPr="002B1C95" w:rsidRDefault="00750E19" w:rsidP="00750E19">
      <w:pPr>
        <w:spacing w:line="360" w:lineRule="exact"/>
        <w:ind w:right="-49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37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130"/>
        <w:gridCol w:w="236"/>
        <w:gridCol w:w="1181"/>
        <w:gridCol w:w="236"/>
        <w:gridCol w:w="1211"/>
        <w:gridCol w:w="236"/>
        <w:gridCol w:w="1211"/>
        <w:gridCol w:w="236"/>
        <w:gridCol w:w="1259"/>
        <w:gridCol w:w="10"/>
      </w:tblGrid>
      <w:tr w:rsidR="00C01770" w:rsidRPr="00C352DB" w14:paraId="3580ACB3" w14:textId="77777777" w:rsidTr="004151A0">
        <w:trPr>
          <w:tblHeader/>
        </w:trPr>
        <w:tc>
          <w:tcPr>
            <w:tcW w:w="2552" w:type="dxa"/>
            <w:shd w:val="clear" w:color="auto" w:fill="auto"/>
          </w:tcPr>
          <w:p w14:paraId="2BADFB53" w14:textId="77777777"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1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4C8F6E20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01770" w:rsidRPr="00C352DB" w14:paraId="649A021C" w14:textId="77777777" w:rsidTr="004151A0">
        <w:trPr>
          <w:tblHeader/>
        </w:trPr>
        <w:tc>
          <w:tcPr>
            <w:tcW w:w="2552" w:type="dxa"/>
            <w:shd w:val="clear" w:color="auto" w:fill="auto"/>
          </w:tcPr>
          <w:p w14:paraId="246E1829" w14:textId="77777777"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2EA19B29" w14:textId="77777777" w:rsidR="00C01770" w:rsidRPr="00A06631" w:rsidRDefault="00C01770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8CA4B90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53C19AB8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55962A7" w14:textId="77777777" w:rsidR="00C01770" w:rsidRPr="00A06631" w:rsidRDefault="00C01770" w:rsidP="00C836E0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12A8A65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280C037C" w14:textId="77777777"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FEE67C3" w14:textId="77777777"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80F9B21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79BEFB0E" w14:textId="77777777"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EB23F86" w14:textId="77777777"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73BBFD7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1A3B4B83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FCCA11A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4D4B59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8505432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CBAEB36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59DE69C8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48CFE8A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00DC8A6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5BD7844F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5FBBC36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งานระหว่าง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5706AF0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354D3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01770" w:rsidRPr="00C352DB" w14:paraId="01D29C8F" w14:textId="77777777" w:rsidTr="004151A0">
        <w:trPr>
          <w:tblHeader/>
        </w:trPr>
        <w:tc>
          <w:tcPr>
            <w:tcW w:w="2552" w:type="dxa"/>
            <w:shd w:val="clear" w:color="auto" w:fill="auto"/>
          </w:tcPr>
          <w:p w14:paraId="034FD5C0" w14:textId="77777777"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C7D79B" w14:textId="77777777" w:rsidR="00C01770" w:rsidRPr="00A06631" w:rsidRDefault="00C01770" w:rsidP="00C836E0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15A71946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681533E" w14:textId="77777777" w:rsidR="00C01770" w:rsidRPr="00A06631" w:rsidRDefault="00C01770" w:rsidP="00C836E0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6A634FEE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7EFE5891" w14:textId="77777777" w:rsidR="00C01770" w:rsidRPr="00A06631" w:rsidRDefault="00C01770" w:rsidP="00C836E0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7E989D38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FD478EF" w14:textId="77777777" w:rsidR="00C01770" w:rsidRPr="00A06631" w:rsidRDefault="00C01770" w:rsidP="00C836E0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553051F3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39C4AB0C" w14:textId="77777777" w:rsidR="00C01770" w:rsidRPr="00A06631" w:rsidRDefault="00C01770" w:rsidP="00C836E0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48E2C80C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F214249" w14:textId="77777777" w:rsidR="00C01770" w:rsidRPr="00A06631" w:rsidRDefault="00C01770" w:rsidP="00C836E0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9F8C0C2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5707D54D" w14:textId="77777777" w:rsidR="00C01770" w:rsidRPr="00A06631" w:rsidRDefault="00C01770" w:rsidP="00C836E0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628ECA81" w14:textId="77777777" w:rsidR="00C01770" w:rsidRPr="00A06631" w:rsidRDefault="00C01770" w:rsidP="00C836E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1AFBA768" w14:textId="77777777" w:rsidR="00C01770" w:rsidRPr="00A06631" w:rsidRDefault="00C01770" w:rsidP="00C836E0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  <w:shd w:val="clear" w:color="auto" w:fill="auto"/>
          </w:tcPr>
          <w:p w14:paraId="435213E0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16313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C01770" w:rsidRPr="00C352DB" w14:paraId="552CE5C0" w14:textId="77777777" w:rsidTr="004151A0">
        <w:tc>
          <w:tcPr>
            <w:tcW w:w="2552" w:type="dxa"/>
          </w:tcPr>
          <w:p w14:paraId="07CCC676" w14:textId="77777777" w:rsidR="00C01770" w:rsidRPr="00A06631" w:rsidRDefault="00C01770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5E64C4C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F09EF9D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3B3A6028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987BDC4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787DCDE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2313A98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5A19C22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3EF7FB2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5602A41B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E5E94D9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D811808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C83C485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6170573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C38CC3F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A003A97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5D4AB6A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7AC0E562" w14:textId="77777777" w:rsidR="00C01770" w:rsidRPr="00A06631" w:rsidRDefault="00C01770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E675AD" w:rsidRPr="00C352DB" w14:paraId="790EA5D2" w14:textId="77777777" w:rsidTr="004151A0">
        <w:tc>
          <w:tcPr>
            <w:tcW w:w="2552" w:type="dxa"/>
          </w:tcPr>
          <w:p w14:paraId="3676C80C" w14:textId="77777777" w:rsidR="00E675AD" w:rsidRPr="00133C16" w:rsidRDefault="00E675AD" w:rsidP="00E675AD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5E55146" w14:textId="77777777" w:rsidR="00E675AD" w:rsidRPr="00A7589B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6BA6E6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41EE8F6F" w14:textId="77777777" w:rsidR="00E675AD" w:rsidRPr="00A7589B" w:rsidRDefault="00E675AD" w:rsidP="00E675AD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36,950,064.71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0172E8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AA22976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6,530,951.23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1D8562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992E190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20,333,899.84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E4066F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0D7C835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4,082,883.23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288B12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B6C0802" w14:textId="77777777" w:rsidR="00E675AD" w:rsidRPr="00A7589B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2,275,051.42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7BFFBB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20E7BF5" w14:textId="77777777" w:rsidR="00E675AD" w:rsidRPr="00A7589B" w:rsidRDefault="00E675AD" w:rsidP="00E675A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B6235F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677C44A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22,600,000.00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B1F704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14:paraId="355E2DC5" w14:textId="77777777" w:rsidR="00E675AD" w:rsidRPr="00A7589B" w:rsidRDefault="00E675AD" w:rsidP="00E675A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589B">
              <w:rPr>
                <w:rFonts w:ascii="Angsana New" w:hAnsi="Angsana New" w:cs="Angsana New"/>
                <w:sz w:val="26"/>
                <w:szCs w:val="26"/>
                <w:lang w:val="en-US"/>
              </w:rPr>
              <w:t>134,341,338.43</w:t>
            </w:r>
          </w:p>
        </w:tc>
      </w:tr>
      <w:tr w:rsidR="004151A0" w:rsidRPr="00C352DB" w14:paraId="484ACA48" w14:textId="77777777" w:rsidTr="004151A0">
        <w:tc>
          <w:tcPr>
            <w:tcW w:w="2552" w:type="dxa"/>
          </w:tcPr>
          <w:p w14:paraId="41FC5F87" w14:textId="77777777" w:rsidR="004151A0" w:rsidRPr="000D2641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E989CD" w14:textId="6710A977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582316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346E3E0" w14:textId="05422754" w:rsidR="004151A0" w:rsidRPr="00A7589B" w:rsidRDefault="004151A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A0DCE4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34712D5" w14:textId="55EB86F9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32,600.00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A66D3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C37606E" w14:textId="47A5E6E8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1,358,772.12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B2325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6000B58" w14:textId="42983410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2,315,632.40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0250F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5A6E1E" w14:textId="64122539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3,311,648.60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F3B2F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4CE3C17" w14:textId="272AECA0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1,416,307.83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3F2CD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1E6A85F" w14:textId="34C485B3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18,815,093.39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D60EC4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7014F45" w14:textId="22CDD129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27,250,054.34</w:t>
            </w:r>
          </w:p>
        </w:tc>
      </w:tr>
      <w:tr w:rsidR="004151A0" w:rsidRPr="00C352DB" w14:paraId="5C9292E2" w14:textId="77777777" w:rsidTr="004151A0">
        <w:tc>
          <w:tcPr>
            <w:tcW w:w="2552" w:type="dxa"/>
            <w:shd w:val="clear" w:color="auto" w:fill="auto"/>
          </w:tcPr>
          <w:p w14:paraId="783EF92E" w14:textId="77777777" w:rsidR="004151A0" w:rsidRPr="00A06631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EA4F6D" w14:textId="7249FA1E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5C9DD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D4DDEC8" w14:textId="1B0D45CA" w:rsidR="004151A0" w:rsidRPr="00A7589B" w:rsidRDefault="004151A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685AAC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16B6547" w14:textId="673B17A5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94B1B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5631D75" w14:textId="6106F6CC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DD264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E2D2BB5" w14:textId="6336D27D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28F60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57340CD" w14:textId="4935F235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89B3AB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ABE6DA2" w14:textId="3599AB34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09068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D30B43B" w14:textId="6349BC76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7F1C17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07658456" w14:textId="4CDDE2F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4151A0" w:rsidRPr="00C352DB" w14:paraId="61E75DD9" w14:textId="77777777" w:rsidTr="004151A0">
        <w:tc>
          <w:tcPr>
            <w:tcW w:w="2552" w:type="dxa"/>
          </w:tcPr>
          <w:p w14:paraId="7E19D86A" w14:textId="77777777" w:rsidR="004151A0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090656D" w14:textId="1ECFDB27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FD771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F4909E0" w14:textId="27172A4E" w:rsidR="004151A0" w:rsidRPr="00A7589B" w:rsidRDefault="004151A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CD214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6E44545" w14:textId="3EBEC296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25982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70AA37" w14:textId="373BBC93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3EDF97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2147501" w14:textId="09BE2334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97656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9DAC51" w14:textId="5E594686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1.00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8688E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FFFF436" w14:textId="21F36B35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8B9A6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606DCDD" w14:textId="126492A5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53CFAC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A52B49A" w14:textId="77590C19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4.00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4151A0" w:rsidRPr="00C352DB" w14:paraId="3B80E3D8" w14:textId="77777777" w:rsidTr="004151A0">
        <w:tc>
          <w:tcPr>
            <w:tcW w:w="2552" w:type="dxa"/>
            <w:shd w:val="clear" w:color="auto" w:fill="auto"/>
          </w:tcPr>
          <w:p w14:paraId="040828E0" w14:textId="77777777" w:rsidR="004151A0" w:rsidRPr="00A06631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814C116" w14:textId="0DAC003D" w:rsidR="004151A0" w:rsidRPr="00A7589B" w:rsidRDefault="00F11203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404D2B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0DD6534" w14:textId="35B67718" w:rsidR="004151A0" w:rsidRPr="00A7589B" w:rsidRDefault="00F11203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05C07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F572DBE" w14:textId="34039A14" w:rsidR="004151A0" w:rsidRPr="00A7589B" w:rsidRDefault="00F1120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82AA84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5D45149" w14:textId="375A74DF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(2,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062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.5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F345C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CC89B43" w14:textId="1AE992A8" w:rsidR="004151A0" w:rsidRPr="00A7589B" w:rsidRDefault="00F1120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964A2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896681B" w14:textId="16F6F389" w:rsidR="004151A0" w:rsidRPr="00A7589B" w:rsidRDefault="00F11203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2491B3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EF65B37" w14:textId="34861596" w:rsidR="004151A0" w:rsidRPr="00A7589B" w:rsidRDefault="00F1120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1628FE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92F7435" w14:textId="26661025" w:rsidR="004151A0" w:rsidRPr="00A7589B" w:rsidRDefault="00F11203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8A1096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7AB2395" w14:textId="2E320A4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(2,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062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.5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4151A0" w:rsidRPr="00C352DB" w14:paraId="0297D64C" w14:textId="77777777" w:rsidTr="004151A0">
        <w:tc>
          <w:tcPr>
            <w:tcW w:w="2552" w:type="dxa"/>
          </w:tcPr>
          <w:p w14:paraId="5AB1B1B4" w14:textId="77777777" w:rsidR="004151A0" w:rsidRDefault="004151A0" w:rsidP="004151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B373B" w14:textId="244259F1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2C167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266B6" w14:textId="20813E9B" w:rsidR="004151A0" w:rsidRPr="00A7589B" w:rsidRDefault="004151A0" w:rsidP="004151A0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1,137,471.96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B02DF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A0C0B" w14:textId="194B81CC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386,444.32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CAC2E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644AB" w14:textId="00BF3F83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2,219,740.31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752A71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EE1F" w14:textId="43F4343F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1,121,999.57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60D029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97E1" w14:textId="0A851C73" w:rsidR="004151A0" w:rsidRPr="00A7589B" w:rsidRDefault="004151A0" w:rsidP="004151A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517,073.83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54431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E126" w14:textId="2FA11243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B2C65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3045F" w14:textId="51466DCE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CB76A5" w14:textId="77777777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37262" w14:textId="50C10E8C" w:rsidR="004151A0" w:rsidRPr="00A7589B" w:rsidRDefault="004151A0" w:rsidP="004151A0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4151A0">
              <w:rPr>
                <w:rFonts w:ascii="Angsana New" w:hAnsi="Angsana New" w:cs="Angsana New"/>
                <w:sz w:val="26"/>
                <w:szCs w:val="26"/>
                <w:lang w:val="en-US"/>
              </w:rPr>
              <w:t>5,382,729.99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4151A0" w:rsidRPr="00C352DB" w14:paraId="3DBD12CF" w14:textId="77777777" w:rsidTr="004151A0">
        <w:tc>
          <w:tcPr>
            <w:tcW w:w="2552" w:type="dxa"/>
          </w:tcPr>
          <w:p w14:paraId="1604DA09" w14:textId="77777777" w:rsidR="004151A0" w:rsidRPr="00133C16" w:rsidRDefault="004151A0" w:rsidP="004151A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D3621" w14:textId="40ED69F4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41,568,488.00</w:t>
            </w:r>
          </w:p>
        </w:tc>
        <w:tc>
          <w:tcPr>
            <w:tcW w:w="236" w:type="dxa"/>
            <w:vAlign w:val="bottom"/>
          </w:tcPr>
          <w:p w14:paraId="08827CF0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FBAB6" w14:textId="6F0693AC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35,812,592.75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AAA272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6D072" w14:textId="6A5C2C1C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6,177,106.91</w:t>
            </w:r>
          </w:p>
        </w:tc>
        <w:tc>
          <w:tcPr>
            <w:tcW w:w="236" w:type="dxa"/>
            <w:vAlign w:val="bottom"/>
          </w:tcPr>
          <w:p w14:paraId="2A1787DF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44369" w14:textId="6D152D79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19,470,866.09</w:t>
            </w:r>
          </w:p>
        </w:tc>
        <w:tc>
          <w:tcPr>
            <w:tcW w:w="236" w:type="dxa"/>
            <w:vAlign w:val="bottom"/>
          </w:tcPr>
          <w:p w14:paraId="7B5B0555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8872F" w14:textId="607E6C19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5,276,516.06</w:t>
            </w:r>
          </w:p>
        </w:tc>
        <w:tc>
          <w:tcPr>
            <w:tcW w:w="236" w:type="dxa"/>
          </w:tcPr>
          <w:p w14:paraId="0C971947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16E5F" w14:textId="6D05DFB5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5,069,625.19</w:t>
            </w:r>
          </w:p>
        </w:tc>
        <w:tc>
          <w:tcPr>
            <w:tcW w:w="236" w:type="dxa"/>
            <w:vAlign w:val="bottom"/>
          </w:tcPr>
          <w:p w14:paraId="00E3E11F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414014FD" w14:textId="156420C9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1,416,307.83</w:t>
            </w:r>
          </w:p>
        </w:tc>
        <w:tc>
          <w:tcPr>
            <w:tcW w:w="236" w:type="dxa"/>
          </w:tcPr>
          <w:p w14:paraId="527206A0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50FD3" w14:textId="3D4A8694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41,415,093.39</w:t>
            </w:r>
          </w:p>
        </w:tc>
        <w:tc>
          <w:tcPr>
            <w:tcW w:w="236" w:type="dxa"/>
            <w:vAlign w:val="bottom"/>
          </w:tcPr>
          <w:p w14:paraId="54ECFA7A" w14:textId="77777777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1F8A8" w14:textId="6F19A126" w:rsidR="004151A0" w:rsidRPr="00AB4463" w:rsidRDefault="004151A0" w:rsidP="004151A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B446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156,206,596.22</w:t>
            </w:r>
          </w:p>
        </w:tc>
      </w:tr>
      <w:tr w:rsidR="004151A0" w:rsidRPr="00C352DB" w14:paraId="275EC96D" w14:textId="77777777" w:rsidTr="004151A0">
        <w:trPr>
          <w:gridAfter w:val="1"/>
          <w:wAfter w:w="10" w:type="dxa"/>
        </w:trPr>
        <w:tc>
          <w:tcPr>
            <w:tcW w:w="15360" w:type="dxa"/>
            <w:gridSpan w:val="18"/>
          </w:tcPr>
          <w:p w14:paraId="19875782" w14:textId="77777777" w:rsidR="004151A0" w:rsidRDefault="004151A0" w:rsidP="004151A0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7834D490" w14:textId="435EC987" w:rsidR="004151A0" w:rsidRPr="00A7589B" w:rsidRDefault="004151A0" w:rsidP="004151A0">
            <w:pPr>
              <w:spacing w:line="240" w:lineRule="auto"/>
              <w:ind w:left="602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2561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26.1</w:t>
            </w:r>
            <w:r w:rsidR="00F11203">
              <w:rPr>
                <w:rFonts w:ascii="Angsana New" w:hAnsi="Angsana New"/>
                <w:spacing w:val="-2"/>
                <w:sz w:val="30"/>
                <w:szCs w:val="30"/>
              </w:rPr>
              <w:t>9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25.22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1DCB9D50" w14:textId="77777777" w:rsidR="004151A0" w:rsidRPr="00534887" w:rsidRDefault="004151A0" w:rsidP="004151A0">
            <w:pPr>
              <w:spacing w:line="240" w:lineRule="auto"/>
              <w:ind w:left="602" w:hanging="477"/>
              <w:rPr>
                <w:rFonts w:ascii="Angsana New" w:hAnsi="Angsana New"/>
                <w:lang w:val="en-US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2562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61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นการเงิน ตามหมายเหตุ 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1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</w:p>
        </w:tc>
      </w:tr>
    </w:tbl>
    <w:p w14:paraId="7A621962" w14:textId="77777777" w:rsidR="00C01770" w:rsidRP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2074CD0C" w14:textId="77777777" w:rsidR="00C01770" w:rsidRPr="00A33503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/>
      </w:r>
    </w:p>
    <w:p w14:paraId="3BEB165C" w14:textId="77777777" w:rsidR="00EC2CBD" w:rsidRPr="00C01770" w:rsidRDefault="00EC2CBD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EC2CBD" w:rsidRPr="00C01770" w:rsidSect="00702663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4C58876" w14:textId="77777777" w:rsidR="005A4FB2" w:rsidRDefault="005A4FB2" w:rsidP="00D40428">
      <w:pPr>
        <w:numPr>
          <w:ilvl w:val="0"/>
          <w:numId w:val="1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910E3D1" w14:textId="77777777"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0036C3">
        <w:rPr>
          <w:rFonts w:ascii="Angsana New" w:hAnsi="Angsana New"/>
          <w:sz w:val="30"/>
          <w:szCs w:val="30"/>
          <w:lang w:val="en-US"/>
        </w:rPr>
        <w:t>6</w:t>
      </w:r>
      <w:r w:rsidR="00C62CA1">
        <w:rPr>
          <w:rFonts w:ascii="Angsana New" w:hAnsi="Angsana New"/>
          <w:sz w:val="30"/>
          <w:szCs w:val="30"/>
          <w:lang w:val="en-US"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036C3">
        <w:rPr>
          <w:rFonts w:ascii="Angsana New" w:hAnsi="Angsana New"/>
          <w:sz w:val="30"/>
          <w:szCs w:val="30"/>
          <w:lang w:val="en-US"/>
        </w:rPr>
        <w:t>30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B23D8">
        <w:rPr>
          <w:rFonts w:ascii="Angsana New" w:hAnsi="Angsana New"/>
          <w:sz w:val="30"/>
          <w:szCs w:val="30"/>
        </w:rPr>
        <w:t>256</w:t>
      </w:r>
      <w:r w:rsidR="003502E7">
        <w:rPr>
          <w:rFonts w:ascii="Angsana New" w:hAnsi="Angsana New"/>
          <w:sz w:val="30"/>
          <w:szCs w:val="30"/>
        </w:rPr>
        <w:t>2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086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160"/>
        <w:gridCol w:w="245"/>
        <w:gridCol w:w="2160"/>
      </w:tblGrid>
      <w:tr w:rsidR="00802749" w:rsidRPr="005F6C33" w14:paraId="7E20C4A9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0B7AB" w14:textId="77777777"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9306CB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49787442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10F200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14:paraId="0456573A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4A257F5B" w14:textId="77777777"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B93988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85058E7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D6F5D2E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14:paraId="72326BE2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7F5CF14E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2481B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BB4F693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412C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14:paraId="492479C8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1361B165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F1F93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BCB007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F0DE2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802749" w:rsidRPr="005F6C33" w14:paraId="2B0016D2" w14:textId="77777777" w:rsidTr="002F4B37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760CFF7" w14:textId="77777777" w:rsidR="00802749" w:rsidRPr="00CB23D8" w:rsidRDefault="00802749" w:rsidP="00CB23D8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54F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14:paraId="7816F631" w14:textId="77777777" w:rsidR="00802749" w:rsidRPr="00D73E71" w:rsidRDefault="00354F60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4F60">
              <w:rPr>
                <w:rFonts w:ascii="Angsana New" w:hAnsi="Angsana New"/>
                <w:sz w:val="30"/>
                <w:szCs w:val="30"/>
              </w:rPr>
              <w:t>1,347,729.90</w:t>
            </w:r>
          </w:p>
        </w:tc>
        <w:tc>
          <w:tcPr>
            <w:tcW w:w="245" w:type="dxa"/>
            <w:tcBorders>
              <w:bottom w:val="nil"/>
            </w:tcBorders>
          </w:tcPr>
          <w:p w14:paraId="23EFB03C" w14:textId="77777777" w:rsidR="00802749" w:rsidRPr="00D73E71" w:rsidRDefault="00802749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48C025" w14:textId="77777777" w:rsidR="00802749" w:rsidRPr="005F6C33" w:rsidRDefault="00354F60" w:rsidP="00DD1A1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4F60">
              <w:rPr>
                <w:rFonts w:ascii="Angsana New" w:hAnsi="Angsana New"/>
                <w:sz w:val="30"/>
                <w:szCs w:val="30"/>
              </w:rPr>
              <w:t>1,158,450.46</w:t>
            </w:r>
          </w:p>
        </w:tc>
      </w:tr>
      <w:tr w:rsidR="00F11203" w:rsidRPr="005F6C33" w14:paraId="51B6E7B8" w14:textId="77777777" w:rsidTr="002F4B37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D7845CA" w14:textId="77777777" w:rsidR="00F11203" w:rsidRPr="005F6C33" w:rsidRDefault="00F11203" w:rsidP="00F112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160" w:type="dxa"/>
            <w:tcBorders>
              <w:top w:val="nil"/>
            </w:tcBorders>
          </w:tcPr>
          <w:p w14:paraId="4A1A2582" w14:textId="4807682D" w:rsidR="00F11203" w:rsidRPr="00D73E71" w:rsidRDefault="00405DE2" w:rsidP="00F112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803,590.00</w:t>
            </w:r>
          </w:p>
        </w:tc>
        <w:tc>
          <w:tcPr>
            <w:tcW w:w="245" w:type="dxa"/>
            <w:tcBorders>
              <w:top w:val="nil"/>
            </w:tcBorders>
          </w:tcPr>
          <w:p w14:paraId="681DBEDF" w14:textId="77777777" w:rsidR="00F11203" w:rsidRPr="00D73E71" w:rsidRDefault="00F11203" w:rsidP="00F112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  <w:vAlign w:val="center"/>
          </w:tcPr>
          <w:p w14:paraId="58305843" w14:textId="4DE7B86D" w:rsidR="00F11203" w:rsidRPr="005F6C33" w:rsidRDefault="00F11203" w:rsidP="00F112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803,590.00</w:t>
            </w:r>
          </w:p>
        </w:tc>
      </w:tr>
      <w:tr w:rsidR="00F11203" w:rsidRPr="005F6C33" w14:paraId="1E66488A" w14:textId="77777777" w:rsidTr="002F4B37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E44E77" w14:textId="77777777" w:rsidR="00F11203" w:rsidRPr="005F6C33" w:rsidRDefault="00F11203" w:rsidP="00F1120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01A31628" w14:textId="706550EE" w:rsidR="00F11203" w:rsidRDefault="00405DE2" w:rsidP="00405DE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05DE2">
              <w:rPr>
                <w:rFonts w:ascii="Angsana New" w:hAnsi="Angsana New"/>
                <w:sz w:val="30"/>
                <w:szCs w:val="30"/>
              </w:rPr>
              <w:t>486,490.28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</w:tcBorders>
          </w:tcPr>
          <w:p w14:paraId="6895B7CC" w14:textId="77777777" w:rsidR="00F11203" w:rsidRDefault="00F11203" w:rsidP="00F1120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B900F3" w14:textId="4D9AFCCC" w:rsidR="00F11203" w:rsidRPr="005F6C33" w:rsidRDefault="00F11203" w:rsidP="00F1120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(470,606.31)</w:t>
            </w:r>
          </w:p>
        </w:tc>
      </w:tr>
      <w:tr w:rsidR="00F11203" w:rsidRPr="005F6C33" w14:paraId="36047842" w14:textId="77777777" w:rsidTr="002F4B37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54F99CF0" w14:textId="77777777" w:rsidR="00F11203" w:rsidRPr="00CB23D8" w:rsidRDefault="00F11203" w:rsidP="00F11203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70695FB" w14:textId="7D0183E6" w:rsidR="00F11203" w:rsidRPr="0013462D" w:rsidRDefault="00405DE2" w:rsidP="00405DE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DE2">
              <w:rPr>
                <w:rFonts w:ascii="Angsana New" w:hAnsi="Angsana New"/>
                <w:b/>
                <w:bCs/>
                <w:sz w:val="30"/>
                <w:szCs w:val="30"/>
              </w:rPr>
              <w:t>1,664,829.62</w:t>
            </w:r>
          </w:p>
        </w:tc>
        <w:tc>
          <w:tcPr>
            <w:tcW w:w="245" w:type="dxa"/>
          </w:tcPr>
          <w:p w14:paraId="22B47C27" w14:textId="77777777" w:rsidR="00F11203" w:rsidRPr="0013462D" w:rsidRDefault="00F11203" w:rsidP="00F112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0B9FF7" w14:textId="4DE0F7B9" w:rsidR="00F11203" w:rsidRPr="0013462D" w:rsidRDefault="00F11203" w:rsidP="00F1120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1,491,434.15</w:t>
            </w:r>
          </w:p>
        </w:tc>
      </w:tr>
    </w:tbl>
    <w:p w14:paraId="6486584A" w14:textId="77777777" w:rsidR="00943A68" w:rsidRDefault="009D15C4" w:rsidP="003502E7">
      <w:pPr>
        <w:numPr>
          <w:ilvl w:val="0"/>
          <w:numId w:val="1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lang w:val="en-US"/>
        </w:rPr>
        <w:t>/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10F5EBCC" w14:textId="77777777" w:rsidR="00943A68" w:rsidRDefault="009D15C4" w:rsidP="009D15C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48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499"/>
        <w:gridCol w:w="61"/>
        <w:gridCol w:w="1559"/>
        <w:gridCol w:w="1548"/>
      </w:tblGrid>
      <w:tr w:rsidR="0013462D" w:rsidRPr="0043667A" w14:paraId="670AFB70" w14:textId="77777777" w:rsidTr="001119E2">
        <w:trPr>
          <w:trHeight w:val="380"/>
          <w:tblHeader/>
        </w:trPr>
        <w:tc>
          <w:tcPr>
            <w:tcW w:w="3260" w:type="dxa"/>
          </w:tcPr>
          <w:p w14:paraId="4563AD94" w14:textId="77777777" w:rsidR="0013462D" w:rsidRPr="0043667A" w:rsidRDefault="0013462D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06D0A6" w14:textId="77777777" w:rsidR="0013462D" w:rsidRPr="00221E4B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4C7F2787" w14:textId="77777777" w:rsidR="0013462D" w:rsidRPr="00221E4B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51C3ADD" w14:textId="77777777" w:rsidR="0013462D" w:rsidRPr="00221E4B" w:rsidRDefault="0013462D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43667A" w14:paraId="4B40067C" w14:textId="77777777" w:rsidTr="001119E2">
        <w:trPr>
          <w:trHeight w:val="380"/>
          <w:tblHeader/>
        </w:trPr>
        <w:tc>
          <w:tcPr>
            <w:tcW w:w="3260" w:type="dxa"/>
          </w:tcPr>
          <w:p w14:paraId="2B5CD8A5" w14:textId="77777777" w:rsidR="001119E2" w:rsidRPr="0043667A" w:rsidRDefault="001119E2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00D6E" w14:textId="77777777" w:rsidR="001119E2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9D15C4" w:rsidRPr="0043667A" w14:paraId="2716E5D4" w14:textId="77777777" w:rsidTr="001119E2">
        <w:trPr>
          <w:trHeight w:val="380"/>
          <w:tblHeader/>
        </w:trPr>
        <w:tc>
          <w:tcPr>
            <w:tcW w:w="3260" w:type="dxa"/>
          </w:tcPr>
          <w:p w14:paraId="72458E7F" w14:textId="77777777" w:rsidR="009D15C4" w:rsidRPr="0043667A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789AF7" w14:textId="77777777" w:rsidR="009D15C4" w:rsidRPr="0043667A" w:rsidRDefault="009D15C4" w:rsidP="00087E62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DDE73F" w14:textId="77777777" w:rsidR="009D15C4" w:rsidRPr="0043667A" w:rsidRDefault="009D15C4" w:rsidP="00D575D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67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67A">
              <w:rPr>
                <w:rFonts w:ascii="Angsana New" w:hAnsi="Angsana New"/>
                <w:sz w:val="26"/>
                <w:szCs w:val="26"/>
              </w:rPr>
              <w:t>/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รายได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6DFD3CEB" w14:textId="77777777" w:rsidR="009D15C4" w:rsidRPr="0043667A" w:rsidRDefault="009D15C4" w:rsidP="00087E62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A0C3B" w:rsidRPr="0043667A" w14:paraId="7075E217" w14:textId="77777777" w:rsidTr="00662A3E">
        <w:trPr>
          <w:tblHeader/>
        </w:trPr>
        <w:tc>
          <w:tcPr>
            <w:tcW w:w="3260" w:type="dxa"/>
          </w:tcPr>
          <w:p w14:paraId="347BC391" w14:textId="77777777" w:rsidR="006A0C3B" w:rsidRPr="0043667A" w:rsidRDefault="006A0C3B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0A6B72" w14:textId="77777777" w:rsidR="006A0C3B" w:rsidRPr="003644B3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29C898C2" w14:textId="77777777" w:rsidR="006A0C3B" w:rsidRPr="003644B3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A0C3B"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0F9901A1" w14:textId="77777777" w:rsidR="006A0C3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14:paraId="7BE024F9" w14:textId="77777777" w:rsidR="006A0C3B" w:rsidRPr="00221E4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60F75A18" w14:textId="77777777" w:rsidR="006A0C3B" w:rsidRPr="00221E4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 เบ็ดเสร็จอื่น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C482B74" w14:textId="77777777" w:rsidR="006A0C3B" w:rsidRPr="003644B3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47B7C7B9" w14:textId="77777777" w:rsidR="006A0C3B" w:rsidRPr="003644B3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258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="006A0C3B"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3E258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6A0C3B"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9D15C4" w:rsidRPr="002442CB" w14:paraId="358BDCF4" w14:textId="77777777" w:rsidTr="00103ED3">
        <w:trPr>
          <w:trHeight w:val="399"/>
          <w:tblHeader/>
        </w:trPr>
        <w:tc>
          <w:tcPr>
            <w:tcW w:w="3260" w:type="dxa"/>
          </w:tcPr>
          <w:p w14:paraId="756F7D0B" w14:textId="77777777" w:rsidR="009D15C4" w:rsidRPr="0043667A" w:rsidRDefault="009D15C4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11D1664" w14:textId="77777777" w:rsidR="009D15C4" w:rsidRPr="0043667A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63F0DCDB" w14:textId="77777777" w:rsidR="009D15C4" w:rsidRPr="002442CB" w:rsidRDefault="009D15C4" w:rsidP="00CC2AA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2A55B84B" w14:textId="77777777" w:rsidR="009D15C4" w:rsidRPr="002442CB" w:rsidRDefault="009D15C4" w:rsidP="00087E6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D15C4" w:rsidRPr="002442CB" w14:paraId="7D8F9C03" w14:textId="77777777" w:rsidTr="00103ED3">
        <w:trPr>
          <w:trHeight w:val="413"/>
        </w:trPr>
        <w:tc>
          <w:tcPr>
            <w:tcW w:w="3260" w:type="dxa"/>
          </w:tcPr>
          <w:p w14:paraId="51A84FF6" w14:textId="77777777" w:rsidR="009D15C4" w:rsidRPr="002442CB" w:rsidRDefault="009D15C4" w:rsidP="00087E62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2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4110699B" w14:textId="77777777" w:rsidR="009D15C4" w:rsidRPr="002442CB" w:rsidRDefault="009D15C4" w:rsidP="00087E62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2DB045F6" w14:textId="77777777" w:rsidR="009D15C4" w:rsidRPr="002442CB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78C25C" w14:textId="77777777" w:rsidR="009D15C4" w:rsidRPr="002442CB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59C53503" w14:textId="77777777" w:rsidR="009D15C4" w:rsidRPr="002442CB" w:rsidRDefault="009D15C4" w:rsidP="00087E62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5DE2" w:rsidRPr="002442CB" w14:paraId="43DAF1AF" w14:textId="77777777" w:rsidTr="00750E19">
        <w:trPr>
          <w:trHeight w:val="385"/>
        </w:trPr>
        <w:tc>
          <w:tcPr>
            <w:tcW w:w="3260" w:type="dxa"/>
          </w:tcPr>
          <w:p w14:paraId="09611CD3" w14:textId="77777777" w:rsidR="00405DE2" w:rsidRPr="002442CB" w:rsidRDefault="00405DE2" w:rsidP="00405D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9B7655" w14:textId="77777777" w:rsidR="00405DE2" w:rsidRPr="002442CB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017971D" w14:textId="14BCBBB8" w:rsidR="00405DE2" w:rsidRPr="00405DE2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104,901.25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0CED4F" w14:textId="5A944346" w:rsidR="00405DE2" w:rsidRPr="002442CB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EF8A4E7" w14:textId="5498E094" w:rsidR="00405DE2" w:rsidRPr="002442CB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534,024.79 </w:t>
            </w:r>
          </w:p>
        </w:tc>
      </w:tr>
      <w:tr w:rsidR="00405DE2" w:rsidRPr="002442CB" w14:paraId="29599871" w14:textId="77777777" w:rsidTr="00750E19">
        <w:trPr>
          <w:trHeight w:val="385"/>
        </w:trPr>
        <w:tc>
          <w:tcPr>
            <w:tcW w:w="3260" w:type="dxa"/>
          </w:tcPr>
          <w:p w14:paraId="41769027" w14:textId="77777777" w:rsidR="00405DE2" w:rsidRPr="002442CB" w:rsidRDefault="00405DE2" w:rsidP="00405D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85103D" w14:textId="77777777" w:rsidR="00405DE2" w:rsidRPr="002442CB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3,690,069.61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7CCFFD4" w14:textId="277A4E0C" w:rsidR="00405DE2" w:rsidRPr="00405DE2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804,642.79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7F31AC" w14:textId="04E5B64A" w:rsidR="00405DE2" w:rsidRPr="002442CB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0A15C2A" w14:textId="07EC79E4" w:rsidR="00405DE2" w:rsidRPr="002442CB" w:rsidRDefault="00405DE2" w:rsidP="00405D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4,494,712.40 </w:t>
            </w:r>
          </w:p>
        </w:tc>
      </w:tr>
      <w:tr w:rsidR="00405DE2" w:rsidRPr="002442CB" w14:paraId="6AB16319" w14:textId="77777777" w:rsidTr="00750E19">
        <w:trPr>
          <w:trHeight w:val="385"/>
        </w:trPr>
        <w:tc>
          <w:tcPr>
            <w:tcW w:w="3260" w:type="dxa"/>
          </w:tcPr>
          <w:p w14:paraId="6D39F114" w14:textId="77777777" w:rsidR="00405DE2" w:rsidRPr="002442CB" w:rsidRDefault="00405DE2" w:rsidP="00405D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E277C9" w14:textId="77777777" w:rsidR="00405DE2" w:rsidRPr="002442CB" w:rsidRDefault="00405DE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2,201,393.80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51A4D09" w14:textId="1A10F1C9" w:rsidR="00405DE2" w:rsidRPr="00405DE2" w:rsidRDefault="00405DE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(654,927.10)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0A2523" w14:textId="7B8EF0E6" w:rsidR="00405DE2" w:rsidRPr="002442CB" w:rsidRDefault="00405DE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93FABE0" w14:textId="160CD76E" w:rsidR="00405DE2" w:rsidRPr="002442CB" w:rsidRDefault="00405DE2" w:rsidP="00405D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05D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1,546,466.70 </w:t>
            </w:r>
          </w:p>
        </w:tc>
      </w:tr>
      <w:tr w:rsidR="00750E19" w:rsidRPr="002442CB" w14:paraId="01B966FF" w14:textId="77777777" w:rsidTr="00750E19">
        <w:trPr>
          <w:trHeight w:val="385"/>
        </w:trPr>
        <w:tc>
          <w:tcPr>
            <w:tcW w:w="3260" w:type="dxa"/>
          </w:tcPr>
          <w:p w14:paraId="3233B529" w14:textId="77777777" w:rsidR="00750E19" w:rsidRPr="002442CB" w:rsidRDefault="00750E19" w:rsidP="00750E19">
            <w:pPr>
              <w:ind w:left="162" w:right="-79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B9C223" w14:textId="77777777" w:rsidR="00750E19" w:rsidRPr="002442CB" w:rsidRDefault="00750E19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6,320,586.95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5595CD4" w14:textId="058F03DF" w:rsidR="00750E19" w:rsidRPr="002442CB" w:rsidRDefault="00405DE2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254,616.94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4B1FFC" w14:textId="35BC945A" w:rsidR="00750E19" w:rsidRPr="002442CB" w:rsidRDefault="00405DE2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D16E0C3" w14:textId="423AB62F" w:rsidR="00750E19" w:rsidRPr="002442CB" w:rsidRDefault="00405DE2" w:rsidP="00750E1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6,575,203.89</w:t>
            </w:r>
          </w:p>
        </w:tc>
      </w:tr>
    </w:tbl>
    <w:p w14:paraId="40B0E30F" w14:textId="77777777" w:rsidR="00103ED3" w:rsidRPr="002442CB" w:rsidRDefault="00103ED3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560"/>
        <w:gridCol w:w="1559"/>
        <w:gridCol w:w="1559"/>
      </w:tblGrid>
      <w:tr w:rsidR="006A0C3B" w:rsidRPr="002442CB" w14:paraId="34677122" w14:textId="77777777" w:rsidTr="003502E7">
        <w:trPr>
          <w:trHeight w:val="380"/>
          <w:tblHeader/>
        </w:trPr>
        <w:tc>
          <w:tcPr>
            <w:tcW w:w="3260" w:type="dxa"/>
          </w:tcPr>
          <w:p w14:paraId="5D03868C" w14:textId="77777777" w:rsidR="006A0C3B" w:rsidRPr="002442CB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6B4DA05E" w14:textId="77777777" w:rsidR="006A0C3B" w:rsidRPr="002442CB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C0E2B7D" w14:textId="77777777" w:rsidR="006A0C3B" w:rsidRPr="002442CB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66A71F44" w14:textId="77777777" w:rsidR="006A0C3B" w:rsidRPr="002442CB" w:rsidRDefault="006A0C3B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3502E7" w:rsidRPr="002442CB" w14:paraId="132BD71F" w14:textId="77777777" w:rsidTr="0083251E">
        <w:trPr>
          <w:trHeight w:val="380"/>
          <w:tblHeader/>
        </w:trPr>
        <w:tc>
          <w:tcPr>
            <w:tcW w:w="3260" w:type="dxa"/>
          </w:tcPr>
          <w:p w14:paraId="7F6C01BC" w14:textId="77777777" w:rsidR="003502E7" w:rsidRPr="002442CB" w:rsidRDefault="003502E7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B8813" w14:textId="77777777" w:rsidR="003502E7" w:rsidRPr="002442CB" w:rsidRDefault="003502E7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027A2" w14:textId="77777777" w:rsidR="003502E7" w:rsidRPr="002442CB" w:rsidRDefault="003502E7" w:rsidP="003502E7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D2687" w14:textId="77777777" w:rsidR="003502E7" w:rsidRPr="002442CB" w:rsidRDefault="003502E7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6A0C3B" w:rsidRPr="002442CB" w14:paraId="087FEFEC" w14:textId="77777777" w:rsidTr="0083251E">
        <w:trPr>
          <w:trHeight w:val="380"/>
          <w:tblHeader/>
        </w:trPr>
        <w:tc>
          <w:tcPr>
            <w:tcW w:w="3260" w:type="dxa"/>
          </w:tcPr>
          <w:p w14:paraId="13E87E15" w14:textId="77777777" w:rsidR="006A0C3B" w:rsidRPr="002442CB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939997C" w14:textId="77777777" w:rsidR="006A0C3B" w:rsidRPr="002442CB" w:rsidRDefault="006A0C3B" w:rsidP="00662A3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20A2F" w14:textId="77777777" w:rsidR="006A0C3B" w:rsidRPr="002442CB" w:rsidRDefault="006A0C3B" w:rsidP="00662A3E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42CB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42CB">
              <w:rPr>
                <w:rFonts w:ascii="Angsana New" w:hAnsi="Angsana New"/>
                <w:sz w:val="24"/>
                <w:szCs w:val="24"/>
              </w:rPr>
              <w:t>/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0D6246" w14:textId="77777777" w:rsidR="006A0C3B" w:rsidRPr="002442CB" w:rsidRDefault="006A0C3B" w:rsidP="00662A3E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A0C3B" w:rsidRPr="002442CB" w14:paraId="751ABAE2" w14:textId="77777777" w:rsidTr="00662A3E">
        <w:trPr>
          <w:tblHeader/>
        </w:trPr>
        <w:tc>
          <w:tcPr>
            <w:tcW w:w="3260" w:type="dxa"/>
          </w:tcPr>
          <w:p w14:paraId="2F23F811" w14:textId="77777777" w:rsidR="006A0C3B" w:rsidRPr="002442CB" w:rsidRDefault="006A0C3B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F07B05" w14:textId="77777777"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51AC364C" w14:textId="77777777" w:rsidR="006A0C3B" w:rsidRPr="002442CB" w:rsidRDefault="001119E2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6A0C3B"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6ABE663" w14:textId="77777777"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14:paraId="1BB24992" w14:textId="77777777"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BD2535" w14:textId="77777777"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491A73" w14:textId="77777777" w:rsidR="006A0C3B" w:rsidRPr="002442CB" w:rsidRDefault="006A0C3B" w:rsidP="00662A3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3F889075" w14:textId="77777777" w:rsidR="006A0C3B" w:rsidRPr="002442CB" w:rsidRDefault="001119E2" w:rsidP="006A0C3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6A0C3B"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</w:tr>
      <w:tr w:rsidR="009D15C4" w:rsidRPr="0043667A" w14:paraId="2F657BCF" w14:textId="77777777" w:rsidTr="00103ED3">
        <w:trPr>
          <w:trHeight w:val="399"/>
          <w:tblHeader/>
        </w:trPr>
        <w:tc>
          <w:tcPr>
            <w:tcW w:w="3260" w:type="dxa"/>
          </w:tcPr>
          <w:p w14:paraId="1D805CE6" w14:textId="77777777" w:rsidR="009D15C4" w:rsidRPr="002442CB" w:rsidRDefault="009D15C4" w:rsidP="00E04D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078B380" w14:textId="77777777" w:rsidR="009D15C4" w:rsidRPr="002442CB" w:rsidRDefault="009D15C4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118B2E70" w14:textId="77777777" w:rsidR="009D15C4" w:rsidRPr="0043667A" w:rsidRDefault="009D15C4" w:rsidP="00CC2AA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381389C" w14:textId="77777777" w:rsidR="009D15C4" w:rsidRPr="0043667A" w:rsidRDefault="009D15C4" w:rsidP="00E04DD7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D15C4" w:rsidRPr="0043667A" w14:paraId="2848583D" w14:textId="77777777" w:rsidTr="00103ED3">
        <w:trPr>
          <w:trHeight w:val="413"/>
        </w:trPr>
        <w:tc>
          <w:tcPr>
            <w:tcW w:w="3260" w:type="dxa"/>
          </w:tcPr>
          <w:p w14:paraId="634B8472" w14:textId="77777777" w:rsidR="009D15C4" w:rsidRPr="0043667A" w:rsidRDefault="009D15C4" w:rsidP="00E04D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366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324F7DB" w14:textId="77777777" w:rsidR="009D15C4" w:rsidRPr="0043667A" w:rsidRDefault="009D15C4" w:rsidP="00E04DD7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C4582B9" w14:textId="77777777" w:rsidR="009D15C4" w:rsidRPr="0043667A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B4B7D8" w14:textId="77777777" w:rsidR="009D15C4" w:rsidRPr="0043667A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FD9BA1" w14:textId="77777777" w:rsidR="009D15C4" w:rsidRPr="0043667A" w:rsidRDefault="009D15C4" w:rsidP="00E04DD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9E2" w:rsidRPr="0043667A" w14:paraId="23A0F67B" w14:textId="77777777" w:rsidTr="001119E2">
        <w:trPr>
          <w:trHeight w:val="385"/>
        </w:trPr>
        <w:tc>
          <w:tcPr>
            <w:tcW w:w="3260" w:type="dxa"/>
          </w:tcPr>
          <w:p w14:paraId="7A6DF399" w14:textId="77777777"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43667A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2733CF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970,091.43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FB7685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(540,967.89)</w:t>
            </w:r>
          </w:p>
        </w:tc>
        <w:tc>
          <w:tcPr>
            <w:tcW w:w="1559" w:type="dxa"/>
            <w:vAlign w:val="center"/>
          </w:tcPr>
          <w:p w14:paraId="7AFEC2DA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1A860CAD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</w:tr>
      <w:tr w:rsidR="001119E2" w:rsidRPr="0043667A" w14:paraId="1FEE4A8D" w14:textId="77777777" w:rsidTr="001119E2">
        <w:trPr>
          <w:trHeight w:val="385"/>
        </w:trPr>
        <w:tc>
          <w:tcPr>
            <w:tcW w:w="3260" w:type="dxa"/>
          </w:tcPr>
          <w:p w14:paraId="711C97E9" w14:textId="77777777"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70FCAD91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939,576.70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14:paraId="289B917B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2,750,492.91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328F49F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053D68E8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3,690,069.61</w:t>
            </w:r>
          </w:p>
        </w:tc>
      </w:tr>
      <w:tr w:rsidR="001119E2" w:rsidRPr="0043667A" w14:paraId="515AF86F" w14:textId="77777777" w:rsidTr="001119E2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14:paraId="13AEB487" w14:textId="77777777" w:rsidR="001119E2" w:rsidRPr="0043667A" w:rsidRDefault="001119E2" w:rsidP="001119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30506673" w14:textId="77777777"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2,140,116.60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14:paraId="17772797" w14:textId="77777777"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364,266.60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1368F37" w14:textId="77777777"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(302,989.40)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5211622" w14:textId="77777777" w:rsidR="001119E2" w:rsidRPr="00494247" w:rsidRDefault="001119E2" w:rsidP="001119E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2,201,393.80</w:t>
            </w:r>
          </w:p>
        </w:tc>
      </w:tr>
      <w:tr w:rsidR="001119E2" w:rsidRPr="00B4134E" w14:paraId="393BDE06" w14:textId="77777777" w:rsidTr="001119E2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14:paraId="29F98B40" w14:textId="77777777" w:rsidR="001119E2" w:rsidRPr="00B4134E" w:rsidRDefault="001119E2" w:rsidP="001119E2">
            <w:pPr>
              <w:ind w:right="-79" w:firstLine="6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3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FD051" w14:textId="77777777"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4,049,784.73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7AADD" w14:textId="77777777"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2,573,791.62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31F2A84B" w14:textId="77777777"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(302,989.40)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F0E14" w14:textId="77777777" w:rsidR="001119E2" w:rsidRPr="00494247" w:rsidRDefault="001119E2" w:rsidP="001119E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6,320,586.95</w:t>
            </w:r>
          </w:p>
        </w:tc>
      </w:tr>
    </w:tbl>
    <w:p w14:paraId="48C14DF7" w14:textId="77777777" w:rsidR="001119E2" w:rsidRDefault="001119E2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>
        <w:rPr>
          <w:rFonts w:ascii="Angsana New" w:hAnsi="Angsana New"/>
          <w:b/>
          <w:bCs/>
          <w:sz w:val="30"/>
          <w:szCs w:val="30"/>
          <w:lang w:val="en-US"/>
        </w:rPr>
        <w:t>/</w:t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3AD8E901" w14:textId="77777777" w:rsidR="001119E2" w:rsidRDefault="001119E2" w:rsidP="001119E2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48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499"/>
        <w:gridCol w:w="61"/>
        <w:gridCol w:w="1559"/>
        <w:gridCol w:w="1548"/>
      </w:tblGrid>
      <w:tr w:rsidR="001119E2" w:rsidRPr="0043667A" w14:paraId="112E1D28" w14:textId="77777777" w:rsidTr="00C836E0">
        <w:trPr>
          <w:trHeight w:val="380"/>
          <w:tblHeader/>
        </w:trPr>
        <w:tc>
          <w:tcPr>
            <w:tcW w:w="3260" w:type="dxa"/>
          </w:tcPr>
          <w:p w14:paraId="2E6F90E6" w14:textId="77777777"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16909D" w14:textId="77777777" w:rsidR="001119E2" w:rsidRPr="00221E4B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41B68E55" w14:textId="77777777" w:rsidR="001119E2" w:rsidRPr="00221E4B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37F2EAB" w14:textId="77777777" w:rsidR="001119E2" w:rsidRPr="00221E4B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43667A" w14:paraId="157BB883" w14:textId="77777777" w:rsidTr="00C836E0">
        <w:trPr>
          <w:trHeight w:val="380"/>
          <w:tblHeader/>
        </w:trPr>
        <w:tc>
          <w:tcPr>
            <w:tcW w:w="3260" w:type="dxa"/>
          </w:tcPr>
          <w:p w14:paraId="31214280" w14:textId="77777777"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0077" w14:textId="77777777" w:rsidR="001119E2" w:rsidRDefault="001119E2" w:rsidP="00C836E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119E2" w:rsidRPr="0043667A" w14:paraId="47FF2EE1" w14:textId="77777777" w:rsidTr="00C836E0">
        <w:trPr>
          <w:trHeight w:val="380"/>
          <w:tblHeader/>
        </w:trPr>
        <w:tc>
          <w:tcPr>
            <w:tcW w:w="3260" w:type="dxa"/>
          </w:tcPr>
          <w:p w14:paraId="466246EA" w14:textId="77777777"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476A3B" w14:textId="77777777" w:rsidR="001119E2" w:rsidRPr="0043667A" w:rsidRDefault="001119E2" w:rsidP="00C836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C33081" w14:textId="77777777" w:rsidR="001119E2" w:rsidRPr="0043667A" w:rsidRDefault="001119E2" w:rsidP="00C836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67A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67A">
              <w:rPr>
                <w:rFonts w:ascii="Angsana New" w:hAnsi="Angsana New"/>
                <w:sz w:val="26"/>
                <w:szCs w:val="26"/>
              </w:rPr>
              <w:t>/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 xml:space="preserve"> รายได</w:t>
            </w: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43667A">
              <w:rPr>
                <w:rFonts w:ascii="Angsana New" w:hAnsi="Angsana New"/>
                <w:sz w:val="26"/>
                <w:szCs w:val="26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4C287AE3" w14:textId="77777777" w:rsidR="001119E2" w:rsidRPr="0043667A" w:rsidRDefault="001119E2" w:rsidP="00C836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119E2" w:rsidRPr="0043667A" w14:paraId="5CF10DBA" w14:textId="77777777" w:rsidTr="00C836E0">
        <w:trPr>
          <w:tblHeader/>
        </w:trPr>
        <w:tc>
          <w:tcPr>
            <w:tcW w:w="3260" w:type="dxa"/>
          </w:tcPr>
          <w:p w14:paraId="23B65478" w14:textId="77777777"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D33432" w14:textId="77777777"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55862945" w14:textId="77777777"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16EA245F" w14:textId="77777777" w:rsidR="001119E2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14:paraId="2F81FDFF" w14:textId="77777777" w:rsidR="001119E2" w:rsidRPr="00221E4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28F9DCEE" w14:textId="77777777" w:rsidR="001119E2" w:rsidRPr="00221E4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 เบ็ดเสร็จอื่น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49D6045" w14:textId="77777777"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7482E751" w14:textId="77777777" w:rsidR="001119E2" w:rsidRPr="003644B3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E258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3E258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Pr="003644B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1119E2" w:rsidRPr="002442CB" w14:paraId="6388708C" w14:textId="77777777" w:rsidTr="00C836E0">
        <w:trPr>
          <w:trHeight w:val="399"/>
          <w:tblHeader/>
        </w:trPr>
        <w:tc>
          <w:tcPr>
            <w:tcW w:w="3260" w:type="dxa"/>
          </w:tcPr>
          <w:p w14:paraId="26A889CA" w14:textId="77777777" w:rsidR="001119E2" w:rsidRPr="0043667A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ABACF78" w14:textId="77777777"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BB5F433" w14:textId="77777777"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6E663EE9" w14:textId="77777777"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119E2" w:rsidRPr="002442CB" w14:paraId="16EFE97D" w14:textId="77777777" w:rsidTr="00C836E0">
        <w:trPr>
          <w:trHeight w:val="413"/>
        </w:trPr>
        <w:tc>
          <w:tcPr>
            <w:tcW w:w="3260" w:type="dxa"/>
          </w:tcPr>
          <w:p w14:paraId="0452871A" w14:textId="77777777" w:rsidR="001119E2" w:rsidRPr="002442CB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2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D15948F" w14:textId="77777777" w:rsidR="001119E2" w:rsidRPr="002442CB" w:rsidRDefault="001119E2" w:rsidP="00C836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FF120EA" w14:textId="77777777" w:rsidR="001119E2" w:rsidRPr="002442CB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88B1AA" w14:textId="77777777" w:rsidR="001119E2" w:rsidRPr="002442CB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67147596" w14:textId="77777777" w:rsidR="001119E2" w:rsidRPr="002442CB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2164" w:rsidRPr="002442CB" w14:paraId="2C8AD719" w14:textId="77777777" w:rsidTr="00750E19">
        <w:trPr>
          <w:trHeight w:val="385"/>
        </w:trPr>
        <w:tc>
          <w:tcPr>
            <w:tcW w:w="3260" w:type="dxa"/>
          </w:tcPr>
          <w:p w14:paraId="0CDD2CC4" w14:textId="77777777" w:rsidR="000B2164" w:rsidRPr="002442CB" w:rsidRDefault="000B2164" w:rsidP="000B2164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0B1234" w14:textId="77777777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FC614CD" w14:textId="65DDAF1D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104,901.25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18FA5B" w14:textId="1390D9FD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492E87" w14:textId="1A7CBFF0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1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534,024.79</w:t>
            </w:r>
          </w:p>
        </w:tc>
      </w:tr>
      <w:tr w:rsidR="000B2164" w:rsidRPr="002442CB" w14:paraId="27D8D17F" w14:textId="77777777" w:rsidTr="00750E19">
        <w:trPr>
          <w:trHeight w:val="385"/>
        </w:trPr>
        <w:tc>
          <w:tcPr>
            <w:tcW w:w="3260" w:type="dxa"/>
          </w:tcPr>
          <w:p w14:paraId="656A9CB1" w14:textId="77777777" w:rsidR="000B2164" w:rsidRPr="002442CB" w:rsidRDefault="000B2164" w:rsidP="000B2164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2442C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0A1E7F" w14:textId="77777777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3,679,960.77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D40D312" w14:textId="3746802C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784,054.18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EE005B" w14:textId="370786EB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79059FB" w14:textId="658854FA" w:rsidR="000B2164" w:rsidRPr="002442CB" w:rsidRDefault="000B2164" w:rsidP="000B216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1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4,464,014.95</w:t>
            </w:r>
          </w:p>
        </w:tc>
      </w:tr>
      <w:tr w:rsidR="000B2164" w:rsidRPr="002442CB" w14:paraId="04130A00" w14:textId="77777777" w:rsidTr="00750E19">
        <w:trPr>
          <w:trHeight w:val="385"/>
        </w:trPr>
        <w:tc>
          <w:tcPr>
            <w:tcW w:w="3260" w:type="dxa"/>
          </w:tcPr>
          <w:p w14:paraId="43E9AA69" w14:textId="77777777" w:rsidR="000B2164" w:rsidRPr="002442CB" w:rsidRDefault="000B2164" w:rsidP="000B2164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3B5D9A" w14:textId="77777777" w:rsidR="000B2164" w:rsidRPr="002442CB" w:rsidRDefault="000B2164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2,193,869.60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E82C685" w14:textId="4689A113" w:rsidR="000B2164" w:rsidRPr="002442CB" w:rsidRDefault="000B2164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(655,431.01)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6B39B" w14:textId="36CFAE34" w:rsidR="000B2164" w:rsidRPr="002442CB" w:rsidRDefault="000B2164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25329A" w14:textId="6CA3E7A5" w:rsidR="000B2164" w:rsidRPr="002442CB" w:rsidRDefault="000B2164" w:rsidP="000B21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120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1,538,438.59</w:t>
            </w:r>
          </w:p>
        </w:tc>
      </w:tr>
      <w:tr w:rsidR="000B2164" w:rsidRPr="002442CB" w14:paraId="25896E54" w14:textId="77777777" w:rsidTr="00750E19">
        <w:trPr>
          <w:trHeight w:val="385"/>
        </w:trPr>
        <w:tc>
          <w:tcPr>
            <w:tcW w:w="3260" w:type="dxa"/>
          </w:tcPr>
          <w:p w14:paraId="6973637C" w14:textId="77777777" w:rsidR="000B2164" w:rsidRPr="002442CB" w:rsidRDefault="000B2164" w:rsidP="000B2164">
            <w:pPr>
              <w:ind w:left="162" w:right="-79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2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BC82D0" w14:textId="77777777" w:rsidR="000B2164" w:rsidRPr="002442CB" w:rsidRDefault="000B2164" w:rsidP="000B21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6,302,953.91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CF31537" w14:textId="61CDB6D7" w:rsidR="000B2164" w:rsidRPr="002442CB" w:rsidRDefault="000B2164" w:rsidP="000B21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233,524.42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81CCE7" w14:textId="585AC9A5" w:rsidR="000B2164" w:rsidRPr="002442CB" w:rsidRDefault="000B2164" w:rsidP="000B21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29E7F60" w14:textId="232467E8" w:rsidR="000B2164" w:rsidRPr="00F11203" w:rsidRDefault="000B2164" w:rsidP="000B216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F1120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6,536,478.33</w:t>
            </w:r>
          </w:p>
        </w:tc>
      </w:tr>
    </w:tbl>
    <w:p w14:paraId="245A47F0" w14:textId="77777777" w:rsidR="001119E2" w:rsidRPr="002442CB" w:rsidRDefault="001119E2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559"/>
        <w:gridCol w:w="1560"/>
        <w:gridCol w:w="1559"/>
        <w:gridCol w:w="1559"/>
      </w:tblGrid>
      <w:tr w:rsidR="001119E2" w:rsidRPr="002442CB" w14:paraId="42E36F3C" w14:textId="77777777" w:rsidTr="0083251E">
        <w:trPr>
          <w:trHeight w:val="380"/>
          <w:tblHeader/>
        </w:trPr>
        <w:tc>
          <w:tcPr>
            <w:tcW w:w="3260" w:type="dxa"/>
          </w:tcPr>
          <w:p w14:paraId="3686773D" w14:textId="77777777"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29B6" w14:textId="77777777" w:rsidR="001119E2" w:rsidRPr="002442CB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2210F" w14:textId="77777777" w:rsidR="001119E2" w:rsidRPr="002442CB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AEC2E" w14:textId="77777777" w:rsidR="001119E2" w:rsidRPr="002442CB" w:rsidRDefault="001119E2" w:rsidP="008325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(หน่วย</w:t>
            </w:r>
            <w:r w:rsidRPr="002442C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:</w:t>
            </w: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1119E2" w:rsidRPr="002442CB" w14:paraId="3C7B5E8A" w14:textId="77777777" w:rsidTr="0083251E">
        <w:trPr>
          <w:trHeight w:val="380"/>
          <w:tblHeader/>
        </w:trPr>
        <w:tc>
          <w:tcPr>
            <w:tcW w:w="3260" w:type="dxa"/>
          </w:tcPr>
          <w:p w14:paraId="2A2F386D" w14:textId="77777777"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0946917" w14:textId="77777777" w:rsidR="001119E2" w:rsidRPr="002442CB" w:rsidRDefault="001119E2" w:rsidP="00C836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079BD" w14:textId="77777777" w:rsidR="001119E2" w:rsidRPr="002442CB" w:rsidRDefault="001119E2" w:rsidP="00C836E0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42CB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442CB">
              <w:rPr>
                <w:rFonts w:ascii="Angsana New" w:hAnsi="Angsana New"/>
                <w:sz w:val="24"/>
                <w:szCs w:val="24"/>
              </w:rPr>
              <w:t>/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2442CB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2442CB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99B0E2B" w14:textId="77777777" w:rsidR="001119E2" w:rsidRPr="002442CB" w:rsidRDefault="001119E2" w:rsidP="00C836E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119E2" w:rsidRPr="002442CB" w14:paraId="1050D4C1" w14:textId="77777777" w:rsidTr="00C836E0">
        <w:trPr>
          <w:tblHeader/>
        </w:trPr>
        <w:tc>
          <w:tcPr>
            <w:tcW w:w="3260" w:type="dxa"/>
          </w:tcPr>
          <w:p w14:paraId="63E6A295" w14:textId="77777777"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F80ECA" w14:textId="77777777"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445C1AFF" w14:textId="77777777"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มกราคม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C848AA5" w14:textId="77777777"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กำไรหรือขาดทุน</w:t>
            </w:r>
          </w:p>
          <w:p w14:paraId="23C7A5E6" w14:textId="77777777"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D3426BF" w14:textId="77777777"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BF3E16" w14:textId="77777777"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</w:p>
          <w:p w14:paraId="07BD9D86" w14:textId="77777777" w:rsidR="001119E2" w:rsidRPr="002442CB" w:rsidRDefault="001119E2" w:rsidP="00C836E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2442C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 </w:t>
            </w:r>
            <w:r w:rsidRPr="002442C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</w:tr>
      <w:tr w:rsidR="001119E2" w:rsidRPr="0043667A" w14:paraId="3623828C" w14:textId="77777777" w:rsidTr="00C836E0">
        <w:trPr>
          <w:trHeight w:val="399"/>
          <w:tblHeader/>
        </w:trPr>
        <w:tc>
          <w:tcPr>
            <w:tcW w:w="3260" w:type="dxa"/>
          </w:tcPr>
          <w:p w14:paraId="07FEB700" w14:textId="77777777" w:rsidR="001119E2" w:rsidRPr="002442CB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1BF2808" w14:textId="77777777" w:rsidR="001119E2" w:rsidRPr="002442CB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D6F9B1E" w14:textId="77777777"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2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442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2442CB" w:rsidRPr="002442C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  <w:r w:rsidRPr="002442C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D9E8A11" w14:textId="77777777" w:rsidR="001119E2" w:rsidRPr="0043667A" w:rsidRDefault="001119E2" w:rsidP="00C836E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119E2" w:rsidRPr="0043667A" w14:paraId="14F7DC5E" w14:textId="77777777" w:rsidTr="00C836E0">
        <w:trPr>
          <w:trHeight w:val="413"/>
        </w:trPr>
        <w:tc>
          <w:tcPr>
            <w:tcW w:w="3260" w:type="dxa"/>
          </w:tcPr>
          <w:p w14:paraId="0B53FC92" w14:textId="77777777" w:rsidR="001119E2" w:rsidRPr="0043667A" w:rsidRDefault="001119E2" w:rsidP="00C836E0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4366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300D19FF" w14:textId="77777777" w:rsidR="001119E2" w:rsidRPr="0043667A" w:rsidRDefault="001119E2" w:rsidP="00C836E0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1AB24E1" w14:textId="77777777" w:rsidR="001119E2" w:rsidRPr="0043667A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B28C07" w14:textId="77777777" w:rsidR="001119E2" w:rsidRPr="0043667A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5B2BC8A" w14:textId="77777777" w:rsidR="001119E2" w:rsidRPr="0043667A" w:rsidRDefault="001119E2" w:rsidP="00C836E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9E2" w:rsidRPr="0043667A" w14:paraId="79B21CDC" w14:textId="77777777" w:rsidTr="00C836E0">
        <w:trPr>
          <w:trHeight w:val="385"/>
        </w:trPr>
        <w:tc>
          <w:tcPr>
            <w:tcW w:w="3260" w:type="dxa"/>
          </w:tcPr>
          <w:p w14:paraId="03CDBAA6" w14:textId="77777777"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43667A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7E2423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970,091.43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3CFE2D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(540,967.89)</w:t>
            </w:r>
          </w:p>
        </w:tc>
        <w:tc>
          <w:tcPr>
            <w:tcW w:w="1559" w:type="dxa"/>
            <w:vAlign w:val="center"/>
          </w:tcPr>
          <w:p w14:paraId="2EEFC550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3F71540C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429,123.54</w:t>
            </w:r>
          </w:p>
        </w:tc>
      </w:tr>
      <w:tr w:rsidR="001119E2" w:rsidRPr="0043667A" w14:paraId="4C93FBBB" w14:textId="77777777" w:rsidTr="00C836E0">
        <w:trPr>
          <w:trHeight w:val="385"/>
        </w:trPr>
        <w:tc>
          <w:tcPr>
            <w:tcW w:w="3260" w:type="dxa"/>
          </w:tcPr>
          <w:p w14:paraId="410A0F38" w14:textId="77777777" w:rsidR="001119E2" w:rsidRPr="0043667A" w:rsidRDefault="001119E2" w:rsidP="001119E2">
            <w:pPr>
              <w:ind w:left="-18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4366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39F6B561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931,480.05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14:paraId="48992281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2,748,480.72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5CD87A7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8D9F4E0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3,679,960.77</w:t>
            </w:r>
          </w:p>
        </w:tc>
      </w:tr>
      <w:tr w:rsidR="001119E2" w:rsidRPr="0043667A" w14:paraId="2D250C76" w14:textId="77777777" w:rsidTr="00C836E0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14:paraId="642D2446" w14:textId="77777777" w:rsidR="001119E2" w:rsidRPr="0043667A" w:rsidRDefault="001119E2" w:rsidP="001119E2">
            <w:pPr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3667A">
              <w:rPr>
                <w:rFonts w:ascii="Angsana New" w:hAnsi="Angsana New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32D58E7C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2,134,728.40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14:paraId="45C80AF4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356,547.40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6591FAA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(297,406.20)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4207B40" w14:textId="77777777" w:rsidR="001119E2" w:rsidRPr="00494247" w:rsidRDefault="001119E2" w:rsidP="001119E2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2,193,869.60</w:t>
            </w:r>
          </w:p>
        </w:tc>
      </w:tr>
      <w:tr w:rsidR="001119E2" w:rsidRPr="00B4134E" w14:paraId="2F517B4C" w14:textId="77777777" w:rsidTr="00C836E0">
        <w:trPr>
          <w:trHeight w:val="385"/>
        </w:trPr>
        <w:tc>
          <w:tcPr>
            <w:tcW w:w="3260" w:type="dxa"/>
            <w:tcBorders>
              <w:bottom w:val="nil"/>
            </w:tcBorders>
          </w:tcPr>
          <w:p w14:paraId="015BC5EA" w14:textId="77777777" w:rsidR="001119E2" w:rsidRPr="00B4134E" w:rsidRDefault="001119E2" w:rsidP="001119E2">
            <w:pPr>
              <w:ind w:right="-79" w:firstLine="6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13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45A94" w14:textId="77777777"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4,036,299.88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3BEED" w14:textId="77777777"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2,564,060.23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9506343" w14:textId="77777777"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(297,406.20)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FCE105" w14:textId="77777777" w:rsidR="001119E2" w:rsidRPr="00494247" w:rsidRDefault="001119E2" w:rsidP="001119E2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6,302,953.91</w:t>
            </w:r>
          </w:p>
        </w:tc>
      </w:tr>
    </w:tbl>
    <w:p w14:paraId="63F3DD76" w14:textId="77777777" w:rsidR="001119E2" w:rsidRDefault="001119E2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p w14:paraId="1D83E351" w14:textId="77777777" w:rsidR="009D15C4" w:rsidRDefault="009D15C4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59"/>
        <w:gridCol w:w="1559"/>
        <w:gridCol w:w="236"/>
        <w:gridCol w:w="1465"/>
        <w:gridCol w:w="236"/>
        <w:gridCol w:w="1465"/>
        <w:gridCol w:w="236"/>
        <w:gridCol w:w="1607"/>
        <w:gridCol w:w="6"/>
      </w:tblGrid>
      <w:tr w:rsidR="007B18B0" w:rsidRPr="00494247" w14:paraId="325AF92F" w14:textId="77777777" w:rsidTr="00C836E0">
        <w:tc>
          <w:tcPr>
            <w:tcW w:w="2759" w:type="dxa"/>
          </w:tcPr>
          <w:p w14:paraId="67B46008" w14:textId="77777777" w:rsidR="007B18B0" w:rsidRPr="00494247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0DD5094C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25BC9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1180A2E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B7095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14:paraId="532AF738" w14:textId="77777777" w:rsidR="007B18B0" w:rsidRPr="00494247" w:rsidRDefault="007B18B0" w:rsidP="00C836E0">
            <w:pPr>
              <w:spacing w:line="360" w:lineRule="exact"/>
              <w:ind w:right="-6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B18B0" w:rsidRPr="00494247" w14:paraId="17852998" w14:textId="77777777" w:rsidTr="00C836E0">
        <w:trPr>
          <w:gridAfter w:val="1"/>
          <w:wAfter w:w="6" w:type="dxa"/>
        </w:trPr>
        <w:tc>
          <w:tcPr>
            <w:tcW w:w="2759" w:type="dxa"/>
          </w:tcPr>
          <w:p w14:paraId="671651BE" w14:textId="77777777" w:rsidR="007B18B0" w:rsidRPr="00494247" w:rsidRDefault="007B18B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4AE5C6" w14:textId="77777777" w:rsidR="007B18B0" w:rsidRPr="00494247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A5DD184" w14:textId="77777777" w:rsidR="007B18B0" w:rsidRPr="00494247" w:rsidRDefault="007B18B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3BA711" w14:textId="77777777" w:rsidR="007B18B0" w:rsidRPr="00494247" w:rsidRDefault="007B18B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8B0" w:rsidRPr="00494247" w14:paraId="1858E55D" w14:textId="77777777" w:rsidTr="00C836E0">
        <w:tc>
          <w:tcPr>
            <w:tcW w:w="2759" w:type="dxa"/>
          </w:tcPr>
          <w:p w14:paraId="6A996DC7" w14:textId="77777777" w:rsidR="007B18B0" w:rsidRPr="00494247" w:rsidRDefault="007B18B0" w:rsidP="007B18B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56906" w14:textId="77777777" w:rsidR="007B18B0" w:rsidRPr="003A66D8" w:rsidRDefault="003E258D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E258D">
              <w:rPr>
                <w:szCs w:val="26"/>
              </w:rPr>
              <w:t xml:space="preserve">30 </w:t>
            </w:r>
            <w:r w:rsidRPr="003E258D">
              <w:rPr>
                <w:szCs w:val="26"/>
                <w:cs/>
              </w:rPr>
              <w:t xml:space="preserve">มิถุนายน </w:t>
            </w:r>
            <w:r w:rsidRPr="003E258D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F6ADD14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01032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A6A3664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56735" w14:textId="77777777" w:rsidR="007B18B0" w:rsidRPr="003A66D8" w:rsidRDefault="003E258D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E258D">
              <w:rPr>
                <w:szCs w:val="26"/>
              </w:rPr>
              <w:t xml:space="preserve">30 </w:t>
            </w:r>
            <w:r w:rsidRPr="003E258D">
              <w:rPr>
                <w:szCs w:val="26"/>
                <w:cs/>
              </w:rPr>
              <w:t xml:space="preserve">มิถุนายน </w:t>
            </w:r>
            <w:r w:rsidRPr="003E258D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5451DAB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FF28C" w14:textId="77777777" w:rsidR="007B18B0" w:rsidRPr="003A66D8" w:rsidRDefault="007B18B0" w:rsidP="007B18B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4151A0" w:rsidRPr="00494247" w14:paraId="1CA6DF64" w14:textId="77777777" w:rsidTr="00750E19">
        <w:trPr>
          <w:trHeight w:val="203"/>
        </w:trPr>
        <w:tc>
          <w:tcPr>
            <w:tcW w:w="2759" w:type="dxa"/>
            <w:vAlign w:val="center"/>
          </w:tcPr>
          <w:p w14:paraId="2563E7F8" w14:textId="77777777" w:rsidR="004151A0" w:rsidRPr="00494247" w:rsidRDefault="004151A0" w:rsidP="004151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6DE01" w14:textId="74D88A40" w:rsidR="004151A0" w:rsidRPr="00750E19" w:rsidRDefault="00405DE2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10,065,723.79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F75B9" w14:textId="77777777" w:rsidR="004151A0" w:rsidRPr="00494247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9941E3D" w14:textId="77777777" w:rsidR="004151A0" w:rsidRPr="00494247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494247">
              <w:rPr>
                <w:sz w:val="30"/>
                <w:szCs w:val="30"/>
              </w:rPr>
              <w:t>10,548,262.66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8D072" w14:textId="77777777" w:rsidR="004151A0" w:rsidRPr="00750E19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1676C" w14:textId="3B69098E" w:rsidR="004151A0" w:rsidRPr="004151A0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4151A0">
              <w:rPr>
                <w:rFonts w:hint="cs"/>
                <w:sz w:val="30"/>
                <w:szCs w:val="30"/>
                <w:cs/>
              </w:rPr>
              <w:t>8,653,055.58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99B6A" w14:textId="77777777" w:rsidR="004151A0" w:rsidRPr="00494247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333BEAAE" w14:textId="77777777" w:rsidR="004151A0" w:rsidRPr="00750E19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sz w:val="30"/>
                <w:szCs w:val="30"/>
              </w:rPr>
            </w:pPr>
            <w:r w:rsidRPr="00750E19">
              <w:rPr>
                <w:sz w:val="30"/>
                <w:szCs w:val="30"/>
                <w:cs/>
              </w:rPr>
              <w:t>9</w:t>
            </w:r>
            <w:r w:rsidRPr="00750E19">
              <w:rPr>
                <w:sz w:val="30"/>
                <w:szCs w:val="30"/>
              </w:rPr>
              <w:t>,</w:t>
            </w:r>
            <w:r w:rsidRPr="00750E19">
              <w:rPr>
                <w:sz w:val="30"/>
                <w:szCs w:val="30"/>
                <w:cs/>
              </w:rPr>
              <w:t>170</w:t>
            </w:r>
            <w:r w:rsidRPr="00750E19">
              <w:rPr>
                <w:sz w:val="30"/>
                <w:szCs w:val="30"/>
              </w:rPr>
              <w:t>,</w:t>
            </w:r>
            <w:r w:rsidRPr="00750E19">
              <w:rPr>
                <w:sz w:val="30"/>
                <w:szCs w:val="30"/>
                <w:cs/>
              </w:rPr>
              <w:t>514.35</w:t>
            </w:r>
          </w:p>
        </w:tc>
      </w:tr>
      <w:tr w:rsidR="004151A0" w:rsidRPr="00494247" w14:paraId="776DD6A9" w14:textId="77777777" w:rsidTr="00750E19">
        <w:trPr>
          <w:trHeight w:val="149"/>
        </w:trPr>
        <w:tc>
          <w:tcPr>
            <w:tcW w:w="2759" w:type="dxa"/>
          </w:tcPr>
          <w:p w14:paraId="48D4D26C" w14:textId="77777777" w:rsidR="004151A0" w:rsidRPr="00494247" w:rsidRDefault="004151A0" w:rsidP="004151A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963EF" w14:textId="62AA9E30" w:rsidR="004151A0" w:rsidRPr="00750E19" w:rsidRDefault="00405DE2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10,065,723.79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9B947A" w14:textId="77777777" w:rsidR="004151A0" w:rsidRPr="00750E19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BDF30" w14:textId="77777777" w:rsidR="004151A0" w:rsidRPr="00750E19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750E19">
              <w:rPr>
                <w:b/>
                <w:bCs/>
                <w:sz w:val="30"/>
                <w:szCs w:val="30"/>
              </w:rPr>
              <w:t>10,548,262.66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E3098" w14:textId="77777777" w:rsidR="004151A0" w:rsidRPr="00750E19" w:rsidRDefault="004151A0" w:rsidP="004151A0">
            <w:pPr>
              <w:spacing w:line="400" w:lineRule="exact"/>
              <w:ind w:right="-45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B103C" w14:textId="47A04DC6" w:rsidR="004151A0" w:rsidRPr="004151A0" w:rsidRDefault="004151A0" w:rsidP="004151A0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4151A0">
              <w:rPr>
                <w:rFonts w:hint="cs"/>
                <w:b/>
                <w:bCs/>
                <w:sz w:val="30"/>
                <w:szCs w:val="30"/>
                <w:cs/>
              </w:rPr>
              <w:t>8,653,055.58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A9F8C" w14:textId="77777777" w:rsidR="004151A0" w:rsidRPr="00750E19" w:rsidRDefault="004151A0" w:rsidP="004151A0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777DB" w14:textId="77777777" w:rsidR="004151A0" w:rsidRPr="001F0789" w:rsidRDefault="004151A0" w:rsidP="001F0789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b/>
                <w:bCs/>
                <w:sz w:val="30"/>
                <w:szCs w:val="30"/>
              </w:rPr>
            </w:pPr>
            <w:r w:rsidRPr="001F0789">
              <w:rPr>
                <w:b/>
                <w:bCs/>
                <w:sz w:val="30"/>
                <w:szCs w:val="30"/>
              </w:rPr>
              <w:t>9,170,514.35</w:t>
            </w:r>
          </w:p>
        </w:tc>
      </w:tr>
    </w:tbl>
    <w:p w14:paraId="4BD103E2" w14:textId="77777777" w:rsidR="007B18B0" w:rsidRDefault="007B18B0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C8EE3EC" w14:textId="77777777"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0CAA104" w14:textId="77777777"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88FC67B" w14:textId="77777777"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EBE4715" w14:textId="77777777" w:rsidR="003502E7" w:rsidRDefault="003502E7" w:rsidP="007B18B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4B9D350" w14:textId="77777777" w:rsidR="006F30AD" w:rsidRDefault="006F30AD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C836E0" w:rsidRPr="00494247" w14:paraId="3FE2862D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07EC6002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122BEC32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0E7DF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59C2836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BF5D0F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4261E031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36E0" w:rsidRPr="00494247" w14:paraId="416B3D26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70424609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3985B15E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8F244C7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61457A21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6E0" w:rsidRPr="00494247" w14:paraId="212763A8" w14:textId="77777777" w:rsidTr="00C836E0">
        <w:tc>
          <w:tcPr>
            <w:tcW w:w="2880" w:type="dxa"/>
          </w:tcPr>
          <w:p w14:paraId="4A15A9A1" w14:textId="77777777" w:rsidR="00C836E0" w:rsidRPr="00494247" w:rsidRDefault="00C836E0" w:rsidP="00C836E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3C1962A0" w14:textId="77777777" w:rsidR="00C836E0" w:rsidRPr="003A66D8" w:rsidRDefault="003E258D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E258D">
              <w:rPr>
                <w:szCs w:val="26"/>
              </w:rPr>
              <w:t xml:space="preserve">30 </w:t>
            </w:r>
            <w:r w:rsidRPr="003E258D">
              <w:rPr>
                <w:szCs w:val="26"/>
                <w:cs/>
              </w:rPr>
              <w:t xml:space="preserve">มิถุนายน </w:t>
            </w:r>
            <w:r w:rsidRPr="003E258D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E96580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8E79D03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  <w:tc>
          <w:tcPr>
            <w:tcW w:w="236" w:type="dxa"/>
          </w:tcPr>
          <w:p w14:paraId="687F8129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E8AF282" w14:textId="77777777" w:rsidR="00C836E0" w:rsidRPr="003A66D8" w:rsidRDefault="003E258D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E258D">
              <w:rPr>
                <w:szCs w:val="26"/>
              </w:rPr>
              <w:t xml:space="preserve">30 </w:t>
            </w:r>
            <w:r w:rsidRPr="003E258D">
              <w:rPr>
                <w:szCs w:val="26"/>
                <w:cs/>
              </w:rPr>
              <w:t xml:space="preserve">มิถุนายน </w:t>
            </w:r>
            <w:r w:rsidRPr="003E258D">
              <w:rPr>
                <w:szCs w:val="26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8665A8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9E65" w14:textId="77777777" w:rsidR="00C836E0" w:rsidRPr="003A66D8" w:rsidRDefault="00C836E0" w:rsidP="00C836E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2561</w:t>
            </w:r>
          </w:p>
        </w:tc>
      </w:tr>
      <w:tr w:rsidR="00C836E0" w:rsidRPr="00494247" w14:paraId="44932C37" w14:textId="77777777" w:rsidTr="00C836E0">
        <w:trPr>
          <w:trHeight w:val="203"/>
        </w:trPr>
        <w:tc>
          <w:tcPr>
            <w:tcW w:w="2880" w:type="dxa"/>
          </w:tcPr>
          <w:p w14:paraId="7F26EB22" w14:textId="77777777"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13178605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D1B4D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28D1644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BF882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9969D8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B7E5C69" w14:textId="77777777"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29ABF2ED" w14:textId="77777777" w:rsidR="00C836E0" w:rsidRPr="00494247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E32" w:rsidRPr="00494247" w14:paraId="44616CF6" w14:textId="77777777" w:rsidTr="00F61C5C">
        <w:trPr>
          <w:trHeight w:val="203"/>
        </w:trPr>
        <w:tc>
          <w:tcPr>
            <w:tcW w:w="2880" w:type="dxa"/>
          </w:tcPr>
          <w:p w14:paraId="5D1403B5" w14:textId="77777777" w:rsidR="009F4E32" w:rsidRPr="00494247" w:rsidRDefault="009F4E32" w:rsidP="009F4E3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63DF2CC4" w14:textId="4A131B1E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1,583,270.94 </w:t>
            </w:r>
          </w:p>
        </w:tc>
        <w:tc>
          <w:tcPr>
            <w:tcW w:w="236" w:type="dxa"/>
          </w:tcPr>
          <w:p w14:paraId="03C53845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00C531B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836,320.00</w:t>
            </w:r>
          </w:p>
        </w:tc>
        <w:tc>
          <w:tcPr>
            <w:tcW w:w="236" w:type="dxa"/>
          </w:tcPr>
          <w:p w14:paraId="33DD1ACF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45A5589" w14:textId="3D2325EE" w:rsidR="009F4E32" w:rsidRPr="004151A0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407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179.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center"/>
          </w:tcPr>
          <w:p w14:paraId="5890368B" w14:textId="77777777" w:rsidR="009F4E32" w:rsidRPr="00494247" w:rsidRDefault="009F4E32" w:rsidP="009F4E3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F89612B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4,667,451.79</w:t>
            </w:r>
          </w:p>
        </w:tc>
      </w:tr>
      <w:tr w:rsidR="009F4E32" w:rsidRPr="00494247" w14:paraId="0E3BE3D2" w14:textId="77777777" w:rsidTr="00F61C5C">
        <w:trPr>
          <w:trHeight w:val="203"/>
        </w:trPr>
        <w:tc>
          <w:tcPr>
            <w:tcW w:w="2880" w:type="dxa"/>
          </w:tcPr>
          <w:p w14:paraId="689DF800" w14:textId="77777777" w:rsidR="009F4E32" w:rsidRPr="00494247" w:rsidRDefault="009F4E32" w:rsidP="009F4E3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0F4001A7" w14:textId="6F8EABA3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10,160,726.28 </w:t>
            </w:r>
          </w:p>
        </w:tc>
        <w:tc>
          <w:tcPr>
            <w:tcW w:w="236" w:type="dxa"/>
          </w:tcPr>
          <w:p w14:paraId="258C1B7E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B07709E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20,369,931.83</w:t>
            </w:r>
          </w:p>
        </w:tc>
        <w:tc>
          <w:tcPr>
            <w:tcW w:w="236" w:type="dxa"/>
          </w:tcPr>
          <w:p w14:paraId="37780795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2C7C316" w14:textId="3E4A705C" w:rsidR="009F4E32" w:rsidRPr="004151A0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998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568.9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center"/>
          </w:tcPr>
          <w:p w14:paraId="1493E24F" w14:textId="77777777" w:rsidR="009F4E32" w:rsidRPr="00494247" w:rsidRDefault="009F4E32" w:rsidP="009F4E3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085DB6D6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20,240,081.44</w:t>
            </w:r>
          </w:p>
        </w:tc>
      </w:tr>
      <w:tr w:rsidR="009F4E32" w:rsidRPr="00494247" w14:paraId="62D254B6" w14:textId="77777777" w:rsidTr="00F61C5C">
        <w:trPr>
          <w:trHeight w:val="149"/>
        </w:trPr>
        <w:tc>
          <w:tcPr>
            <w:tcW w:w="2880" w:type="dxa"/>
          </w:tcPr>
          <w:p w14:paraId="2A9FABFC" w14:textId="77777777" w:rsidR="009F4E32" w:rsidRPr="00494247" w:rsidRDefault="009F4E32" w:rsidP="009F4E3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9AF8" w14:textId="025B2256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11,743,997.22 </w:t>
            </w:r>
          </w:p>
        </w:tc>
        <w:tc>
          <w:tcPr>
            <w:tcW w:w="236" w:type="dxa"/>
          </w:tcPr>
          <w:p w14:paraId="6866ED50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4FAB125E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21,206,251.83</w:t>
            </w:r>
          </w:p>
        </w:tc>
        <w:tc>
          <w:tcPr>
            <w:tcW w:w="236" w:type="dxa"/>
          </w:tcPr>
          <w:p w14:paraId="70EC8719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7B9F3" w14:textId="53D8F15E" w:rsidR="009F4E32" w:rsidRPr="004151A0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405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748.00</w:t>
            </w:r>
          </w:p>
        </w:tc>
        <w:tc>
          <w:tcPr>
            <w:tcW w:w="236" w:type="dxa"/>
            <w:vAlign w:val="center"/>
          </w:tcPr>
          <w:p w14:paraId="6C758075" w14:textId="77777777" w:rsidR="009F4E32" w:rsidRPr="00494247" w:rsidRDefault="009F4E32" w:rsidP="009F4E3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DF8E5" w14:textId="77777777" w:rsidR="009F4E32" w:rsidRPr="00494247" w:rsidRDefault="009F4E32" w:rsidP="009F4E3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24,907,533.23</w:t>
            </w:r>
          </w:p>
        </w:tc>
      </w:tr>
      <w:tr w:rsidR="004151A0" w:rsidRPr="00494247" w14:paraId="2551787C" w14:textId="77777777" w:rsidTr="00C836E0">
        <w:trPr>
          <w:trHeight w:val="149"/>
        </w:trPr>
        <w:tc>
          <w:tcPr>
            <w:tcW w:w="2880" w:type="dxa"/>
          </w:tcPr>
          <w:p w14:paraId="3A08BD22" w14:textId="77777777" w:rsidR="004151A0" w:rsidRPr="00494247" w:rsidRDefault="004151A0" w:rsidP="004151A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C4C9438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F248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B881B9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74893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7E548" w14:textId="77777777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4B39F45" w14:textId="77777777" w:rsidR="004151A0" w:rsidRPr="00494247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09F2090A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05DE2" w:rsidRPr="00494247" w14:paraId="73B598B9" w14:textId="77777777" w:rsidTr="00F61C5C">
        <w:trPr>
          <w:trHeight w:val="149"/>
        </w:trPr>
        <w:tc>
          <w:tcPr>
            <w:tcW w:w="2880" w:type="dxa"/>
            <w:shd w:val="clear" w:color="auto" w:fill="auto"/>
          </w:tcPr>
          <w:p w14:paraId="4187FB33" w14:textId="77777777" w:rsidR="00405DE2" w:rsidRPr="00494247" w:rsidRDefault="00405DE2" w:rsidP="00405DE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14:paraId="18BC9850" w14:textId="41A29558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5DE2">
              <w:rPr>
                <w:rFonts w:ascii="Angsana New" w:hAnsi="Angsana New"/>
                <w:color w:val="000000"/>
                <w:sz w:val="30"/>
                <w:szCs w:val="30"/>
              </w:rPr>
              <w:t xml:space="preserve">9,059,702.13 </w:t>
            </w:r>
          </w:p>
        </w:tc>
        <w:tc>
          <w:tcPr>
            <w:tcW w:w="236" w:type="dxa"/>
          </w:tcPr>
          <w:p w14:paraId="162C052A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31CED667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3,301,780.46</w:t>
            </w:r>
          </w:p>
        </w:tc>
        <w:tc>
          <w:tcPr>
            <w:tcW w:w="236" w:type="dxa"/>
          </w:tcPr>
          <w:p w14:paraId="67040575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05243C1" w14:textId="010DFD0E" w:rsidR="00405DE2" w:rsidRPr="004151A0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8,062,038.13</w:t>
            </w:r>
          </w:p>
        </w:tc>
        <w:tc>
          <w:tcPr>
            <w:tcW w:w="236" w:type="dxa"/>
            <w:vAlign w:val="center"/>
          </w:tcPr>
          <w:p w14:paraId="0EFE0C52" w14:textId="77777777" w:rsidR="00405DE2" w:rsidRPr="00494247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14:paraId="432B6B06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2,441,780.46</w:t>
            </w:r>
          </w:p>
        </w:tc>
      </w:tr>
      <w:tr w:rsidR="00405DE2" w:rsidRPr="00494247" w14:paraId="7A759DEB" w14:textId="77777777" w:rsidTr="00F61C5C">
        <w:trPr>
          <w:trHeight w:val="149"/>
        </w:trPr>
        <w:tc>
          <w:tcPr>
            <w:tcW w:w="2880" w:type="dxa"/>
            <w:shd w:val="clear" w:color="auto" w:fill="auto"/>
          </w:tcPr>
          <w:p w14:paraId="18B0DF5B" w14:textId="77777777" w:rsidR="00405DE2" w:rsidRPr="00494247" w:rsidRDefault="00405DE2" w:rsidP="00405DE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14:paraId="54755A22" w14:textId="15481A0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5DE2">
              <w:rPr>
                <w:rFonts w:ascii="Angsana New" w:hAnsi="Angsana New"/>
                <w:color w:val="000000"/>
                <w:sz w:val="30"/>
                <w:szCs w:val="30"/>
              </w:rPr>
              <w:t xml:space="preserve">1,292,218.26 </w:t>
            </w:r>
          </w:p>
        </w:tc>
        <w:tc>
          <w:tcPr>
            <w:tcW w:w="236" w:type="dxa"/>
          </w:tcPr>
          <w:p w14:paraId="350FAD68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357C4D91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2,296,428.39</w:t>
            </w:r>
          </w:p>
        </w:tc>
        <w:tc>
          <w:tcPr>
            <w:tcW w:w="236" w:type="dxa"/>
          </w:tcPr>
          <w:p w14:paraId="7CB884E5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4DCF417F" w14:textId="10B1C2AD" w:rsidR="00405DE2" w:rsidRPr="004151A0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1,240,738.35</w:t>
            </w:r>
          </w:p>
        </w:tc>
        <w:tc>
          <w:tcPr>
            <w:tcW w:w="236" w:type="dxa"/>
            <w:vAlign w:val="center"/>
          </w:tcPr>
          <w:p w14:paraId="23108C2A" w14:textId="77777777" w:rsidR="00405DE2" w:rsidRPr="00494247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14:paraId="4CDDF7BB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2,273,536.16</w:t>
            </w:r>
          </w:p>
        </w:tc>
      </w:tr>
      <w:tr w:rsidR="00405DE2" w:rsidRPr="00494247" w14:paraId="0722DAB2" w14:textId="77777777" w:rsidTr="00F61C5C">
        <w:trPr>
          <w:trHeight w:val="149"/>
        </w:trPr>
        <w:tc>
          <w:tcPr>
            <w:tcW w:w="2880" w:type="dxa"/>
            <w:shd w:val="clear" w:color="auto" w:fill="auto"/>
          </w:tcPr>
          <w:p w14:paraId="0D382A2C" w14:textId="77777777" w:rsidR="00405DE2" w:rsidRPr="00494247" w:rsidRDefault="00405DE2" w:rsidP="00405DE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3EB69FBE" w14:textId="0A1B35D8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5DE2">
              <w:rPr>
                <w:rFonts w:ascii="Angsana New" w:hAnsi="Angsana New"/>
                <w:color w:val="000000"/>
                <w:sz w:val="30"/>
                <w:szCs w:val="30"/>
              </w:rPr>
              <w:t xml:space="preserve">16,641,253.17 </w:t>
            </w:r>
          </w:p>
        </w:tc>
        <w:tc>
          <w:tcPr>
            <w:tcW w:w="236" w:type="dxa"/>
          </w:tcPr>
          <w:p w14:paraId="7F1B19FB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DC0A9D8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5,968,804.21</w:t>
            </w:r>
          </w:p>
        </w:tc>
        <w:tc>
          <w:tcPr>
            <w:tcW w:w="236" w:type="dxa"/>
          </w:tcPr>
          <w:p w14:paraId="7340A074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1586BF1" w14:textId="5E37FDDF" w:rsidR="00405DE2" w:rsidRPr="004151A0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16,220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663.18</w:t>
            </w:r>
          </w:p>
        </w:tc>
        <w:tc>
          <w:tcPr>
            <w:tcW w:w="236" w:type="dxa"/>
            <w:vAlign w:val="center"/>
          </w:tcPr>
          <w:p w14:paraId="0831C250" w14:textId="77777777" w:rsidR="00405DE2" w:rsidRPr="00494247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</w:tcPr>
          <w:p w14:paraId="77F82EA8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5,761,025.99</w:t>
            </w:r>
          </w:p>
        </w:tc>
      </w:tr>
      <w:tr w:rsidR="00405DE2" w:rsidRPr="00494247" w14:paraId="0E22C0BA" w14:textId="77777777" w:rsidTr="00F61C5C">
        <w:trPr>
          <w:trHeight w:val="149"/>
        </w:trPr>
        <w:tc>
          <w:tcPr>
            <w:tcW w:w="2880" w:type="dxa"/>
            <w:shd w:val="clear" w:color="auto" w:fill="auto"/>
          </w:tcPr>
          <w:p w14:paraId="5F2C9549" w14:textId="77777777" w:rsidR="00405DE2" w:rsidRPr="00494247" w:rsidRDefault="00405DE2" w:rsidP="00405DE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7FB51" w14:textId="50ED54E4" w:rsidR="00405DE2" w:rsidRPr="00405DE2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5DE2">
              <w:rPr>
                <w:rFonts w:ascii="Angsana New" w:hAnsi="Angsana New"/>
                <w:color w:val="000000"/>
                <w:sz w:val="30"/>
                <w:szCs w:val="30"/>
              </w:rPr>
              <w:t xml:space="preserve">26,993,173.56 </w:t>
            </w:r>
          </w:p>
        </w:tc>
        <w:tc>
          <w:tcPr>
            <w:tcW w:w="236" w:type="dxa"/>
          </w:tcPr>
          <w:p w14:paraId="4C213E8C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2695ED2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11,567,013.06</w:t>
            </w:r>
          </w:p>
        </w:tc>
        <w:tc>
          <w:tcPr>
            <w:tcW w:w="236" w:type="dxa"/>
          </w:tcPr>
          <w:p w14:paraId="0F676F97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0AA68" w14:textId="4CF9D94E" w:rsidR="00405DE2" w:rsidRPr="004151A0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25,523,439.66</w:t>
            </w:r>
          </w:p>
        </w:tc>
        <w:tc>
          <w:tcPr>
            <w:tcW w:w="236" w:type="dxa"/>
            <w:vAlign w:val="center"/>
          </w:tcPr>
          <w:p w14:paraId="7C06143F" w14:textId="77777777" w:rsidR="00405DE2" w:rsidRPr="00494247" w:rsidRDefault="00405DE2" w:rsidP="00405DE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3A522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10,476,342.61</w:t>
            </w:r>
          </w:p>
        </w:tc>
      </w:tr>
      <w:tr w:rsidR="00405DE2" w:rsidRPr="00494247" w14:paraId="18B0766F" w14:textId="77777777" w:rsidTr="00405DE2">
        <w:trPr>
          <w:trHeight w:val="149"/>
        </w:trPr>
        <w:tc>
          <w:tcPr>
            <w:tcW w:w="2880" w:type="dxa"/>
            <w:vAlign w:val="center"/>
          </w:tcPr>
          <w:p w14:paraId="66485BF6" w14:textId="77777777" w:rsidR="00405DE2" w:rsidRPr="00494247" w:rsidRDefault="00405DE2" w:rsidP="00405DE2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CD5A5" w14:textId="3BDE9C39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05DE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38,737,170.78 </w:t>
            </w:r>
          </w:p>
        </w:tc>
        <w:tc>
          <w:tcPr>
            <w:tcW w:w="236" w:type="dxa"/>
            <w:vAlign w:val="bottom"/>
          </w:tcPr>
          <w:p w14:paraId="7E9CD648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582F7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570E1805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32,773,264.89</w:t>
            </w:r>
          </w:p>
        </w:tc>
        <w:tc>
          <w:tcPr>
            <w:tcW w:w="236" w:type="dxa"/>
            <w:vAlign w:val="bottom"/>
          </w:tcPr>
          <w:p w14:paraId="52BC4CEF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2570C" w14:textId="77777777" w:rsidR="00405DE2" w:rsidRPr="004151A0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14:paraId="1CE053DA" w14:textId="62A23116" w:rsidR="00405DE2" w:rsidRPr="004151A0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39,929,187.66</w:t>
            </w:r>
          </w:p>
        </w:tc>
        <w:tc>
          <w:tcPr>
            <w:tcW w:w="236" w:type="dxa"/>
            <w:vAlign w:val="bottom"/>
          </w:tcPr>
          <w:p w14:paraId="64FDA2AB" w14:textId="77777777" w:rsidR="00405DE2" w:rsidRPr="00494247" w:rsidRDefault="00405DE2" w:rsidP="00405D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6571B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14:paraId="1858909C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35,383,875.84</w:t>
            </w:r>
          </w:p>
        </w:tc>
      </w:tr>
    </w:tbl>
    <w:p w14:paraId="44BC37EC" w14:textId="77777777" w:rsidR="009D15C4" w:rsidRDefault="009D15C4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03BA2A09" w14:textId="77777777" w:rsidR="006F30AD" w:rsidRPr="005F1A3E" w:rsidRDefault="006F30AD" w:rsidP="00D40428">
      <w:pPr>
        <w:numPr>
          <w:ilvl w:val="0"/>
          <w:numId w:val="1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="00C836E0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008" w:type="dxa"/>
        <w:tblLook w:val="04A0" w:firstRow="1" w:lastRow="0" w:firstColumn="1" w:lastColumn="0" w:noHBand="0" w:noVBand="1"/>
      </w:tblPr>
      <w:tblGrid>
        <w:gridCol w:w="900"/>
        <w:gridCol w:w="1170"/>
        <w:gridCol w:w="2654"/>
        <w:gridCol w:w="1576"/>
        <w:gridCol w:w="1805"/>
        <w:gridCol w:w="266"/>
        <w:gridCol w:w="1637"/>
      </w:tblGrid>
      <w:tr w:rsidR="00C836E0" w:rsidRPr="00494247" w14:paraId="6CD9AD20" w14:textId="77777777" w:rsidTr="00C836E0">
        <w:tc>
          <w:tcPr>
            <w:tcW w:w="900" w:type="dxa"/>
          </w:tcPr>
          <w:p w14:paraId="17EB51D2" w14:textId="77777777" w:rsidR="00C836E0" w:rsidRPr="00C836E0" w:rsidRDefault="00C836E0" w:rsidP="00D40428">
            <w:pPr>
              <w:pStyle w:val="ListParagraph"/>
              <w:numPr>
                <w:ilvl w:val="0"/>
                <w:numId w:val="13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AEA1C2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7B80595A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05F0D5A6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0340EFD7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6D3DB6DC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739D191F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>: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6E0" w:rsidRPr="00494247" w14:paraId="264FBCDA" w14:textId="77777777" w:rsidTr="00C836E0">
        <w:tc>
          <w:tcPr>
            <w:tcW w:w="900" w:type="dxa"/>
          </w:tcPr>
          <w:p w14:paraId="75D38FFF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480EB7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77695DAA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203B4523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8054B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36E0" w:rsidRPr="00494247" w14:paraId="69033048" w14:textId="77777777" w:rsidTr="00C836E0">
        <w:tc>
          <w:tcPr>
            <w:tcW w:w="900" w:type="dxa"/>
          </w:tcPr>
          <w:p w14:paraId="5C0CD049" w14:textId="77777777"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9F593B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662F2F08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3B2C36D3" w14:textId="77777777"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00C3A" w14:textId="77777777" w:rsidR="00C836E0" w:rsidRPr="00FB7C83" w:rsidRDefault="003E258D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258D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3E258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3E258D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21E329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490C9" w14:textId="77777777" w:rsidR="00C836E0" w:rsidRPr="00FB7C83" w:rsidRDefault="00C836E0" w:rsidP="00FB7C83">
            <w:pPr>
              <w:ind w:right="-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B7C83" w:rsidRPr="00494247" w14:paraId="000AC91A" w14:textId="77777777" w:rsidTr="00FB7C83">
        <w:tc>
          <w:tcPr>
            <w:tcW w:w="900" w:type="dxa"/>
          </w:tcPr>
          <w:p w14:paraId="3A601C03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</w:tcPr>
          <w:p w14:paraId="141F8179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54" w:type="dxa"/>
            <w:shd w:val="clear" w:color="auto" w:fill="auto"/>
          </w:tcPr>
          <w:p w14:paraId="17B6C564" w14:textId="77777777" w:rsidR="00FB7C83" w:rsidRPr="00494247" w:rsidRDefault="00FB7C83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59BF5D46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1D6A3F5E" w14:textId="77777777" w:rsidR="00FB7C83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00DB312" w14:textId="77777777" w:rsidR="00FB7C83" w:rsidRPr="00494247" w:rsidRDefault="00FB7C83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789B7CAC" w14:textId="77777777" w:rsidR="00FB7C83" w:rsidRPr="00C836E0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6E0" w:rsidRPr="00494247" w14:paraId="41BC7D08" w14:textId="77777777" w:rsidTr="00FB7C83">
        <w:tc>
          <w:tcPr>
            <w:tcW w:w="900" w:type="dxa"/>
          </w:tcPr>
          <w:p w14:paraId="38D18C3D" w14:textId="77777777"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9FDD6ED" w14:textId="77777777"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14:paraId="7A2B369C" w14:textId="77777777" w:rsidR="00C836E0" w:rsidRPr="00494247" w:rsidRDefault="00C836E0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576" w:type="dxa"/>
            <w:shd w:val="clear" w:color="auto" w:fill="auto"/>
          </w:tcPr>
          <w:p w14:paraId="66DAE9D1" w14:textId="77777777" w:rsidR="00C836E0" w:rsidRPr="00494247" w:rsidRDefault="00C836E0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MLR – 1.00%</w:t>
            </w:r>
          </w:p>
        </w:tc>
        <w:tc>
          <w:tcPr>
            <w:tcW w:w="1805" w:type="dxa"/>
            <w:shd w:val="clear" w:color="auto" w:fill="auto"/>
          </w:tcPr>
          <w:p w14:paraId="7748ED89" w14:textId="1BCC9515" w:rsidR="00C836E0" w:rsidRPr="004151A0" w:rsidRDefault="004151A0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1A0">
              <w:rPr>
                <w:rFonts w:ascii="Angsana New" w:hAnsi="Angsana New" w:hint="cs"/>
                <w:sz w:val="30"/>
                <w:szCs w:val="30"/>
                <w:cs/>
              </w:rPr>
              <w:t>51,350,000.00</w:t>
            </w:r>
          </w:p>
        </w:tc>
        <w:tc>
          <w:tcPr>
            <w:tcW w:w="266" w:type="dxa"/>
            <w:shd w:val="clear" w:color="auto" w:fill="auto"/>
          </w:tcPr>
          <w:p w14:paraId="43CD8F37" w14:textId="77777777" w:rsidR="00C836E0" w:rsidRPr="00494247" w:rsidRDefault="00C836E0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3FFC00EE" w14:textId="77777777" w:rsidR="00C836E0" w:rsidRPr="00494247" w:rsidRDefault="00C836E0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6E0">
              <w:rPr>
                <w:rFonts w:ascii="Angsana New" w:hAnsi="Angsana New"/>
                <w:sz w:val="30"/>
                <w:szCs w:val="30"/>
              </w:rPr>
              <w:t>29,000,000.00</w:t>
            </w:r>
          </w:p>
        </w:tc>
      </w:tr>
      <w:tr w:rsidR="00C836E0" w:rsidRPr="00494247" w14:paraId="37DEB4C9" w14:textId="77777777" w:rsidTr="000928AE">
        <w:trPr>
          <w:trHeight w:val="56"/>
        </w:trPr>
        <w:tc>
          <w:tcPr>
            <w:tcW w:w="4724" w:type="dxa"/>
            <w:gridSpan w:val="3"/>
          </w:tcPr>
          <w:p w14:paraId="77157C30" w14:textId="77777777" w:rsidR="00C836E0" w:rsidRPr="00494247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0E4A26F1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C4956F" w14:textId="563A2404" w:rsidR="00C836E0" w:rsidRPr="004151A0" w:rsidRDefault="004151A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51A0">
              <w:rPr>
                <w:rFonts w:ascii="Angsana New" w:hAnsi="Angsana New" w:hint="cs"/>
                <w:sz w:val="30"/>
                <w:szCs w:val="30"/>
                <w:cs/>
              </w:rPr>
              <w:t>51,350,000.00</w:t>
            </w:r>
          </w:p>
        </w:tc>
        <w:tc>
          <w:tcPr>
            <w:tcW w:w="266" w:type="dxa"/>
            <w:shd w:val="clear" w:color="auto" w:fill="auto"/>
          </w:tcPr>
          <w:p w14:paraId="09A5B1C6" w14:textId="77777777" w:rsidR="00C836E0" w:rsidRPr="00494247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4A1A25E" w14:textId="77777777" w:rsidR="00C836E0" w:rsidRPr="00494247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36E0">
              <w:rPr>
                <w:rFonts w:ascii="Angsana New" w:hAnsi="Angsana New"/>
                <w:sz w:val="30"/>
                <w:szCs w:val="30"/>
              </w:rPr>
              <w:t>29,000,000.00</w:t>
            </w:r>
          </w:p>
        </w:tc>
      </w:tr>
      <w:tr w:rsidR="00C836E0" w:rsidRPr="00494247" w14:paraId="0D6C7D5C" w14:textId="77777777" w:rsidTr="000928AE">
        <w:tc>
          <w:tcPr>
            <w:tcW w:w="6300" w:type="dxa"/>
            <w:gridSpan w:val="4"/>
          </w:tcPr>
          <w:p w14:paraId="75CA452E" w14:textId="77777777" w:rsidR="00C836E0" w:rsidRPr="00494247" w:rsidRDefault="00C836E0" w:rsidP="00C836E0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CCDE75" w14:textId="1459CFC2" w:rsidR="00C836E0" w:rsidRPr="004151A0" w:rsidRDefault="004151A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151A0">
              <w:rPr>
                <w:rFonts w:ascii="Angsana New" w:hAnsi="Angsana New"/>
                <w:sz w:val="30"/>
                <w:szCs w:val="30"/>
              </w:rPr>
              <w:t>10,492,566.83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D7F2C4F" w14:textId="77777777" w:rsidR="00C836E0" w:rsidRPr="00494247" w:rsidRDefault="00C836E0" w:rsidP="00C836E0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2D3ABA5" w14:textId="77777777" w:rsidR="00C836E0" w:rsidRPr="00494247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6E0">
              <w:rPr>
                <w:rFonts w:ascii="Angsana New" w:hAnsi="Angsana New"/>
                <w:sz w:val="30"/>
                <w:szCs w:val="30"/>
              </w:rPr>
              <w:t>(5,749,365.42)</w:t>
            </w:r>
          </w:p>
        </w:tc>
      </w:tr>
      <w:tr w:rsidR="00C836E0" w:rsidRPr="00494247" w14:paraId="34B215EE" w14:textId="77777777" w:rsidTr="000928AE">
        <w:tc>
          <w:tcPr>
            <w:tcW w:w="4724" w:type="dxa"/>
            <w:gridSpan w:val="3"/>
          </w:tcPr>
          <w:p w14:paraId="1611F08B" w14:textId="77777777" w:rsidR="00C836E0" w:rsidRPr="00FB7C83" w:rsidRDefault="00C836E0" w:rsidP="00C836E0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76" w:type="dxa"/>
            <w:shd w:val="clear" w:color="auto" w:fill="auto"/>
          </w:tcPr>
          <w:p w14:paraId="4945BEDD" w14:textId="77777777" w:rsidR="00C836E0" w:rsidRPr="00FB7C83" w:rsidRDefault="00C836E0" w:rsidP="00C836E0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3B8113C" w14:textId="253023D6" w:rsidR="00C836E0" w:rsidRPr="004151A0" w:rsidRDefault="004151A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1A0">
              <w:rPr>
                <w:rFonts w:ascii="Angsana New" w:hAnsi="Angsana New"/>
                <w:b/>
                <w:bCs/>
                <w:sz w:val="30"/>
                <w:szCs w:val="30"/>
              </w:rPr>
              <w:t>40,857,433.17</w:t>
            </w:r>
          </w:p>
        </w:tc>
        <w:tc>
          <w:tcPr>
            <w:tcW w:w="266" w:type="dxa"/>
            <w:shd w:val="clear" w:color="auto" w:fill="auto"/>
          </w:tcPr>
          <w:p w14:paraId="1779E252" w14:textId="77777777" w:rsidR="00C836E0" w:rsidRPr="00FB7C83" w:rsidRDefault="00C836E0" w:rsidP="00C836E0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9EC2E1E" w14:textId="77777777" w:rsidR="00C836E0" w:rsidRPr="00FB7C83" w:rsidRDefault="00C836E0" w:rsidP="00C836E0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sz w:val="30"/>
                <w:szCs w:val="30"/>
              </w:rPr>
              <w:t>23,250,634.58</w:t>
            </w:r>
          </w:p>
        </w:tc>
      </w:tr>
    </w:tbl>
    <w:p w14:paraId="2F002DEB" w14:textId="77777777" w:rsidR="00C836E0" w:rsidRPr="00494247" w:rsidRDefault="00C836E0" w:rsidP="00C836E0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</w:t>
      </w:r>
      <w:r w:rsidR="003E258D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3E258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 w:rsidRPr="004942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 xml:space="preserve">2561 </w:t>
      </w:r>
      <w:r w:rsidRPr="00494247">
        <w:rPr>
          <w:rFonts w:ascii="Angsana New" w:hAnsi="Angsana New"/>
          <w:sz w:val="30"/>
          <w:szCs w:val="30"/>
          <w:cs/>
        </w:rPr>
        <w:t xml:space="preserve">บริษัทฯ มีเงินกู้ยืมระยะยาวกับธนาคารพาณิชย์ในประเทศ </w:t>
      </w:r>
      <w:r>
        <w:rPr>
          <w:rFonts w:ascii="Angsana New" w:hAnsi="Angsana New"/>
          <w:sz w:val="30"/>
          <w:szCs w:val="30"/>
          <w:cs/>
        </w:rPr>
        <w:br/>
      </w:r>
      <w:r w:rsidRPr="00494247">
        <w:rPr>
          <w:rFonts w:ascii="Angsana New" w:hAnsi="Angsana New"/>
          <w:sz w:val="30"/>
          <w:szCs w:val="30"/>
        </w:rPr>
        <w:t xml:space="preserve">1 </w:t>
      </w:r>
      <w:r w:rsidRPr="00494247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ค้ำประกันโดยจดจำนอง</w:t>
      </w:r>
      <w:r w:rsidRPr="00494247">
        <w:rPr>
          <w:rFonts w:ascii="Angsana New" w:hAnsi="Angsana New" w:hint="cs"/>
          <w:sz w:val="30"/>
          <w:szCs w:val="30"/>
          <w:cs/>
        </w:rPr>
        <w:t>ที่ดินพร้อม</w:t>
      </w:r>
      <w:r w:rsidRPr="00494247">
        <w:rPr>
          <w:rFonts w:ascii="Angsana New" w:hAnsi="Angsana New"/>
          <w:sz w:val="30"/>
          <w:szCs w:val="30"/>
          <w:cs/>
        </w:rPr>
        <w:t xml:space="preserve">สิ่งปลูกสร้างบนที่ดิน </w:t>
      </w:r>
      <w:r w:rsidRPr="00494247">
        <w:rPr>
          <w:rFonts w:ascii="Angsana New" w:hAnsi="Angsana New" w:hint="cs"/>
          <w:sz w:val="30"/>
          <w:szCs w:val="30"/>
          <w:cs/>
        </w:rPr>
        <w:t>ซึ่งเป็นกรรมสิทธิ์ของบริษัทฯ และกรรมการค้ำประกันเต็มวงเงิน</w:t>
      </w:r>
    </w:p>
    <w:p w14:paraId="34EE5DC6" w14:textId="77777777" w:rsidR="009D15C4" w:rsidRDefault="009D15C4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79040C2" w14:textId="77777777" w:rsidR="003502E7" w:rsidRDefault="003502E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411256C" w14:textId="77777777" w:rsidR="003502E7" w:rsidRDefault="003502E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10D57D00" w14:textId="77777777" w:rsidR="006F30AD" w:rsidRPr="005F1A3E" w:rsidRDefault="006F30AD" w:rsidP="00D40428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  <w:r w:rsidR="0048151A">
        <w:rPr>
          <w:rFonts w:ascii="Angsana New" w:hAnsi="Angsana New" w:hint="cs"/>
          <w:b/>
          <w:bCs/>
          <w:sz w:val="30"/>
          <w:szCs w:val="30"/>
          <w:cs/>
        </w:rPr>
        <w:t>ทาง</w:t>
      </w:r>
      <w:r w:rsidRPr="005F1A3E">
        <w:rPr>
          <w:rFonts w:ascii="Angsana New" w:hAnsi="Angsana New"/>
          <w:b/>
          <w:bCs/>
          <w:sz w:val="30"/>
          <w:szCs w:val="30"/>
          <w:cs/>
        </w:rPr>
        <w:t>การเงิน</w:t>
      </w:r>
    </w:p>
    <w:tbl>
      <w:tblPr>
        <w:tblW w:w="93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39"/>
        <w:gridCol w:w="1646"/>
        <w:gridCol w:w="6"/>
      </w:tblGrid>
      <w:tr w:rsidR="006F30AD" w:rsidRPr="00512829" w14:paraId="7400ADE0" w14:textId="77777777" w:rsidTr="003502E7">
        <w:tc>
          <w:tcPr>
            <w:tcW w:w="5760" w:type="dxa"/>
          </w:tcPr>
          <w:p w14:paraId="69291787" w14:textId="77777777" w:rsidR="006F30AD" w:rsidRPr="00512829" w:rsidRDefault="006F30AD" w:rsidP="00E04DD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1" w:type="dxa"/>
            <w:gridSpan w:val="4"/>
          </w:tcPr>
          <w:p w14:paraId="68788E87" w14:textId="77777777" w:rsidR="006F30AD" w:rsidRPr="00512829" w:rsidRDefault="006F30AD" w:rsidP="00E04DD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502E7" w:rsidRPr="00512829" w14:paraId="13E969DF" w14:textId="77777777" w:rsidTr="003502E7">
        <w:tc>
          <w:tcPr>
            <w:tcW w:w="5760" w:type="dxa"/>
          </w:tcPr>
          <w:p w14:paraId="591B6C99" w14:textId="77777777" w:rsidR="003502E7" w:rsidRPr="00512829" w:rsidRDefault="003502E7" w:rsidP="003502E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1" w:type="dxa"/>
            <w:gridSpan w:val="4"/>
            <w:tcBorders>
              <w:bottom w:val="single" w:sz="4" w:space="0" w:color="auto"/>
            </w:tcBorders>
          </w:tcPr>
          <w:p w14:paraId="0C221E19" w14:textId="77777777" w:rsidR="003502E7" w:rsidRPr="00512829" w:rsidRDefault="003502E7" w:rsidP="003502E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02E7" w:rsidRPr="00512829" w14:paraId="7DE454C7" w14:textId="77777777" w:rsidTr="003502E7">
        <w:trPr>
          <w:gridAfter w:val="1"/>
          <w:wAfter w:w="6" w:type="dxa"/>
        </w:trPr>
        <w:tc>
          <w:tcPr>
            <w:tcW w:w="5760" w:type="dxa"/>
          </w:tcPr>
          <w:p w14:paraId="7C8F39BE" w14:textId="77777777" w:rsidR="003502E7" w:rsidRPr="00512829" w:rsidRDefault="003502E7" w:rsidP="003502E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DA734E6" w14:textId="77777777" w:rsidR="003502E7" w:rsidRPr="00645FA4" w:rsidRDefault="003E258D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3E258D">
              <w:rPr>
                <w:sz w:val="30"/>
                <w:szCs w:val="30"/>
              </w:rPr>
              <w:t xml:space="preserve">30 </w:t>
            </w:r>
            <w:r w:rsidRPr="003E258D">
              <w:rPr>
                <w:sz w:val="30"/>
                <w:szCs w:val="30"/>
                <w:cs/>
              </w:rPr>
              <w:t xml:space="preserve">มิถุนายน </w:t>
            </w:r>
            <w:r w:rsidRPr="003E258D">
              <w:rPr>
                <w:sz w:val="30"/>
                <w:szCs w:val="30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2A50D3C" w14:textId="77777777" w:rsidR="003502E7" w:rsidRPr="00512829" w:rsidRDefault="003502E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00F97AB0" w14:textId="77777777" w:rsidR="003502E7" w:rsidRPr="00512829" w:rsidRDefault="003502E7" w:rsidP="003502E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3502E7" w:rsidRPr="00512829" w14:paraId="2F8DEA36" w14:textId="77777777" w:rsidTr="003502E7">
        <w:trPr>
          <w:gridAfter w:val="1"/>
          <w:wAfter w:w="6" w:type="dxa"/>
          <w:trHeight w:val="203"/>
        </w:trPr>
        <w:tc>
          <w:tcPr>
            <w:tcW w:w="5760" w:type="dxa"/>
          </w:tcPr>
          <w:p w14:paraId="3B9541E4" w14:textId="77777777" w:rsidR="003502E7" w:rsidRPr="005F1A3E" w:rsidRDefault="003502E7" w:rsidP="003502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ยดเกี่ยวกับสินทรัพย์ที่เช่าตามส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ญญาเช่าทางการเงิน มีดังนี้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DA6E9" w14:textId="77777777" w:rsidR="003502E7" w:rsidRPr="00587EA4" w:rsidRDefault="003502E7" w:rsidP="003502E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EC925BD" w14:textId="77777777"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35B9AF7C" w14:textId="77777777" w:rsidR="003502E7" w:rsidRPr="00587EA4" w:rsidRDefault="003502E7" w:rsidP="003502E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203" w:rsidRPr="00512829" w14:paraId="288C3B9D" w14:textId="77777777" w:rsidTr="00E91381">
        <w:trPr>
          <w:gridAfter w:val="1"/>
          <w:wAfter w:w="6" w:type="dxa"/>
          <w:trHeight w:val="203"/>
        </w:trPr>
        <w:tc>
          <w:tcPr>
            <w:tcW w:w="5760" w:type="dxa"/>
            <w:vAlign w:val="center"/>
          </w:tcPr>
          <w:p w14:paraId="725EDC00" w14:textId="77777777" w:rsidR="00F11203" w:rsidRPr="005F1A3E" w:rsidRDefault="00F11203" w:rsidP="00F1120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14:paraId="3C2AE9A8" w14:textId="40E34005" w:rsidR="00F11203" w:rsidRPr="00096468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4,455,228.98</w:t>
            </w:r>
          </w:p>
        </w:tc>
        <w:tc>
          <w:tcPr>
            <w:tcW w:w="239" w:type="dxa"/>
            <w:vAlign w:val="center"/>
          </w:tcPr>
          <w:p w14:paraId="55529D09" w14:textId="77777777" w:rsidR="00F11203" w:rsidRPr="00512829" w:rsidRDefault="00F11203" w:rsidP="00F1120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5D5F354A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3,122,380.38</w:t>
            </w:r>
          </w:p>
        </w:tc>
      </w:tr>
      <w:tr w:rsidR="00F11203" w:rsidRPr="00512829" w14:paraId="752258EC" w14:textId="77777777" w:rsidTr="00AB4463">
        <w:trPr>
          <w:gridAfter w:val="1"/>
          <w:wAfter w:w="6" w:type="dxa"/>
          <w:trHeight w:val="203"/>
        </w:trPr>
        <w:tc>
          <w:tcPr>
            <w:tcW w:w="5760" w:type="dxa"/>
            <w:vAlign w:val="center"/>
          </w:tcPr>
          <w:p w14:paraId="26D7C6CF" w14:textId="77777777" w:rsidR="00F11203" w:rsidRPr="005F1A3E" w:rsidRDefault="00F11203" w:rsidP="00F1120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ค่าเสื่อมราคาสะสม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C5B2" w14:textId="691BD156" w:rsidR="00F11203" w:rsidRPr="00096468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(1,486,722.67)</w:t>
            </w:r>
          </w:p>
        </w:tc>
        <w:tc>
          <w:tcPr>
            <w:tcW w:w="239" w:type="dxa"/>
            <w:vAlign w:val="center"/>
          </w:tcPr>
          <w:p w14:paraId="029716FC" w14:textId="77777777" w:rsidR="00F11203" w:rsidRPr="00512829" w:rsidRDefault="00F11203" w:rsidP="00F1120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center"/>
          </w:tcPr>
          <w:p w14:paraId="79596270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(1,153,051.83)</w:t>
            </w:r>
          </w:p>
        </w:tc>
      </w:tr>
      <w:tr w:rsidR="00F11203" w:rsidRPr="00512829" w14:paraId="09779D62" w14:textId="77777777" w:rsidTr="00AB4463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14:paraId="41BA5EC7" w14:textId="77777777" w:rsidR="00F11203" w:rsidRPr="005F1A3E" w:rsidRDefault="00F11203" w:rsidP="00F11203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2DAAD" w14:textId="6B3AC20E" w:rsidR="00F11203" w:rsidRPr="00096468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2,968,506.31</w:t>
            </w:r>
          </w:p>
        </w:tc>
        <w:tc>
          <w:tcPr>
            <w:tcW w:w="239" w:type="dxa"/>
            <w:vAlign w:val="center"/>
          </w:tcPr>
          <w:p w14:paraId="251BE548" w14:textId="77777777" w:rsidR="00F11203" w:rsidRPr="00512829" w:rsidRDefault="00F11203" w:rsidP="00F1120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CB1B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1,969,328.55</w:t>
            </w:r>
          </w:p>
        </w:tc>
      </w:tr>
      <w:tr w:rsidR="003502E7" w:rsidRPr="00512829" w14:paraId="1E1DF0C3" w14:textId="77777777" w:rsidTr="00AB4463">
        <w:trPr>
          <w:gridAfter w:val="1"/>
          <w:wAfter w:w="6" w:type="dxa"/>
          <w:trHeight w:val="149"/>
        </w:trPr>
        <w:tc>
          <w:tcPr>
            <w:tcW w:w="5760" w:type="dxa"/>
          </w:tcPr>
          <w:p w14:paraId="4CDD7285" w14:textId="77777777" w:rsidR="003502E7" w:rsidRPr="005F1A3E" w:rsidRDefault="003502E7" w:rsidP="003502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ี่ยวกับสินทรัพย์ที่เช่าตามส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ญญาเช่าทางการเงิน มีดังนี้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F41D0" w14:textId="77777777"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3B0CBF2D" w14:textId="77777777"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14:paraId="730EE96D" w14:textId="77777777"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51A0" w:rsidRPr="00512829" w14:paraId="68BB82B2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7DAA2D8C" w14:textId="77777777" w:rsidR="004151A0" w:rsidRPr="005F1A3E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4A2435B" w14:textId="5F8B1FC6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151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833</w:t>
            </w:r>
            <w:r w:rsidRPr="004151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51A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986</w:t>
            </w:r>
            <w:r w:rsidRPr="004151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9" w:type="dxa"/>
            <w:vAlign w:val="center"/>
          </w:tcPr>
          <w:p w14:paraId="5FFEB853" w14:textId="77777777" w:rsidR="004151A0" w:rsidRPr="00512829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49F21FD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630,042.00</w:t>
            </w:r>
          </w:p>
        </w:tc>
      </w:tr>
      <w:tr w:rsidR="004151A0" w:rsidRPr="00512829" w14:paraId="2DFC3F55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7C91C479" w14:textId="77777777" w:rsidR="004151A0" w:rsidRPr="005F1A3E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F2B3FAD" w14:textId="774ECC36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1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1,598,611.00</w:t>
            </w:r>
          </w:p>
        </w:tc>
        <w:tc>
          <w:tcPr>
            <w:tcW w:w="239" w:type="dxa"/>
            <w:vAlign w:val="center"/>
          </w:tcPr>
          <w:p w14:paraId="3936DB71" w14:textId="77777777" w:rsidR="004151A0" w:rsidRPr="00512829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088D40D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1,053,081.00</w:t>
            </w:r>
          </w:p>
        </w:tc>
      </w:tr>
      <w:tr w:rsidR="004151A0" w:rsidRPr="00512829" w14:paraId="1D86ADF1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41167C91" w14:textId="77777777" w:rsidR="004151A0" w:rsidRPr="005F1A3E" w:rsidRDefault="004151A0" w:rsidP="004151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5949B" w14:textId="24FD394B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1A0">
              <w:rPr>
                <w:rFonts w:ascii="Angsana New" w:hAnsi="Angsana New"/>
                <w:color w:val="000000"/>
                <w:sz w:val="30"/>
                <w:szCs w:val="30"/>
              </w:rPr>
              <w:t>2,432,597.00</w:t>
            </w:r>
          </w:p>
        </w:tc>
        <w:tc>
          <w:tcPr>
            <w:tcW w:w="239" w:type="dxa"/>
            <w:vAlign w:val="center"/>
          </w:tcPr>
          <w:p w14:paraId="4F12AE30" w14:textId="77777777" w:rsidR="004151A0" w:rsidRPr="00512829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14:paraId="1AB143E7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1,683,123.00</w:t>
            </w:r>
          </w:p>
        </w:tc>
      </w:tr>
      <w:tr w:rsidR="004151A0" w:rsidRPr="00512829" w14:paraId="1DEB1D54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52CBB2CB" w14:textId="77777777" w:rsidR="004151A0" w:rsidRPr="005F1A3E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6F115" w14:textId="218BA786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151A0">
              <w:rPr>
                <w:rFonts w:ascii="Angsana New" w:hAnsi="Angsana New"/>
                <w:color w:val="000000"/>
                <w:sz w:val="30"/>
                <w:szCs w:val="30"/>
                <w:cs/>
              </w:rPr>
              <w:t>173</w:t>
            </w:r>
            <w:r w:rsidRPr="004151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151A0">
              <w:rPr>
                <w:rFonts w:ascii="Angsana New" w:hAnsi="Angsana New"/>
                <w:color w:val="000000"/>
                <w:sz w:val="30"/>
                <w:szCs w:val="30"/>
                <w:cs/>
              </w:rPr>
              <w:t>056.35</w:t>
            </w: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vAlign w:val="center"/>
          </w:tcPr>
          <w:p w14:paraId="18AB9C95" w14:textId="77777777" w:rsidR="004151A0" w:rsidRPr="00512829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vAlign w:val="bottom"/>
          </w:tcPr>
          <w:p w14:paraId="0AA2AD9D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(116,727.71)</w:t>
            </w:r>
          </w:p>
        </w:tc>
      </w:tr>
      <w:tr w:rsidR="004151A0" w:rsidRPr="00512829" w14:paraId="44B255F9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5FD0E952" w14:textId="77777777" w:rsidR="004151A0" w:rsidRPr="005F1A3E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3C567" w14:textId="05A678C7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1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2,259,540.65</w:t>
            </w:r>
          </w:p>
        </w:tc>
        <w:tc>
          <w:tcPr>
            <w:tcW w:w="239" w:type="dxa"/>
            <w:vAlign w:val="center"/>
          </w:tcPr>
          <w:p w14:paraId="7C08FFB8" w14:textId="77777777" w:rsidR="004151A0" w:rsidRPr="00512829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72711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1,566,395.29</w:t>
            </w:r>
          </w:p>
        </w:tc>
      </w:tr>
      <w:tr w:rsidR="003502E7" w:rsidRPr="00512829" w14:paraId="4C595A5D" w14:textId="77777777" w:rsidTr="003502E7">
        <w:trPr>
          <w:gridAfter w:val="1"/>
          <w:wAfter w:w="6" w:type="dxa"/>
          <w:trHeight w:val="149"/>
        </w:trPr>
        <w:tc>
          <w:tcPr>
            <w:tcW w:w="5760" w:type="dxa"/>
          </w:tcPr>
          <w:p w14:paraId="0898FE0A" w14:textId="77777777" w:rsidR="003502E7" w:rsidRPr="006F30AD" w:rsidRDefault="003502E7" w:rsidP="003502E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6798E" w14:textId="77777777" w:rsidR="003502E7" w:rsidRPr="006F30AD" w:rsidRDefault="003502E7" w:rsidP="003502E7">
            <w:pPr>
              <w:tabs>
                <w:tab w:val="decimal" w:pos="1168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9" w:type="dxa"/>
            <w:vAlign w:val="center"/>
          </w:tcPr>
          <w:p w14:paraId="40823811" w14:textId="77777777" w:rsidR="003502E7" w:rsidRPr="006F30AD" w:rsidRDefault="003502E7" w:rsidP="003502E7">
            <w:pPr>
              <w:tabs>
                <w:tab w:val="decimal" w:pos="1451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14:paraId="5EADCB33" w14:textId="77777777"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502E7" w:rsidRPr="00512829" w14:paraId="0CC5CE52" w14:textId="77777777" w:rsidTr="00E91381">
        <w:trPr>
          <w:gridAfter w:val="1"/>
          <w:wAfter w:w="6" w:type="dxa"/>
          <w:trHeight w:val="149"/>
        </w:trPr>
        <w:tc>
          <w:tcPr>
            <w:tcW w:w="7470" w:type="dxa"/>
            <w:gridSpan w:val="2"/>
            <w:shd w:val="clear" w:color="auto" w:fill="auto"/>
            <w:vAlign w:val="center"/>
          </w:tcPr>
          <w:p w14:paraId="1AEC7EC6" w14:textId="77777777" w:rsidR="003502E7" w:rsidRPr="00587EA4" w:rsidRDefault="003502E7" w:rsidP="003502E7">
            <w:pPr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หนี้สินตามสัญญาเช่าทางการเงินไม่รวมดอกเบี้ยจ่ายในอนาคต มีดังนี้</w:t>
            </w:r>
          </w:p>
        </w:tc>
        <w:tc>
          <w:tcPr>
            <w:tcW w:w="239" w:type="dxa"/>
            <w:vAlign w:val="center"/>
          </w:tcPr>
          <w:p w14:paraId="7DC8355D" w14:textId="77777777" w:rsidR="003502E7" w:rsidRPr="00512829" w:rsidRDefault="003502E7" w:rsidP="003502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04B41CE9" w14:textId="77777777" w:rsidR="003502E7" w:rsidRPr="00096468" w:rsidRDefault="003502E7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151A0" w:rsidRPr="00512829" w14:paraId="07577A78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14:paraId="1B88D1B2" w14:textId="77777777" w:rsidR="004151A0" w:rsidRPr="005F1A3E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E14C17" w14:textId="74B3439F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51A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2,259,540.65</w:t>
            </w:r>
          </w:p>
        </w:tc>
        <w:tc>
          <w:tcPr>
            <w:tcW w:w="239" w:type="dxa"/>
            <w:vAlign w:val="center"/>
          </w:tcPr>
          <w:p w14:paraId="6030F18F" w14:textId="77777777" w:rsidR="004151A0" w:rsidRPr="00512829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vAlign w:val="bottom"/>
          </w:tcPr>
          <w:p w14:paraId="50AFE7AB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1,566,395.29</w:t>
            </w:r>
          </w:p>
        </w:tc>
      </w:tr>
      <w:tr w:rsidR="004151A0" w:rsidRPr="00512829" w14:paraId="174216E6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14:paraId="4201FDEC" w14:textId="77777777" w:rsidR="004151A0" w:rsidRPr="005F1A3E" w:rsidRDefault="004151A0" w:rsidP="004151A0">
            <w:pPr>
              <w:ind w:firstLine="241"/>
              <w:rPr>
                <w:rFonts w:ascii="Angsana New" w:hAnsi="Angsana New"/>
                <w:sz w:val="30"/>
                <w:szCs w:val="30"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หนี้สินตามสัญญาเช่าทางการเงินที่ถึงกำหนดชำระภายในหนึ่งปี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726A4" w14:textId="1C361F94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4151A0">
              <w:rPr>
                <w:rFonts w:ascii="Angsana New" w:hAnsi="Angsana New"/>
                <w:color w:val="000000"/>
                <w:sz w:val="30"/>
                <w:szCs w:val="30"/>
              </w:rPr>
              <w:t>745,832.57</w:t>
            </w:r>
            <w:r w:rsidRPr="004151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3124E9A" w14:textId="77777777" w:rsidR="004151A0" w:rsidRPr="00512829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E286F" w14:textId="77777777" w:rsidR="004151A0" w:rsidRPr="00494247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(582,862.23)</w:t>
            </w:r>
          </w:p>
        </w:tc>
      </w:tr>
      <w:tr w:rsidR="004151A0" w:rsidRPr="00512829" w14:paraId="12F7BE51" w14:textId="77777777" w:rsidTr="00E91381">
        <w:trPr>
          <w:gridAfter w:val="1"/>
          <w:wAfter w:w="6" w:type="dxa"/>
          <w:trHeight w:val="149"/>
        </w:trPr>
        <w:tc>
          <w:tcPr>
            <w:tcW w:w="5760" w:type="dxa"/>
            <w:vAlign w:val="center"/>
          </w:tcPr>
          <w:p w14:paraId="5D753099" w14:textId="77777777" w:rsidR="004151A0" w:rsidRPr="00A11D1E" w:rsidRDefault="004151A0" w:rsidP="004151A0">
            <w:pPr>
              <w:ind w:firstLine="2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หนี้สินตามสัญญาเช่าทางการเงิน –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D63C83" w14:textId="63662B22" w:rsidR="004151A0" w:rsidRPr="004151A0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51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1,513,708.08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DC731C" w14:textId="77777777" w:rsidR="004151A0" w:rsidRPr="00A11D1E" w:rsidRDefault="004151A0" w:rsidP="004151A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38ED63" w14:textId="77777777" w:rsidR="004151A0" w:rsidRPr="00A11D1E" w:rsidRDefault="004151A0" w:rsidP="004151A0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D727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983,533.06</w:t>
            </w:r>
          </w:p>
        </w:tc>
      </w:tr>
    </w:tbl>
    <w:p w14:paraId="454CEA9D" w14:textId="77777777" w:rsidR="00466E81" w:rsidRPr="00466E81" w:rsidRDefault="00466E81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32D163ED" w14:textId="77777777" w:rsidR="006F30AD" w:rsidRDefault="00466E81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2F44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F4438">
        <w:rPr>
          <w:rFonts w:ascii="Angsana New" w:hAnsi="Angsana New"/>
          <w:sz w:val="30"/>
          <w:szCs w:val="30"/>
        </w:rPr>
        <w:t>3</w:t>
      </w:r>
      <w:r w:rsidR="003E258D">
        <w:rPr>
          <w:rFonts w:ascii="Angsana New" w:hAnsi="Angsana New"/>
          <w:sz w:val="30"/>
          <w:szCs w:val="30"/>
          <w:lang w:val="en-US"/>
        </w:rPr>
        <w:t>0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3E258D">
        <w:rPr>
          <w:rFonts w:ascii="Angsana New" w:hAnsi="Angsana New" w:hint="cs"/>
          <w:sz w:val="30"/>
          <w:szCs w:val="30"/>
          <w:cs/>
        </w:rPr>
        <w:t>มิถุนายน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3E0F2F">
        <w:rPr>
          <w:rFonts w:ascii="Angsana New" w:hAnsi="Angsana New"/>
          <w:sz w:val="30"/>
          <w:szCs w:val="30"/>
        </w:rPr>
        <w:t>256</w:t>
      </w:r>
      <w:r w:rsidR="002D7273">
        <w:rPr>
          <w:rFonts w:ascii="Angsana New" w:hAnsi="Angsana New"/>
          <w:sz w:val="30"/>
          <w:szCs w:val="30"/>
        </w:rPr>
        <w:t>2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BE21C9" w:rsidRPr="002F4438">
        <w:rPr>
          <w:rFonts w:ascii="Angsana New" w:hAnsi="Angsana New" w:hint="cs"/>
          <w:sz w:val="30"/>
          <w:szCs w:val="30"/>
          <w:cs/>
        </w:rPr>
        <w:t>และ</w:t>
      </w:r>
      <w:r w:rsidR="00E45619">
        <w:rPr>
          <w:rFonts w:ascii="Angsana New" w:hAnsi="Angsana New" w:hint="cs"/>
          <w:sz w:val="30"/>
          <w:szCs w:val="30"/>
          <w:cs/>
        </w:rPr>
        <w:t>วันที่</w:t>
      </w:r>
      <w:r w:rsidR="00BE21C9" w:rsidRPr="002F4438">
        <w:rPr>
          <w:rFonts w:ascii="Angsana New" w:hAnsi="Angsana New" w:hint="cs"/>
          <w:sz w:val="30"/>
          <w:szCs w:val="30"/>
          <w:cs/>
        </w:rPr>
        <w:t xml:space="preserve"> </w:t>
      </w:r>
      <w:r w:rsidR="003E0F2F">
        <w:rPr>
          <w:rFonts w:ascii="Angsana New" w:hAnsi="Angsana New"/>
          <w:sz w:val="30"/>
          <w:szCs w:val="30"/>
        </w:rPr>
        <w:t xml:space="preserve">31 </w:t>
      </w:r>
      <w:r w:rsidR="003E0F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21C9" w:rsidRPr="002F4438">
        <w:rPr>
          <w:rFonts w:ascii="Angsana New" w:hAnsi="Angsana New"/>
          <w:sz w:val="30"/>
          <w:szCs w:val="30"/>
          <w:lang w:val="en-US"/>
        </w:rPr>
        <w:t>25</w:t>
      </w:r>
      <w:r w:rsidR="003E0F2F">
        <w:rPr>
          <w:rFonts w:ascii="Angsana New" w:hAnsi="Angsana New"/>
          <w:sz w:val="30"/>
          <w:szCs w:val="30"/>
          <w:lang w:val="en-US"/>
        </w:rPr>
        <w:t>6</w:t>
      </w:r>
      <w:r w:rsidR="002D7273">
        <w:rPr>
          <w:rFonts w:ascii="Angsana New" w:hAnsi="Angsana New"/>
          <w:sz w:val="30"/>
          <w:szCs w:val="30"/>
          <w:lang w:val="en-US"/>
        </w:rPr>
        <w:t>1</w:t>
      </w:r>
      <w:r w:rsidR="00BE21C9" w:rsidRPr="002F4438">
        <w:rPr>
          <w:rFonts w:ascii="Angsana New" w:hAnsi="Angsana New"/>
          <w:sz w:val="30"/>
          <w:szCs w:val="30"/>
          <w:lang w:val="en-US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บริษัทฯ มีสัญญาเช่า</w:t>
      </w:r>
      <w:r w:rsidR="0048151A">
        <w:rPr>
          <w:rFonts w:ascii="Angsana New" w:hAnsi="Angsana New" w:hint="cs"/>
          <w:sz w:val="30"/>
          <w:szCs w:val="30"/>
          <w:cs/>
        </w:rPr>
        <w:t>ทาง</w:t>
      </w:r>
      <w:r w:rsidRPr="002F4438">
        <w:rPr>
          <w:rFonts w:ascii="Angsana New" w:hAnsi="Angsana New"/>
          <w:sz w:val="30"/>
          <w:szCs w:val="30"/>
          <w:cs/>
        </w:rPr>
        <w:t xml:space="preserve">การเงินสำหรับยานพาหนะ </w:t>
      </w:r>
      <w:r w:rsidR="002D7273">
        <w:rPr>
          <w:rFonts w:ascii="Angsana New" w:hAnsi="Angsana New"/>
          <w:sz w:val="30"/>
          <w:szCs w:val="30"/>
        </w:rPr>
        <w:t>3</w:t>
      </w:r>
      <w:r w:rsidRPr="002F4438">
        <w:rPr>
          <w:rFonts w:ascii="Angsana New" w:hAnsi="Angsana New"/>
          <w:sz w:val="30"/>
          <w:szCs w:val="30"/>
          <w:cs/>
        </w:rPr>
        <w:t xml:space="preserve"> คัน</w:t>
      </w:r>
      <w:r w:rsidR="00BE21C9" w:rsidRPr="002F4438">
        <w:rPr>
          <w:rFonts w:ascii="Angsana New" w:hAnsi="Angsana New"/>
          <w:sz w:val="30"/>
          <w:szCs w:val="30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กับบริษัท</w:t>
      </w:r>
      <w:r w:rsidR="002E1D62" w:rsidRPr="002F4438">
        <w:rPr>
          <w:rFonts w:ascii="Angsana New" w:hAnsi="Angsana New" w:hint="cs"/>
          <w:sz w:val="30"/>
          <w:szCs w:val="30"/>
          <w:cs/>
        </w:rPr>
        <w:t xml:space="preserve"> </w:t>
      </w:r>
      <w:r w:rsidR="002D7273">
        <w:rPr>
          <w:rFonts w:ascii="Angsana New" w:hAnsi="Angsana New"/>
          <w:sz w:val="30"/>
          <w:szCs w:val="30"/>
        </w:rPr>
        <w:t>3</w:t>
      </w:r>
      <w:r w:rsidR="002E1D62" w:rsidRPr="002F4438">
        <w:rPr>
          <w:rFonts w:ascii="Angsana New" w:hAnsi="Angsana New"/>
          <w:sz w:val="30"/>
          <w:szCs w:val="30"/>
          <w:lang w:val="en-US"/>
        </w:rPr>
        <w:t xml:space="preserve"> </w:t>
      </w:r>
      <w:r w:rsidR="002E1D62" w:rsidRPr="002F4438">
        <w:rPr>
          <w:rFonts w:ascii="Angsana New" w:hAnsi="Angsana New" w:hint="cs"/>
          <w:sz w:val="30"/>
          <w:szCs w:val="30"/>
          <w:cs/>
          <w:lang w:val="en-US"/>
        </w:rPr>
        <w:t xml:space="preserve">แห่ง </w:t>
      </w:r>
      <w:r w:rsidRPr="002F4438">
        <w:rPr>
          <w:rFonts w:ascii="Angsana New" w:hAnsi="Angsana New"/>
          <w:sz w:val="30"/>
          <w:szCs w:val="30"/>
          <w:cs/>
        </w:rPr>
        <w:t xml:space="preserve">ผ่อนชำระ </w:t>
      </w:r>
      <w:r w:rsidR="002E1D62" w:rsidRPr="002F4438">
        <w:rPr>
          <w:rFonts w:ascii="Angsana New" w:hAnsi="Angsana New"/>
          <w:sz w:val="30"/>
          <w:szCs w:val="30"/>
          <w:lang w:val="en-US"/>
        </w:rPr>
        <w:t xml:space="preserve">48 - </w:t>
      </w:r>
      <w:r w:rsidRPr="002F4438">
        <w:rPr>
          <w:rFonts w:ascii="Angsana New" w:hAnsi="Angsana New"/>
          <w:sz w:val="30"/>
          <w:szCs w:val="30"/>
        </w:rPr>
        <w:t>60</w:t>
      </w:r>
      <w:r w:rsidRPr="002F4438">
        <w:rPr>
          <w:rFonts w:ascii="Angsana New" w:hAnsi="Angsana New"/>
          <w:sz w:val="30"/>
          <w:szCs w:val="30"/>
          <w:cs/>
        </w:rPr>
        <w:t xml:space="preserve"> งวด</w:t>
      </w:r>
      <w:r w:rsidRPr="002F4438">
        <w:rPr>
          <w:rFonts w:ascii="Angsana New" w:hAnsi="Angsana New"/>
          <w:sz w:val="30"/>
          <w:szCs w:val="30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 xml:space="preserve">ในอัตรางวดละ </w:t>
      </w:r>
      <w:r w:rsidR="002D7273">
        <w:rPr>
          <w:rFonts w:ascii="Angsana New" w:hAnsi="Angsana New"/>
          <w:sz w:val="30"/>
          <w:szCs w:val="30"/>
          <w:lang w:val="en-US"/>
        </w:rPr>
        <w:t>55,015</w:t>
      </w:r>
      <w:r w:rsidR="00E27FE0" w:rsidRPr="002F4438">
        <w:rPr>
          <w:rFonts w:ascii="Angsana New" w:hAnsi="Angsana New"/>
          <w:sz w:val="30"/>
          <w:szCs w:val="30"/>
          <w:lang w:val="en-US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บาท</w:t>
      </w:r>
      <w:r w:rsidR="002E1D62" w:rsidRPr="002F4438">
        <w:rPr>
          <w:rFonts w:ascii="Angsana New" w:hAnsi="Angsana New"/>
          <w:sz w:val="30"/>
          <w:szCs w:val="30"/>
        </w:rPr>
        <w:t xml:space="preserve"> </w:t>
      </w:r>
      <w:r w:rsidRPr="002F4438">
        <w:rPr>
          <w:rFonts w:ascii="Angsana New" w:hAnsi="Angsana New"/>
          <w:sz w:val="30"/>
          <w:szCs w:val="30"/>
          <w:cs/>
        </w:rPr>
        <w:t>ครบกำหนดชำระเดือน</w:t>
      </w:r>
      <w:r w:rsidR="002E1D62" w:rsidRPr="002F4438">
        <w:rPr>
          <w:rFonts w:ascii="Angsana New" w:hAnsi="Angsana New"/>
          <w:sz w:val="30"/>
          <w:szCs w:val="30"/>
        </w:rPr>
        <w:t xml:space="preserve"> </w:t>
      </w:r>
      <w:r w:rsidR="002D7273">
        <w:rPr>
          <w:rFonts w:ascii="Angsana New" w:hAnsi="Angsana New" w:hint="cs"/>
          <w:sz w:val="30"/>
          <w:szCs w:val="30"/>
          <w:cs/>
        </w:rPr>
        <w:t>กันยายน</w:t>
      </w:r>
      <w:r w:rsidRPr="002F4438">
        <w:rPr>
          <w:rFonts w:ascii="Angsana New" w:hAnsi="Angsana New"/>
          <w:sz w:val="30"/>
          <w:szCs w:val="30"/>
          <w:cs/>
        </w:rPr>
        <w:t xml:space="preserve"> </w:t>
      </w:r>
      <w:r w:rsidR="002E1D62" w:rsidRPr="002F4438">
        <w:rPr>
          <w:rFonts w:ascii="Angsana New" w:hAnsi="Angsana New"/>
          <w:sz w:val="30"/>
          <w:szCs w:val="30"/>
        </w:rPr>
        <w:t>25</w:t>
      </w:r>
      <w:r w:rsidR="00C82368">
        <w:rPr>
          <w:rFonts w:ascii="Angsana New" w:hAnsi="Angsana New"/>
          <w:sz w:val="30"/>
          <w:szCs w:val="30"/>
          <w:lang w:val="en-US"/>
        </w:rPr>
        <w:t>6</w:t>
      </w:r>
      <w:r w:rsidR="002D7273">
        <w:rPr>
          <w:rFonts w:ascii="Angsana New" w:hAnsi="Angsana New"/>
          <w:sz w:val="30"/>
          <w:szCs w:val="30"/>
          <w:lang w:val="en-US"/>
        </w:rPr>
        <w:t>2</w:t>
      </w:r>
      <w:r w:rsidR="002D7273">
        <w:rPr>
          <w:rFonts w:ascii="Angsana New" w:hAnsi="Angsana New"/>
          <w:sz w:val="30"/>
          <w:szCs w:val="30"/>
          <w:cs/>
        </w:rPr>
        <w:br/>
      </w:r>
      <w:r w:rsidR="002D7273">
        <w:rPr>
          <w:rFonts w:ascii="Angsana New" w:hAnsi="Angsana New" w:hint="cs"/>
          <w:sz w:val="30"/>
          <w:szCs w:val="30"/>
          <w:cs/>
        </w:rPr>
        <w:t>ถึง</w:t>
      </w:r>
      <w:r w:rsidR="004D3118">
        <w:rPr>
          <w:rFonts w:ascii="Angsana New" w:hAnsi="Angsana New" w:hint="cs"/>
          <w:sz w:val="30"/>
          <w:szCs w:val="30"/>
          <w:cs/>
        </w:rPr>
        <w:t xml:space="preserve"> </w:t>
      </w:r>
      <w:r w:rsidR="002D7273">
        <w:rPr>
          <w:rFonts w:ascii="Angsana New" w:hAnsi="Angsana New" w:hint="cs"/>
          <w:sz w:val="30"/>
          <w:szCs w:val="30"/>
          <w:cs/>
        </w:rPr>
        <w:t>เดือน</w:t>
      </w:r>
      <w:r w:rsidR="002E1D62" w:rsidRPr="002F443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E1D62" w:rsidRPr="002F4438">
        <w:rPr>
          <w:rFonts w:ascii="Angsana New" w:hAnsi="Angsana New"/>
          <w:sz w:val="30"/>
          <w:szCs w:val="30"/>
          <w:lang w:val="en-US"/>
        </w:rPr>
        <w:t>256</w:t>
      </w:r>
      <w:r w:rsidR="00C82368">
        <w:rPr>
          <w:rFonts w:ascii="Angsana New" w:hAnsi="Angsana New"/>
          <w:sz w:val="30"/>
          <w:szCs w:val="30"/>
          <w:lang w:val="en-US"/>
        </w:rPr>
        <w:t>5</w:t>
      </w:r>
    </w:p>
    <w:p w14:paraId="25F33B3D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345937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64F8CD1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D9EEE4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AE66D0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AB0611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4147F1D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15D3334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F825086" w14:textId="77777777" w:rsidR="003502E7" w:rsidRPr="002E1D62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57D741" w14:textId="77777777" w:rsidR="00E454E7" w:rsidRDefault="004D4E63" w:rsidP="00D40428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75E9C9C1" w14:textId="09EE988B" w:rsidR="00E45619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0E11CA">
        <w:rPr>
          <w:rFonts w:ascii="Angsana New" w:hAnsi="Angsana New" w:hint="cs"/>
          <w:sz w:val="30"/>
          <w:szCs w:val="30"/>
          <w:cs/>
        </w:rPr>
        <w:t xml:space="preserve">และ </w:t>
      </w:r>
      <w:r w:rsidR="000E11CA">
        <w:rPr>
          <w:rFonts w:ascii="Angsana New" w:hAnsi="Angsana New"/>
          <w:sz w:val="30"/>
          <w:szCs w:val="30"/>
          <w:lang w:val="en-US"/>
        </w:rPr>
        <w:t xml:space="preserve">6 </w:t>
      </w:r>
      <w:r w:rsidR="000E11C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5D26DC">
        <w:rPr>
          <w:rFonts w:ascii="Angsana New" w:hAnsi="Angsana New"/>
          <w:sz w:val="30"/>
          <w:szCs w:val="30"/>
        </w:rPr>
        <w:t>3</w:t>
      </w:r>
      <w:r w:rsidR="003E258D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E258D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D26DC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>
        <w:rPr>
          <w:rFonts w:ascii="Angsana New" w:hAnsi="Angsana New"/>
          <w:sz w:val="30"/>
          <w:szCs w:val="30"/>
        </w:rPr>
        <w:t>2561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0E11CA" w:rsidRPr="00494247" w14:paraId="12E0755F" w14:textId="77777777" w:rsidTr="000E11CA">
        <w:trPr>
          <w:gridAfter w:val="1"/>
          <w:wAfter w:w="6" w:type="dxa"/>
        </w:trPr>
        <w:tc>
          <w:tcPr>
            <w:tcW w:w="4408" w:type="dxa"/>
            <w:gridSpan w:val="2"/>
          </w:tcPr>
          <w:p w14:paraId="176495E4" w14:textId="6C13A7F2" w:rsidR="000E11CA" w:rsidRPr="00494247" w:rsidRDefault="000E11CA" w:rsidP="000E11CA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6076703"/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08D70BE5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CF00F48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8714BF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14:paraId="3933CA30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E11CA" w:rsidRPr="00494247" w14:paraId="7FC77DA1" w14:textId="77777777" w:rsidTr="000E11CA">
        <w:trPr>
          <w:gridAfter w:val="1"/>
          <w:wAfter w:w="6" w:type="dxa"/>
        </w:trPr>
        <w:tc>
          <w:tcPr>
            <w:tcW w:w="2880" w:type="dxa"/>
          </w:tcPr>
          <w:p w14:paraId="4803807F" w14:textId="77777777" w:rsidR="000E11CA" w:rsidRPr="00494247" w:rsidRDefault="000E11CA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14:paraId="15BFF284" w14:textId="7A51DB4F" w:rsidR="000E11CA" w:rsidRPr="00494247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E11CA" w:rsidRPr="00494247" w14:paraId="6C50D5DD" w14:textId="77777777" w:rsidTr="000E11CA">
        <w:tc>
          <w:tcPr>
            <w:tcW w:w="2880" w:type="dxa"/>
          </w:tcPr>
          <w:p w14:paraId="232B74DD" w14:textId="77777777" w:rsidR="000E11CA" w:rsidRPr="00494247" w:rsidRDefault="000E11CA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E38595" w14:textId="5A3E34E3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E11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14:paraId="52885ED3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8F0F75" w14:textId="1D6ED41F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E11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0E11CA" w:rsidRPr="00494247" w14:paraId="75A479E6" w14:textId="77777777" w:rsidTr="000E11CA">
        <w:tc>
          <w:tcPr>
            <w:tcW w:w="2880" w:type="dxa"/>
          </w:tcPr>
          <w:p w14:paraId="29A23DDA" w14:textId="77777777" w:rsidR="000E11CA" w:rsidRPr="00494247" w:rsidRDefault="000E11CA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502B8E1D" w14:textId="4E4EF8A5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F7D809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C27A185" w14:textId="6F48F06D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38" w:type="dxa"/>
          </w:tcPr>
          <w:p w14:paraId="676C3365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3CFC9FDB" w14:textId="5DCAC85A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D5931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39553" w14:textId="47750E92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405DE2" w:rsidRPr="00494247" w14:paraId="5E9807F4" w14:textId="77777777" w:rsidTr="000E11CA">
        <w:trPr>
          <w:trHeight w:val="203"/>
        </w:trPr>
        <w:tc>
          <w:tcPr>
            <w:tcW w:w="2880" w:type="dxa"/>
          </w:tcPr>
          <w:p w14:paraId="742981BC" w14:textId="03FF95F3" w:rsidR="00405DE2" w:rsidRPr="00494247" w:rsidRDefault="00405DE2" w:rsidP="00405DE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7762EC46" w14:textId="7AE090E3" w:rsidR="00405DE2" w:rsidRPr="00494247" w:rsidRDefault="0079191F" w:rsidP="00405DE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232,444.44</w:t>
            </w:r>
          </w:p>
        </w:tc>
        <w:tc>
          <w:tcPr>
            <w:tcW w:w="236" w:type="dxa"/>
            <w:vAlign w:val="bottom"/>
          </w:tcPr>
          <w:p w14:paraId="290F37B0" w14:textId="77777777" w:rsidR="00405DE2" w:rsidRPr="00494247" w:rsidRDefault="00405DE2" w:rsidP="00405DE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7D810F6" w14:textId="6FD4AAB6" w:rsidR="00405DE2" w:rsidRPr="00494247" w:rsidRDefault="0079191F" w:rsidP="00405DE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383,323.75</w:t>
            </w:r>
          </w:p>
        </w:tc>
        <w:tc>
          <w:tcPr>
            <w:tcW w:w="238" w:type="dxa"/>
            <w:vAlign w:val="bottom"/>
          </w:tcPr>
          <w:p w14:paraId="470F85C8" w14:textId="77777777" w:rsidR="00405DE2" w:rsidRPr="00494247" w:rsidRDefault="00405DE2" w:rsidP="00405DE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C3062" w14:textId="7DAC334E" w:rsidR="00405DE2" w:rsidRPr="00494247" w:rsidRDefault="00405DE2" w:rsidP="00405DE2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DE2">
              <w:rPr>
                <w:rFonts w:ascii="Angsana New" w:hAnsi="Angsana New"/>
                <w:sz w:val="30"/>
                <w:szCs w:val="30"/>
              </w:rPr>
              <w:t xml:space="preserve">464,889.00 </w:t>
            </w:r>
          </w:p>
        </w:tc>
        <w:tc>
          <w:tcPr>
            <w:tcW w:w="236" w:type="dxa"/>
            <w:vAlign w:val="bottom"/>
          </w:tcPr>
          <w:p w14:paraId="5228FA90" w14:textId="77777777" w:rsidR="00405DE2" w:rsidRPr="00494247" w:rsidRDefault="00405DE2" w:rsidP="00405D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092153C9" w14:textId="551C1BCD" w:rsidR="00405DE2" w:rsidRPr="00494247" w:rsidRDefault="00405DE2" w:rsidP="00405DE2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DE2">
              <w:rPr>
                <w:rFonts w:ascii="Angsana New" w:hAnsi="Angsana New"/>
                <w:sz w:val="30"/>
                <w:szCs w:val="30"/>
              </w:rPr>
              <w:t xml:space="preserve">766,647.50 </w:t>
            </w:r>
          </w:p>
        </w:tc>
      </w:tr>
      <w:tr w:rsidR="00405DE2" w:rsidRPr="00494247" w14:paraId="1E6D96BA" w14:textId="77777777" w:rsidTr="000E11CA">
        <w:trPr>
          <w:trHeight w:val="203"/>
        </w:trPr>
        <w:tc>
          <w:tcPr>
            <w:tcW w:w="2880" w:type="dxa"/>
          </w:tcPr>
          <w:p w14:paraId="097615DA" w14:textId="45444C10" w:rsidR="00405DE2" w:rsidRPr="00494247" w:rsidRDefault="00405DE2" w:rsidP="00405DE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1231097D" w14:textId="1DDB7008" w:rsidR="00405DE2" w:rsidRPr="00494247" w:rsidRDefault="0079191F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60,589.80</w:t>
            </w:r>
          </w:p>
        </w:tc>
        <w:tc>
          <w:tcPr>
            <w:tcW w:w="236" w:type="dxa"/>
            <w:vAlign w:val="bottom"/>
          </w:tcPr>
          <w:p w14:paraId="7E45CA36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66B7699" w14:textId="7BC220F0" w:rsidR="00405DE2" w:rsidRPr="0079191F" w:rsidRDefault="0079191F" w:rsidP="0079191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91F">
              <w:rPr>
                <w:rFonts w:ascii="Angsana New" w:hAnsi="Angsana New"/>
                <w:sz w:val="30"/>
                <w:szCs w:val="30"/>
              </w:rPr>
              <w:t>72,886.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9191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73B1A485" w14:textId="77777777" w:rsidR="00405DE2" w:rsidRPr="00494247" w:rsidRDefault="00405DE2" w:rsidP="00405DE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1017376" w14:textId="52393DFB" w:rsidR="00405DE2" w:rsidRPr="00F11203" w:rsidRDefault="00405DE2" w:rsidP="00405DE2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DE2">
              <w:rPr>
                <w:rFonts w:ascii="Angsana New" w:hAnsi="Angsana New"/>
                <w:sz w:val="30"/>
                <w:szCs w:val="30"/>
              </w:rPr>
              <w:t xml:space="preserve">121,179.48 </w:t>
            </w:r>
          </w:p>
        </w:tc>
        <w:tc>
          <w:tcPr>
            <w:tcW w:w="236" w:type="dxa"/>
            <w:vAlign w:val="bottom"/>
          </w:tcPr>
          <w:p w14:paraId="2FB73422" w14:textId="77777777" w:rsidR="00405DE2" w:rsidRPr="00494247" w:rsidRDefault="00405DE2" w:rsidP="00405DE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2257D405" w14:textId="32637099" w:rsidR="00405DE2" w:rsidRPr="00F11203" w:rsidRDefault="00405DE2" w:rsidP="00405DE2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5DE2">
              <w:rPr>
                <w:rFonts w:ascii="Angsana New" w:hAnsi="Angsana New"/>
                <w:sz w:val="30"/>
                <w:szCs w:val="30"/>
              </w:rPr>
              <w:t xml:space="preserve">145,772.98 </w:t>
            </w:r>
          </w:p>
        </w:tc>
      </w:tr>
      <w:tr w:rsidR="00A7753A" w:rsidRPr="00494247" w14:paraId="1FB9CCFB" w14:textId="77777777" w:rsidTr="00F11203">
        <w:trPr>
          <w:trHeight w:val="203"/>
        </w:trPr>
        <w:tc>
          <w:tcPr>
            <w:tcW w:w="2880" w:type="dxa"/>
          </w:tcPr>
          <w:p w14:paraId="6D3C23AA" w14:textId="38E9B013" w:rsidR="00A7753A" w:rsidRPr="00494247" w:rsidRDefault="00A7753A" w:rsidP="00A7753A">
            <w:pPr>
              <w:tabs>
                <w:tab w:val="left" w:pos="8040"/>
              </w:tabs>
              <w:spacing w:line="240" w:lineRule="auto"/>
              <w:ind w:left="161" w:hanging="161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37311AE5" w14:textId="58CAFCD0" w:rsidR="00A7753A" w:rsidRPr="00494247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1,598,376.00</w:t>
            </w:r>
          </w:p>
        </w:tc>
        <w:tc>
          <w:tcPr>
            <w:tcW w:w="236" w:type="dxa"/>
            <w:vAlign w:val="bottom"/>
          </w:tcPr>
          <w:p w14:paraId="71E1953C" w14:textId="77777777" w:rsidR="00A7753A" w:rsidRPr="00494247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6271B06" w14:textId="4CA60D6A" w:rsidR="00A7753A" w:rsidRPr="00494247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544BBAD" w14:textId="77777777" w:rsidR="00A7753A" w:rsidRPr="00494247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8E0B77C" w14:textId="5D16495C" w:rsidR="00A7753A" w:rsidRPr="00F11203" w:rsidRDefault="00A7753A" w:rsidP="00A7753A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753A">
              <w:rPr>
                <w:rFonts w:ascii="Angsana New" w:hAnsi="Angsana New"/>
                <w:sz w:val="30"/>
                <w:szCs w:val="30"/>
              </w:rPr>
              <w:t>(318,808.00)</w:t>
            </w:r>
          </w:p>
        </w:tc>
        <w:tc>
          <w:tcPr>
            <w:tcW w:w="236" w:type="dxa"/>
            <w:vAlign w:val="bottom"/>
          </w:tcPr>
          <w:p w14:paraId="6FEBEF81" w14:textId="77777777" w:rsidR="00A7753A" w:rsidRPr="00494247" w:rsidRDefault="00A7753A" w:rsidP="00A7753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49501170" w14:textId="29329671" w:rsidR="00A7753A" w:rsidRPr="00F11203" w:rsidRDefault="00A7753A" w:rsidP="00A7753A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53A" w:rsidRPr="00494247" w14:paraId="7B38BDFD" w14:textId="77777777" w:rsidTr="00191431">
        <w:trPr>
          <w:trHeight w:val="149"/>
        </w:trPr>
        <w:tc>
          <w:tcPr>
            <w:tcW w:w="2880" w:type="dxa"/>
          </w:tcPr>
          <w:p w14:paraId="5667D02F" w14:textId="49FC2CF9" w:rsidR="00A7753A" w:rsidRPr="00494247" w:rsidRDefault="00A7753A" w:rsidP="00A7753A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A8D56" w14:textId="2AA54895" w:rsidR="00A7753A" w:rsidRPr="00405DE2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1,891,410.24</w:t>
            </w:r>
          </w:p>
        </w:tc>
        <w:tc>
          <w:tcPr>
            <w:tcW w:w="236" w:type="dxa"/>
            <w:vAlign w:val="bottom"/>
          </w:tcPr>
          <w:p w14:paraId="14FD1C86" w14:textId="77777777" w:rsidR="00A7753A" w:rsidRPr="00405DE2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47647" w14:textId="7A71BC9A" w:rsidR="00A7753A" w:rsidRPr="00405DE2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456,210.24</w:t>
            </w:r>
          </w:p>
        </w:tc>
        <w:tc>
          <w:tcPr>
            <w:tcW w:w="238" w:type="dxa"/>
            <w:vAlign w:val="bottom"/>
          </w:tcPr>
          <w:p w14:paraId="4A9A2A07" w14:textId="77777777" w:rsidR="00A7753A" w:rsidRPr="00405DE2" w:rsidRDefault="00A7753A" w:rsidP="00A7753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B3D24" w14:textId="69014805" w:rsidR="00A7753A" w:rsidRPr="00A7753A" w:rsidRDefault="00A7753A" w:rsidP="00A7753A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3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267,260.48 </w:t>
            </w:r>
          </w:p>
        </w:tc>
        <w:tc>
          <w:tcPr>
            <w:tcW w:w="236" w:type="dxa"/>
            <w:vAlign w:val="bottom"/>
          </w:tcPr>
          <w:p w14:paraId="3C754573" w14:textId="77777777" w:rsidR="00A7753A" w:rsidRPr="00405DE2" w:rsidRDefault="00A7753A" w:rsidP="00A7753A">
            <w:pPr>
              <w:tabs>
                <w:tab w:val="decimal" w:pos="1116"/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A5DAD" w14:textId="086FD9E1" w:rsidR="00A7753A" w:rsidRPr="00405DE2" w:rsidRDefault="00A7753A" w:rsidP="00A7753A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DE2">
              <w:rPr>
                <w:rFonts w:ascii="Angsana New" w:hAnsi="Angsana New"/>
                <w:b/>
                <w:bCs/>
                <w:sz w:val="30"/>
                <w:szCs w:val="30"/>
              </w:rPr>
              <w:t>912,420.48</w:t>
            </w:r>
          </w:p>
        </w:tc>
      </w:tr>
    </w:tbl>
    <w:p w14:paraId="165D4813" w14:textId="77777777" w:rsidR="000E11CA" w:rsidRDefault="000E11CA"/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8"/>
        <w:gridCol w:w="1463"/>
        <w:gridCol w:w="236"/>
        <w:gridCol w:w="1607"/>
        <w:gridCol w:w="6"/>
      </w:tblGrid>
      <w:tr w:rsidR="000E11CA" w:rsidRPr="00494247" w14:paraId="4340FACE" w14:textId="77777777" w:rsidTr="000E11CA">
        <w:trPr>
          <w:gridAfter w:val="1"/>
          <w:wAfter w:w="6" w:type="dxa"/>
        </w:trPr>
        <w:tc>
          <w:tcPr>
            <w:tcW w:w="4408" w:type="dxa"/>
            <w:gridSpan w:val="2"/>
          </w:tcPr>
          <w:p w14:paraId="28815540" w14:textId="77777777" w:rsidR="000E11CA" w:rsidRPr="00494247" w:rsidRDefault="000E11CA" w:rsidP="000E11CA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236" w:type="dxa"/>
          </w:tcPr>
          <w:p w14:paraId="04B0505F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B07F100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8" w:type="dxa"/>
          </w:tcPr>
          <w:p w14:paraId="7AB57872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6" w:type="dxa"/>
            <w:gridSpan w:val="3"/>
          </w:tcPr>
          <w:p w14:paraId="1EDA998A" w14:textId="77777777" w:rsidR="000E11CA" w:rsidRPr="00494247" w:rsidRDefault="000E11CA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E11CA" w:rsidRPr="00494247" w14:paraId="32617801" w14:textId="77777777" w:rsidTr="000E11CA">
        <w:trPr>
          <w:gridAfter w:val="1"/>
          <w:wAfter w:w="6" w:type="dxa"/>
        </w:trPr>
        <w:tc>
          <w:tcPr>
            <w:tcW w:w="2880" w:type="dxa"/>
          </w:tcPr>
          <w:p w14:paraId="2EE2891A" w14:textId="77777777" w:rsidR="000E11CA" w:rsidRPr="00494247" w:rsidRDefault="000E11CA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73" w:type="dxa"/>
            <w:gridSpan w:val="7"/>
            <w:tcBorders>
              <w:bottom w:val="single" w:sz="4" w:space="0" w:color="auto"/>
            </w:tcBorders>
          </w:tcPr>
          <w:p w14:paraId="43B2833C" w14:textId="2C26E96E" w:rsidR="000E11CA" w:rsidRPr="00494247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0E11CA" w:rsidRPr="00494247" w14:paraId="7E87C135" w14:textId="77777777" w:rsidTr="000E11CA">
        <w:tc>
          <w:tcPr>
            <w:tcW w:w="2880" w:type="dxa"/>
          </w:tcPr>
          <w:p w14:paraId="604584B8" w14:textId="77777777" w:rsidR="000E11CA" w:rsidRPr="00494247" w:rsidRDefault="000E11CA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01762F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E11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 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8" w:type="dxa"/>
          </w:tcPr>
          <w:p w14:paraId="611FE621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CC5FE6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สำหรับงวด 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E11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เดือน</w:t>
            </w:r>
            <w:r w:rsidRPr="000E11C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สิ้นสุดวันที่</w:t>
            </w:r>
          </w:p>
        </w:tc>
      </w:tr>
      <w:tr w:rsidR="000E11CA" w:rsidRPr="00494247" w14:paraId="4697B9A7" w14:textId="77777777" w:rsidTr="000E11CA">
        <w:tc>
          <w:tcPr>
            <w:tcW w:w="2880" w:type="dxa"/>
          </w:tcPr>
          <w:p w14:paraId="390C1979" w14:textId="77777777" w:rsidR="000E11CA" w:rsidRPr="00494247" w:rsidRDefault="000E11CA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039FD51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B7D567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682CD7A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38" w:type="dxa"/>
          </w:tcPr>
          <w:p w14:paraId="63117AF0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30A63D2E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85C814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99436" w14:textId="77777777" w:rsidR="000E11CA" w:rsidRPr="000E11CA" w:rsidRDefault="000E11C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0E11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E11CA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F11203" w:rsidRPr="00494247" w14:paraId="407E40EA" w14:textId="77777777" w:rsidTr="003C640A">
        <w:trPr>
          <w:trHeight w:val="203"/>
        </w:trPr>
        <w:tc>
          <w:tcPr>
            <w:tcW w:w="2880" w:type="dxa"/>
          </w:tcPr>
          <w:p w14:paraId="45BA13EF" w14:textId="77777777" w:rsidR="00F11203" w:rsidRPr="00494247" w:rsidRDefault="00F11203" w:rsidP="00F1120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E9B909E" w14:textId="2E579E65" w:rsidR="00F11203" w:rsidRPr="00494247" w:rsidRDefault="00F11203" w:rsidP="00F1120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232,444.56</w:t>
            </w:r>
          </w:p>
        </w:tc>
        <w:tc>
          <w:tcPr>
            <w:tcW w:w="236" w:type="dxa"/>
            <w:vAlign w:val="bottom"/>
          </w:tcPr>
          <w:p w14:paraId="0107BA3F" w14:textId="77777777" w:rsidR="00F11203" w:rsidRPr="00494247" w:rsidRDefault="00F11203" w:rsidP="00F1120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080A2E2" w14:textId="12A019CA" w:rsidR="00F11203" w:rsidRPr="00494247" w:rsidRDefault="00F11203" w:rsidP="00F1120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380,839.25</w:t>
            </w:r>
          </w:p>
        </w:tc>
        <w:tc>
          <w:tcPr>
            <w:tcW w:w="238" w:type="dxa"/>
            <w:vAlign w:val="bottom"/>
          </w:tcPr>
          <w:p w14:paraId="01F58116" w14:textId="77777777" w:rsidR="00F11203" w:rsidRPr="00494247" w:rsidRDefault="00F11203" w:rsidP="00F11203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5E4D3" w14:textId="0D61E629" w:rsidR="00F11203" w:rsidRPr="00494247" w:rsidRDefault="00F11203" w:rsidP="00F1120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461,134.00</w:t>
            </w:r>
          </w:p>
        </w:tc>
        <w:tc>
          <w:tcPr>
            <w:tcW w:w="236" w:type="dxa"/>
            <w:vAlign w:val="bottom"/>
          </w:tcPr>
          <w:p w14:paraId="5A083AD9" w14:textId="77777777" w:rsidR="00F11203" w:rsidRPr="00494247" w:rsidRDefault="00F11203" w:rsidP="00F1120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08C674DF" w14:textId="05798871" w:rsidR="00F11203" w:rsidRPr="00494247" w:rsidRDefault="00F11203" w:rsidP="00F1120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761,678.50</w:t>
            </w:r>
          </w:p>
        </w:tc>
      </w:tr>
      <w:tr w:rsidR="00F11203" w:rsidRPr="00494247" w14:paraId="40563DBA" w14:textId="77777777" w:rsidTr="003C640A">
        <w:trPr>
          <w:trHeight w:val="203"/>
        </w:trPr>
        <w:tc>
          <w:tcPr>
            <w:tcW w:w="2880" w:type="dxa"/>
          </w:tcPr>
          <w:p w14:paraId="468D29CC" w14:textId="77777777" w:rsidR="00F11203" w:rsidRPr="00494247" w:rsidRDefault="00F11203" w:rsidP="00F1120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28" w:type="dxa"/>
            <w:vAlign w:val="bottom"/>
          </w:tcPr>
          <w:p w14:paraId="30895A51" w14:textId="651AB45C" w:rsidR="00F11203" w:rsidRPr="009B2797" w:rsidRDefault="00F11203" w:rsidP="009B2797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797">
              <w:rPr>
                <w:rFonts w:ascii="Angsana New" w:hAnsi="Angsana New"/>
                <w:sz w:val="30"/>
                <w:szCs w:val="30"/>
              </w:rPr>
              <w:t>60,589.68</w:t>
            </w:r>
          </w:p>
        </w:tc>
        <w:tc>
          <w:tcPr>
            <w:tcW w:w="236" w:type="dxa"/>
            <w:vAlign w:val="bottom"/>
          </w:tcPr>
          <w:p w14:paraId="205A9BC9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F173700" w14:textId="0531C55E" w:rsidR="00F11203" w:rsidRPr="00F11203" w:rsidRDefault="00F11203" w:rsidP="00F1120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72,457.24</w:t>
            </w:r>
          </w:p>
        </w:tc>
        <w:tc>
          <w:tcPr>
            <w:tcW w:w="238" w:type="dxa"/>
            <w:vAlign w:val="bottom"/>
          </w:tcPr>
          <w:p w14:paraId="48A5D1B1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C6A5336" w14:textId="7FC76372" w:rsidR="00F11203" w:rsidRPr="00F11203" w:rsidRDefault="00F11203" w:rsidP="00F1120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120,518.96</w:t>
            </w:r>
          </w:p>
        </w:tc>
        <w:tc>
          <w:tcPr>
            <w:tcW w:w="236" w:type="dxa"/>
            <w:vAlign w:val="bottom"/>
          </w:tcPr>
          <w:p w14:paraId="36070547" w14:textId="77777777" w:rsidR="00F11203" w:rsidRPr="00494247" w:rsidRDefault="00F11203" w:rsidP="00F1120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14:paraId="46623348" w14:textId="7AD0190E" w:rsidR="00F11203" w:rsidRPr="00F11203" w:rsidRDefault="00F11203" w:rsidP="00F1120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144,914.48</w:t>
            </w:r>
          </w:p>
        </w:tc>
      </w:tr>
      <w:tr w:rsidR="00F11203" w:rsidRPr="00494247" w14:paraId="25936A0B" w14:textId="77777777" w:rsidTr="009B2797">
        <w:trPr>
          <w:trHeight w:val="203"/>
        </w:trPr>
        <w:tc>
          <w:tcPr>
            <w:tcW w:w="2880" w:type="dxa"/>
          </w:tcPr>
          <w:p w14:paraId="478AE9FA" w14:textId="4F85A0AF" w:rsidR="00F11203" w:rsidRPr="000E11CA" w:rsidRDefault="009B2797" w:rsidP="00F11203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61" w:hanging="16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373EFAC1" w14:textId="39A1D228" w:rsidR="00F11203" w:rsidRPr="009B2797" w:rsidRDefault="009B2797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(1,915,288.00)</w:t>
            </w:r>
          </w:p>
        </w:tc>
        <w:tc>
          <w:tcPr>
            <w:tcW w:w="236" w:type="dxa"/>
            <w:vAlign w:val="bottom"/>
          </w:tcPr>
          <w:p w14:paraId="06269D47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26C5422" w14:textId="616D651D" w:rsidR="00F11203" w:rsidRPr="00F11203" w:rsidRDefault="00F11203" w:rsidP="00F11203">
            <w:pPr>
              <w:tabs>
                <w:tab w:val="decimal" w:pos="1116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60E45DB0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3EB11C3" w14:textId="1F3F013B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11203">
              <w:rPr>
                <w:rFonts w:ascii="Angsana New" w:hAnsi="Angsana New"/>
                <w:sz w:val="30"/>
                <w:szCs w:val="30"/>
              </w:rPr>
              <w:t>316,912.00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C154419" w14:textId="77777777" w:rsidR="00F11203" w:rsidRPr="00494247" w:rsidRDefault="00F11203" w:rsidP="00F1120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36E26041" w14:textId="1C5E2ED1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11203" w:rsidRPr="00494247" w14:paraId="2ED187C2" w14:textId="77777777" w:rsidTr="000E11CA">
        <w:trPr>
          <w:trHeight w:val="149"/>
        </w:trPr>
        <w:tc>
          <w:tcPr>
            <w:tcW w:w="2880" w:type="dxa"/>
          </w:tcPr>
          <w:p w14:paraId="2EDC39AD" w14:textId="77777777" w:rsidR="00F11203" w:rsidRPr="00494247" w:rsidRDefault="00F11203" w:rsidP="00F11203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D5B9E" w14:textId="062F4486" w:rsidR="00F11203" w:rsidRPr="00494247" w:rsidRDefault="009B2797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(1,622,253.76)</w:t>
            </w:r>
          </w:p>
        </w:tc>
        <w:tc>
          <w:tcPr>
            <w:tcW w:w="236" w:type="dxa"/>
            <w:vAlign w:val="bottom"/>
          </w:tcPr>
          <w:p w14:paraId="1CD097F7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290DC" w14:textId="00296B1E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453,296.49</w:t>
            </w:r>
          </w:p>
        </w:tc>
        <w:tc>
          <w:tcPr>
            <w:tcW w:w="238" w:type="dxa"/>
            <w:vAlign w:val="bottom"/>
          </w:tcPr>
          <w:p w14:paraId="255C0F41" w14:textId="77777777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C20774" w14:textId="77ECD6F5" w:rsidR="00F11203" w:rsidRPr="009B2797" w:rsidRDefault="009B2797" w:rsidP="009B2797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B279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264,740.96</w:t>
            </w:r>
          </w:p>
        </w:tc>
        <w:tc>
          <w:tcPr>
            <w:tcW w:w="236" w:type="dxa"/>
            <w:vAlign w:val="bottom"/>
          </w:tcPr>
          <w:p w14:paraId="49A4DAFC" w14:textId="77777777" w:rsidR="00F11203" w:rsidRPr="00494247" w:rsidRDefault="00F11203" w:rsidP="00F1120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71DA53" w14:textId="378C0D48" w:rsidR="00F11203" w:rsidRPr="00494247" w:rsidRDefault="00F11203" w:rsidP="00F1120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906,592.98</w:t>
            </w:r>
          </w:p>
        </w:tc>
      </w:tr>
      <w:bookmarkEnd w:id="0"/>
    </w:tbl>
    <w:p w14:paraId="155F1900" w14:textId="77777777" w:rsidR="00466E81" w:rsidRDefault="00466E81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C4ED642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77EAA31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15422B2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3C3DB1C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BB98FD9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8D04709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941D785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DF5EC73" w14:textId="46063294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6CF2730" w14:textId="041F4AF6" w:rsidR="00405DE2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F8B6FD9" w14:textId="634E9F50" w:rsidR="00405DE2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A42A4D7" w14:textId="49BAB1B5" w:rsidR="00405DE2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1A405249" w14:textId="77777777" w:rsidR="00405DE2" w:rsidRDefault="00405DE2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E7CB72B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18BB9B9" w14:textId="3983BB44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DB402FD" w14:textId="4DE34ADF" w:rsidR="009B2797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23BC383C" w14:textId="77777777" w:rsidR="009B2797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860C487" w14:textId="06C62CDE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BB3F6AB" w14:textId="420AFCE6" w:rsidR="009B2797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A94EA48" w14:textId="77777777" w:rsidR="009B2797" w:rsidRDefault="009B2797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3602C1D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1B890970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33BCA4D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57CCEA27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3D4BD6F9" w14:textId="58AEC4F5" w:rsidR="005D26DC" w:rsidRDefault="005D26DC" w:rsidP="00D40428">
      <w:pPr>
        <w:numPr>
          <w:ilvl w:val="0"/>
          <w:numId w:val="15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891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950"/>
        <w:gridCol w:w="1841"/>
        <w:gridCol w:w="238"/>
        <w:gridCol w:w="1890"/>
      </w:tblGrid>
      <w:tr w:rsidR="000E11CA" w:rsidRPr="00375B32" w14:paraId="1C89FBB2" w14:textId="77777777" w:rsidTr="000E11CA">
        <w:tc>
          <w:tcPr>
            <w:tcW w:w="4950" w:type="dxa"/>
            <w:vAlign w:val="bottom"/>
          </w:tcPr>
          <w:p w14:paraId="08F53A56" w14:textId="190D98AF" w:rsidR="000E11CA" w:rsidRPr="00375B32" w:rsidRDefault="000E11CA" w:rsidP="000E11CA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bookmarkStart w:id="1" w:name="_Hlk16077170"/>
            <w:bookmarkStart w:id="2" w:name="_Hlk16076884"/>
          </w:p>
        </w:tc>
        <w:tc>
          <w:tcPr>
            <w:tcW w:w="3969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2CBB921" w14:textId="77777777" w:rsidR="000E11CA" w:rsidRPr="00375B32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0E11CA" w:rsidRPr="00512829" w14:paraId="704EC5F7" w14:textId="77777777" w:rsidTr="00022CD6">
        <w:tc>
          <w:tcPr>
            <w:tcW w:w="4950" w:type="dxa"/>
            <w:vAlign w:val="bottom"/>
          </w:tcPr>
          <w:p w14:paraId="5373AEF9" w14:textId="77777777" w:rsidR="000E11CA" w:rsidRPr="00375B32" w:rsidRDefault="000E11CA" w:rsidP="000E11CA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C57C2" w14:textId="67084226" w:rsidR="000E11CA" w:rsidRPr="00645FA4" w:rsidRDefault="00022CD6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8F6407" w14:textId="77777777" w:rsidR="000E11CA" w:rsidRPr="00512829" w:rsidRDefault="000E11C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FD1D03" w14:textId="03B6854C" w:rsidR="000E11CA" w:rsidRPr="00512829" w:rsidRDefault="00022CD6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1CA" w:rsidRPr="00375B32" w14:paraId="62AD8B22" w14:textId="77777777" w:rsidTr="000E11CA">
        <w:trPr>
          <w:trHeight w:val="347"/>
        </w:trPr>
        <w:tc>
          <w:tcPr>
            <w:tcW w:w="4950" w:type="dxa"/>
            <w:shd w:val="clear" w:color="auto" w:fill="auto"/>
          </w:tcPr>
          <w:p w14:paraId="0611AE39" w14:textId="77777777" w:rsidR="000E11CA" w:rsidRPr="00650A11" w:rsidRDefault="000E11CA" w:rsidP="000E11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556F3C" w14:textId="77777777" w:rsidR="000E11CA" w:rsidRPr="007E0598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994948" w14:textId="77777777" w:rsidR="000E11CA" w:rsidRPr="00A11D1E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29D2BFF" w14:textId="77777777" w:rsidR="000E11CA" w:rsidRPr="00B754D9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E11CA" w:rsidRPr="00375B32" w14:paraId="4EBE2D51" w14:textId="77777777" w:rsidTr="000E11CA">
        <w:tc>
          <w:tcPr>
            <w:tcW w:w="4950" w:type="dxa"/>
            <w:shd w:val="clear" w:color="auto" w:fill="auto"/>
          </w:tcPr>
          <w:p w14:paraId="36BF8BB8" w14:textId="77777777" w:rsidR="000E11CA" w:rsidRPr="00375B32" w:rsidRDefault="000E11CA" w:rsidP="000E11CA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41" w:type="dxa"/>
            <w:shd w:val="clear" w:color="auto" w:fill="auto"/>
          </w:tcPr>
          <w:p w14:paraId="6D5FDFB1" w14:textId="77777777" w:rsidR="000E11CA" w:rsidRPr="00C05C65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157EF1" w14:textId="77777777" w:rsidR="000E11CA" w:rsidRPr="00375B32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B39DEB" w14:textId="77777777" w:rsidR="000E11CA" w:rsidRPr="00C05C65" w:rsidRDefault="000E11CA" w:rsidP="000E11C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91F" w:rsidRPr="00375B32" w14:paraId="032D6604" w14:textId="77777777" w:rsidTr="00F61C5C">
        <w:tc>
          <w:tcPr>
            <w:tcW w:w="4950" w:type="dxa"/>
            <w:shd w:val="clear" w:color="auto" w:fill="auto"/>
          </w:tcPr>
          <w:p w14:paraId="70DD5A4F" w14:textId="77777777" w:rsidR="0079191F" w:rsidRPr="00375B32" w:rsidRDefault="0079191F" w:rsidP="0079191F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76DE7963" w14:textId="152E10D7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91F">
              <w:rPr>
                <w:rFonts w:ascii="Angsana New" w:hAnsi="Angsana New"/>
                <w:sz w:val="30"/>
                <w:szCs w:val="30"/>
              </w:rPr>
              <w:t>11,006,969.00</w:t>
            </w:r>
          </w:p>
        </w:tc>
        <w:tc>
          <w:tcPr>
            <w:tcW w:w="238" w:type="dxa"/>
          </w:tcPr>
          <w:p w14:paraId="4FE3D25C" w14:textId="77777777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209F5F3" w14:textId="55A2E596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10,969,348.00</w:t>
            </w:r>
          </w:p>
        </w:tc>
      </w:tr>
      <w:tr w:rsidR="0079191F" w:rsidRPr="00375B32" w14:paraId="06C0E1C6" w14:textId="77777777" w:rsidTr="003C640A">
        <w:tc>
          <w:tcPr>
            <w:tcW w:w="4950" w:type="dxa"/>
            <w:shd w:val="clear" w:color="auto" w:fill="auto"/>
          </w:tcPr>
          <w:p w14:paraId="7FAF48F1" w14:textId="77777777" w:rsidR="0079191F" w:rsidRPr="00375B32" w:rsidRDefault="0079191F" w:rsidP="0079191F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028E4D2D" w14:textId="2348C879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91F">
              <w:rPr>
                <w:rFonts w:ascii="Angsana New" w:hAnsi="Angsana New"/>
                <w:sz w:val="30"/>
                <w:szCs w:val="30"/>
              </w:rPr>
              <w:t>464,889.00</w:t>
            </w:r>
          </w:p>
        </w:tc>
        <w:tc>
          <w:tcPr>
            <w:tcW w:w="238" w:type="dxa"/>
          </w:tcPr>
          <w:p w14:paraId="28337910" w14:textId="77777777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9B819C1" w14:textId="5223B5CE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461,134.00</w:t>
            </w:r>
          </w:p>
        </w:tc>
      </w:tr>
      <w:tr w:rsidR="0079191F" w:rsidRPr="00375B32" w14:paraId="40E3A162" w14:textId="77777777" w:rsidTr="003C640A">
        <w:tc>
          <w:tcPr>
            <w:tcW w:w="4950" w:type="dxa"/>
            <w:shd w:val="clear" w:color="auto" w:fill="auto"/>
          </w:tcPr>
          <w:p w14:paraId="30A2288C" w14:textId="77777777" w:rsidR="0079191F" w:rsidRPr="00375B32" w:rsidRDefault="0079191F" w:rsidP="0079191F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57FA3E80" w14:textId="3A3F7E8F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91F">
              <w:rPr>
                <w:rFonts w:ascii="Angsana New" w:hAnsi="Angsana New"/>
                <w:sz w:val="30"/>
                <w:szCs w:val="30"/>
              </w:rPr>
              <w:t>121,179.48</w:t>
            </w:r>
          </w:p>
        </w:tc>
        <w:tc>
          <w:tcPr>
            <w:tcW w:w="238" w:type="dxa"/>
          </w:tcPr>
          <w:p w14:paraId="363CA4D2" w14:textId="77777777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8BCA7B" w14:textId="3F02715C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120,518.96</w:t>
            </w:r>
          </w:p>
        </w:tc>
      </w:tr>
      <w:tr w:rsidR="00F11203" w:rsidRPr="00375B32" w14:paraId="5753AFCF" w14:textId="77777777" w:rsidTr="003C640A">
        <w:tc>
          <w:tcPr>
            <w:tcW w:w="4950" w:type="dxa"/>
            <w:shd w:val="clear" w:color="auto" w:fill="auto"/>
          </w:tcPr>
          <w:p w14:paraId="6864F325" w14:textId="77777777" w:rsidR="00F11203" w:rsidRDefault="00F11203" w:rsidP="00F11203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5C65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ต้นทุนบริการในอดีตที่ยังไม่รับรู้ในงบแสดงฐานะการเงิน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3D0D246" w14:textId="2A6C3B5C" w:rsidR="00F11203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91F">
              <w:rPr>
                <w:rFonts w:ascii="Angsana New" w:hAnsi="Angsana New"/>
                <w:sz w:val="30"/>
                <w:szCs w:val="30"/>
              </w:rPr>
              <w:t>(318,808.00)</w:t>
            </w:r>
          </w:p>
        </w:tc>
        <w:tc>
          <w:tcPr>
            <w:tcW w:w="238" w:type="dxa"/>
          </w:tcPr>
          <w:p w14:paraId="7D1F7642" w14:textId="77777777" w:rsidR="00F11203" w:rsidRPr="00375B32" w:rsidRDefault="00F11203" w:rsidP="00F1120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B08AFF9" w14:textId="41CC0513" w:rsidR="00F11203" w:rsidRDefault="00F11203" w:rsidP="00F1120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11203">
              <w:rPr>
                <w:rFonts w:ascii="Angsana New" w:hAnsi="Angsana New"/>
                <w:sz w:val="30"/>
                <w:szCs w:val="30"/>
              </w:rPr>
              <w:t>316,912.00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191F" w:rsidRPr="00375B32" w14:paraId="42A6F934" w14:textId="77777777" w:rsidTr="003C640A">
        <w:tc>
          <w:tcPr>
            <w:tcW w:w="4950" w:type="dxa"/>
            <w:shd w:val="clear" w:color="auto" w:fill="auto"/>
          </w:tcPr>
          <w:p w14:paraId="408C758F" w14:textId="77777777" w:rsidR="0079191F" w:rsidRDefault="0079191F" w:rsidP="0079191F">
            <w:pPr>
              <w:tabs>
                <w:tab w:val="left" w:pos="0"/>
                <w:tab w:val="left" w:pos="181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ผลประโยชน์โครงการจ่าย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6D539" w14:textId="4DC9FA79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91F">
              <w:rPr>
                <w:rFonts w:ascii="Angsana New" w:hAnsi="Angsana New"/>
                <w:sz w:val="30"/>
                <w:szCs w:val="30"/>
              </w:rPr>
              <w:t>(3,541,896.00)</w:t>
            </w:r>
          </w:p>
        </w:tc>
        <w:tc>
          <w:tcPr>
            <w:tcW w:w="238" w:type="dxa"/>
          </w:tcPr>
          <w:p w14:paraId="3AAEE996" w14:textId="77777777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43FF53" w14:textId="4AEB88D6" w:rsidR="0079191F" w:rsidRPr="00375B32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1203">
              <w:rPr>
                <w:rFonts w:ascii="Angsana New" w:hAnsi="Angsana New"/>
                <w:sz w:val="30"/>
                <w:szCs w:val="30"/>
              </w:rPr>
              <w:t>(3,541,896.00)</w:t>
            </w:r>
          </w:p>
        </w:tc>
      </w:tr>
      <w:tr w:rsidR="0079191F" w:rsidRPr="00512829" w14:paraId="53B07DE7" w14:textId="77777777" w:rsidTr="00F11203">
        <w:tc>
          <w:tcPr>
            <w:tcW w:w="4950" w:type="dxa"/>
            <w:shd w:val="clear" w:color="auto" w:fill="auto"/>
          </w:tcPr>
          <w:p w14:paraId="1AB328DE" w14:textId="77777777" w:rsidR="0079191F" w:rsidRPr="00A11D1E" w:rsidRDefault="0079191F" w:rsidP="0079191F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3927B" w14:textId="3EFC1A41" w:rsidR="0079191F" w:rsidRPr="0079191F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91F">
              <w:rPr>
                <w:rFonts w:ascii="Angsana New" w:hAnsi="Angsana New"/>
                <w:b/>
                <w:bCs/>
                <w:sz w:val="30"/>
                <w:szCs w:val="30"/>
              </w:rPr>
              <w:t>7,732,333.48</w:t>
            </w:r>
          </w:p>
        </w:tc>
        <w:tc>
          <w:tcPr>
            <w:tcW w:w="238" w:type="dxa"/>
          </w:tcPr>
          <w:p w14:paraId="63875D9C" w14:textId="77777777" w:rsidR="0079191F" w:rsidRPr="0079191F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1F1D36" w14:textId="50920B87" w:rsidR="0079191F" w:rsidRPr="0079191F" w:rsidRDefault="0079191F" w:rsidP="0079191F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91F">
              <w:rPr>
                <w:rFonts w:ascii="Angsana New" w:hAnsi="Angsana New"/>
                <w:b/>
                <w:bCs/>
                <w:sz w:val="30"/>
                <w:szCs w:val="30"/>
              </w:rPr>
              <w:t>7,692,192.96</w:t>
            </w:r>
          </w:p>
        </w:tc>
      </w:tr>
      <w:bookmarkEnd w:id="1"/>
    </w:tbl>
    <w:p w14:paraId="1405D4D6" w14:textId="77777777" w:rsidR="00022CD6" w:rsidRDefault="00022CD6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22FCBF9" w14:textId="5F9FE44A" w:rsidR="00022CD6" w:rsidRPr="00466E81" w:rsidRDefault="00022CD6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265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4629"/>
        <w:gridCol w:w="1701"/>
        <w:gridCol w:w="236"/>
        <w:gridCol w:w="1699"/>
      </w:tblGrid>
      <w:tr w:rsidR="00022CD6" w:rsidRPr="00375B32" w14:paraId="0712E6E5" w14:textId="77777777" w:rsidTr="004151A0">
        <w:tc>
          <w:tcPr>
            <w:tcW w:w="4629" w:type="dxa"/>
          </w:tcPr>
          <w:p w14:paraId="5EB10AA3" w14:textId="77777777" w:rsidR="00022CD6" w:rsidRPr="00375B32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200BB" w14:textId="77777777" w:rsidR="00022CD6" w:rsidRPr="00C05C65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CD6" w:rsidRPr="00375B32" w14:paraId="02B15B6D" w14:textId="77777777" w:rsidTr="004151A0">
        <w:tc>
          <w:tcPr>
            <w:tcW w:w="4629" w:type="dxa"/>
          </w:tcPr>
          <w:p w14:paraId="7B309450" w14:textId="77777777" w:rsidR="00022CD6" w:rsidRPr="00375B32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6B8F3" w14:textId="77777777" w:rsidR="00022CD6" w:rsidRPr="00375B32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58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E258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3E258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9E20DBB" w14:textId="77777777" w:rsidR="00022CD6" w:rsidRPr="00893632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59566" w14:textId="77777777" w:rsidR="00022CD6" w:rsidRPr="00C05C65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22CD6" w:rsidRPr="00375B32" w14:paraId="5FD90910" w14:textId="77777777" w:rsidTr="004151A0">
        <w:tc>
          <w:tcPr>
            <w:tcW w:w="4629" w:type="dxa"/>
          </w:tcPr>
          <w:p w14:paraId="690D1141" w14:textId="77777777" w:rsidR="00022CD6" w:rsidRPr="00375B32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55BCE59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743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3D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1E07EDBF" w14:textId="77777777" w:rsidR="00022CD6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313881D1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Pr="00743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3DB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22CD6" w:rsidRPr="00375B32" w14:paraId="568A0E15" w14:textId="77777777" w:rsidTr="004151A0">
        <w:tc>
          <w:tcPr>
            <w:tcW w:w="4629" w:type="dxa"/>
          </w:tcPr>
          <w:p w14:paraId="243D985C" w14:textId="77777777" w:rsidR="00022CD6" w:rsidRPr="00375B32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  <w:shd w:val="clear" w:color="auto" w:fill="auto"/>
          </w:tcPr>
          <w:p w14:paraId="6A0ACA53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3B00C83D" w14:textId="77777777" w:rsidR="00022CD6" w:rsidRPr="002B05DD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280EB031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022CD6" w:rsidRPr="00375B32" w14:paraId="1D275367" w14:textId="77777777" w:rsidTr="004151A0">
        <w:tc>
          <w:tcPr>
            <w:tcW w:w="4629" w:type="dxa"/>
          </w:tcPr>
          <w:p w14:paraId="094B2402" w14:textId="77777777" w:rsidR="00022CD6" w:rsidRPr="00375B32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701" w:type="dxa"/>
            <w:shd w:val="clear" w:color="auto" w:fill="auto"/>
          </w:tcPr>
          <w:p w14:paraId="22B1152E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7E863EE1" w14:textId="77777777" w:rsidR="00022CD6" w:rsidRPr="002B05DD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7F272E47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022CD6" w:rsidRPr="00375B32" w14:paraId="4EB0418D" w14:textId="77777777" w:rsidTr="004151A0">
        <w:tc>
          <w:tcPr>
            <w:tcW w:w="4629" w:type="dxa"/>
          </w:tcPr>
          <w:p w14:paraId="08B768C5" w14:textId="77777777" w:rsidR="00022CD6" w:rsidRPr="00375B32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01" w:type="dxa"/>
            <w:shd w:val="clear" w:color="auto" w:fill="auto"/>
          </w:tcPr>
          <w:p w14:paraId="7F3AF294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82160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0 – 29</w:t>
            </w:r>
          </w:p>
        </w:tc>
        <w:tc>
          <w:tcPr>
            <w:tcW w:w="236" w:type="dxa"/>
            <w:shd w:val="clear" w:color="auto" w:fill="auto"/>
          </w:tcPr>
          <w:p w14:paraId="13790DA2" w14:textId="77777777" w:rsidR="00022CD6" w:rsidRPr="002B05DD" w:rsidRDefault="00022CD6" w:rsidP="004151A0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260CA8B0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82160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0 – 29</w:t>
            </w:r>
          </w:p>
        </w:tc>
      </w:tr>
      <w:tr w:rsidR="00022CD6" w:rsidRPr="00D933BE" w14:paraId="09E63585" w14:textId="77777777" w:rsidTr="004151A0">
        <w:tc>
          <w:tcPr>
            <w:tcW w:w="4629" w:type="dxa"/>
          </w:tcPr>
          <w:p w14:paraId="5ACFA15A" w14:textId="77777777" w:rsidR="00022CD6" w:rsidRPr="00375B32" w:rsidRDefault="00022CD6" w:rsidP="004151A0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01" w:type="dxa"/>
            <w:shd w:val="clear" w:color="auto" w:fill="auto"/>
          </w:tcPr>
          <w:p w14:paraId="6A6DDF72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14220BE2" w14:textId="77777777" w:rsidR="00022CD6" w:rsidRPr="002B05DD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792E8D0D" w14:textId="77777777" w:rsidR="00022CD6" w:rsidRPr="00743DBE" w:rsidRDefault="00022CD6" w:rsidP="004151A0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3DB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43DB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</w:tbl>
    <w:p w14:paraId="38CBB940" w14:textId="77777777" w:rsidR="00F11203" w:rsidRDefault="00F11203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3622675" w14:textId="01E59197" w:rsidR="00EB7202" w:rsidRPr="00EB7202" w:rsidRDefault="00EB7202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B720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7202">
        <w:rPr>
          <w:rFonts w:ascii="Angsana New" w:hAnsi="Angsana New"/>
          <w:sz w:val="30"/>
          <w:szCs w:val="30"/>
        </w:rPr>
        <w:t>5</w:t>
      </w:r>
      <w:r w:rsidRPr="00EB7202">
        <w:rPr>
          <w:rFonts w:ascii="Angsana New" w:hAnsi="Angsana New"/>
          <w:sz w:val="30"/>
          <w:szCs w:val="30"/>
          <w:cs/>
        </w:rPr>
        <w:t xml:space="preserve"> เมษายน </w:t>
      </w:r>
      <w:r w:rsidRPr="00EB7202">
        <w:rPr>
          <w:rFonts w:ascii="Angsana New" w:hAnsi="Angsana New"/>
          <w:sz w:val="30"/>
          <w:szCs w:val="30"/>
        </w:rPr>
        <w:t>2562</w:t>
      </w:r>
      <w:r w:rsidRPr="00EB7202">
        <w:rPr>
          <w:rFonts w:ascii="Angsana New" w:hAnsi="Angsana New"/>
          <w:sz w:val="30"/>
          <w:szCs w:val="30"/>
          <w:cs/>
        </w:rPr>
        <w:t xml:space="preserve"> พระราชบัญญัติคุ้มครองแรงงาน (ฉบับที่ 7) พ.ศ. 2562 ได้ประกาศลงในราชกิจจานุเบกษา มีผลบังคับใช้ตั้งแต่วันที่ </w:t>
      </w:r>
      <w:r w:rsidRPr="00EB7202">
        <w:rPr>
          <w:rFonts w:ascii="Angsana New" w:hAnsi="Angsana New"/>
          <w:sz w:val="30"/>
          <w:szCs w:val="30"/>
        </w:rPr>
        <w:t>5</w:t>
      </w:r>
      <w:r w:rsidRPr="00EB7202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B7202">
        <w:rPr>
          <w:rFonts w:ascii="Angsana New" w:hAnsi="Angsana New"/>
          <w:sz w:val="30"/>
          <w:szCs w:val="30"/>
        </w:rPr>
        <w:t>2562</w:t>
      </w:r>
      <w:r w:rsidRPr="00EB7202">
        <w:rPr>
          <w:rFonts w:ascii="Angsana New" w:hAnsi="Angsana New"/>
          <w:sz w:val="30"/>
          <w:szCs w:val="30"/>
          <w:cs/>
        </w:rPr>
        <w:t xml:space="preserve"> เป็นต้นไป “ซึ่งได้กำหนดอัตราค่าชดเชยเพิ่มเติมกรณีเลิกจ้าง สำหรับลูกจ้างซึ่งทำงานติดต่อกันครบ 20 ปีขึ้นไป ให้จ่ายไม่น้อยกว่าค่าจ้างอัตราสุดท้ายสี่ร้อยวัน” ดังนั้นการเปลี่ยนแปลงดังกล่าวมีผลกระทบต่อการตั้งสำรองผลประโยชน์พนักงานเพิ่มขึ้นเป็นจำนวนเงิน </w:t>
      </w:r>
      <w:r w:rsidRPr="00EB7202">
        <w:rPr>
          <w:rFonts w:ascii="Angsana New" w:hAnsi="Angsana New"/>
          <w:sz w:val="30"/>
          <w:szCs w:val="30"/>
        </w:rPr>
        <w:t>1.60</w:t>
      </w:r>
      <w:r w:rsidRPr="00EB720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B7202">
        <w:rPr>
          <w:rFonts w:ascii="Angsana New" w:hAnsi="Angsana New" w:hint="cs"/>
          <w:sz w:val="30"/>
          <w:szCs w:val="30"/>
          <w:cs/>
        </w:rPr>
        <w:t xml:space="preserve">ในงบการเงินรวม และจำนวน </w:t>
      </w:r>
      <w:r w:rsidRPr="00EB7202">
        <w:rPr>
          <w:rFonts w:ascii="Angsana New" w:hAnsi="Angsana New"/>
          <w:sz w:val="30"/>
          <w:szCs w:val="30"/>
          <w:lang w:val="en-US"/>
        </w:rPr>
        <w:t xml:space="preserve">1.59 </w:t>
      </w:r>
      <w:r w:rsidRPr="00EB7202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ในงบการเงินเฉพาะ</w:t>
      </w:r>
      <w:r w:rsidRPr="00EB7202">
        <w:rPr>
          <w:rFonts w:ascii="Angsana New" w:hAnsi="Angsana New"/>
          <w:sz w:val="30"/>
          <w:szCs w:val="30"/>
          <w:cs/>
        </w:rPr>
        <w:t>โดยบริษัทฯ รับรู้ต้นทุนบริการในอดีต เป็นค่าใช้จ่ายทันทีในงบกำไรขาดทุนเบ็ดเสร็จสำหรับไตรมาสปัจจุบัน</w:t>
      </w:r>
    </w:p>
    <w:p w14:paraId="0AD40AEF" w14:textId="77777777" w:rsidR="00EB7202" w:rsidRPr="00EB7202" w:rsidRDefault="00EB7202" w:rsidP="00022CD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ACF89F9" w14:textId="650F682C" w:rsidR="000E11CA" w:rsidRDefault="000E11CA" w:rsidP="000E11CA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B1C3F25" w14:textId="77777777" w:rsidR="00956A83" w:rsidRPr="00022CD6" w:rsidRDefault="00956A83" w:rsidP="000E11CA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bookmarkEnd w:id="2"/>
    <w:p w14:paraId="581DDEE0" w14:textId="77777777" w:rsidR="005D26DC" w:rsidRPr="00466E81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BB6C86B" w14:textId="77777777"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5D32D72" w14:textId="77777777" w:rsidR="00B16618" w:rsidRPr="00022CD6" w:rsidRDefault="00B16618" w:rsidP="00022CD6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022CD6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lastRenderedPageBreak/>
        <w:t>ทุนจดทะเบียน</w:t>
      </w:r>
    </w:p>
    <w:p w14:paraId="01833AEC" w14:textId="77777777" w:rsidR="001C4624" w:rsidRDefault="001C4624" w:rsidP="00B166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มติที่ประชุมวิสามัญผู้ถือหุ้นครั้งที่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1/2562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5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ได้อนุมัติให้บริษัทฯ </w:t>
      </w:r>
      <w:r w:rsidRPr="00494247">
        <w:rPr>
          <w:rFonts w:ascii="Angsana New" w:hAnsi="Angsana New"/>
          <w:sz w:val="30"/>
          <w:szCs w:val="30"/>
          <w:cs/>
        </w:rPr>
        <w:t>เพิ่มทุนจดทะเบียนเพื่อ</w:t>
      </w:r>
      <w:r w:rsidRPr="00494247">
        <w:rPr>
          <w:rFonts w:ascii="Angsana New" w:hAnsi="Angsana New" w:hint="cs"/>
          <w:sz w:val="30"/>
          <w:szCs w:val="30"/>
          <w:cs/>
        </w:rPr>
        <w:t>ปรับโครงสร้างเงินทุนของบริษัทฯ ให้มีขนาดเหมาะสม</w:t>
      </w:r>
      <w:r w:rsidRPr="00494247">
        <w:rPr>
          <w:rFonts w:ascii="Angsana New" w:hAnsi="Angsana New"/>
          <w:sz w:val="30"/>
          <w:szCs w:val="30"/>
          <w:cs/>
        </w:rPr>
        <w:t xml:space="preserve"> จากทุนจดทะเบียนเดิม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 xml:space="preserve">จำนวน </w:t>
      </w:r>
      <w:r w:rsidRPr="00494247">
        <w:rPr>
          <w:rFonts w:ascii="Angsana New" w:hAnsi="Angsana New"/>
          <w:sz w:val="30"/>
          <w:szCs w:val="30"/>
        </w:rPr>
        <w:t xml:space="preserve">531,936 </w:t>
      </w:r>
      <w:r w:rsidRPr="00494247">
        <w:rPr>
          <w:rFonts w:ascii="Angsana New" w:hAnsi="Angsana New"/>
          <w:sz w:val="30"/>
          <w:szCs w:val="30"/>
          <w:cs/>
        </w:rPr>
        <w:t xml:space="preserve">หุ้น อัตราหุ้นละ </w:t>
      </w:r>
      <w:r w:rsidRPr="00494247">
        <w:rPr>
          <w:rFonts w:ascii="Angsana New" w:hAnsi="Angsana New"/>
          <w:sz w:val="30"/>
          <w:szCs w:val="30"/>
        </w:rPr>
        <w:t xml:space="preserve">100 </w:t>
      </w:r>
      <w:r w:rsidRPr="00494247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>
        <w:rPr>
          <w:rFonts w:ascii="Angsana New" w:hAnsi="Angsana New"/>
          <w:sz w:val="30"/>
          <w:szCs w:val="30"/>
          <w:lang w:val="en-US"/>
        </w:rPr>
        <w:t>53</w:t>
      </w:r>
      <w:r w:rsidRPr="00494247">
        <w:rPr>
          <w:rFonts w:ascii="Angsana New" w:hAnsi="Angsana New"/>
          <w:sz w:val="30"/>
          <w:szCs w:val="30"/>
        </w:rPr>
        <w:t>,</w:t>
      </w:r>
      <w:r w:rsidRPr="00494247">
        <w:rPr>
          <w:rFonts w:ascii="Angsana New" w:hAnsi="Angsana New" w:hint="cs"/>
          <w:sz w:val="30"/>
          <w:szCs w:val="30"/>
          <w:cs/>
        </w:rPr>
        <w:t>1</w:t>
      </w:r>
      <w:r w:rsidRPr="00494247">
        <w:rPr>
          <w:rFonts w:ascii="Angsana New" w:hAnsi="Angsana New"/>
          <w:sz w:val="30"/>
          <w:szCs w:val="30"/>
        </w:rPr>
        <w:t>93</w:t>
      </w:r>
      <w:r w:rsidRPr="00494247">
        <w:rPr>
          <w:rFonts w:ascii="Angsana New" w:hAnsi="Angsana New" w:hint="cs"/>
          <w:sz w:val="30"/>
          <w:szCs w:val="30"/>
          <w:cs/>
        </w:rPr>
        <w:t>,</w:t>
      </w:r>
      <w:r w:rsidRPr="00494247">
        <w:rPr>
          <w:rFonts w:ascii="Angsana New" w:hAnsi="Angsana New"/>
          <w:sz w:val="30"/>
          <w:szCs w:val="30"/>
        </w:rPr>
        <w:t xml:space="preserve">600 </w:t>
      </w:r>
      <w:r w:rsidRPr="00494247">
        <w:rPr>
          <w:rFonts w:ascii="Angsana New" w:hAnsi="Angsana New"/>
          <w:sz w:val="30"/>
          <w:szCs w:val="30"/>
          <w:cs/>
        </w:rPr>
        <w:t xml:space="preserve">บาท โดยให้เพิ่มทุนจดทะเบียนของบริษัทอีกจำนวน </w:t>
      </w:r>
      <w:r w:rsidRPr="00494247">
        <w:rPr>
          <w:rFonts w:ascii="Angsana New" w:hAnsi="Angsana New"/>
          <w:sz w:val="30"/>
          <w:szCs w:val="30"/>
        </w:rPr>
        <w:t xml:space="preserve">968,064 </w:t>
      </w:r>
      <w:r w:rsidRPr="00494247">
        <w:rPr>
          <w:rFonts w:ascii="Angsana New" w:hAnsi="Angsana New"/>
          <w:sz w:val="30"/>
          <w:szCs w:val="30"/>
          <w:cs/>
        </w:rPr>
        <w:t xml:space="preserve">หุ้น อัตราหุ้นละ </w:t>
      </w:r>
      <w:r w:rsidRPr="00494247">
        <w:rPr>
          <w:rFonts w:ascii="Angsana New" w:hAnsi="Angsana New"/>
          <w:sz w:val="30"/>
          <w:szCs w:val="30"/>
        </w:rPr>
        <w:t xml:space="preserve">100 </w:t>
      </w:r>
      <w:r w:rsidRPr="00494247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494247">
        <w:rPr>
          <w:rFonts w:ascii="Angsana New" w:hAnsi="Angsana New"/>
          <w:sz w:val="30"/>
          <w:szCs w:val="30"/>
        </w:rPr>
        <w:t xml:space="preserve">96,806,400 </w:t>
      </w:r>
      <w:r w:rsidRPr="00494247">
        <w:rPr>
          <w:rFonts w:ascii="Angsana New" w:hAnsi="Angsana New"/>
          <w:sz w:val="30"/>
          <w:szCs w:val="30"/>
          <w:cs/>
        </w:rPr>
        <w:t xml:space="preserve">บาท </w:t>
      </w:r>
      <w:r w:rsidRPr="00494247">
        <w:rPr>
          <w:rFonts w:ascii="Angsana New" w:hAnsi="Angsana New" w:hint="cs"/>
          <w:sz w:val="30"/>
          <w:szCs w:val="30"/>
          <w:cs/>
        </w:rPr>
        <w:t xml:space="preserve">รวมเป็นทุนจดทะเบียน จำนวน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1,500,000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494247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494247">
        <w:rPr>
          <w:rFonts w:ascii="Angsana New" w:hAnsi="Angsana New"/>
          <w:sz w:val="30"/>
          <w:szCs w:val="30"/>
        </w:rPr>
        <w:t xml:space="preserve">100 </w:t>
      </w:r>
      <w:r w:rsidRPr="00494247">
        <w:rPr>
          <w:rFonts w:ascii="Angsana New" w:hAnsi="Angsana New"/>
          <w:sz w:val="30"/>
          <w:szCs w:val="30"/>
          <w:cs/>
        </w:rPr>
        <w:t xml:space="preserve">บาท รวมเป็นเงิน </w:t>
      </w:r>
      <w:r w:rsidRPr="00494247">
        <w:rPr>
          <w:rFonts w:ascii="Angsana New" w:hAnsi="Angsana New"/>
          <w:sz w:val="30"/>
          <w:szCs w:val="30"/>
          <w:lang w:val="en-US"/>
        </w:rPr>
        <w:t>150</w:t>
      </w:r>
      <w:r w:rsidRPr="00494247">
        <w:rPr>
          <w:rFonts w:ascii="Angsana New" w:hAnsi="Angsana New"/>
          <w:sz w:val="30"/>
          <w:szCs w:val="30"/>
        </w:rPr>
        <w:t xml:space="preserve">,000,000 </w:t>
      </w:r>
      <w:r w:rsidRPr="00494247">
        <w:rPr>
          <w:rFonts w:ascii="Angsana New" w:hAnsi="Angsana New"/>
          <w:sz w:val="30"/>
          <w:szCs w:val="30"/>
          <w:cs/>
        </w:rPr>
        <w:t>บาท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โดยบริษัทจะเรียกชำระค่าหุ้นเพิ่มทุนจากผู้ถือหุ้นเดิมตามสัดส่วน และการชำระทุน</w:t>
      </w:r>
      <w:r>
        <w:rPr>
          <w:rFonts w:ascii="Angsana New" w:hAnsi="Angsana New"/>
          <w:sz w:val="30"/>
          <w:szCs w:val="30"/>
          <w:cs/>
        </w:rPr>
        <w:br/>
      </w:r>
      <w:r w:rsidRPr="00494247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จดทะเบียนของบริษัทในครั้งนี้แบ่งเป็น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>30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5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>2562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7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40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ซึ่งมีการรับชำระทุนจดทะเบียนของบริษัทครบถ้วนแล้ว</w:t>
      </w:r>
    </w:p>
    <w:p w14:paraId="22780E4F" w14:textId="451EE9F2" w:rsidR="001C4624" w:rsidRDefault="001C462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F25DBD">
        <w:rPr>
          <w:rFonts w:ascii="Angsana New" w:hAnsi="Angsana New" w:hint="cs"/>
          <w:sz w:val="30"/>
          <w:szCs w:val="30"/>
          <w:cs/>
          <w:lang w:val="en-US"/>
        </w:rPr>
        <w:t xml:space="preserve">มติที่ประชุมสามัญผู้ถือหุ้นประจำปี </w:t>
      </w:r>
      <w:r w:rsidRPr="00F25DBD">
        <w:rPr>
          <w:rFonts w:ascii="Angsana New" w:hAnsi="Angsana New"/>
          <w:sz w:val="30"/>
          <w:szCs w:val="30"/>
          <w:lang w:val="en-US"/>
        </w:rPr>
        <w:t xml:space="preserve">2562 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F25DBD">
        <w:rPr>
          <w:rFonts w:ascii="Angsana New" w:hAnsi="Angsana New"/>
          <w:sz w:val="30"/>
          <w:szCs w:val="30"/>
          <w:lang w:val="en-US"/>
        </w:rPr>
        <w:t xml:space="preserve">13 </w:t>
      </w:r>
      <w:r w:rsidRPr="00F25DB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25DBD">
        <w:rPr>
          <w:rFonts w:ascii="Angsana New" w:hAnsi="Angsana New"/>
          <w:sz w:val="30"/>
          <w:szCs w:val="30"/>
          <w:lang w:val="en-US"/>
        </w:rPr>
        <w:t>2562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ได้อนุมัติการเปลี่ยนแปลงมูลค่าหุ้นสามัญที่ตราไว้ของบริษัทฯ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จากเดิมหุ้นละ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100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เป็นหุ้นละ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ทำให้จำนวนหุ้นจดทะเบียนและจำนวนหุ้นที่ออกและชำระแล้วของบริษัทฯ</w:t>
      </w:r>
      <w:r w:rsidRPr="001C462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เพิ่มขึ้นจำนวน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F25DBD">
        <w:rPr>
          <w:rFonts w:ascii="Angsana New" w:hAnsi="Angsana New"/>
          <w:sz w:val="30"/>
          <w:szCs w:val="30"/>
          <w:lang w:val="en-US"/>
        </w:rPr>
        <w:t>298,500,000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โดยเพิ่มขึ้นจาก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1,500,000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300,000,000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จำนวนทุนจดทะเบียนและทุนที่ออกและเรียกชำระแล้วของบริษัทฯ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ยังคงเท่าเดิม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>บริษัทฯได้ดำเนินการจดทะเบียนการเปลี่ยนแปลงดังกล่าวกับกระทรวงพาณิชย์</w:t>
      </w:r>
      <w:r w:rsidRPr="00F25DBD">
        <w:rPr>
          <w:rFonts w:ascii="Angsana New" w:hAnsi="Angsana New"/>
          <w:sz w:val="30"/>
          <w:szCs w:val="30"/>
          <w:cs/>
          <w:lang w:val="en-US"/>
        </w:rPr>
        <w:t xml:space="preserve">แล้วเมื่อวันที่ </w:t>
      </w:r>
      <w:r w:rsidRPr="00F25DBD">
        <w:rPr>
          <w:rFonts w:ascii="Angsana New" w:hAnsi="Angsana New"/>
          <w:sz w:val="30"/>
          <w:szCs w:val="30"/>
          <w:lang w:val="en-US"/>
        </w:rPr>
        <w:t xml:space="preserve">14 </w:t>
      </w:r>
      <w:r w:rsidRPr="00F25DB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F25DBD">
        <w:rPr>
          <w:rFonts w:ascii="Angsana New" w:hAnsi="Angsana New"/>
          <w:sz w:val="30"/>
          <w:szCs w:val="30"/>
          <w:lang w:val="en-US"/>
        </w:rPr>
        <w:t>2562</w:t>
      </w:r>
    </w:p>
    <w:p w14:paraId="72C9A45F" w14:textId="77777777" w:rsidR="001C4624" w:rsidRPr="001C4624" w:rsidRDefault="001C4624" w:rsidP="001C462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302BEE">
        <w:rPr>
          <w:rFonts w:ascii="Angsana New" w:hAnsi="Angsana New" w:hint="cs"/>
          <w:sz w:val="30"/>
          <w:szCs w:val="30"/>
          <w:cs/>
          <w:lang w:val="en-US"/>
        </w:rPr>
        <w:t>มติที่ประชุม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สามัญผู้ถือหุ้นประจำปี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CE0227">
        <w:rPr>
          <w:rFonts w:ascii="Angsana New" w:hAnsi="Angsana New"/>
          <w:sz w:val="30"/>
          <w:szCs w:val="30"/>
          <w:lang w:val="en-US"/>
        </w:rPr>
        <w:t xml:space="preserve"> </w:t>
      </w:r>
      <w:r w:rsidRPr="00CE022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13</w:t>
      </w:r>
      <w:r w:rsidRPr="00CE0227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CE022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E0227">
        <w:rPr>
          <w:rFonts w:ascii="Angsana New" w:hAnsi="Angsana New"/>
          <w:sz w:val="30"/>
          <w:szCs w:val="30"/>
          <w:lang w:val="en-US"/>
        </w:rPr>
        <w:t>2562</w:t>
      </w:r>
      <w:r w:rsidRPr="00302BE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ได้อนุมัติให้บริษัทฯ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เพิ่มทุนจดทะเบียนเพื่อ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 xml:space="preserve">รองรับการเสนอขายหุ้นสามัญที่ออกใหม่ต่อประชาชนเป็นครั้งแรก </w:t>
      </w:r>
      <w:r w:rsidRPr="006C5484">
        <w:rPr>
          <w:rFonts w:ascii="Angsana New" w:hAnsi="Angsana New"/>
          <w:sz w:val="30"/>
          <w:szCs w:val="30"/>
          <w:lang w:val="en-US"/>
        </w:rPr>
        <w:t>(Initial Public Offering)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จากทุนจดทะเบียนเดิม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6C5484">
        <w:rPr>
          <w:rFonts w:ascii="Angsana New" w:hAnsi="Angsana New"/>
          <w:sz w:val="30"/>
          <w:szCs w:val="30"/>
          <w:lang w:val="en-US"/>
        </w:rPr>
        <w:t>300,000,000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อัตราหุ้นละ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รวมเป็นเงิน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150,000,000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>โดยให้เพิ่มทุนจดทะเบียนของบริษัทอีกจำนวน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130,000,000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/>
          <w:sz w:val="30"/>
          <w:szCs w:val="30"/>
          <w:cs/>
          <w:lang w:val="en-US"/>
        </w:rPr>
        <w:t xml:space="preserve">อัตราหุ้นละ 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0.50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 รวมเป็นเงิน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65,000,000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รวมเป็นทุนจดทะเบียน จำนวน </w:t>
      </w:r>
      <w:r w:rsidRPr="006C5484">
        <w:rPr>
          <w:rFonts w:ascii="Angsana New" w:hAnsi="Angsana New"/>
          <w:sz w:val="30"/>
          <w:szCs w:val="30"/>
          <w:lang w:val="en-US"/>
        </w:rPr>
        <w:t xml:space="preserve">430,000,000 </w:t>
      </w:r>
      <w:r w:rsidRPr="006C5484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อัตราหุ้นละ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0.50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 รวมเป็นเงิน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 </w:t>
      </w:r>
      <w:r w:rsidRPr="006C5484">
        <w:rPr>
          <w:rFonts w:ascii="Angsana New" w:hAnsi="Angsana New"/>
          <w:sz w:val="30"/>
          <w:szCs w:val="30"/>
          <w:lang w:val="en-US"/>
        </w:rPr>
        <w:t>215</w:t>
      </w:r>
      <w:r w:rsidRPr="001C4624">
        <w:rPr>
          <w:rFonts w:ascii="Angsana New" w:hAnsi="Angsana New"/>
          <w:sz w:val="30"/>
          <w:szCs w:val="30"/>
          <w:lang w:val="en-US"/>
        </w:rPr>
        <w:t xml:space="preserve">,000,000 </w:t>
      </w:r>
      <w:r w:rsidRPr="001C4624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1C4624">
        <w:rPr>
          <w:rFonts w:ascii="Angsana New" w:hAnsi="Angsana New" w:hint="cs"/>
          <w:sz w:val="30"/>
          <w:szCs w:val="30"/>
          <w:cs/>
          <w:lang w:val="en-US"/>
        </w:rPr>
        <w:t xml:space="preserve"> ซึ่งบริษัทฯยังไม่มีการรับชำระทุนจดทะเบียนของบริษัท</w:t>
      </w:r>
    </w:p>
    <w:p w14:paraId="3CB3B447" w14:textId="77777777" w:rsidR="00A8454F" w:rsidRDefault="00C7442D" w:rsidP="000E11CA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ทุน</w:t>
      </w:r>
      <w:r w:rsidR="00821505" w:rsidRPr="004E5A45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>สำรอง</w:t>
      </w:r>
      <w:r w:rsidR="00EB3AA7" w:rsidRPr="004E5A45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ตามก</w:t>
      </w:r>
      <w:r w:rsidR="001264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ฎ</w:t>
      </w:r>
      <w:r w:rsidR="00EB3AA7" w:rsidRPr="004E5A45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หมาย</w:t>
      </w:r>
    </w:p>
    <w:p w14:paraId="5517EF45" w14:textId="57B97136" w:rsidR="00A03D23" w:rsidRDefault="00B1661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16618">
        <w:rPr>
          <w:rFonts w:ascii="Angsana New" w:hAnsi="Angsana New"/>
          <w:sz w:val="30"/>
          <w:szCs w:val="30"/>
          <w:cs/>
        </w:rPr>
        <w:t>ตามบทบัญญัติแห่งประมวลกฎหมายแพ่งและพาณิชย์ กลุ่มบริษัท ต้องจัดสรรกำไรอย่างน้อยร้อยละ 5  เป็นทุนสำรอง ตามกฎหมาย ทุกครั้งที่มีการประกาศจ่ายเงินปันผล จนกว่ายอดสะสมของทุนสำรองนี้มีจำนวนไม่น้อยกว่าร้อยละ 10  ของทุนจดทะเบียน ทุนสำรองดังกล่าวจะนำไปจ่ายเป็นเงินปันผลไม่ได้</w:t>
      </w:r>
    </w:p>
    <w:p w14:paraId="003900DC" w14:textId="25E29C0A" w:rsidR="00022CD6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188F43E" w14:textId="7E0EB0C2" w:rsidR="00022CD6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49FF233" w14:textId="571B46F3" w:rsidR="00022CD6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C7DA980" w14:textId="0BDC6972" w:rsidR="00022CD6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1C5FB01" w14:textId="433B1EDE" w:rsidR="00022CD6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E1C0BC1" w14:textId="24FBD48A" w:rsidR="00022CD6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157B69" w14:textId="77777777" w:rsidR="00022CD6" w:rsidRDefault="00022CD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F16972C" w14:textId="77777777" w:rsidR="00A8454F" w:rsidRPr="00A6604D" w:rsidRDefault="00A8454F" w:rsidP="000E11CA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10B238AC" w14:textId="77777777"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14:paraId="2034CF1D" w14:textId="77777777"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24FA60F5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664D2E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702663">
          <w:footerReference w:type="default" r:id="rId12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53AB9DB3" w14:textId="77777777" w:rsidR="00FF73FE" w:rsidRPr="00A6604D" w:rsidRDefault="00FF73FE" w:rsidP="00D40428">
      <w:pPr>
        <w:numPr>
          <w:ilvl w:val="0"/>
          <w:numId w:val="16"/>
        </w:numPr>
        <w:tabs>
          <w:tab w:val="left" w:pos="709"/>
          <w:tab w:val="decimal" w:pos="7920"/>
        </w:tabs>
        <w:spacing w:line="240" w:lineRule="atLeast"/>
        <w:ind w:hanging="105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282299" w:rsidRPr="00E64E19" w14:paraId="6B2643D1" w14:textId="77777777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DBA82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90F4D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CE367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CA583" w14:textId="77777777"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16618" w:rsidRPr="00E64E19" w14:paraId="7DBB7BD9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48FBA" w14:textId="77777777"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AB480" w14:textId="77777777" w:rsidR="00B16618" w:rsidRPr="00282299" w:rsidRDefault="00B16618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82299" w:rsidRPr="00E64E19" w14:paraId="2F8D8F63" w14:textId="77777777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B1C82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177A0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70B25" w14:textId="77777777" w:rsidR="00282299" w:rsidRPr="0028229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351FF" w14:textId="77777777" w:rsidR="00282299" w:rsidRPr="00282299" w:rsidRDefault="00282299" w:rsidP="00A21070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282299" w:rsidRPr="00E64E19" w14:paraId="25E32D97" w14:textId="77777777" w:rsidTr="008B717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28415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1FF89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4DF73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CE67D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6618" w:rsidRPr="00E64E19" w14:paraId="560593B3" w14:textId="77777777" w:rsidTr="00282299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CE27" w14:textId="77777777" w:rsidR="00B16618" w:rsidRPr="00E64E19" w:rsidRDefault="00B16618" w:rsidP="00B16618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96EE8" w14:textId="77777777" w:rsidR="00B16618" w:rsidRPr="00E64E19" w:rsidRDefault="00B16618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E258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91B9" w14:textId="77777777" w:rsidR="00B16618" w:rsidRPr="00E64E19" w:rsidRDefault="003E25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3F13" w14:textId="77777777" w:rsidR="00B16618" w:rsidRPr="00E64E19" w:rsidRDefault="003E25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77FB7" w14:textId="77777777" w:rsidR="00B16618" w:rsidRPr="00E64E19" w:rsidRDefault="003E25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B51B7" w14:textId="77777777" w:rsidR="00B16618" w:rsidRPr="00E64E19" w:rsidRDefault="003E25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AC933" w14:textId="77777777" w:rsidR="00B16618" w:rsidRPr="00E64E19" w:rsidRDefault="003E258D" w:rsidP="00B1661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700B09" w:rsidRPr="00E64E19" w14:paraId="7B236277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022A1" w14:textId="77777777"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D43D8" w14:textId="2644D7CF" w:rsidR="00700B09" w:rsidRPr="00AD6BC6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86,144,889.22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088A3" w14:textId="7B6DE1D9" w:rsidR="00700B09" w:rsidRPr="00AD6BC6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98,627,159.64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C6E2" w14:textId="17E6CABB" w:rsidR="00700B09" w:rsidRPr="00AD6BC6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24,735,226.75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94A1" w14:textId="7D40C0EA" w:rsidR="00700B09" w:rsidRPr="00AD6BC6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28,853,940.03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ADE1A" w14:textId="01536D44" w:rsidR="00700B09" w:rsidRPr="00AD6BC6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110,880,115.97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7375A" w14:textId="547E5684" w:rsidR="00700B09" w:rsidRPr="00AD6BC6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127,481,099.67</w:t>
            </w:r>
          </w:p>
        </w:tc>
      </w:tr>
      <w:tr w:rsidR="00700B09" w:rsidRPr="00E64E19" w14:paraId="2AF5109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6937" w14:textId="77777777"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231BA" w14:textId="52816944" w:rsidR="00700B09" w:rsidRPr="00E64E19" w:rsidRDefault="0079191F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(56,212,845.46)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A919" w14:textId="1648A891" w:rsidR="00700B09" w:rsidRPr="00E64E19" w:rsidRDefault="0079191F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(50,296,772.74)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62018" w14:textId="09879C2E" w:rsidR="00700B09" w:rsidRPr="00E64E19" w:rsidRDefault="0079191F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(17,183,254.99)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9DD6E" w14:textId="0094229B" w:rsidR="00700B09" w:rsidRPr="00E64E19" w:rsidRDefault="0079191F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(18,721,943.53)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C54F" w14:textId="48A47486" w:rsidR="00700B09" w:rsidRPr="00E64E19" w:rsidRDefault="0079191F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(73,396,100.45)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6DBF" w14:textId="2F4C5836" w:rsidR="00700B09" w:rsidRPr="00E64E19" w:rsidRDefault="0079191F" w:rsidP="00700B09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(69,018,716.27)</w:t>
            </w:r>
          </w:p>
        </w:tc>
      </w:tr>
      <w:tr w:rsidR="00700B09" w:rsidRPr="00E64E19" w14:paraId="7DBA79B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9CF97" w14:textId="77777777"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94D2" w14:textId="0793F59F" w:rsidR="00700B09" w:rsidRPr="00E64E19" w:rsidRDefault="0079191F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29,932,043.76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30246" w14:textId="5DED6631" w:rsidR="00700B09" w:rsidRPr="00E64E19" w:rsidRDefault="0079191F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48,330,386.90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B03EF" w14:textId="651AE41C" w:rsidR="00700B09" w:rsidRPr="00E64E19" w:rsidRDefault="0079191F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7,551,971.76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ACC3" w14:textId="765CE591" w:rsidR="00700B09" w:rsidRPr="00E64E19" w:rsidRDefault="0079191F" w:rsidP="00700B09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10,131,996.50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6C84" w14:textId="4BE30445" w:rsidR="00700B09" w:rsidRPr="00E64E19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37,484,015.52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B5DB" w14:textId="6F18CB10" w:rsidR="00700B09" w:rsidRPr="00E64E19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58,462,383.40</w:t>
            </w:r>
          </w:p>
        </w:tc>
      </w:tr>
      <w:tr w:rsidR="00700B09" w:rsidRPr="00E64E19" w14:paraId="381C6499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C47C1" w14:textId="77777777"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B512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340D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BFA0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1BFD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7A1F6" w14:textId="1AF1CFE9" w:rsidR="00700B09" w:rsidRPr="00E64E19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971,725.10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D358E" w14:textId="54EF7A20" w:rsidR="00700B09" w:rsidRPr="00E64E19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2,178,854.26</w:t>
            </w:r>
          </w:p>
        </w:tc>
      </w:tr>
      <w:tr w:rsidR="00700B09" w:rsidRPr="00E64E19" w14:paraId="58616ADA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C1D85" w14:textId="77777777" w:rsidR="00700B09" w:rsidRPr="00E64E19" w:rsidRDefault="00700B09" w:rsidP="00700B09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4C48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C659C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2EA63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6B433" w14:textId="77777777" w:rsidR="00700B09" w:rsidRPr="00E64E19" w:rsidRDefault="00700B09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F95F" w14:textId="45782E30" w:rsidR="00700B09" w:rsidRPr="00E64E19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(6,652,519.01)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A7A44" w14:textId="4CD08DD9" w:rsidR="00700B09" w:rsidRPr="00E64E19" w:rsidRDefault="0079191F" w:rsidP="00700B09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(8,232,989.39)</w:t>
            </w:r>
          </w:p>
        </w:tc>
      </w:tr>
      <w:tr w:rsidR="00667265" w:rsidRPr="00E64E19" w14:paraId="57FDB33A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1978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D621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790B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D78A8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AA0D1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85F53" w14:textId="3DE99162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(21,901,787.79)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DAE1F" w14:textId="534DF22A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(20,334,891.18)</w:t>
            </w:r>
          </w:p>
        </w:tc>
      </w:tr>
      <w:tr w:rsidR="00667265" w:rsidRPr="00E64E19" w14:paraId="16F7C93D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9B5A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19906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4009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96B4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B2D90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D3AA" w14:textId="479676A9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(739,517.68)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7FF3F" w14:textId="251DED4E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(713,122.91)</w:t>
            </w:r>
          </w:p>
        </w:tc>
      </w:tr>
      <w:tr w:rsidR="00667265" w:rsidRPr="00E64E19" w14:paraId="637D0EE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FE939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152A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F9D7C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984DA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5AC3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8D430" w14:textId="74592BB2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9,161,916.14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1E1D" w14:textId="5AF48A52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31,360,234.18</w:t>
            </w:r>
          </w:p>
        </w:tc>
      </w:tr>
      <w:tr w:rsidR="00667265" w:rsidRPr="00E64E19" w14:paraId="2B3B4E7A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BCD7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37207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3BEC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9D495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D17BF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4B608" w14:textId="1BA88606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(1,789,238.67)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81ADD" w14:textId="6276B4DA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(6,594,242.79)</w:t>
            </w:r>
          </w:p>
        </w:tc>
      </w:tr>
      <w:tr w:rsidR="00667265" w:rsidRPr="00E64E19" w14:paraId="6DCFFE63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6F05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DE57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B367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63BE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92405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D644" w14:textId="1344C497" w:rsidR="00667265" w:rsidRPr="00FB7C83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7,372,677.47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D1AF" w14:textId="4AF82DAE" w:rsidR="00667265" w:rsidRPr="00FB7C83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24,765,991.39</w:t>
            </w:r>
          </w:p>
        </w:tc>
      </w:tr>
    </w:tbl>
    <w:p w14:paraId="453AA3DB" w14:textId="77777777" w:rsidR="00055075" w:rsidRDefault="00055075" w:rsidP="00A96515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01A4B531" w14:textId="77777777" w:rsidR="00055075" w:rsidRDefault="00055075" w:rsidP="00A96515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5E1BF720" w14:textId="75ACCF96" w:rsidR="00FF73FE" w:rsidRDefault="00FF73FE" w:rsidP="00A96515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  <w:r w:rsidRPr="00EB3AA7">
        <w:rPr>
          <w:rFonts w:ascii="Angsana New" w:hAnsi="Angsana New"/>
          <w:sz w:val="30"/>
          <w:szCs w:val="30"/>
        </w:rPr>
        <w:t xml:space="preserve"> </w:t>
      </w:r>
    </w:p>
    <w:p w14:paraId="71E47810" w14:textId="77777777" w:rsidR="003E258D" w:rsidRDefault="003E258D" w:rsidP="00A96515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4DEFE2A" w14:textId="77777777" w:rsidR="003E258D" w:rsidRPr="00A6604D" w:rsidRDefault="003E258D" w:rsidP="00022CD6">
      <w:pPr>
        <w:numPr>
          <w:ilvl w:val="0"/>
          <w:numId w:val="43"/>
        </w:numPr>
        <w:tabs>
          <w:tab w:val="left" w:pos="709"/>
          <w:tab w:val="decimal" w:pos="7920"/>
        </w:tabs>
        <w:spacing w:line="240" w:lineRule="atLeast"/>
        <w:ind w:left="72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3E258D" w:rsidRPr="00E64E19" w14:paraId="447D6BE4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970F1" w14:textId="77777777" w:rsidR="003E258D" w:rsidRPr="00E64E19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EA5AB" w14:textId="77777777" w:rsidR="003E258D" w:rsidRPr="00E64E19" w:rsidRDefault="003E258D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5BFA" w14:textId="77777777" w:rsidR="003E258D" w:rsidRPr="00E64E19" w:rsidRDefault="003E258D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34AE7" w14:textId="77777777" w:rsidR="003E258D" w:rsidRPr="00282299" w:rsidRDefault="003E258D" w:rsidP="00CB125F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3E258D" w:rsidRPr="00E64E19" w14:paraId="4BC95D75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D9DB" w14:textId="77777777" w:rsidR="003E258D" w:rsidRPr="00E64E19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259BD" w14:textId="77777777" w:rsidR="003E258D" w:rsidRPr="00282299" w:rsidRDefault="003E258D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E258D" w:rsidRPr="00E64E19" w14:paraId="7EDF2281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33B62" w14:textId="77777777" w:rsidR="003E258D" w:rsidRPr="00E64E19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9C4F8" w14:textId="77777777" w:rsidR="003E258D" w:rsidRPr="00E64E19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61192" w14:textId="77777777" w:rsidR="003E258D" w:rsidRPr="00282299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DFB7" w14:textId="77777777" w:rsidR="003E258D" w:rsidRPr="00282299" w:rsidRDefault="003E258D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3E258D" w:rsidRPr="00E64E19" w14:paraId="74C16C1F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A373" w14:textId="77777777" w:rsidR="003E258D" w:rsidRPr="00E64E19" w:rsidRDefault="003E258D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A64E4" w14:textId="77777777" w:rsidR="003E258D" w:rsidRPr="00E64E19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D712B" w14:textId="77777777" w:rsidR="003E258D" w:rsidRPr="00E64E19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5FA8" w14:textId="77777777" w:rsidR="003E258D" w:rsidRPr="00E64E19" w:rsidRDefault="003E258D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E258D" w:rsidRPr="00E64E19" w14:paraId="4AA20416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DD507" w14:textId="77777777" w:rsidR="003E258D" w:rsidRPr="00E64E19" w:rsidRDefault="003E258D" w:rsidP="003E258D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23973" w14:textId="77777777" w:rsidR="003E258D" w:rsidRPr="00E64E19" w:rsidRDefault="003E25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A454" w14:textId="77777777" w:rsidR="003E258D" w:rsidRPr="00E64E19" w:rsidRDefault="003E25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70329" w14:textId="77777777" w:rsidR="003E258D" w:rsidRPr="00E64E19" w:rsidRDefault="003E25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0EACD" w14:textId="77777777" w:rsidR="003E258D" w:rsidRPr="00E64E19" w:rsidRDefault="003E25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8912" w14:textId="77777777" w:rsidR="003E258D" w:rsidRPr="00E64E19" w:rsidRDefault="003E25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36622" w14:textId="77777777" w:rsidR="003E258D" w:rsidRPr="00E64E19" w:rsidRDefault="003E258D" w:rsidP="003E258D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38474D" w:rsidRPr="00E64E19" w14:paraId="044A38EF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A2BF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762AA" w14:textId="1AE48929" w:rsidR="0038474D" w:rsidRPr="00AD6BC6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173,509,774.34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0CF19" w14:textId="4ECB26D1" w:rsidR="0038474D" w:rsidRPr="00AD6BC6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182,311,728.04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ECE4" w14:textId="3A12B24A" w:rsidR="0038474D" w:rsidRPr="00AD6BC6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46,563,665.69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DB594" w14:textId="364D28F7" w:rsidR="0038474D" w:rsidRPr="00AD6BC6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57,475,355.08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BC4EF" w14:textId="50FA0870" w:rsidR="0038474D" w:rsidRPr="00AD6BC6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220,073,440.03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DA52" w14:textId="02034DDF" w:rsidR="0038474D" w:rsidRPr="00AD6BC6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239,787,083.12</w:t>
            </w:r>
          </w:p>
        </w:tc>
      </w:tr>
      <w:tr w:rsidR="0038474D" w:rsidRPr="00E64E19" w14:paraId="2A07AA1D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6E4B1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0392A" w14:textId="490FFBBE" w:rsidR="0038474D" w:rsidRPr="00E64E19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(110,160,916.42)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B216" w14:textId="09BC3286" w:rsidR="0038474D" w:rsidRPr="00E64E19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(96,999,391.23)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C7D1" w14:textId="3516F433" w:rsidR="0038474D" w:rsidRPr="00E64E19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(32,500,193.80)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5DE4" w14:textId="27003DA1" w:rsidR="0038474D" w:rsidRPr="00E64E19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(37,827,702.79)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B9D0" w14:textId="3E98FBD7" w:rsidR="0038474D" w:rsidRPr="00E64E19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(142,661,110.22)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22D10" w14:textId="09A19D26" w:rsidR="0038474D" w:rsidRPr="00E64E19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(134,827,094.02)</w:t>
            </w:r>
          </w:p>
        </w:tc>
      </w:tr>
      <w:tr w:rsidR="0038474D" w:rsidRPr="00E64E19" w14:paraId="301FFA80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5D236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1384" w14:textId="2DC2C6A7" w:rsidR="0038474D" w:rsidRPr="00E64E19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63,348,857.92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AE1C" w14:textId="071F325D" w:rsidR="0038474D" w:rsidRPr="00E64E19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85,312,336.81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3C05" w14:textId="57BCD9B9" w:rsidR="0038474D" w:rsidRPr="00E64E19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14,063,471.89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491B" w14:textId="36F3B0B1" w:rsidR="0038474D" w:rsidRPr="00E64E19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19,647,652.29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80FB" w14:textId="30696C4C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77,412,329.81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CD82" w14:textId="732C341C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104,959,989.10</w:t>
            </w:r>
          </w:p>
        </w:tc>
      </w:tr>
      <w:tr w:rsidR="0038474D" w:rsidRPr="00E64E19" w14:paraId="18496D45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C728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2E63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2522C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74363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3243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1392" w14:textId="557E250F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2,069,344.74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C312" w14:textId="0A04FD4B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3,518,487.67</w:t>
            </w:r>
          </w:p>
        </w:tc>
      </w:tr>
      <w:tr w:rsidR="0038474D" w:rsidRPr="00E64E19" w14:paraId="7BAB99BD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1C0D7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CA99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C4F42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98499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0B175" w14:textId="7777777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A11C" w14:textId="515F122B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(14,387,477.85)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56D36" w14:textId="53A739B5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(16,823,993.92)</w:t>
            </w:r>
          </w:p>
        </w:tc>
      </w:tr>
      <w:tr w:rsidR="00667265" w:rsidRPr="00E64E19" w14:paraId="2DFBB74A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E1DF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6E562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A8B02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3D016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C411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8A57A" w14:textId="26FBCD3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(41,897,300.51)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12956" w14:textId="7FC8BA6D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(39,994,345.17)</w:t>
            </w:r>
          </w:p>
        </w:tc>
      </w:tr>
      <w:tr w:rsidR="00667265" w:rsidRPr="00E64E19" w14:paraId="071FC416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4CB4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5F6B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7766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82A59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44D7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C1E7" w14:textId="06D12B09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(1,447,492.77)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98493" w14:textId="58B70B9C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(1,391,693.42)</w:t>
            </w:r>
          </w:p>
        </w:tc>
      </w:tr>
      <w:tr w:rsidR="00667265" w:rsidRPr="00E64E19" w14:paraId="1E70A0B7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3ACF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0798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B1762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CB0D0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80DD4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57EE" w14:textId="61FCC4EF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21,749,403.42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1E1A" w14:textId="288F4114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50,268,444.26</w:t>
            </w:r>
          </w:p>
        </w:tc>
      </w:tr>
      <w:tr w:rsidR="00667265" w:rsidRPr="00E64E19" w14:paraId="1D968DAB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5B14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CFCDC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61A8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84CC9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6A44B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9B2F3" w14:textId="0189BFC6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(5,380,378.58)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30F17" w14:textId="3290819D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(10,876,991.29)</w:t>
            </w:r>
          </w:p>
        </w:tc>
      </w:tr>
      <w:tr w:rsidR="00667265" w:rsidRPr="00E64E19" w14:paraId="5B6916C4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5A852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2B67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8F18D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76D9E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ED23" w14:textId="77777777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A2E08" w14:textId="2A43B2C9" w:rsidR="00667265" w:rsidRPr="00FB7C83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16,369,024.84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D7D7" w14:textId="3F8C6B0A" w:rsidR="00667265" w:rsidRPr="00FB7C83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39,391,452.97</w:t>
            </w:r>
          </w:p>
        </w:tc>
      </w:tr>
    </w:tbl>
    <w:p w14:paraId="2F18F4E2" w14:textId="77777777" w:rsidR="00191431" w:rsidRDefault="00191431" w:rsidP="003E258D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02BB1140" w14:textId="231671D0" w:rsidR="003E258D" w:rsidRPr="00512859" w:rsidRDefault="003E258D" w:rsidP="003E258D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B3AA7">
        <w:rPr>
          <w:rFonts w:ascii="Angsana New" w:hAnsi="Angsana New"/>
          <w:sz w:val="30"/>
          <w:szCs w:val="30"/>
        </w:rPr>
        <w:t xml:space="preserve"> </w:t>
      </w:r>
    </w:p>
    <w:p w14:paraId="5D91704E" w14:textId="77777777" w:rsidR="003E258D" w:rsidRDefault="003E258D" w:rsidP="008D5DB7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2F8E590D" w14:textId="77777777" w:rsidR="00B16618" w:rsidRDefault="008D5DB7" w:rsidP="008D5DB7">
      <w:pPr>
        <w:tabs>
          <w:tab w:val="left" w:pos="26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2FB03BF" w14:textId="77777777" w:rsidR="00B16618" w:rsidRPr="00A6604D" w:rsidRDefault="00B16618" w:rsidP="00D40428">
      <w:pPr>
        <w:numPr>
          <w:ilvl w:val="0"/>
          <w:numId w:val="17"/>
        </w:numPr>
        <w:tabs>
          <w:tab w:val="left" w:pos="709"/>
          <w:tab w:val="decimal" w:pos="7920"/>
        </w:tabs>
        <w:spacing w:line="240" w:lineRule="atLeast"/>
        <w:ind w:hanging="105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14:paraId="1BD79EDC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5674" w14:textId="77777777"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09674" w14:textId="77777777" w:rsidR="00B16618" w:rsidRPr="00E64E19" w:rsidRDefault="00B16618" w:rsidP="00AD3871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8C9B7" w14:textId="77777777" w:rsidR="00B16618" w:rsidRPr="00E64E19" w:rsidRDefault="00B16618" w:rsidP="00AD3871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F48C6" w14:textId="77777777" w:rsidR="00B16618" w:rsidRPr="00282299" w:rsidRDefault="00B16618" w:rsidP="00AD3871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16618" w:rsidRPr="00E64E19" w14:paraId="46323019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629FA" w14:textId="77777777"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51D4F" w14:textId="77777777" w:rsidR="00B16618" w:rsidRPr="00282299" w:rsidRDefault="00B16618" w:rsidP="00AD387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</w:t>
            </w:r>
            <w:r w:rsidR="00C104FB">
              <w:rPr>
                <w:rFonts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16618" w:rsidRPr="00E64E19" w14:paraId="3F93A38D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C051A" w14:textId="77777777"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C7E00" w14:textId="77777777"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AB1BF" w14:textId="77777777" w:rsidR="00B16618" w:rsidRPr="0028229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1CDDE" w14:textId="77777777" w:rsidR="00B16618" w:rsidRPr="00282299" w:rsidRDefault="00B16618" w:rsidP="00AD3871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B16618" w:rsidRPr="00E64E19" w14:paraId="588513AA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63343" w14:textId="77777777" w:rsidR="00B16618" w:rsidRPr="00E64E19" w:rsidRDefault="00B16618" w:rsidP="00AD3871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95F6B" w14:textId="77777777"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E49B0" w14:textId="77777777"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DB927" w14:textId="77777777" w:rsidR="00B16618" w:rsidRPr="00E64E19" w:rsidRDefault="00B16618" w:rsidP="00AD3871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125F" w:rsidRPr="00E64E19" w14:paraId="4D92691C" w14:textId="77777777" w:rsidTr="00AD387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3C66" w14:textId="77777777" w:rsidR="00CB125F" w:rsidRPr="00E64E19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CE27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67160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86D74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BE578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D667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14E5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0B2164" w:rsidRPr="00E64E19" w14:paraId="4034D851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41CC" w14:textId="77777777" w:rsidR="000B2164" w:rsidRPr="00E64E19" w:rsidRDefault="000B2164" w:rsidP="000B216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F4CB" w14:textId="4C496A9B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86,173,041.70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E6BD" w14:textId="10D3D075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/>
                <w:sz w:val="28"/>
                <w:szCs w:val="28"/>
              </w:rPr>
              <w:t>98,633,931.02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B613" w14:textId="674C6AB1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24,735,226.75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F9CD" w14:textId="31C775B2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/>
                <w:sz w:val="28"/>
                <w:szCs w:val="28"/>
              </w:rPr>
              <w:t>28,853,940.03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13E6" w14:textId="4C666A81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110,908,268.45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34403" w14:textId="2E9DA46C" w:rsidR="000B2164" w:rsidRPr="00AD6BC6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127,487,871.05</w:t>
            </w:r>
          </w:p>
        </w:tc>
      </w:tr>
      <w:tr w:rsidR="000B2164" w:rsidRPr="00E64E19" w14:paraId="1B850AE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B823A" w14:textId="77777777" w:rsidR="000B2164" w:rsidRPr="00E64E19" w:rsidRDefault="000B2164" w:rsidP="000B216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CD00" w14:textId="378BA702" w:rsidR="000B2164" w:rsidRPr="002417F4" w:rsidRDefault="000B2164" w:rsidP="000B216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(57,320,141.20)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6259" w14:textId="6577F2F0" w:rsidR="000B2164" w:rsidRPr="002417F4" w:rsidRDefault="000B2164" w:rsidP="000B216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/>
                <w:sz w:val="28"/>
                <w:szCs w:val="28"/>
              </w:rPr>
              <w:t>(50,896,945.37)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1D902" w14:textId="79A5FFCF" w:rsidR="000B2164" w:rsidRPr="002417F4" w:rsidRDefault="000B2164" w:rsidP="000B216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(17,183,254.99)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F221" w14:textId="60C9159E" w:rsidR="000B2164" w:rsidRPr="002417F4" w:rsidRDefault="000B2164" w:rsidP="000B216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/>
                <w:sz w:val="28"/>
                <w:szCs w:val="28"/>
              </w:rPr>
              <w:t>(18,721,943.53)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B8BA5" w14:textId="1010B739" w:rsidR="000B2164" w:rsidRPr="002417F4" w:rsidRDefault="000B2164" w:rsidP="000B216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(74,503,396.19)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0081" w14:textId="06348670" w:rsidR="000B2164" w:rsidRPr="00E64E19" w:rsidRDefault="000B2164" w:rsidP="000B216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(69,618,888.90)</w:t>
            </w:r>
          </w:p>
        </w:tc>
      </w:tr>
      <w:tr w:rsidR="000B2164" w:rsidRPr="00E64E19" w14:paraId="2753F06B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F7EE1" w14:textId="77777777" w:rsidR="000B2164" w:rsidRPr="00E64E19" w:rsidRDefault="000B2164" w:rsidP="000B216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36477" w14:textId="0392C462" w:rsidR="000B2164" w:rsidRPr="002417F4" w:rsidRDefault="000B2164" w:rsidP="000B216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28,852,900.50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20432" w14:textId="7F799247" w:rsidR="000B2164" w:rsidRPr="002417F4" w:rsidRDefault="000B2164" w:rsidP="000B216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/>
                <w:sz w:val="28"/>
                <w:szCs w:val="28"/>
              </w:rPr>
              <w:t>47,736,985.65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B945" w14:textId="70539D89" w:rsidR="000B2164" w:rsidRPr="002417F4" w:rsidRDefault="000B2164" w:rsidP="000B216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7,551,971.76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B745D" w14:textId="2C65C5AE" w:rsidR="000B2164" w:rsidRPr="002417F4" w:rsidRDefault="000B2164" w:rsidP="000B216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/>
                <w:sz w:val="28"/>
                <w:szCs w:val="28"/>
              </w:rPr>
              <w:t>10,131,996.50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0DFE" w14:textId="6C51CFCF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36,404,872.26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ACEE" w14:textId="7F008881" w:rsidR="000B2164" w:rsidRPr="00E64E19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57,868,982.15</w:t>
            </w:r>
          </w:p>
        </w:tc>
      </w:tr>
      <w:tr w:rsidR="000B2164" w:rsidRPr="00E64E19" w14:paraId="2783737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AF70F" w14:textId="77777777" w:rsidR="000B2164" w:rsidRPr="00E64E19" w:rsidRDefault="000B2164" w:rsidP="000B216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4F183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1FA1E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52E55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F6020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77F2B" w14:textId="199E2AB1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1,252,278.51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82C4" w14:textId="7447ACE6" w:rsidR="000B2164" w:rsidRPr="00E64E19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2,457,709.86</w:t>
            </w:r>
          </w:p>
        </w:tc>
      </w:tr>
      <w:tr w:rsidR="000B2164" w:rsidRPr="00E64E19" w14:paraId="5F2E0C09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27DE4" w14:textId="77777777" w:rsidR="000B2164" w:rsidRPr="00E64E19" w:rsidRDefault="000B2164" w:rsidP="000B2164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7ADC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F41B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693C3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F8585" w14:textId="77777777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20573" w14:textId="63D890C1" w:rsidR="000B2164" w:rsidRPr="002417F4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7F4">
              <w:rPr>
                <w:rFonts w:asciiTheme="majorBidi" w:hAnsiTheme="majorBidi" w:cstheme="majorBidi" w:hint="cs"/>
                <w:sz w:val="28"/>
                <w:szCs w:val="28"/>
                <w:cs/>
              </w:rPr>
              <w:t>(6,652,519.01)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E737" w14:textId="4CC15BD6" w:rsidR="000B2164" w:rsidRPr="00E64E19" w:rsidRDefault="000B2164" w:rsidP="000B2164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(8,232,989.39)</w:t>
            </w:r>
          </w:p>
        </w:tc>
      </w:tr>
      <w:tr w:rsidR="00667265" w:rsidRPr="00E64E19" w14:paraId="28468D85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940F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AE4F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7E2A4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E9487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EEE9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E41D3" w14:textId="23054004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516.72)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2C0B" w14:textId="0C8EC436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(19,726,348.83)</w:t>
            </w:r>
          </w:p>
        </w:tc>
      </w:tr>
      <w:tr w:rsidR="00667265" w:rsidRPr="00E64E19" w14:paraId="613B2542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FF3F8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F43F7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3086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5DB1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8476A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6793" w14:textId="07E015CF" w:rsidR="00667265" w:rsidRPr="002417F4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(707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301.81)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A69D7" w14:textId="01C4BBAE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(665,079.27)</w:t>
            </w:r>
          </w:p>
        </w:tc>
      </w:tr>
      <w:tr w:rsidR="00667265" w:rsidRPr="00E64E19" w14:paraId="7D22AA5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1521C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BCAF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6E7A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FD2F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DD1F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E16D" w14:textId="411A8FE6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813.23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F368" w14:textId="50D61D9B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31,702,274.52</w:t>
            </w:r>
          </w:p>
        </w:tc>
      </w:tr>
      <w:tr w:rsidR="00667265" w:rsidRPr="00E64E19" w14:paraId="1124BEA0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D58A5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E7CCB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6332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3AEC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4DB1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676F6" w14:textId="6BA2E9A7" w:rsidR="00667265" w:rsidRPr="002417F4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945.49)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9848" w14:textId="290C9539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(6,613,807.55)</w:t>
            </w:r>
          </w:p>
        </w:tc>
      </w:tr>
      <w:tr w:rsidR="00667265" w:rsidRPr="00E64E19" w14:paraId="5E3F670C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1CA01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65F3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6F019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5BA3C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670C1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0779A" w14:textId="3D2C579F" w:rsidR="00667265" w:rsidRPr="002417F4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,187,867.74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2079" w14:textId="682BE47E" w:rsidR="00667265" w:rsidRPr="00FB7C83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25,088,466.97</w:t>
            </w:r>
          </w:p>
        </w:tc>
      </w:tr>
    </w:tbl>
    <w:p w14:paraId="466A17D6" w14:textId="26C7CA7B" w:rsidR="00CB125F" w:rsidRDefault="00CB125F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59AF9492" w14:textId="3FE379BF" w:rsidR="00055075" w:rsidRDefault="00055075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14C2684F" w14:textId="012862F7" w:rsidR="00055075" w:rsidRDefault="00055075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05693D0E" w14:textId="77777777" w:rsidR="00055075" w:rsidRDefault="00055075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</w:rPr>
      </w:pPr>
    </w:p>
    <w:p w14:paraId="6F215078" w14:textId="77777777" w:rsidR="00CB125F" w:rsidRPr="00A6604D" w:rsidRDefault="00CB125F" w:rsidP="00022CD6">
      <w:pPr>
        <w:numPr>
          <w:ilvl w:val="0"/>
          <w:numId w:val="44"/>
        </w:numPr>
        <w:tabs>
          <w:tab w:val="left" w:pos="709"/>
          <w:tab w:val="decimal" w:pos="7920"/>
        </w:tabs>
        <w:spacing w:line="240" w:lineRule="atLeast"/>
        <w:ind w:left="720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CB125F" w:rsidRPr="00E64E19" w14:paraId="46DF42E4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02BA" w14:textId="77777777" w:rsidR="00CB125F" w:rsidRPr="00E64E19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A9295" w14:textId="77777777" w:rsidR="00CB125F" w:rsidRPr="00E64E19" w:rsidRDefault="00CB125F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61F17" w14:textId="77777777" w:rsidR="00CB125F" w:rsidRPr="00E64E19" w:rsidRDefault="00CB125F" w:rsidP="00CB125F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3A1B4" w14:textId="77777777" w:rsidR="00CB125F" w:rsidRPr="00282299" w:rsidRDefault="00CB125F" w:rsidP="00CB125F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CB125F" w:rsidRPr="00E64E19" w14:paraId="48C920BC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6101F" w14:textId="77777777" w:rsidR="00CB125F" w:rsidRPr="00E64E19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579A9" w14:textId="77777777" w:rsidR="00CB125F" w:rsidRPr="00282299" w:rsidRDefault="00CB125F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125F" w:rsidRPr="00E64E19" w14:paraId="4D7F7C6C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9AC0E" w14:textId="77777777" w:rsidR="00CB125F" w:rsidRPr="00E64E19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A742C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782B8" w14:textId="77777777" w:rsidR="00CB125F" w:rsidRPr="0028229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 สิ้นสุดวันที่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924D" w14:textId="77777777" w:rsidR="00CB125F" w:rsidRPr="00282299" w:rsidRDefault="00CB125F" w:rsidP="00CB125F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rPr>
                <w:sz w:val="28"/>
                <w:szCs w:val="28"/>
              </w:rPr>
            </w:pPr>
          </w:p>
        </w:tc>
      </w:tr>
      <w:tr w:rsidR="00CB125F" w:rsidRPr="00E64E19" w14:paraId="5780040F" w14:textId="77777777" w:rsidTr="00CB125F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51D2B" w14:textId="77777777" w:rsidR="00CB125F" w:rsidRPr="00E64E19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CBD9B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2CBFD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852DE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125F" w:rsidRPr="00E64E19" w14:paraId="5DA4C8A3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8A57D" w14:textId="77777777" w:rsidR="00CB125F" w:rsidRPr="00E64E19" w:rsidRDefault="00CB125F" w:rsidP="00CB125F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197C8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B8A9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FF8B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2A4D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B854A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5665D" w14:textId="77777777" w:rsidR="00CB125F" w:rsidRPr="00E64E19" w:rsidRDefault="00CB125F" w:rsidP="00CB125F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3E258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3E25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38474D" w:rsidRPr="00E64E19" w14:paraId="133EAC45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200AA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03F5D" w14:textId="51D68858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952.39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BC92D" w14:textId="6C7F677D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182,350,395.80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17685" w14:textId="437A670A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665.69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CCED8" w14:textId="44EA4E06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57,475,355.08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F822" w14:textId="417BA21D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084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618.08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6E4A7" w14:textId="0959343F" w:rsidR="0038474D" w:rsidRPr="00AD6BC6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239,825,750.88</w:t>
            </w:r>
          </w:p>
        </w:tc>
      </w:tr>
      <w:tr w:rsidR="0038474D" w:rsidRPr="00E64E19" w14:paraId="780F3C91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7F1F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0C0F9" w14:textId="37D50183" w:rsidR="0038474D" w:rsidRPr="002417F4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128.51)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7DBD6" w14:textId="1EF8C7B4" w:rsidR="0038474D" w:rsidRPr="002417F4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(98,079,089.18)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9703E" w14:textId="556F6E01" w:rsidR="0038474D" w:rsidRPr="002417F4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193.80)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C9A6" w14:textId="4A46FA9E" w:rsidR="0038474D" w:rsidRPr="002417F4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(37,827,702.79)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B7F2" w14:textId="244F0CB3" w:rsidR="0038474D" w:rsidRPr="002417F4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(144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322.31)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CCC88" w14:textId="2DCFA10A" w:rsidR="0038474D" w:rsidRPr="00E64E19" w:rsidRDefault="0038474D" w:rsidP="0038474D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135,906,791.97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474D" w:rsidRPr="00E64E19" w14:paraId="3B2D9EA4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38B98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4F69" w14:textId="6D1543AD" w:rsidR="0038474D" w:rsidRPr="002417F4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823.88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5F76" w14:textId="1202B5A5" w:rsidR="0038474D" w:rsidRPr="002417F4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84,271,306.62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9166B" w14:textId="37A40E04" w:rsidR="0038474D" w:rsidRPr="002417F4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063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471.89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FE15" w14:textId="2A3561D5" w:rsidR="0038474D" w:rsidRPr="002417F4" w:rsidRDefault="0038474D" w:rsidP="0038474D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19,647,652.29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94518" w14:textId="06124A16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986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295.77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7EEA" w14:textId="4C0B5BA7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103,918,958.91</w:t>
            </w:r>
          </w:p>
        </w:tc>
      </w:tr>
      <w:tr w:rsidR="0038474D" w:rsidRPr="00E64E19" w14:paraId="5540F406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BC5EE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518D3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61690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C9031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87A2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37E8" w14:textId="125EC9DC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851.53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81E5" w14:textId="21673966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3,988,602.42</w:t>
            </w:r>
          </w:p>
        </w:tc>
      </w:tr>
      <w:tr w:rsidR="0038474D" w:rsidRPr="00E64E19" w14:paraId="4B3CBCF4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E6F1C" w14:textId="77777777" w:rsidR="0038474D" w:rsidRPr="00E64E19" w:rsidRDefault="0038474D" w:rsidP="0038474D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5258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FD9E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675C8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15C44" w14:textId="77777777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51AD" w14:textId="153E58C4" w:rsidR="0038474D" w:rsidRPr="002417F4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477.85)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343CB" w14:textId="16EF30E6" w:rsidR="0038474D" w:rsidRPr="00E64E19" w:rsidRDefault="0038474D" w:rsidP="0038474D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(16,823,993.92)</w:t>
            </w:r>
          </w:p>
        </w:tc>
      </w:tr>
      <w:tr w:rsidR="00667265" w:rsidRPr="00E64E19" w14:paraId="6EA9B92E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C05E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5CD4A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13C2A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FE83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B212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2525" w14:textId="4672264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762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679.54)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D6A8" w14:textId="4FCFCDED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(38,746,968.55)</w:t>
            </w:r>
          </w:p>
        </w:tc>
      </w:tr>
      <w:tr w:rsidR="00667265" w:rsidRPr="00E64E19" w14:paraId="2CCC9993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04DD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3C2C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2C11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D6658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C05AD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2912C" w14:textId="605F06B6" w:rsidR="00667265" w:rsidRPr="002417F4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384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168.56)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7F7DC" w14:textId="7F972A44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(1,294,617.78)</w:t>
            </w:r>
          </w:p>
        </w:tc>
      </w:tr>
      <w:tr w:rsidR="00667265" w:rsidRPr="00E64E19" w14:paraId="044C5292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7066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0C449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6E615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8AFF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22A89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91B3" w14:textId="398B0020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,197,821.35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06840" w14:textId="20DF20C8" w:rsidR="00667265" w:rsidRPr="00E64E19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51,041,981.08</w:t>
            </w:r>
          </w:p>
        </w:tc>
      </w:tr>
      <w:tr w:rsidR="00667265" w:rsidRPr="00E64E19" w14:paraId="30201B85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84D0E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0FDC1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3D610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14E0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5D954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1A0B" w14:textId="5A6DEBD1" w:rsidR="00667265" w:rsidRPr="002417F4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5,401,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471.10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107C" w14:textId="3ECC3AE9" w:rsidR="00667265" w:rsidRPr="00E64E19" w:rsidRDefault="00667265" w:rsidP="00667265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(10,872,920.20)</w:t>
            </w:r>
          </w:p>
        </w:tc>
      </w:tr>
      <w:tr w:rsidR="00667265" w:rsidRPr="00E64E19" w14:paraId="5608087B" w14:textId="77777777" w:rsidTr="00CB125F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992D" w14:textId="77777777" w:rsidR="00667265" w:rsidRPr="00E64E19" w:rsidRDefault="00667265" w:rsidP="00667265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D47B5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4EE54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E4DB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8550" w14:textId="77777777" w:rsidR="00667265" w:rsidRPr="002417F4" w:rsidRDefault="00667265" w:rsidP="00667265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5383" w14:textId="07722FB4" w:rsidR="00667265" w:rsidRPr="002417F4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16,796,350.25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68F66" w14:textId="46F52EE6" w:rsidR="00667265" w:rsidRPr="00FB7C83" w:rsidRDefault="00667265" w:rsidP="00667265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40,169,060.88</w:t>
            </w:r>
          </w:p>
        </w:tc>
      </w:tr>
    </w:tbl>
    <w:p w14:paraId="6B773E0B" w14:textId="77777777" w:rsidR="00191431" w:rsidRPr="00EB3AA7" w:rsidRDefault="00191431" w:rsidP="00191431">
      <w:pPr>
        <w:spacing w:line="240" w:lineRule="atLeast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</w:p>
    <w:p w14:paraId="2266BA9B" w14:textId="589411D3" w:rsidR="00B16618" w:rsidRPr="00B16618" w:rsidRDefault="00191431" w:rsidP="00191431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8D5DB7">
          <w:footerReference w:type="default" r:id="rId13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  <w:r w:rsidRPr="005521A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5521A6">
        <w:rPr>
          <w:rFonts w:ascii="Angsana New" w:hAnsi="Angsana New"/>
          <w:sz w:val="30"/>
          <w:szCs w:val="30"/>
          <w:lang w:val="en-US"/>
        </w:rPr>
        <w:t xml:space="preserve">2562 </w:t>
      </w:r>
      <w:r w:rsidRPr="005521A6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5521A6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5521A6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เป็นจำนวนเงินประมาณ </w:t>
      </w:r>
      <w:r w:rsidRPr="005521A6">
        <w:rPr>
          <w:rFonts w:ascii="Angsana New" w:hAnsi="Angsana New"/>
          <w:sz w:val="30"/>
          <w:szCs w:val="30"/>
          <w:lang w:val="en-US"/>
        </w:rPr>
        <w:t xml:space="preserve">33.81 </w:t>
      </w:r>
      <w:r w:rsidRPr="005521A6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5521A6">
        <w:rPr>
          <w:rFonts w:ascii="Angsana New" w:hAnsi="Angsana New"/>
          <w:sz w:val="30"/>
          <w:szCs w:val="30"/>
          <w:cs/>
        </w:rPr>
        <w:t xml:space="preserve"> (</w:t>
      </w:r>
      <w:r w:rsidRPr="005521A6">
        <w:rPr>
          <w:rFonts w:ascii="Angsana New" w:hAnsi="Angsana New" w:hint="cs"/>
          <w:sz w:val="30"/>
          <w:szCs w:val="30"/>
          <w:cs/>
        </w:rPr>
        <w:t xml:space="preserve">ปี </w:t>
      </w:r>
      <w:r w:rsidRPr="005521A6">
        <w:rPr>
          <w:rFonts w:ascii="Angsana New" w:hAnsi="Angsana New"/>
          <w:sz w:val="30"/>
          <w:szCs w:val="30"/>
        </w:rPr>
        <w:t>2561</w:t>
      </w:r>
      <w:r w:rsidRPr="005521A6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5521A6">
        <w:rPr>
          <w:rFonts w:ascii="Angsana New" w:hAnsi="Angsana New"/>
          <w:sz w:val="30"/>
          <w:szCs w:val="30"/>
        </w:rPr>
        <w:t xml:space="preserve"> 21.92 </w:t>
      </w:r>
      <w:r w:rsidRPr="005521A6">
        <w:rPr>
          <w:rFonts w:ascii="Angsana New" w:hAnsi="Angsana New"/>
          <w:sz w:val="30"/>
          <w:szCs w:val="30"/>
          <w:cs/>
        </w:rPr>
        <w:t>ล้านบาท)</w:t>
      </w:r>
      <w:r w:rsidRPr="005521A6">
        <w:rPr>
          <w:rFonts w:ascii="Angsana New" w:hAnsi="Angsana New"/>
          <w:sz w:val="30"/>
          <w:szCs w:val="30"/>
        </w:rPr>
        <w:br/>
      </w:r>
      <w:r w:rsidRPr="005521A6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5A119DC1" w14:textId="77777777" w:rsidR="00A13B10" w:rsidRPr="00893921" w:rsidRDefault="00A13B10" w:rsidP="000E11CA">
      <w:pPr>
        <w:numPr>
          <w:ilvl w:val="0"/>
          <w:numId w:val="4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70DDDFF5" w14:textId="77777777"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980E46" w:rsidRPr="00494247" w14:paraId="086DB882" w14:textId="77777777" w:rsidTr="00923525">
        <w:tc>
          <w:tcPr>
            <w:tcW w:w="3742" w:type="dxa"/>
          </w:tcPr>
          <w:p w14:paraId="0AE5BAF6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4213B6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3FAE444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13D28F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14:paraId="128160DD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23525" w:rsidRPr="00494247" w14:paraId="03BF3EBD" w14:textId="77777777" w:rsidTr="000E11CA">
        <w:tc>
          <w:tcPr>
            <w:tcW w:w="3742" w:type="dxa"/>
          </w:tcPr>
          <w:p w14:paraId="744C0BDF" w14:textId="77777777" w:rsidR="00923525" w:rsidRPr="00494247" w:rsidRDefault="00923525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14:paraId="24705024" w14:textId="77777777" w:rsidR="00923525" w:rsidRPr="00923525" w:rsidRDefault="00923525" w:rsidP="002F654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980E46" w:rsidRPr="00494247" w14:paraId="0BDE24C7" w14:textId="77777777" w:rsidTr="00923525">
        <w:tc>
          <w:tcPr>
            <w:tcW w:w="3742" w:type="dxa"/>
          </w:tcPr>
          <w:p w14:paraId="5AD67AFA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7138AA00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5DEB265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14:paraId="6B6E91D9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43C" w:rsidRPr="00494247" w14:paraId="6DBA5044" w14:textId="77777777" w:rsidTr="00CB125F">
        <w:tc>
          <w:tcPr>
            <w:tcW w:w="3742" w:type="dxa"/>
          </w:tcPr>
          <w:p w14:paraId="64358BFB" w14:textId="77777777" w:rsidR="00BB343C" w:rsidRPr="00494247" w:rsidRDefault="00BB343C" w:rsidP="00BB343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5480408" w14:textId="77777777" w:rsidR="00BB343C" w:rsidRPr="00CB125F" w:rsidRDefault="00CB125F" w:rsidP="00CB125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2562</w:t>
            </w:r>
          </w:p>
        </w:tc>
        <w:tc>
          <w:tcPr>
            <w:tcW w:w="1526" w:type="dxa"/>
            <w:vAlign w:val="bottom"/>
          </w:tcPr>
          <w:p w14:paraId="66CF9DAA" w14:textId="77777777" w:rsidR="00BB343C" w:rsidRPr="00CB125F" w:rsidRDefault="00CB125F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45E07F37" w14:textId="77777777" w:rsidR="00BB343C" w:rsidRPr="00CB125F" w:rsidRDefault="00BB343C" w:rsidP="00E9138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07D2F81" w14:textId="77777777" w:rsidR="00BB343C" w:rsidRPr="00CB125F" w:rsidRDefault="00CB125F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2562</w:t>
            </w:r>
          </w:p>
        </w:tc>
        <w:tc>
          <w:tcPr>
            <w:tcW w:w="1548" w:type="dxa"/>
            <w:vAlign w:val="bottom"/>
          </w:tcPr>
          <w:p w14:paraId="6D944F7D" w14:textId="77777777" w:rsidR="00BB343C" w:rsidRPr="00CB125F" w:rsidRDefault="00CB125F" w:rsidP="00E9138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1</w:t>
            </w:r>
          </w:p>
        </w:tc>
      </w:tr>
      <w:tr w:rsidR="00980E46" w:rsidRPr="00494247" w14:paraId="54A0E4B8" w14:textId="77777777" w:rsidTr="00CB125F">
        <w:trPr>
          <w:trHeight w:val="203"/>
        </w:trPr>
        <w:tc>
          <w:tcPr>
            <w:tcW w:w="3742" w:type="dxa"/>
          </w:tcPr>
          <w:p w14:paraId="1FA6233C" w14:textId="77777777"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43A2893E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D77DE33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9419BB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6EABCE2F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5011C434" w14:textId="77777777" w:rsidR="00980E46" w:rsidRPr="00494247" w:rsidRDefault="00980E46" w:rsidP="00AD3871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164" w:rsidRPr="00494247" w14:paraId="284FBD72" w14:textId="77777777" w:rsidTr="000B2164">
        <w:trPr>
          <w:trHeight w:val="203"/>
        </w:trPr>
        <w:tc>
          <w:tcPr>
            <w:tcW w:w="3742" w:type="dxa"/>
          </w:tcPr>
          <w:p w14:paraId="3B733AEA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bottom"/>
          </w:tcPr>
          <w:p w14:paraId="4EA7F534" w14:textId="08A652E2" w:rsidR="000B2164" w:rsidRPr="00494247" w:rsidRDefault="00CB6AE6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14,058,162.36</w:t>
            </w:r>
          </w:p>
        </w:tc>
        <w:tc>
          <w:tcPr>
            <w:tcW w:w="1526" w:type="dxa"/>
            <w:vAlign w:val="bottom"/>
          </w:tcPr>
          <w:p w14:paraId="1C76AFB3" w14:textId="1A87BE34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(7,819,482.61)</w:t>
            </w:r>
          </w:p>
        </w:tc>
        <w:tc>
          <w:tcPr>
            <w:tcW w:w="236" w:type="dxa"/>
            <w:vAlign w:val="center"/>
          </w:tcPr>
          <w:p w14:paraId="103F1769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F71BF28" w14:textId="5C4F4DAB" w:rsidR="000B2164" w:rsidRPr="0049446A" w:rsidRDefault="0049446A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>13,562,188.15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9BF3B39" w14:textId="4D42F48C" w:rsidR="000B2164" w:rsidRPr="0049446A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>(9,330,578.31)</w:t>
            </w:r>
          </w:p>
        </w:tc>
      </w:tr>
      <w:tr w:rsidR="000B2164" w:rsidRPr="00494247" w14:paraId="7DB47792" w14:textId="77777777" w:rsidTr="00CB125F">
        <w:trPr>
          <w:trHeight w:val="203"/>
        </w:trPr>
        <w:tc>
          <w:tcPr>
            <w:tcW w:w="3742" w:type="dxa"/>
          </w:tcPr>
          <w:p w14:paraId="162379AF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bottom"/>
          </w:tcPr>
          <w:p w14:paraId="69FFFC0C" w14:textId="0862CD08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23,564,146.25</w:t>
            </w:r>
          </w:p>
        </w:tc>
        <w:tc>
          <w:tcPr>
            <w:tcW w:w="1526" w:type="dxa"/>
            <w:vAlign w:val="bottom"/>
          </w:tcPr>
          <w:p w14:paraId="1C755185" w14:textId="7A18CCEF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32,055,669.78</w:t>
            </w:r>
          </w:p>
        </w:tc>
        <w:tc>
          <w:tcPr>
            <w:tcW w:w="236" w:type="dxa"/>
          </w:tcPr>
          <w:p w14:paraId="5BC52A24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5EE8437" w14:textId="34A53B5D" w:rsidR="000B2164" w:rsidRPr="0049446A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21,471,</w:t>
            </w:r>
            <w:r w:rsidR="00CB6AE6">
              <w:rPr>
                <w:rFonts w:ascii="Angsana New" w:hAnsi="Angsana New"/>
                <w:sz w:val="30"/>
                <w:szCs w:val="30"/>
                <w:lang w:val="en-US"/>
              </w:rPr>
              <w:t>974.76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A53035B" w14:textId="5FB62218" w:rsidR="000B2164" w:rsidRPr="0049446A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>29,623,</w:t>
            </w:r>
            <w:r w:rsidR="00CB6AE6">
              <w:rPr>
                <w:rFonts w:ascii="Angsana New" w:hAnsi="Angsana New"/>
                <w:sz w:val="30"/>
                <w:szCs w:val="30"/>
                <w:lang w:val="en-US"/>
              </w:rPr>
              <w:t>415.24</w:t>
            </w:r>
          </w:p>
        </w:tc>
      </w:tr>
      <w:tr w:rsidR="000B2164" w:rsidRPr="00494247" w14:paraId="573EF457" w14:textId="77777777" w:rsidTr="00CB125F">
        <w:trPr>
          <w:trHeight w:val="149"/>
        </w:trPr>
        <w:tc>
          <w:tcPr>
            <w:tcW w:w="3742" w:type="dxa"/>
          </w:tcPr>
          <w:p w14:paraId="0F5C211D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5C6F1FCA" w14:textId="1103A5F9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9,774,854.28</w:t>
            </w:r>
          </w:p>
        </w:tc>
        <w:tc>
          <w:tcPr>
            <w:tcW w:w="1526" w:type="dxa"/>
            <w:vAlign w:val="bottom"/>
          </w:tcPr>
          <w:p w14:paraId="2E236273" w14:textId="5FEAA8F5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9,321,221.42</w:t>
            </w:r>
          </w:p>
        </w:tc>
        <w:tc>
          <w:tcPr>
            <w:tcW w:w="236" w:type="dxa"/>
          </w:tcPr>
          <w:p w14:paraId="1E8495FE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F7AFE4C" w14:textId="57D286E3" w:rsidR="000B2164" w:rsidRPr="002417F4" w:rsidRDefault="002417F4" w:rsidP="002417F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8,988,066.20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C7A9F53" w14:textId="63DA724E" w:rsidR="000B2164" w:rsidRPr="002417F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8,577,918.64</w:t>
            </w:r>
          </w:p>
        </w:tc>
      </w:tr>
      <w:tr w:rsidR="000B2164" w:rsidRPr="00494247" w14:paraId="2CF9648B" w14:textId="77777777" w:rsidTr="00CB125F">
        <w:trPr>
          <w:trHeight w:val="149"/>
        </w:trPr>
        <w:tc>
          <w:tcPr>
            <w:tcW w:w="3742" w:type="dxa"/>
          </w:tcPr>
          <w:p w14:paraId="2530887F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51F13046" w14:textId="36991D49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2,834,572.45</w:t>
            </w:r>
          </w:p>
        </w:tc>
        <w:tc>
          <w:tcPr>
            <w:tcW w:w="1526" w:type="dxa"/>
            <w:vAlign w:val="bottom"/>
          </w:tcPr>
          <w:p w14:paraId="2CD5D9DA" w14:textId="395992DC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2,964,044.79</w:t>
            </w:r>
          </w:p>
        </w:tc>
        <w:tc>
          <w:tcPr>
            <w:tcW w:w="236" w:type="dxa"/>
          </w:tcPr>
          <w:p w14:paraId="231353AB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77D87EF" w14:textId="723B6620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2,399,768.84</w:t>
            </w:r>
          </w:p>
        </w:tc>
        <w:tc>
          <w:tcPr>
            <w:tcW w:w="1548" w:type="dxa"/>
            <w:vAlign w:val="center"/>
          </w:tcPr>
          <w:p w14:paraId="65D4BA3B" w14:textId="602A4D31" w:rsidR="000B2164" w:rsidRPr="002417F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2,469,504.3</w:t>
            </w:r>
            <w:r w:rsidR="00CB6AE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B2164" w:rsidRPr="00494247" w14:paraId="08425D95" w14:textId="77777777" w:rsidTr="00CB125F">
        <w:trPr>
          <w:trHeight w:val="149"/>
        </w:trPr>
        <w:tc>
          <w:tcPr>
            <w:tcW w:w="3742" w:type="dxa"/>
            <w:shd w:val="clear" w:color="auto" w:fill="auto"/>
          </w:tcPr>
          <w:p w14:paraId="7692ECAE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vAlign w:val="bottom"/>
          </w:tcPr>
          <w:p w14:paraId="7D8EB449" w14:textId="1B1B5808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963,437.13</w:t>
            </w:r>
          </w:p>
        </w:tc>
        <w:tc>
          <w:tcPr>
            <w:tcW w:w="1526" w:type="dxa"/>
            <w:vAlign w:val="bottom"/>
          </w:tcPr>
          <w:p w14:paraId="66A75612" w14:textId="40E311AE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837,800.82</w:t>
            </w:r>
          </w:p>
        </w:tc>
        <w:tc>
          <w:tcPr>
            <w:tcW w:w="236" w:type="dxa"/>
          </w:tcPr>
          <w:p w14:paraId="3C9DCCA0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CBFF909" w14:textId="6BC9DBD9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1,008,919.61</w:t>
            </w:r>
          </w:p>
        </w:tc>
        <w:tc>
          <w:tcPr>
            <w:tcW w:w="1548" w:type="dxa"/>
            <w:vAlign w:val="center"/>
          </w:tcPr>
          <w:p w14:paraId="3BC178C1" w14:textId="22406B30" w:rsidR="000B2164" w:rsidRPr="002417F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CB6AE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7,800.82</w:t>
            </w:r>
          </w:p>
        </w:tc>
      </w:tr>
      <w:tr w:rsidR="000B2164" w:rsidRPr="00494247" w14:paraId="1911CDCF" w14:textId="77777777" w:rsidTr="00CB125F">
        <w:trPr>
          <w:trHeight w:val="149"/>
        </w:trPr>
        <w:tc>
          <w:tcPr>
            <w:tcW w:w="3742" w:type="dxa"/>
            <w:shd w:val="clear" w:color="auto" w:fill="auto"/>
          </w:tcPr>
          <w:p w14:paraId="750CCBF5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6F96401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87E205B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9ABFA0F" w14:textId="77777777" w:rsidR="000B2164" w:rsidRPr="00494247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5A4D15D" w14:textId="77777777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F00B44D" w14:textId="77777777" w:rsidR="000B2164" w:rsidRPr="002417F4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0B2164" w:rsidRPr="00494247" w14:paraId="11F4CB52" w14:textId="77777777" w:rsidTr="00CB125F">
        <w:trPr>
          <w:trHeight w:val="149"/>
        </w:trPr>
        <w:tc>
          <w:tcPr>
            <w:tcW w:w="3742" w:type="dxa"/>
            <w:shd w:val="clear" w:color="auto" w:fill="auto"/>
          </w:tcPr>
          <w:p w14:paraId="5B113DE3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</w:tcPr>
          <w:p w14:paraId="3F801671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2FE9B2E3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3806D08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0E39915" w14:textId="77777777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67497EB" w14:textId="77777777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2164" w:rsidRPr="00494247" w14:paraId="0198AD8A" w14:textId="77777777" w:rsidTr="00CB125F">
        <w:trPr>
          <w:trHeight w:val="149"/>
        </w:trPr>
        <w:tc>
          <w:tcPr>
            <w:tcW w:w="3742" w:type="dxa"/>
            <w:shd w:val="clear" w:color="auto" w:fill="auto"/>
          </w:tcPr>
          <w:p w14:paraId="7728BE0F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71104B45" w14:textId="2A95B468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3,279,456.00</w:t>
            </w:r>
          </w:p>
        </w:tc>
        <w:tc>
          <w:tcPr>
            <w:tcW w:w="1526" w:type="dxa"/>
            <w:vAlign w:val="bottom"/>
          </w:tcPr>
          <w:p w14:paraId="19247FCB" w14:textId="087D0732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3,092,858.83</w:t>
            </w:r>
          </w:p>
        </w:tc>
        <w:tc>
          <w:tcPr>
            <w:tcW w:w="236" w:type="dxa"/>
          </w:tcPr>
          <w:p w14:paraId="28474D9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27942B8" w14:textId="3A040859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3,279,456.00</w:t>
            </w:r>
          </w:p>
        </w:tc>
        <w:tc>
          <w:tcPr>
            <w:tcW w:w="1548" w:type="dxa"/>
            <w:vAlign w:val="center"/>
          </w:tcPr>
          <w:p w14:paraId="11018003" w14:textId="3F04ACF6" w:rsidR="000B2164" w:rsidRPr="002417F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3,092,858.83</w:t>
            </w:r>
          </w:p>
        </w:tc>
      </w:tr>
      <w:tr w:rsidR="000B2164" w:rsidRPr="00494247" w14:paraId="59CD7FC0" w14:textId="77777777" w:rsidTr="00CB125F">
        <w:trPr>
          <w:trHeight w:val="149"/>
        </w:trPr>
        <w:tc>
          <w:tcPr>
            <w:tcW w:w="3742" w:type="dxa"/>
          </w:tcPr>
          <w:p w14:paraId="59462E52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vAlign w:val="bottom"/>
          </w:tcPr>
          <w:p w14:paraId="746BD98D" w14:textId="4D6A87A4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394,454.74</w:t>
            </w:r>
          </w:p>
        </w:tc>
        <w:tc>
          <w:tcPr>
            <w:tcW w:w="1526" w:type="dxa"/>
            <w:vAlign w:val="bottom"/>
          </w:tcPr>
          <w:p w14:paraId="6885F2C0" w14:textId="7736B321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592,773.63</w:t>
            </w:r>
          </w:p>
        </w:tc>
        <w:tc>
          <w:tcPr>
            <w:tcW w:w="236" w:type="dxa"/>
          </w:tcPr>
          <w:p w14:paraId="75BEABC1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ECFFC8E" w14:textId="47C10331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394,454.74</w:t>
            </w:r>
          </w:p>
        </w:tc>
        <w:tc>
          <w:tcPr>
            <w:tcW w:w="1548" w:type="dxa"/>
            <w:vAlign w:val="center"/>
          </w:tcPr>
          <w:p w14:paraId="7C18ADB9" w14:textId="1639AA23" w:rsidR="000B2164" w:rsidRPr="002417F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592,773.63</w:t>
            </w:r>
          </w:p>
        </w:tc>
      </w:tr>
      <w:tr w:rsidR="000B2164" w:rsidRPr="00494247" w14:paraId="2165E57A" w14:textId="77777777" w:rsidTr="00CB125F">
        <w:trPr>
          <w:trHeight w:val="149"/>
        </w:trPr>
        <w:tc>
          <w:tcPr>
            <w:tcW w:w="3742" w:type="dxa"/>
          </w:tcPr>
          <w:p w14:paraId="3BAAD82B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433C749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7170F0F1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4D83AF3" w14:textId="77777777" w:rsidR="000B2164" w:rsidRPr="00494247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65A373F" w14:textId="77777777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E0643DB" w14:textId="77777777" w:rsidR="000B2164" w:rsidRPr="002417F4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0B2164" w:rsidRPr="00494247" w14:paraId="5BAF92D9" w14:textId="77777777" w:rsidTr="00CB125F">
        <w:trPr>
          <w:trHeight w:val="149"/>
        </w:trPr>
        <w:tc>
          <w:tcPr>
            <w:tcW w:w="3742" w:type="dxa"/>
          </w:tcPr>
          <w:p w14:paraId="5D2146A5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</w:tcPr>
          <w:p w14:paraId="60A0132A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780C0952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0CE918B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0FB233A0" w14:textId="77777777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2734875" w14:textId="77777777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0B2164" w:rsidRPr="00494247" w14:paraId="1AA610D8" w14:textId="77777777" w:rsidTr="00CB125F">
        <w:trPr>
          <w:trHeight w:val="149"/>
        </w:trPr>
        <w:tc>
          <w:tcPr>
            <w:tcW w:w="3742" w:type="dxa"/>
          </w:tcPr>
          <w:p w14:paraId="79A164FF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3FAC867E" w14:textId="3E5D133C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14,256,978.65</w:t>
            </w:r>
          </w:p>
        </w:tc>
        <w:tc>
          <w:tcPr>
            <w:tcW w:w="1526" w:type="dxa"/>
            <w:vAlign w:val="bottom"/>
          </w:tcPr>
          <w:p w14:paraId="58B0735A" w14:textId="391ADAD3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12,346,590.13</w:t>
            </w:r>
          </w:p>
        </w:tc>
        <w:tc>
          <w:tcPr>
            <w:tcW w:w="236" w:type="dxa"/>
          </w:tcPr>
          <w:p w14:paraId="04462CE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33527EF" w14:textId="52A445DE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14,046,978.65</w:t>
            </w:r>
          </w:p>
        </w:tc>
        <w:tc>
          <w:tcPr>
            <w:tcW w:w="1548" w:type="dxa"/>
            <w:vAlign w:val="center"/>
          </w:tcPr>
          <w:p w14:paraId="7949AE06" w14:textId="0FB99F0B" w:rsidR="000B2164" w:rsidRPr="002417F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12,136,590.13</w:t>
            </w:r>
          </w:p>
        </w:tc>
      </w:tr>
      <w:tr w:rsidR="000B2164" w:rsidRPr="00494247" w14:paraId="02F97972" w14:textId="77777777" w:rsidTr="00CB125F">
        <w:trPr>
          <w:trHeight w:val="149"/>
        </w:trPr>
        <w:tc>
          <w:tcPr>
            <w:tcW w:w="3742" w:type="dxa"/>
          </w:tcPr>
          <w:p w14:paraId="6FE10143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5FA5C88" w14:textId="0779213D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629,748.88</w:t>
            </w:r>
          </w:p>
        </w:tc>
        <w:tc>
          <w:tcPr>
            <w:tcW w:w="1526" w:type="dxa"/>
            <w:vAlign w:val="bottom"/>
          </w:tcPr>
          <w:p w14:paraId="10BC842F" w14:textId="2D4BE7C7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634,920.36</w:t>
            </w:r>
          </w:p>
        </w:tc>
        <w:tc>
          <w:tcPr>
            <w:tcW w:w="236" w:type="dxa"/>
          </w:tcPr>
          <w:p w14:paraId="2B27AA1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BB4CB83" w14:textId="0319320A" w:rsidR="000B2164" w:rsidRPr="002417F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607,016.23</w:t>
            </w:r>
          </w:p>
        </w:tc>
        <w:tc>
          <w:tcPr>
            <w:tcW w:w="1548" w:type="dxa"/>
            <w:vAlign w:val="center"/>
          </w:tcPr>
          <w:p w14:paraId="51F018EF" w14:textId="384A9A0B" w:rsidR="000B2164" w:rsidRPr="002417F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17F4">
              <w:rPr>
                <w:rFonts w:ascii="Angsana New" w:hAnsi="Angsana New"/>
                <w:sz w:val="30"/>
                <w:szCs w:val="30"/>
                <w:lang w:val="en-US"/>
              </w:rPr>
              <w:t>606,138.40</w:t>
            </w:r>
          </w:p>
        </w:tc>
      </w:tr>
    </w:tbl>
    <w:p w14:paraId="37B4BE1E" w14:textId="77777777" w:rsidR="00980E46" w:rsidRDefault="00980E46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BEE451E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EDE4D90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15279F5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1D9488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DD7E7CA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EE42E0A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2C700A2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770403D" w14:textId="77777777" w:rsid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85D2186" w14:textId="77777777" w:rsidR="002F6549" w:rsidRPr="00893921" w:rsidRDefault="002F6549" w:rsidP="002F6549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20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95"/>
        <w:gridCol w:w="1548"/>
      </w:tblGrid>
      <w:tr w:rsidR="002F6549" w:rsidRPr="00494247" w14:paraId="3FC28A4A" w14:textId="77777777" w:rsidTr="000E11CA">
        <w:tc>
          <w:tcPr>
            <w:tcW w:w="3742" w:type="dxa"/>
          </w:tcPr>
          <w:p w14:paraId="27DC08D1" w14:textId="77777777" w:rsidR="002F6549" w:rsidRPr="00494247" w:rsidRDefault="002F6549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4B0C92" w14:textId="77777777" w:rsidR="002F6549" w:rsidRPr="00494247" w:rsidRDefault="002F6549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D2E244A" w14:textId="77777777" w:rsidR="002F6549" w:rsidRPr="00494247" w:rsidRDefault="002F6549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331043" w14:textId="77777777" w:rsidR="002F6549" w:rsidRPr="00494247" w:rsidRDefault="002F6549" w:rsidP="000E11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</w:tcPr>
          <w:p w14:paraId="7803AAF6" w14:textId="77777777" w:rsidR="002F6549" w:rsidRPr="00494247" w:rsidRDefault="002F6549" w:rsidP="000E11C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F6549" w:rsidRPr="00494247" w14:paraId="4497D9C2" w14:textId="77777777" w:rsidTr="000E11CA">
        <w:tc>
          <w:tcPr>
            <w:tcW w:w="3742" w:type="dxa"/>
          </w:tcPr>
          <w:p w14:paraId="25401A84" w14:textId="77777777" w:rsidR="002F6549" w:rsidRPr="00494247" w:rsidRDefault="002F6549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4" w:type="dxa"/>
            <w:gridSpan w:val="5"/>
          </w:tcPr>
          <w:p w14:paraId="2746076E" w14:textId="77777777" w:rsidR="002F6549" w:rsidRPr="00923525" w:rsidRDefault="002F6549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2F6549" w:rsidRPr="00494247" w14:paraId="29D70D96" w14:textId="77777777" w:rsidTr="000E11CA">
        <w:tc>
          <w:tcPr>
            <w:tcW w:w="3742" w:type="dxa"/>
          </w:tcPr>
          <w:p w14:paraId="1089B64E" w14:textId="77777777" w:rsidR="002F6549" w:rsidRPr="00494247" w:rsidRDefault="002F6549" w:rsidP="000E11C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0E23851D" w14:textId="77777777" w:rsidR="002F6549" w:rsidRPr="00494247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3B6548C" w14:textId="77777777" w:rsidR="002F6549" w:rsidRPr="00494247" w:rsidRDefault="002F6549" w:rsidP="000E11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2"/>
            <w:vAlign w:val="center"/>
          </w:tcPr>
          <w:p w14:paraId="04D63C61" w14:textId="77777777" w:rsidR="002F6549" w:rsidRPr="00494247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6549" w:rsidRPr="00494247" w14:paraId="5DBF456B" w14:textId="77777777" w:rsidTr="000E11CA">
        <w:tc>
          <w:tcPr>
            <w:tcW w:w="3742" w:type="dxa"/>
          </w:tcPr>
          <w:p w14:paraId="3A30FDBF" w14:textId="77777777" w:rsidR="002F6549" w:rsidRPr="00494247" w:rsidRDefault="002F6549" w:rsidP="000E11C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4836274" w14:textId="77777777" w:rsidR="002F6549" w:rsidRPr="00CB125F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2562</w:t>
            </w:r>
          </w:p>
        </w:tc>
        <w:tc>
          <w:tcPr>
            <w:tcW w:w="1526" w:type="dxa"/>
            <w:vAlign w:val="bottom"/>
          </w:tcPr>
          <w:p w14:paraId="3F64BC5B" w14:textId="77777777" w:rsidR="002F6549" w:rsidRPr="00CB125F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69ABC16" w14:textId="77777777" w:rsidR="002F6549" w:rsidRPr="00CB125F" w:rsidRDefault="002F6549" w:rsidP="000E11CA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492E6757" w14:textId="77777777" w:rsidR="002F6549" w:rsidRPr="00CB125F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2562</w:t>
            </w:r>
          </w:p>
        </w:tc>
        <w:tc>
          <w:tcPr>
            <w:tcW w:w="1548" w:type="dxa"/>
            <w:vAlign w:val="bottom"/>
          </w:tcPr>
          <w:p w14:paraId="143F5C29" w14:textId="77777777" w:rsidR="002F6549" w:rsidRPr="00CB125F" w:rsidRDefault="002F6549" w:rsidP="000E11C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</w:rPr>
              <w:t xml:space="preserve">30 </w:t>
            </w:r>
            <w:r w:rsidRPr="00CB125F">
              <w:rPr>
                <w:sz w:val="28"/>
                <w:szCs w:val="28"/>
                <w:cs/>
              </w:rPr>
              <w:t xml:space="preserve">มิถุนายน </w:t>
            </w:r>
            <w:r w:rsidRPr="00CB1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1</w:t>
            </w:r>
          </w:p>
        </w:tc>
      </w:tr>
      <w:tr w:rsidR="002F6549" w:rsidRPr="00494247" w14:paraId="12158F20" w14:textId="77777777" w:rsidTr="000E11CA">
        <w:trPr>
          <w:trHeight w:val="203"/>
        </w:trPr>
        <w:tc>
          <w:tcPr>
            <w:tcW w:w="3742" w:type="dxa"/>
          </w:tcPr>
          <w:p w14:paraId="0DD70060" w14:textId="77777777" w:rsidR="002F6549" w:rsidRPr="00494247" w:rsidRDefault="002F6549" w:rsidP="000E11C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0C3628F0" w14:textId="77777777" w:rsidR="002F6549" w:rsidRPr="00494247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14CD2C4C" w14:textId="77777777" w:rsidR="002F6549" w:rsidRPr="00494247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9206D" w14:textId="77777777" w:rsidR="002F6549" w:rsidRPr="00494247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2ACDADA5" w14:textId="77777777" w:rsidR="002F6549" w:rsidRPr="00494247" w:rsidRDefault="002F6549" w:rsidP="000E11CA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2F8B67B0" w14:textId="77777777" w:rsidR="002F6549" w:rsidRPr="00494247" w:rsidRDefault="002F6549" w:rsidP="000E11CA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2164" w:rsidRPr="00494247" w14:paraId="095DE3F5" w14:textId="77777777" w:rsidTr="000B2164">
        <w:trPr>
          <w:trHeight w:val="203"/>
        </w:trPr>
        <w:tc>
          <w:tcPr>
            <w:tcW w:w="3742" w:type="dxa"/>
          </w:tcPr>
          <w:p w14:paraId="60207D57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bottom"/>
          </w:tcPr>
          <w:p w14:paraId="59754DB8" w14:textId="0C98CA78" w:rsidR="000B2164" w:rsidRPr="00494247" w:rsidRDefault="00CB6AE6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15,090,093.73</w:t>
            </w:r>
          </w:p>
        </w:tc>
        <w:tc>
          <w:tcPr>
            <w:tcW w:w="1526" w:type="dxa"/>
            <w:vAlign w:val="bottom"/>
          </w:tcPr>
          <w:p w14:paraId="043360E4" w14:textId="6D196758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(24,943,276.03)</w:t>
            </w:r>
          </w:p>
        </w:tc>
        <w:tc>
          <w:tcPr>
            <w:tcW w:w="236" w:type="dxa"/>
            <w:vAlign w:val="center"/>
          </w:tcPr>
          <w:p w14:paraId="4218C48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B381D46" w14:textId="7153BBA7" w:rsidR="000B2164" w:rsidRPr="0049446A" w:rsidRDefault="0049446A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>13,488,637.78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2C7E30B" w14:textId="7710BA97" w:rsidR="000B2164" w:rsidRPr="0049446A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>(26,819,296.59)</w:t>
            </w:r>
          </w:p>
        </w:tc>
      </w:tr>
      <w:tr w:rsidR="000B2164" w:rsidRPr="00494247" w14:paraId="720415B4" w14:textId="77777777" w:rsidTr="000E11CA">
        <w:trPr>
          <w:trHeight w:val="203"/>
        </w:trPr>
        <w:tc>
          <w:tcPr>
            <w:tcW w:w="3742" w:type="dxa"/>
          </w:tcPr>
          <w:p w14:paraId="71FEE200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bottom"/>
          </w:tcPr>
          <w:p w14:paraId="5A311C73" w14:textId="1F7F1BA1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47,806,797.92</w:t>
            </w:r>
          </w:p>
        </w:tc>
        <w:tc>
          <w:tcPr>
            <w:tcW w:w="1526" w:type="dxa"/>
            <w:vAlign w:val="bottom"/>
          </w:tcPr>
          <w:p w14:paraId="291D4AC2" w14:textId="17AA9DC5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62,720,059.70</w:t>
            </w:r>
          </w:p>
        </w:tc>
        <w:tc>
          <w:tcPr>
            <w:tcW w:w="236" w:type="dxa"/>
          </w:tcPr>
          <w:p w14:paraId="63C9CC4A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FAF2E97" w14:textId="72207548" w:rsidR="000B2164" w:rsidRPr="0049446A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43,820,005.23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E9B2C6D" w14:textId="7D20484B" w:rsidR="000B2164" w:rsidRPr="0049446A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>57,531,629.90</w:t>
            </w:r>
          </w:p>
        </w:tc>
      </w:tr>
      <w:tr w:rsidR="000B2164" w:rsidRPr="00494247" w14:paraId="1DED69F8" w14:textId="77777777" w:rsidTr="000E11CA">
        <w:trPr>
          <w:trHeight w:val="149"/>
        </w:trPr>
        <w:tc>
          <w:tcPr>
            <w:tcW w:w="3742" w:type="dxa"/>
          </w:tcPr>
          <w:p w14:paraId="21C19EDE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1BF86386" w14:textId="703E3AB7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18,876,530.93</w:t>
            </w:r>
          </w:p>
        </w:tc>
        <w:tc>
          <w:tcPr>
            <w:tcW w:w="1526" w:type="dxa"/>
            <w:vAlign w:val="bottom"/>
          </w:tcPr>
          <w:p w14:paraId="230EB9FD" w14:textId="43B390E0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18,260,159.09</w:t>
            </w:r>
          </w:p>
        </w:tc>
        <w:tc>
          <w:tcPr>
            <w:tcW w:w="236" w:type="dxa"/>
          </w:tcPr>
          <w:p w14:paraId="0701DC21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D66A0D2" w14:textId="68A3B9BD" w:rsidR="000B2164" w:rsidRPr="0049446A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 xml:space="preserve"> 17,458,898.44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5349965" w14:textId="4479E10A" w:rsidR="000B2164" w:rsidRPr="0049446A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sz w:val="30"/>
                <w:szCs w:val="30"/>
                <w:lang w:val="en-US"/>
              </w:rPr>
              <w:t>16,760,822.91</w:t>
            </w:r>
          </w:p>
        </w:tc>
      </w:tr>
      <w:tr w:rsidR="000B2164" w:rsidRPr="00494247" w14:paraId="5A016E2A" w14:textId="77777777" w:rsidTr="000E11CA">
        <w:trPr>
          <w:trHeight w:val="149"/>
        </w:trPr>
        <w:tc>
          <w:tcPr>
            <w:tcW w:w="3742" w:type="dxa"/>
          </w:tcPr>
          <w:p w14:paraId="3807245D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050AD264" w14:textId="3D16A053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5,589,117.60</w:t>
            </w:r>
          </w:p>
        </w:tc>
        <w:tc>
          <w:tcPr>
            <w:tcW w:w="1526" w:type="dxa"/>
            <w:vAlign w:val="bottom"/>
          </w:tcPr>
          <w:p w14:paraId="0B35E833" w14:textId="28C436A1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5,834,677.40</w:t>
            </w:r>
          </w:p>
        </w:tc>
        <w:tc>
          <w:tcPr>
            <w:tcW w:w="236" w:type="dxa"/>
          </w:tcPr>
          <w:p w14:paraId="2E19A3E7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8B19150" w14:textId="5361EA97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4,722,195.05</w:t>
            </w:r>
          </w:p>
        </w:tc>
        <w:tc>
          <w:tcPr>
            <w:tcW w:w="1548" w:type="dxa"/>
            <w:vAlign w:val="center"/>
          </w:tcPr>
          <w:p w14:paraId="3F206CF9" w14:textId="79D0FE69" w:rsidR="000B2164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sz w:val="30"/>
                <w:szCs w:val="30"/>
                <w:lang w:val="en-US"/>
              </w:rPr>
              <w:t>4,840,508.65</w:t>
            </w:r>
          </w:p>
        </w:tc>
      </w:tr>
      <w:tr w:rsidR="000B2164" w:rsidRPr="00494247" w14:paraId="460FD270" w14:textId="77777777" w:rsidTr="000E11CA">
        <w:trPr>
          <w:trHeight w:val="149"/>
        </w:trPr>
        <w:tc>
          <w:tcPr>
            <w:tcW w:w="3742" w:type="dxa"/>
            <w:shd w:val="clear" w:color="auto" w:fill="auto"/>
          </w:tcPr>
          <w:p w14:paraId="03EC15B5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vAlign w:val="bottom"/>
          </w:tcPr>
          <w:p w14:paraId="13096912" w14:textId="190EF208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1,715,722.47</w:t>
            </w:r>
          </w:p>
        </w:tc>
        <w:tc>
          <w:tcPr>
            <w:tcW w:w="1526" w:type="dxa"/>
            <w:vAlign w:val="bottom"/>
          </w:tcPr>
          <w:p w14:paraId="6B10805F" w14:textId="35136020" w:rsidR="000B2164" w:rsidRPr="00E91381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1,759,757.35</w:t>
            </w:r>
          </w:p>
        </w:tc>
        <w:tc>
          <w:tcPr>
            <w:tcW w:w="236" w:type="dxa"/>
          </w:tcPr>
          <w:p w14:paraId="7319BC7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D60EA8A" w14:textId="6E71871B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1,941,204.95</w:t>
            </w:r>
          </w:p>
        </w:tc>
        <w:tc>
          <w:tcPr>
            <w:tcW w:w="1548" w:type="dxa"/>
            <w:vAlign w:val="center"/>
          </w:tcPr>
          <w:p w14:paraId="4A1295F6" w14:textId="5327AE53" w:rsidR="000B2164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sz w:val="30"/>
                <w:szCs w:val="30"/>
                <w:lang w:val="en-US"/>
              </w:rPr>
              <w:t>2,119,757.35</w:t>
            </w:r>
          </w:p>
        </w:tc>
      </w:tr>
      <w:tr w:rsidR="000B2164" w:rsidRPr="00494247" w14:paraId="00BE41AE" w14:textId="77777777" w:rsidTr="000E11CA">
        <w:trPr>
          <w:trHeight w:val="149"/>
        </w:trPr>
        <w:tc>
          <w:tcPr>
            <w:tcW w:w="3742" w:type="dxa"/>
            <w:shd w:val="clear" w:color="auto" w:fill="auto"/>
          </w:tcPr>
          <w:p w14:paraId="6808E4E2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84195E8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4720BD06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E005D8E" w14:textId="77777777" w:rsidR="000B2164" w:rsidRPr="00494247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11EA46" w14:textId="77777777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6D556987" w14:textId="77777777" w:rsidR="000B2164" w:rsidRPr="000B2164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0B2164" w:rsidRPr="00494247" w14:paraId="74F1F657" w14:textId="77777777" w:rsidTr="000E11CA">
        <w:trPr>
          <w:trHeight w:val="149"/>
        </w:trPr>
        <w:tc>
          <w:tcPr>
            <w:tcW w:w="3742" w:type="dxa"/>
            <w:shd w:val="clear" w:color="auto" w:fill="auto"/>
          </w:tcPr>
          <w:p w14:paraId="1DEA5767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</w:tcPr>
          <w:p w14:paraId="4227BDD2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09A9F77F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88888F8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08FB7707" w14:textId="77777777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211EE5B" w14:textId="77777777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2164" w:rsidRPr="00494247" w14:paraId="5A2B2CC3" w14:textId="77777777" w:rsidTr="000E11CA">
        <w:trPr>
          <w:trHeight w:val="149"/>
        </w:trPr>
        <w:tc>
          <w:tcPr>
            <w:tcW w:w="3742" w:type="dxa"/>
            <w:shd w:val="clear" w:color="auto" w:fill="auto"/>
          </w:tcPr>
          <w:p w14:paraId="01846D48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5061186E" w14:textId="7BC93C83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6,278,537.50</w:t>
            </w:r>
          </w:p>
        </w:tc>
        <w:tc>
          <w:tcPr>
            <w:tcW w:w="1526" w:type="dxa"/>
            <w:vAlign w:val="bottom"/>
          </w:tcPr>
          <w:p w14:paraId="37F3136C" w14:textId="2CF443AF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6,110,879.68</w:t>
            </w:r>
          </w:p>
        </w:tc>
        <w:tc>
          <w:tcPr>
            <w:tcW w:w="236" w:type="dxa"/>
          </w:tcPr>
          <w:p w14:paraId="033CE4EA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2268DD8" w14:textId="1459185D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6,278,537.50</w:t>
            </w:r>
          </w:p>
        </w:tc>
        <w:tc>
          <w:tcPr>
            <w:tcW w:w="1548" w:type="dxa"/>
            <w:vAlign w:val="center"/>
          </w:tcPr>
          <w:p w14:paraId="2C1C7116" w14:textId="384CDC1C" w:rsidR="000B2164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sz w:val="30"/>
                <w:szCs w:val="30"/>
                <w:lang w:val="en-US"/>
              </w:rPr>
              <w:t>6,110,879.68</w:t>
            </w:r>
          </w:p>
        </w:tc>
      </w:tr>
      <w:tr w:rsidR="000B2164" w:rsidRPr="00494247" w14:paraId="5BB55D1B" w14:textId="77777777" w:rsidTr="000E11CA">
        <w:trPr>
          <w:trHeight w:val="149"/>
        </w:trPr>
        <w:tc>
          <w:tcPr>
            <w:tcW w:w="3742" w:type="dxa"/>
          </w:tcPr>
          <w:p w14:paraId="45611187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vAlign w:val="bottom"/>
          </w:tcPr>
          <w:p w14:paraId="37EA35F8" w14:textId="403CE82A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869,429.61</w:t>
            </w:r>
          </w:p>
        </w:tc>
        <w:tc>
          <w:tcPr>
            <w:tcW w:w="1526" w:type="dxa"/>
            <w:vAlign w:val="bottom"/>
          </w:tcPr>
          <w:p w14:paraId="2F254156" w14:textId="2BD32526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1,057,477.63</w:t>
            </w:r>
          </w:p>
        </w:tc>
        <w:tc>
          <w:tcPr>
            <w:tcW w:w="236" w:type="dxa"/>
          </w:tcPr>
          <w:p w14:paraId="43485CB4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A1944C6" w14:textId="39085D82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869,429.61</w:t>
            </w:r>
          </w:p>
        </w:tc>
        <w:tc>
          <w:tcPr>
            <w:tcW w:w="1548" w:type="dxa"/>
            <w:vAlign w:val="center"/>
          </w:tcPr>
          <w:p w14:paraId="46704289" w14:textId="67AD3241" w:rsidR="000B2164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sz w:val="30"/>
                <w:szCs w:val="30"/>
                <w:lang w:val="en-US"/>
              </w:rPr>
              <w:t>1,057,477.63</w:t>
            </w:r>
          </w:p>
        </w:tc>
      </w:tr>
      <w:tr w:rsidR="000B2164" w:rsidRPr="00494247" w14:paraId="7E4F57BC" w14:textId="77777777" w:rsidTr="000E11CA">
        <w:trPr>
          <w:trHeight w:val="149"/>
        </w:trPr>
        <w:tc>
          <w:tcPr>
            <w:tcW w:w="3742" w:type="dxa"/>
          </w:tcPr>
          <w:p w14:paraId="57C1BEC2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EBFEC2C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63D429B3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D50B070" w14:textId="77777777" w:rsidR="000B2164" w:rsidRPr="00494247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B8D8E8D" w14:textId="77777777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0A2BD93" w14:textId="77777777" w:rsidR="000B2164" w:rsidRPr="000B2164" w:rsidRDefault="000B2164" w:rsidP="000B2164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0B2164" w:rsidRPr="00494247" w14:paraId="3D5E9FEA" w14:textId="77777777" w:rsidTr="000E11CA">
        <w:trPr>
          <w:trHeight w:val="149"/>
        </w:trPr>
        <w:tc>
          <w:tcPr>
            <w:tcW w:w="3742" w:type="dxa"/>
          </w:tcPr>
          <w:p w14:paraId="44E5D55D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</w:tcPr>
          <w:p w14:paraId="40371EC9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</w:tcPr>
          <w:p w14:paraId="1DA4E23C" w14:textId="77777777" w:rsidR="000B2164" w:rsidRPr="00E91381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987C9C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95490B0" w14:textId="77777777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C3F8F05" w14:textId="77777777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0B2164" w:rsidRPr="00494247" w14:paraId="3417D72A" w14:textId="77777777" w:rsidTr="000E11CA">
        <w:trPr>
          <w:trHeight w:val="149"/>
        </w:trPr>
        <w:tc>
          <w:tcPr>
            <w:tcW w:w="3742" w:type="dxa"/>
          </w:tcPr>
          <w:p w14:paraId="72299977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vAlign w:val="bottom"/>
          </w:tcPr>
          <w:p w14:paraId="40F152AE" w14:textId="76956BF8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26,241,330.77</w:t>
            </w:r>
          </w:p>
        </w:tc>
        <w:tc>
          <w:tcPr>
            <w:tcW w:w="1526" w:type="dxa"/>
            <w:vAlign w:val="bottom"/>
          </w:tcPr>
          <w:p w14:paraId="04FDBF25" w14:textId="30308991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23,993,201.65</w:t>
            </w:r>
          </w:p>
        </w:tc>
        <w:tc>
          <w:tcPr>
            <w:tcW w:w="236" w:type="dxa"/>
          </w:tcPr>
          <w:p w14:paraId="159AB16E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A958B45" w14:textId="10F82723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25,821,330.77</w:t>
            </w:r>
          </w:p>
        </w:tc>
        <w:tc>
          <w:tcPr>
            <w:tcW w:w="1548" w:type="dxa"/>
            <w:vAlign w:val="center"/>
          </w:tcPr>
          <w:p w14:paraId="060CCCC2" w14:textId="60F68608" w:rsidR="000B2164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sz w:val="30"/>
                <w:szCs w:val="30"/>
                <w:lang w:val="en-US"/>
              </w:rPr>
              <w:t>23,573,201.65</w:t>
            </w:r>
          </w:p>
        </w:tc>
      </w:tr>
      <w:tr w:rsidR="000B2164" w:rsidRPr="00494247" w14:paraId="53CEBD92" w14:textId="77777777" w:rsidTr="000E11CA">
        <w:trPr>
          <w:trHeight w:val="149"/>
        </w:trPr>
        <w:tc>
          <w:tcPr>
            <w:tcW w:w="3742" w:type="dxa"/>
          </w:tcPr>
          <w:p w14:paraId="11A631F0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2FD68933" w14:textId="66006971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1,178,984.59</w:t>
            </w:r>
          </w:p>
        </w:tc>
        <w:tc>
          <w:tcPr>
            <w:tcW w:w="1526" w:type="dxa"/>
            <w:vAlign w:val="bottom"/>
          </w:tcPr>
          <w:p w14:paraId="545A282B" w14:textId="2F938B8F" w:rsidR="000B2164" w:rsidRPr="00494247" w:rsidRDefault="00634817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1,242,192.59</w:t>
            </w:r>
          </w:p>
        </w:tc>
        <w:tc>
          <w:tcPr>
            <w:tcW w:w="236" w:type="dxa"/>
          </w:tcPr>
          <w:p w14:paraId="21C3CDC5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FB9B15D" w14:textId="1B021434" w:rsidR="000B2164" w:rsidRPr="000B2164" w:rsidRDefault="000B2164" w:rsidP="000B216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1,131,141.25</w:t>
            </w:r>
          </w:p>
        </w:tc>
        <w:tc>
          <w:tcPr>
            <w:tcW w:w="1548" w:type="dxa"/>
            <w:vAlign w:val="center"/>
          </w:tcPr>
          <w:p w14:paraId="41D642D5" w14:textId="71C4D61D" w:rsidR="000B2164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sz w:val="30"/>
                <w:szCs w:val="30"/>
                <w:lang w:val="en-US"/>
              </w:rPr>
              <w:t>1,186,362.42</w:t>
            </w:r>
          </w:p>
        </w:tc>
      </w:tr>
    </w:tbl>
    <w:p w14:paraId="3D4B5BDC" w14:textId="77777777" w:rsidR="002F6549" w:rsidRPr="002F6549" w:rsidRDefault="002F654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F0FEE40" w14:textId="77777777" w:rsidR="00847976" w:rsidRPr="00A318FF" w:rsidRDefault="00B33341" w:rsidP="002F6549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133D33B" w14:textId="77777777"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10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7"/>
        <w:gridCol w:w="1563"/>
        <w:gridCol w:w="236"/>
        <w:gridCol w:w="1564"/>
        <w:gridCol w:w="236"/>
        <w:gridCol w:w="1564"/>
      </w:tblGrid>
      <w:tr w:rsidR="00BB343C" w:rsidRPr="00494247" w14:paraId="7DCF54F1" w14:textId="77777777" w:rsidTr="00CB125F">
        <w:tc>
          <w:tcPr>
            <w:tcW w:w="3060" w:type="dxa"/>
          </w:tcPr>
          <w:p w14:paraId="6C3B714C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3F765BFB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AB39143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14:paraId="15D89275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7412F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6A0C8821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05100" w:rsidRPr="00494247" w14:paraId="0535585E" w14:textId="77777777" w:rsidTr="000E11CA">
        <w:tc>
          <w:tcPr>
            <w:tcW w:w="3060" w:type="dxa"/>
          </w:tcPr>
          <w:p w14:paraId="15FAA487" w14:textId="77777777" w:rsidR="00205100" w:rsidRPr="00494247" w:rsidRDefault="00205100" w:rsidP="0020510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49" w:type="dxa"/>
            <w:gridSpan w:val="7"/>
          </w:tcPr>
          <w:p w14:paraId="4B869600" w14:textId="77777777" w:rsidR="00205100" w:rsidRPr="00923525" w:rsidRDefault="00205100" w:rsidP="0020510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205100" w:rsidRPr="00494247" w14:paraId="222DFF65" w14:textId="77777777" w:rsidTr="00CB125F">
        <w:tc>
          <w:tcPr>
            <w:tcW w:w="3060" w:type="dxa"/>
          </w:tcPr>
          <w:p w14:paraId="6A8BC3DF" w14:textId="77777777" w:rsidR="00205100" w:rsidRPr="00494247" w:rsidRDefault="00205100" w:rsidP="00205100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0EE624EC" w14:textId="77777777" w:rsidR="00205100" w:rsidRPr="00494247" w:rsidRDefault="00205100" w:rsidP="0020510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E231C38" w14:textId="77777777" w:rsidR="00205100" w:rsidRPr="00494247" w:rsidRDefault="00205100" w:rsidP="00205100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13FE69D0" w14:textId="77777777" w:rsidR="00205100" w:rsidRPr="00494247" w:rsidRDefault="00205100" w:rsidP="00205100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5100" w:rsidRPr="00494247" w14:paraId="764F8F73" w14:textId="77777777" w:rsidTr="00CB125F">
        <w:tc>
          <w:tcPr>
            <w:tcW w:w="3060" w:type="dxa"/>
          </w:tcPr>
          <w:p w14:paraId="59AB8D52" w14:textId="77777777" w:rsidR="00205100" w:rsidRPr="00494247" w:rsidRDefault="00205100" w:rsidP="00205100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25597582" w14:textId="77777777" w:rsidR="00205100" w:rsidRPr="00494247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3FDB339" w14:textId="77777777" w:rsidR="00205100" w:rsidRPr="00494247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66D177FB" w14:textId="77777777" w:rsidR="00205100" w:rsidRPr="00494247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CF4D624" w14:textId="77777777" w:rsidR="00205100" w:rsidRPr="00494247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7C7E385" w14:textId="77777777" w:rsidR="00205100" w:rsidRPr="00494247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7020E3" w14:textId="77777777" w:rsidR="00205100" w:rsidRPr="00494247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AAA6773" w14:textId="77777777" w:rsidR="00205100" w:rsidRPr="00494247" w:rsidRDefault="00205100" w:rsidP="00205100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  <w:tr w:rsidR="00205100" w:rsidRPr="00494247" w14:paraId="789D4B14" w14:textId="77777777" w:rsidTr="00CB125F">
        <w:trPr>
          <w:trHeight w:val="203"/>
        </w:trPr>
        <w:tc>
          <w:tcPr>
            <w:tcW w:w="3060" w:type="dxa"/>
          </w:tcPr>
          <w:p w14:paraId="653F2589" w14:textId="77777777" w:rsidR="00205100" w:rsidRPr="00494247" w:rsidRDefault="00205100" w:rsidP="0020510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428FF53A" w14:textId="77777777" w:rsidR="00205100" w:rsidRPr="00494247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7BF8099" w14:textId="77777777" w:rsidR="00205100" w:rsidRPr="00494247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78B52ED7" w14:textId="77777777" w:rsidR="00205100" w:rsidRPr="00494247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D2F653" w14:textId="77777777" w:rsidR="00205100" w:rsidRPr="00494247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B0B0" w14:textId="77777777" w:rsidR="00205100" w:rsidRPr="00494247" w:rsidRDefault="00205100" w:rsidP="00205100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5C6FDF3" w14:textId="77777777" w:rsidR="00205100" w:rsidRPr="00494247" w:rsidRDefault="00205100" w:rsidP="00205100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3E08F49F" w14:textId="77777777" w:rsidR="00205100" w:rsidRPr="00494247" w:rsidRDefault="00205100" w:rsidP="00205100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5100" w:rsidRPr="00494247" w14:paraId="4D272F05" w14:textId="77777777" w:rsidTr="00CB125F">
        <w:trPr>
          <w:trHeight w:val="203"/>
        </w:trPr>
        <w:tc>
          <w:tcPr>
            <w:tcW w:w="3060" w:type="dxa"/>
          </w:tcPr>
          <w:p w14:paraId="45563DDE" w14:textId="77777777" w:rsidR="00205100" w:rsidRPr="00494247" w:rsidRDefault="00205100" w:rsidP="00205100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18905461" w14:textId="759DA18F" w:rsidR="00205100" w:rsidRPr="0080653F" w:rsidRDefault="0063481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2,706,115.66</w:t>
            </w:r>
          </w:p>
        </w:tc>
        <w:tc>
          <w:tcPr>
            <w:tcW w:w="237" w:type="dxa"/>
            <w:vAlign w:val="bottom"/>
          </w:tcPr>
          <w:p w14:paraId="7401C1D6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2761C37" w14:textId="513A1E56" w:rsidR="00205100" w:rsidRPr="0030065A" w:rsidRDefault="0063481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6,710,642.62</w:t>
            </w:r>
          </w:p>
        </w:tc>
        <w:tc>
          <w:tcPr>
            <w:tcW w:w="236" w:type="dxa"/>
            <w:vAlign w:val="bottom"/>
          </w:tcPr>
          <w:p w14:paraId="08252BFF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5158A18" w14:textId="473AD3A1" w:rsidR="00205100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2,706,115.66</w:t>
            </w:r>
          </w:p>
        </w:tc>
        <w:tc>
          <w:tcPr>
            <w:tcW w:w="236" w:type="dxa"/>
            <w:vAlign w:val="bottom"/>
          </w:tcPr>
          <w:p w14:paraId="765F6484" w14:textId="77777777" w:rsidR="00205100" w:rsidRPr="00494247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4A01A8B" w14:textId="39FD0087" w:rsidR="00205100" w:rsidRPr="00494247" w:rsidRDefault="009B2797" w:rsidP="0020510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6,729,624.63</w:t>
            </w:r>
          </w:p>
        </w:tc>
      </w:tr>
      <w:tr w:rsidR="00205100" w:rsidRPr="00494247" w14:paraId="4EFB7C01" w14:textId="77777777" w:rsidTr="00CB125F">
        <w:trPr>
          <w:trHeight w:val="203"/>
        </w:trPr>
        <w:tc>
          <w:tcPr>
            <w:tcW w:w="3060" w:type="dxa"/>
          </w:tcPr>
          <w:p w14:paraId="7343BB90" w14:textId="77777777" w:rsidR="00205100" w:rsidRPr="00494247" w:rsidRDefault="00205100" w:rsidP="0020510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87F80F9" w14:textId="77777777" w:rsidR="00205100" w:rsidRPr="0080653F" w:rsidRDefault="00205100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1E837519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3430131B" w14:textId="77777777" w:rsidR="00205100" w:rsidRPr="0030065A" w:rsidRDefault="00205100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59B02D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2C87F20" w14:textId="77777777" w:rsidR="00205100" w:rsidRPr="000B2164" w:rsidRDefault="00205100" w:rsidP="00205100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0C19AC2" w14:textId="77777777" w:rsidR="00205100" w:rsidRPr="00494247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E5ADDCB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100" w:rsidRPr="00494247" w14:paraId="559FEE04" w14:textId="77777777" w:rsidTr="00CB125F">
        <w:trPr>
          <w:trHeight w:val="149"/>
        </w:trPr>
        <w:tc>
          <w:tcPr>
            <w:tcW w:w="3060" w:type="dxa"/>
          </w:tcPr>
          <w:p w14:paraId="20D1023D" w14:textId="77777777" w:rsidR="00205100" w:rsidRPr="00494247" w:rsidRDefault="00205100" w:rsidP="00205100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FA9C4" w14:textId="792FFD1F" w:rsidR="00205100" w:rsidRPr="0080653F" w:rsidRDefault="0063481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(916,876.99)</w:t>
            </w:r>
          </w:p>
        </w:tc>
        <w:tc>
          <w:tcPr>
            <w:tcW w:w="237" w:type="dxa"/>
            <w:vAlign w:val="bottom"/>
          </w:tcPr>
          <w:p w14:paraId="4430823E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16DA7" w14:textId="4CBE0B0C" w:rsidR="00205100" w:rsidRPr="0030065A" w:rsidRDefault="0063481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(116,399.83)</w:t>
            </w:r>
          </w:p>
        </w:tc>
        <w:tc>
          <w:tcPr>
            <w:tcW w:w="236" w:type="dxa"/>
            <w:vAlign w:val="bottom"/>
          </w:tcPr>
          <w:p w14:paraId="15D84D14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AE97" w14:textId="07F46E5E" w:rsidR="00205100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(912,170.17)</w:t>
            </w:r>
          </w:p>
        </w:tc>
        <w:tc>
          <w:tcPr>
            <w:tcW w:w="236" w:type="dxa"/>
            <w:vAlign w:val="bottom"/>
          </w:tcPr>
          <w:p w14:paraId="0F63A4C9" w14:textId="77777777" w:rsidR="00205100" w:rsidRPr="00494247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562E5" w14:textId="3744343A" w:rsidR="00205100" w:rsidRPr="00191010" w:rsidRDefault="009B279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(115,817.08)</w:t>
            </w:r>
          </w:p>
        </w:tc>
      </w:tr>
      <w:tr w:rsidR="00205100" w:rsidRPr="00494247" w14:paraId="1983ABCA" w14:textId="77777777" w:rsidTr="00CB125F">
        <w:trPr>
          <w:trHeight w:val="149"/>
        </w:trPr>
        <w:tc>
          <w:tcPr>
            <w:tcW w:w="3060" w:type="dxa"/>
          </w:tcPr>
          <w:p w14:paraId="737AEEFC" w14:textId="77777777" w:rsidR="00205100" w:rsidRPr="00494247" w:rsidRDefault="00205100" w:rsidP="00205100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F2A17" w14:textId="473283E8" w:rsidR="00205100" w:rsidRPr="0080653F" w:rsidRDefault="0063481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1,789,238.67</w:t>
            </w:r>
          </w:p>
        </w:tc>
        <w:tc>
          <w:tcPr>
            <w:tcW w:w="237" w:type="dxa"/>
            <w:vAlign w:val="bottom"/>
          </w:tcPr>
          <w:p w14:paraId="026E879B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4F137" w14:textId="68F5362A" w:rsidR="00205100" w:rsidRPr="0030065A" w:rsidRDefault="0063481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6,594,242.79</w:t>
            </w:r>
          </w:p>
        </w:tc>
        <w:tc>
          <w:tcPr>
            <w:tcW w:w="236" w:type="dxa"/>
            <w:vAlign w:val="bottom"/>
          </w:tcPr>
          <w:p w14:paraId="06B6B5C2" w14:textId="77777777" w:rsidR="00205100" w:rsidRPr="00494247" w:rsidRDefault="00205100" w:rsidP="00205100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797BD" w14:textId="4638B13E" w:rsidR="00205100" w:rsidRPr="000B2164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1,793,945.49</w:t>
            </w:r>
          </w:p>
        </w:tc>
        <w:tc>
          <w:tcPr>
            <w:tcW w:w="236" w:type="dxa"/>
            <w:vAlign w:val="bottom"/>
          </w:tcPr>
          <w:p w14:paraId="6334F357" w14:textId="77777777" w:rsidR="00205100" w:rsidRPr="00494247" w:rsidRDefault="00205100" w:rsidP="00205100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84DF7" w14:textId="2FC41EF2" w:rsidR="00205100" w:rsidRPr="00A11D1E" w:rsidRDefault="009B2797" w:rsidP="00205100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6,613,807.55</w:t>
            </w:r>
          </w:p>
        </w:tc>
      </w:tr>
    </w:tbl>
    <w:p w14:paraId="6B621A8E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DA1AB71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E3AD4DC" w14:textId="77777777" w:rsidR="00205100" w:rsidRPr="00A318FF" w:rsidRDefault="00205100" w:rsidP="00205100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</w:t>
      </w:r>
      <w:r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ต่อ)</w:t>
      </w:r>
    </w:p>
    <w:tbl>
      <w:tblPr>
        <w:tblW w:w="100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549"/>
        <w:gridCol w:w="237"/>
        <w:gridCol w:w="1563"/>
        <w:gridCol w:w="236"/>
        <w:gridCol w:w="1564"/>
        <w:gridCol w:w="236"/>
        <w:gridCol w:w="1564"/>
      </w:tblGrid>
      <w:tr w:rsidR="00205100" w:rsidRPr="00494247" w14:paraId="4EC6FCA4" w14:textId="77777777" w:rsidTr="000E11CA">
        <w:tc>
          <w:tcPr>
            <w:tcW w:w="3060" w:type="dxa"/>
          </w:tcPr>
          <w:p w14:paraId="2204C85A" w14:textId="77777777" w:rsidR="00205100" w:rsidRPr="00494247" w:rsidRDefault="00205100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</w:tcPr>
          <w:p w14:paraId="2C86E2AA" w14:textId="77777777" w:rsidR="00205100" w:rsidRPr="00494247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B24F8D" w14:textId="77777777" w:rsidR="00205100" w:rsidRPr="00494247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14:paraId="4CA2AC1D" w14:textId="77777777" w:rsidR="00205100" w:rsidRPr="00494247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B1B0D9" w14:textId="77777777" w:rsidR="00205100" w:rsidRPr="00494247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16DA4648" w14:textId="77777777" w:rsidR="00205100" w:rsidRPr="00494247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05100" w:rsidRPr="00494247" w14:paraId="035783CC" w14:textId="77777777" w:rsidTr="000E11CA">
        <w:tc>
          <w:tcPr>
            <w:tcW w:w="3060" w:type="dxa"/>
          </w:tcPr>
          <w:p w14:paraId="42D6FA2B" w14:textId="77777777" w:rsidR="00205100" w:rsidRPr="00494247" w:rsidRDefault="00205100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49" w:type="dxa"/>
            <w:gridSpan w:val="7"/>
          </w:tcPr>
          <w:p w14:paraId="4C480E40" w14:textId="77777777" w:rsidR="00205100" w:rsidRPr="00923525" w:rsidRDefault="00205100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205100" w:rsidRPr="00494247" w14:paraId="73A76969" w14:textId="77777777" w:rsidTr="000E11CA">
        <w:tc>
          <w:tcPr>
            <w:tcW w:w="3060" w:type="dxa"/>
          </w:tcPr>
          <w:p w14:paraId="4F67D4B8" w14:textId="77777777" w:rsidR="00205100" w:rsidRPr="00494247" w:rsidRDefault="00205100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tcBorders>
              <w:bottom w:val="single" w:sz="4" w:space="0" w:color="auto"/>
            </w:tcBorders>
          </w:tcPr>
          <w:p w14:paraId="5D5865BE" w14:textId="77777777" w:rsidR="00205100" w:rsidRPr="00494247" w:rsidRDefault="00205100" w:rsidP="000E11C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3440E21" w14:textId="77777777" w:rsidR="00205100" w:rsidRPr="00494247" w:rsidRDefault="00205100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04DED53E" w14:textId="77777777" w:rsidR="00205100" w:rsidRPr="00494247" w:rsidRDefault="00205100" w:rsidP="000E11C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5100" w:rsidRPr="00494247" w14:paraId="69C34542" w14:textId="77777777" w:rsidTr="000E11CA">
        <w:tc>
          <w:tcPr>
            <w:tcW w:w="3060" w:type="dxa"/>
          </w:tcPr>
          <w:p w14:paraId="7883E2B1" w14:textId="77777777" w:rsidR="00205100" w:rsidRPr="00494247" w:rsidRDefault="00205100" w:rsidP="000E11C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</w:tcPr>
          <w:p w14:paraId="769CA2BF" w14:textId="77777777" w:rsidR="00205100" w:rsidRPr="00494247" w:rsidRDefault="00205100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21C82BA" w14:textId="77777777" w:rsidR="00205100" w:rsidRPr="00494247" w:rsidRDefault="00205100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4AD017D3" w14:textId="77777777" w:rsidR="00205100" w:rsidRPr="00494247" w:rsidRDefault="00205100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C2ED60A" w14:textId="77777777" w:rsidR="00205100" w:rsidRPr="00494247" w:rsidRDefault="00205100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BD6160D" w14:textId="77777777" w:rsidR="00205100" w:rsidRPr="00494247" w:rsidRDefault="00205100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18B115" w14:textId="77777777" w:rsidR="00205100" w:rsidRPr="00494247" w:rsidRDefault="00205100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14E73F4" w14:textId="77777777" w:rsidR="00205100" w:rsidRPr="00494247" w:rsidRDefault="00205100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  <w:tr w:rsidR="00205100" w:rsidRPr="00494247" w14:paraId="71786C30" w14:textId="77777777" w:rsidTr="000E11CA">
        <w:trPr>
          <w:trHeight w:val="203"/>
        </w:trPr>
        <w:tc>
          <w:tcPr>
            <w:tcW w:w="3060" w:type="dxa"/>
          </w:tcPr>
          <w:p w14:paraId="0344EB4B" w14:textId="77777777" w:rsidR="00205100" w:rsidRPr="00494247" w:rsidRDefault="00205100" w:rsidP="000E11CA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6034875" w14:textId="77777777" w:rsidR="00205100" w:rsidRPr="00494247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6FF6A6D" w14:textId="77777777" w:rsidR="00205100" w:rsidRPr="00494247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FA2B1BA" w14:textId="77777777" w:rsidR="00205100" w:rsidRPr="00494247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90AD5" w14:textId="77777777" w:rsidR="00205100" w:rsidRPr="00494247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15430" w14:textId="77777777" w:rsidR="00205100" w:rsidRPr="00494247" w:rsidRDefault="00205100" w:rsidP="000E11CA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1B781DE" w14:textId="77777777" w:rsidR="00205100" w:rsidRPr="00494247" w:rsidRDefault="00205100" w:rsidP="000E11CA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47FDDF9D" w14:textId="77777777" w:rsidR="00205100" w:rsidRPr="00494247" w:rsidRDefault="00205100" w:rsidP="000E11CA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2164" w:rsidRPr="00494247" w14:paraId="70107930" w14:textId="77777777" w:rsidTr="000E11CA">
        <w:trPr>
          <w:trHeight w:val="203"/>
        </w:trPr>
        <w:tc>
          <w:tcPr>
            <w:tcW w:w="3060" w:type="dxa"/>
          </w:tcPr>
          <w:p w14:paraId="33DB6BB1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03BF41B1" w14:textId="3F355712" w:rsidR="000B2164" w:rsidRPr="0080653F" w:rsidRDefault="00634817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5,634,995.52</w:t>
            </w:r>
          </w:p>
        </w:tc>
        <w:tc>
          <w:tcPr>
            <w:tcW w:w="237" w:type="dxa"/>
            <w:vAlign w:val="bottom"/>
          </w:tcPr>
          <w:p w14:paraId="5B47D55A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6DD0C46B" w14:textId="75FCB503" w:rsidR="000B2164" w:rsidRPr="0030065A" w:rsidRDefault="00634817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10,898,766.27</w:t>
            </w:r>
          </w:p>
        </w:tc>
        <w:tc>
          <w:tcPr>
            <w:tcW w:w="236" w:type="dxa"/>
            <w:vAlign w:val="bottom"/>
          </w:tcPr>
          <w:p w14:paraId="7D0C3E32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9BAF1C8" w14:textId="3F10AEF2" w:rsidR="000B2164" w:rsidRPr="0080653F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2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5,634,995.52</w:t>
            </w:r>
          </w:p>
        </w:tc>
        <w:tc>
          <w:tcPr>
            <w:tcW w:w="236" w:type="dxa"/>
            <w:vAlign w:val="bottom"/>
          </w:tcPr>
          <w:p w14:paraId="73DA7BF7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FD2ABAB" w14:textId="1BD63A34" w:rsidR="000B2164" w:rsidRPr="00494247" w:rsidRDefault="000B2164" w:rsidP="000B2164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10,886,129.29</w:t>
            </w:r>
          </w:p>
        </w:tc>
      </w:tr>
      <w:tr w:rsidR="000B2164" w:rsidRPr="00494247" w14:paraId="0431C512" w14:textId="77777777" w:rsidTr="000E11CA">
        <w:trPr>
          <w:trHeight w:val="203"/>
        </w:trPr>
        <w:tc>
          <w:tcPr>
            <w:tcW w:w="3060" w:type="dxa"/>
          </w:tcPr>
          <w:p w14:paraId="43061DE0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49" w:type="dxa"/>
            <w:shd w:val="clear" w:color="auto" w:fill="auto"/>
            <w:vAlign w:val="bottom"/>
          </w:tcPr>
          <w:p w14:paraId="5CB4E288" w14:textId="77777777" w:rsidR="000B2164" w:rsidRPr="0080653F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2263522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75448DC" w14:textId="77777777" w:rsidR="000B2164" w:rsidRPr="0030065A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7C08D2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C6B4584" w14:textId="77777777" w:rsidR="000B2164" w:rsidRPr="0080653F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56C201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D5D6D29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B2164" w:rsidRPr="00494247" w14:paraId="18F34719" w14:textId="77777777" w:rsidTr="000E11CA">
        <w:trPr>
          <w:trHeight w:val="149"/>
        </w:trPr>
        <w:tc>
          <w:tcPr>
            <w:tcW w:w="3060" w:type="dxa"/>
          </w:tcPr>
          <w:p w14:paraId="0461EABB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6BB56" w14:textId="5B5FA9B3" w:rsidR="000B2164" w:rsidRPr="0080653F" w:rsidRDefault="00634817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(254,616.94)</w:t>
            </w:r>
          </w:p>
        </w:tc>
        <w:tc>
          <w:tcPr>
            <w:tcW w:w="237" w:type="dxa"/>
            <w:vAlign w:val="bottom"/>
          </w:tcPr>
          <w:p w14:paraId="54FD9CF2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ACD6D" w14:textId="24D2C813" w:rsidR="000B2164" w:rsidRPr="0030065A" w:rsidRDefault="00634817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(21,774.98)</w:t>
            </w:r>
          </w:p>
        </w:tc>
        <w:tc>
          <w:tcPr>
            <w:tcW w:w="236" w:type="dxa"/>
            <w:vAlign w:val="bottom"/>
          </w:tcPr>
          <w:p w14:paraId="22279C73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9B70D" w14:textId="7E1442AA" w:rsidR="000B2164" w:rsidRPr="0080653F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21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(233,524.42)</w:t>
            </w:r>
          </w:p>
        </w:tc>
        <w:tc>
          <w:tcPr>
            <w:tcW w:w="236" w:type="dxa"/>
            <w:vAlign w:val="bottom"/>
          </w:tcPr>
          <w:p w14:paraId="5DE04E4E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8E559" w14:textId="62920C5A" w:rsidR="000B2164" w:rsidRPr="00191010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(13,209.09)</w:t>
            </w:r>
          </w:p>
        </w:tc>
      </w:tr>
      <w:tr w:rsidR="000B2164" w:rsidRPr="00494247" w14:paraId="6777EB61" w14:textId="77777777" w:rsidTr="000E11CA">
        <w:trPr>
          <w:trHeight w:val="149"/>
        </w:trPr>
        <w:tc>
          <w:tcPr>
            <w:tcW w:w="3060" w:type="dxa"/>
          </w:tcPr>
          <w:p w14:paraId="47FB53AA" w14:textId="77777777" w:rsidR="000B2164" w:rsidRPr="00494247" w:rsidRDefault="000B2164" w:rsidP="000B2164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56DFA" w14:textId="22A146E7" w:rsidR="000B2164" w:rsidRPr="0080653F" w:rsidRDefault="00634817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5,380,378.58</w:t>
            </w:r>
          </w:p>
        </w:tc>
        <w:tc>
          <w:tcPr>
            <w:tcW w:w="237" w:type="dxa"/>
            <w:vAlign w:val="bottom"/>
          </w:tcPr>
          <w:p w14:paraId="2418B716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4815C" w14:textId="7A6D19A5" w:rsidR="000B2164" w:rsidRPr="0030065A" w:rsidRDefault="00634817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10,876,991.29</w:t>
            </w:r>
          </w:p>
        </w:tc>
        <w:tc>
          <w:tcPr>
            <w:tcW w:w="236" w:type="dxa"/>
            <w:vAlign w:val="bottom"/>
          </w:tcPr>
          <w:p w14:paraId="7053935D" w14:textId="77777777" w:rsidR="000B2164" w:rsidRPr="00494247" w:rsidRDefault="000B2164" w:rsidP="000B2164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95B08" w14:textId="6A4E8245" w:rsidR="000B2164" w:rsidRPr="0080653F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1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5,401,471.10</w:t>
            </w:r>
          </w:p>
        </w:tc>
        <w:tc>
          <w:tcPr>
            <w:tcW w:w="236" w:type="dxa"/>
            <w:vAlign w:val="bottom"/>
          </w:tcPr>
          <w:p w14:paraId="063632AD" w14:textId="77777777" w:rsidR="000B2164" w:rsidRPr="00494247" w:rsidRDefault="000B2164" w:rsidP="000B2164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2D87C" w14:textId="0D7ADD0A" w:rsidR="000B2164" w:rsidRPr="00A11D1E" w:rsidRDefault="000B2164" w:rsidP="000B2164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10,872,920.20</w:t>
            </w:r>
          </w:p>
        </w:tc>
      </w:tr>
    </w:tbl>
    <w:p w14:paraId="7E8DDC60" w14:textId="77777777" w:rsidR="00205100" w:rsidRDefault="00205100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34C3D8C" w14:textId="77777777" w:rsidR="00847976" w:rsidRPr="00634D08" w:rsidRDefault="00847976" w:rsidP="00205100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EE1E246" w14:textId="77777777"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B710CA" w:rsidRPr="00494247" w14:paraId="7A7BD799" w14:textId="77777777" w:rsidTr="00CB125F">
        <w:tc>
          <w:tcPr>
            <w:tcW w:w="3438" w:type="dxa"/>
          </w:tcPr>
          <w:p w14:paraId="7AB27D07" w14:textId="77777777"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738170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6395DF5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14:paraId="41D669A7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009DA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6BA6D665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D430A" w:rsidRPr="00494247" w14:paraId="705CF8C3" w14:textId="77777777" w:rsidTr="000E11CA">
        <w:tc>
          <w:tcPr>
            <w:tcW w:w="3438" w:type="dxa"/>
          </w:tcPr>
          <w:p w14:paraId="7C0B12F9" w14:textId="77777777" w:rsidR="00CD430A" w:rsidRPr="00494247" w:rsidRDefault="00CD430A" w:rsidP="00CD430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14:paraId="4FE3C72D" w14:textId="77777777" w:rsidR="00CD430A" w:rsidRPr="00923525" w:rsidRDefault="00CD430A" w:rsidP="00CD430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D430A" w:rsidRPr="00494247" w14:paraId="2E756DE7" w14:textId="77777777" w:rsidTr="00CB125F">
        <w:tc>
          <w:tcPr>
            <w:tcW w:w="3438" w:type="dxa"/>
          </w:tcPr>
          <w:p w14:paraId="39C054DD" w14:textId="77777777" w:rsidR="00CD430A" w:rsidRPr="00494247" w:rsidRDefault="00CD430A" w:rsidP="00CD430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2847E39" w14:textId="77777777" w:rsidR="00CD430A" w:rsidRPr="00494247" w:rsidRDefault="00CD430A" w:rsidP="00CD430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EB25AD" w14:textId="77777777" w:rsidR="00CD430A" w:rsidRPr="00494247" w:rsidRDefault="00CD430A" w:rsidP="00CD430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0B1136F1" w14:textId="77777777" w:rsidR="00CD430A" w:rsidRPr="00494247" w:rsidRDefault="00CD430A" w:rsidP="00CD430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430A" w:rsidRPr="00494247" w14:paraId="1A5A082B" w14:textId="77777777" w:rsidTr="00CB125F">
        <w:tc>
          <w:tcPr>
            <w:tcW w:w="3438" w:type="dxa"/>
          </w:tcPr>
          <w:p w14:paraId="6A061327" w14:textId="77777777" w:rsidR="00CD430A" w:rsidRPr="00494247" w:rsidRDefault="00CD430A" w:rsidP="00CD430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619B004" w14:textId="77777777" w:rsidR="00CD430A" w:rsidRPr="00494247" w:rsidRDefault="00CD430A" w:rsidP="00CD43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2822BB3" w14:textId="77777777" w:rsidR="00CD430A" w:rsidRPr="00494247" w:rsidRDefault="00CD430A" w:rsidP="00CD43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76D325E0" w14:textId="77777777" w:rsidR="00CD430A" w:rsidRPr="00494247" w:rsidRDefault="00CD430A" w:rsidP="00CD43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D60F6E4" w14:textId="77777777" w:rsidR="00CD430A" w:rsidRPr="00494247" w:rsidRDefault="00CD430A" w:rsidP="00CD43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BEC4DB0" w14:textId="77777777" w:rsidR="00CD430A" w:rsidRPr="00494247" w:rsidRDefault="00CD430A" w:rsidP="00CD43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6D3002" w14:textId="77777777" w:rsidR="00CD430A" w:rsidRPr="00494247" w:rsidRDefault="00CD430A" w:rsidP="00CD43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ED772C0" w14:textId="77777777" w:rsidR="00CD430A" w:rsidRPr="00494247" w:rsidRDefault="00CD430A" w:rsidP="00CD430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  <w:tr w:rsidR="00C25383" w:rsidRPr="00494247" w14:paraId="613AA426" w14:textId="77777777" w:rsidTr="00C25383">
        <w:trPr>
          <w:trHeight w:val="203"/>
        </w:trPr>
        <w:tc>
          <w:tcPr>
            <w:tcW w:w="3438" w:type="dxa"/>
          </w:tcPr>
          <w:p w14:paraId="0AF819FD" w14:textId="77777777" w:rsidR="00C25383" w:rsidRPr="00494247" w:rsidRDefault="00C25383" w:rsidP="00C2538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9B382" w14:textId="0727FBAD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7,372,677.47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386FB2" w14:textId="77777777" w:rsidR="00C25383" w:rsidRPr="00494247" w:rsidRDefault="00C25383" w:rsidP="00C2538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1E80B" w14:textId="1D747F3B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25,328,288.11</w:t>
            </w:r>
          </w:p>
        </w:tc>
        <w:tc>
          <w:tcPr>
            <w:tcW w:w="236" w:type="dxa"/>
            <w:shd w:val="clear" w:color="auto" w:fill="auto"/>
          </w:tcPr>
          <w:p w14:paraId="5DCFA285" w14:textId="77777777" w:rsidR="00C25383" w:rsidRPr="00494247" w:rsidRDefault="00C25383" w:rsidP="00C2538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AAED3" w14:textId="748A2155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7,187,867.74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317459" w14:textId="77777777" w:rsidR="00C25383" w:rsidRPr="00494247" w:rsidRDefault="00C25383" w:rsidP="00C25383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494DCD" w14:textId="5DD899EE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25,088,466.97</w:t>
            </w:r>
          </w:p>
        </w:tc>
      </w:tr>
      <w:tr w:rsidR="00C25383" w:rsidRPr="00494247" w14:paraId="6E29953C" w14:textId="77777777" w:rsidTr="00C25383">
        <w:trPr>
          <w:trHeight w:val="203"/>
        </w:trPr>
        <w:tc>
          <w:tcPr>
            <w:tcW w:w="3438" w:type="dxa"/>
          </w:tcPr>
          <w:p w14:paraId="21B832E7" w14:textId="77777777" w:rsidR="00C25383" w:rsidRPr="00494247" w:rsidRDefault="00C25383" w:rsidP="00C2538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858D61" w14:textId="213A346A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88D8453" w14:textId="77777777" w:rsidR="00C25383" w:rsidRPr="00494247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A45EE" w14:textId="50F98718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F9BD3D" w14:textId="77777777" w:rsidR="00C25383" w:rsidRPr="00494247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DD97B6" w14:textId="1C6895B4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2170F" w14:textId="77777777" w:rsidR="00C25383" w:rsidRPr="00494247" w:rsidRDefault="00C25383" w:rsidP="00C2538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0B4A2F" w14:textId="05A39C35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25383" w:rsidRPr="00494247" w14:paraId="019D518F" w14:textId="77777777" w:rsidTr="00C25383">
        <w:trPr>
          <w:trHeight w:val="203"/>
        </w:trPr>
        <w:tc>
          <w:tcPr>
            <w:tcW w:w="3438" w:type="dxa"/>
          </w:tcPr>
          <w:p w14:paraId="4C4F066C" w14:textId="77777777" w:rsidR="00C25383" w:rsidRPr="00494247" w:rsidRDefault="00C25383" w:rsidP="00C25383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B63F2B" w14:textId="762F7B45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A2179C" w14:textId="77777777" w:rsidR="00C25383" w:rsidRPr="00C25383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07DFB" w14:textId="5CFFEAB5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0.42</w:t>
            </w:r>
          </w:p>
        </w:tc>
        <w:tc>
          <w:tcPr>
            <w:tcW w:w="236" w:type="dxa"/>
            <w:shd w:val="clear" w:color="auto" w:fill="auto"/>
          </w:tcPr>
          <w:p w14:paraId="279DFCDF" w14:textId="77777777" w:rsidR="00C25383" w:rsidRPr="00494247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2FAD186" w14:textId="15562E6D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4EBB5" w14:textId="77777777" w:rsidR="00C25383" w:rsidRPr="00494247" w:rsidRDefault="00C25383" w:rsidP="00C2538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133321" w14:textId="7574B9FE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0.42</w:t>
            </w:r>
          </w:p>
        </w:tc>
      </w:tr>
    </w:tbl>
    <w:p w14:paraId="0B4E82E4" w14:textId="77777777" w:rsidR="00CD430A" w:rsidRPr="00CD430A" w:rsidRDefault="00CD430A" w:rsidP="003A26F5">
      <w:pPr>
        <w:spacing w:after="120" w:line="240" w:lineRule="atLeast"/>
        <w:ind w:left="518"/>
        <w:jc w:val="thaiDistribute"/>
        <w:rPr>
          <w:rFonts w:ascii="Angsana New" w:hAnsi="Angsana New"/>
          <w:sz w:val="12"/>
          <w:szCs w:val="12"/>
        </w:rPr>
      </w:pPr>
      <w:bookmarkStart w:id="3" w:name="_Hlk8485523"/>
    </w:p>
    <w:tbl>
      <w:tblPr>
        <w:tblW w:w="103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237"/>
        <w:gridCol w:w="1563"/>
        <w:gridCol w:w="236"/>
        <w:gridCol w:w="1564"/>
        <w:gridCol w:w="236"/>
        <w:gridCol w:w="1564"/>
      </w:tblGrid>
      <w:tr w:rsidR="00CD430A" w:rsidRPr="00494247" w14:paraId="644F6CE7" w14:textId="77777777" w:rsidTr="000E11CA">
        <w:tc>
          <w:tcPr>
            <w:tcW w:w="3438" w:type="dxa"/>
          </w:tcPr>
          <w:p w14:paraId="5E00112F" w14:textId="77777777" w:rsidR="00CD430A" w:rsidRPr="00494247" w:rsidRDefault="00CD430A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A031CC" w14:textId="77777777" w:rsidR="00CD430A" w:rsidRPr="00494247" w:rsidRDefault="00CD430A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73A328B0" w14:textId="77777777" w:rsidR="00CD430A" w:rsidRPr="00494247" w:rsidRDefault="00CD430A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</w:tcPr>
          <w:p w14:paraId="555CD003" w14:textId="77777777" w:rsidR="00CD430A" w:rsidRPr="00494247" w:rsidRDefault="00CD430A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A4E877" w14:textId="77777777" w:rsidR="00CD430A" w:rsidRPr="00494247" w:rsidRDefault="00CD430A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</w:tcPr>
          <w:p w14:paraId="25771438" w14:textId="77777777" w:rsidR="00CD430A" w:rsidRPr="00494247" w:rsidRDefault="00CD430A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CD430A" w:rsidRPr="00494247" w14:paraId="418384EF" w14:textId="77777777" w:rsidTr="000E11CA">
        <w:tc>
          <w:tcPr>
            <w:tcW w:w="3438" w:type="dxa"/>
          </w:tcPr>
          <w:p w14:paraId="5611BB79" w14:textId="77777777" w:rsidR="00CD430A" w:rsidRPr="00494247" w:rsidRDefault="00CD430A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30" w:type="dxa"/>
            <w:gridSpan w:val="7"/>
          </w:tcPr>
          <w:p w14:paraId="0151FDD5" w14:textId="77777777" w:rsidR="00CD430A" w:rsidRPr="00923525" w:rsidRDefault="00CD430A" w:rsidP="000E11C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D430A" w:rsidRPr="00494247" w14:paraId="6D0DB650" w14:textId="77777777" w:rsidTr="000E11CA">
        <w:tc>
          <w:tcPr>
            <w:tcW w:w="3438" w:type="dxa"/>
          </w:tcPr>
          <w:p w14:paraId="6D8F9346" w14:textId="77777777" w:rsidR="00CD430A" w:rsidRPr="00494247" w:rsidRDefault="00CD430A" w:rsidP="000E11CA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3811D08D" w14:textId="77777777" w:rsidR="00CD430A" w:rsidRPr="00494247" w:rsidRDefault="00CD430A" w:rsidP="000E11C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7A8F43" w14:textId="77777777" w:rsidR="00CD430A" w:rsidRPr="00494247" w:rsidRDefault="00CD430A" w:rsidP="000E11CA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bottom w:val="single" w:sz="4" w:space="0" w:color="auto"/>
            </w:tcBorders>
          </w:tcPr>
          <w:p w14:paraId="5ED6AF3E" w14:textId="77777777" w:rsidR="00CD430A" w:rsidRPr="00494247" w:rsidRDefault="00CD430A" w:rsidP="000E11CA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430A" w:rsidRPr="00494247" w14:paraId="3F0ABDF3" w14:textId="77777777" w:rsidTr="000E11CA">
        <w:tc>
          <w:tcPr>
            <w:tcW w:w="3438" w:type="dxa"/>
          </w:tcPr>
          <w:p w14:paraId="4217FE45" w14:textId="77777777" w:rsidR="00CD430A" w:rsidRPr="00494247" w:rsidRDefault="00CD430A" w:rsidP="000E11CA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82636D" w14:textId="77777777" w:rsidR="00CD430A" w:rsidRPr="00494247" w:rsidRDefault="00CD430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E2D1593" w14:textId="77777777" w:rsidR="00CD430A" w:rsidRPr="00494247" w:rsidRDefault="00CD430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22A1A576" w14:textId="77777777" w:rsidR="00CD430A" w:rsidRPr="00494247" w:rsidRDefault="00CD430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E55597D" w14:textId="77777777" w:rsidR="00CD430A" w:rsidRPr="00494247" w:rsidRDefault="00CD430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1B56DE0A" w14:textId="77777777" w:rsidR="00CD430A" w:rsidRPr="00494247" w:rsidRDefault="00CD430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90E000" w14:textId="77777777" w:rsidR="00CD430A" w:rsidRPr="00494247" w:rsidRDefault="00CD430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46EE4CF2" w14:textId="77777777" w:rsidR="00CD430A" w:rsidRPr="00494247" w:rsidRDefault="00CD430A" w:rsidP="000E11C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125F">
              <w:rPr>
                <w:rFonts w:asciiTheme="majorBidi" w:hAnsiTheme="majorBidi"/>
                <w:sz w:val="28"/>
                <w:szCs w:val="28"/>
                <w:cs/>
              </w:rPr>
              <w:t>30 มิถุนายน 256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  <w:tr w:rsidR="00C25383" w:rsidRPr="00494247" w14:paraId="71C55A89" w14:textId="77777777" w:rsidTr="00C25383">
        <w:trPr>
          <w:trHeight w:val="203"/>
        </w:trPr>
        <w:tc>
          <w:tcPr>
            <w:tcW w:w="3438" w:type="dxa"/>
          </w:tcPr>
          <w:p w14:paraId="1A25EB8C" w14:textId="77777777" w:rsidR="00C25383" w:rsidRPr="00494247" w:rsidRDefault="00C25383" w:rsidP="00C2538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A0C49" w14:textId="6988599E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16,369,024.84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462FB9" w14:textId="77777777" w:rsidR="00C25383" w:rsidRPr="00494247" w:rsidRDefault="00C25383" w:rsidP="00C2538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1B8EE" w14:textId="53CB37EE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40,322,628.25</w:t>
            </w:r>
          </w:p>
        </w:tc>
        <w:tc>
          <w:tcPr>
            <w:tcW w:w="236" w:type="dxa"/>
            <w:shd w:val="clear" w:color="auto" w:fill="auto"/>
          </w:tcPr>
          <w:p w14:paraId="33404B71" w14:textId="77777777" w:rsidR="00C25383" w:rsidRPr="00494247" w:rsidRDefault="00C25383" w:rsidP="00C25383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B04BE" w14:textId="55FAEA35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16,796,350.25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11CCEF" w14:textId="77777777" w:rsidR="00C25383" w:rsidRPr="00494247" w:rsidRDefault="00C25383" w:rsidP="00C25383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EFB37B" w14:textId="15F7CEAB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40,169,060.88</w:t>
            </w:r>
          </w:p>
        </w:tc>
      </w:tr>
      <w:tr w:rsidR="00C25383" w:rsidRPr="00494247" w14:paraId="30D6A749" w14:textId="77777777" w:rsidTr="00C25383">
        <w:trPr>
          <w:trHeight w:val="203"/>
        </w:trPr>
        <w:tc>
          <w:tcPr>
            <w:tcW w:w="3438" w:type="dxa"/>
          </w:tcPr>
          <w:p w14:paraId="3B2F2657" w14:textId="77777777" w:rsidR="00C25383" w:rsidRPr="00494247" w:rsidRDefault="00C25383" w:rsidP="00C25383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DEB917" w14:textId="55DEBD03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D6F66E4" w14:textId="77777777" w:rsidR="00C25383" w:rsidRPr="00494247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CB3A3A" w14:textId="5D060CB5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85B796" w14:textId="77777777" w:rsidR="00C25383" w:rsidRPr="00494247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E0BA46" w14:textId="5EC040AC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5705E5" w14:textId="77777777" w:rsidR="00C25383" w:rsidRPr="00494247" w:rsidRDefault="00C25383" w:rsidP="00C2538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89DC56" w14:textId="107DFC6D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38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2538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25383" w:rsidRPr="00494247" w14:paraId="5F5F3098" w14:textId="77777777" w:rsidTr="00C25383">
        <w:trPr>
          <w:trHeight w:val="203"/>
        </w:trPr>
        <w:tc>
          <w:tcPr>
            <w:tcW w:w="3438" w:type="dxa"/>
          </w:tcPr>
          <w:p w14:paraId="35DC5F68" w14:textId="77777777" w:rsidR="00C25383" w:rsidRPr="00494247" w:rsidRDefault="00C25383" w:rsidP="00C25383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244E1FC" w14:textId="6A3B9A5F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237" w:type="dxa"/>
            <w:shd w:val="clear" w:color="auto" w:fill="auto"/>
          </w:tcPr>
          <w:p w14:paraId="079E6C26" w14:textId="77777777" w:rsidR="00C25383" w:rsidRPr="00494247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A79AFC" w14:textId="4BAC8F55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0.67</w:t>
            </w:r>
          </w:p>
        </w:tc>
        <w:tc>
          <w:tcPr>
            <w:tcW w:w="236" w:type="dxa"/>
            <w:shd w:val="clear" w:color="auto" w:fill="auto"/>
          </w:tcPr>
          <w:p w14:paraId="2FF1A3B1" w14:textId="77777777" w:rsidR="00C25383" w:rsidRPr="00494247" w:rsidRDefault="00C25383" w:rsidP="00C25383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4219796" w14:textId="4C499154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C150F9" w14:textId="77777777" w:rsidR="00C25383" w:rsidRPr="00494247" w:rsidRDefault="00C25383" w:rsidP="00C25383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4C477C" w14:textId="3D59120A" w:rsidR="00C25383" w:rsidRPr="00494247" w:rsidRDefault="00C25383" w:rsidP="00C25383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0.67</w:t>
            </w:r>
          </w:p>
        </w:tc>
      </w:tr>
    </w:tbl>
    <w:p w14:paraId="61D81B2C" w14:textId="77777777" w:rsidR="005B5F0B" w:rsidRPr="003A26F5" w:rsidRDefault="003A26F5" w:rsidP="003A26F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บริษัทฯ 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</w:t>
      </w:r>
      <w:r w:rsidRPr="0080653F">
        <w:rPr>
          <w:rFonts w:ascii="Angsana New" w:hAnsi="Angsana New" w:hint="cs"/>
          <w:sz w:val="30"/>
          <w:szCs w:val="30"/>
          <w:cs/>
        </w:rPr>
        <w:t xml:space="preserve">ลค่าที่ตราไว้จากเดิมหุ้นละ </w:t>
      </w:r>
      <w:r w:rsidRPr="0080653F">
        <w:rPr>
          <w:rFonts w:ascii="Angsana New" w:hAnsi="Angsana New"/>
          <w:sz w:val="30"/>
          <w:szCs w:val="30"/>
          <w:lang w:val="en-US"/>
        </w:rPr>
        <w:t xml:space="preserve">100 </w:t>
      </w:r>
      <w:r w:rsidRPr="0080653F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เป็นหุ้นละ </w:t>
      </w:r>
      <w:r w:rsidRPr="0080653F">
        <w:rPr>
          <w:rFonts w:ascii="Angsana New" w:hAnsi="Angsana New"/>
          <w:sz w:val="30"/>
          <w:szCs w:val="30"/>
          <w:lang w:val="en-US"/>
        </w:rPr>
        <w:t xml:space="preserve">0.50 </w:t>
      </w:r>
      <w:r w:rsidRPr="0080653F">
        <w:rPr>
          <w:rFonts w:ascii="Angsana New" w:hAnsi="Angsana New" w:hint="cs"/>
          <w:sz w:val="30"/>
          <w:szCs w:val="30"/>
          <w:cs/>
          <w:lang w:val="en-US"/>
        </w:rPr>
        <w:t xml:space="preserve">บาท ตามที่กล่าวไว้ในหมายเหตุประกอบงบการเงินข้อ </w:t>
      </w:r>
      <w:r w:rsidR="0080653F" w:rsidRPr="0080653F">
        <w:rPr>
          <w:rFonts w:ascii="Angsana New" w:hAnsi="Angsana New"/>
          <w:sz w:val="30"/>
          <w:szCs w:val="30"/>
          <w:lang w:val="en-US"/>
        </w:rPr>
        <w:t>17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และบริษัทฯ ได้ปรับปรุงจำนวนหุ้นสามัญที่ใช้ในการคำนวณกำไรต่อหุ้นของปีก่อนที่นำมาเปรียบเทียบด้วย 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  <w:bookmarkEnd w:id="3"/>
    </w:p>
    <w:p w14:paraId="3A974CAA" w14:textId="77777777" w:rsidR="00847976" w:rsidRPr="001C4624" w:rsidRDefault="00BA3A3C" w:rsidP="00205100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C462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="00C7540A" w:rsidRPr="001C4624">
        <w:rPr>
          <w:rFonts w:ascii="Angsana New" w:hAnsi="Angsana New" w:hint="cs"/>
          <w:b/>
          <w:bCs/>
          <w:sz w:val="30"/>
          <w:szCs w:val="30"/>
          <w:cs/>
        </w:rPr>
        <w:t>งินปันผลจ่าย</w:t>
      </w:r>
    </w:p>
    <w:p w14:paraId="5964DBE4" w14:textId="77777777" w:rsidR="001C4624" w:rsidRDefault="001C4624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94247">
        <w:rPr>
          <w:rFonts w:ascii="Angsana New" w:hAnsi="Angsana New"/>
          <w:sz w:val="30"/>
          <w:szCs w:val="30"/>
          <w:cs/>
        </w:rPr>
        <w:t>มติที่ประชุม</w:t>
      </w:r>
      <w:r w:rsidRPr="0049424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494247">
        <w:rPr>
          <w:rFonts w:ascii="Angsana New" w:hAnsi="Angsana New"/>
          <w:sz w:val="30"/>
          <w:szCs w:val="30"/>
          <w:cs/>
        </w:rPr>
        <w:t xml:space="preserve">ครั้งที่ </w:t>
      </w:r>
      <w:r w:rsidRPr="00494247">
        <w:rPr>
          <w:rFonts w:ascii="Angsana New" w:hAnsi="Angsana New"/>
          <w:sz w:val="30"/>
          <w:szCs w:val="30"/>
        </w:rPr>
        <w:t xml:space="preserve">1/2562 </w:t>
      </w:r>
      <w:r w:rsidRPr="004942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4247">
        <w:rPr>
          <w:rFonts w:ascii="Angsana New" w:hAnsi="Angsana New"/>
          <w:sz w:val="30"/>
          <w:szCs w:val="30"/>
        </w:rPr>
        <w:t xml:space="preserve">17 </w:t>
      </w:r>
      <w:r w:rsidRPr="00494247">
        <w:rPr>
          <w:rFonts w:ascii="Angsana New" w:hAnsi="Angsana New" w:hint="cs"/>
          <w:sz w:val="30"/>
          <w:szCs w:val="30"/>
          <w:cs/>
        </w:rPr>
        <w:t>มกราคม</w:t>
      </w:r>
      <w:r w:rsidRPr="00494247">
        <w:rPr>
          <w:rFonts w:ascii="Angsana New" w:hAnsi="Angsana New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</w:rPr>
        <w:t>ได้</w:t>
      </w:r>
      <w:r w:rsidRPr="00494247">
        <w:rPr>
          <w:rFonts w:ascii="Angsana New" w:hAnsi="Angsana New"/>
          <w:sz w:val="30"/>
          <w:szCs w:val="30"/>
          <w:cs/>
        </w:rPr>
        <w:t xml:space="preserve">อนุมัติให้บริษัทฯ </w:t>
      </w:r>
      <w:r w:rsidRPr="00494247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จ่ายเงินปันผลระหว่างกาลให้แก่ผู้ถือหุ้น จากผลการดำเนินงานสะสม ในอัตราหุ้นละ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202.21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บาท จากจำนวนหุ้นที่ออกและชำระแล้ว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531,936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หุ้น รวมเป็นเงิน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107,562,778.56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โดยบริษัทฯ จะจัดสรรกำไรสะสมเพิ่มเติมอีกจำนวน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2,319,360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บาท เป็นทุนสำรองตามกฎหมาย เพื่อให้จำนวนทุนสำรองมีจำนวนถึงหนึ่งในสิบของทุนจดทะเบียนของบริษัท และกำหนดจ่ายเงินปันผลระหว่างกาลให้ผู้ถือหุ้นภายในวันที่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15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2562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โดยจะแบ่งชำระเป็น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งวด งวดแรกชำระร้อยละ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>30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, งวดที่สองชำระร้อยละ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30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และงวดสุดท้ายชำระร้อยละ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40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</w:t>
      </w:r>
      <w:r w:rsidRPr="00494247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494247">
        <w:rPr>
          <w:rFonts w:ascii="Angsana New" w:hAnsi="Angsana New" w:hint="cs"/>
          <w:sz w:val="30"/>
          <w:szCs w:val="30"/>
          <w:cs/>
        </w:rPr>
        <w:t>ครบถ้วน</w:t>
      </w:r>
      <w:r w:rsidRPr="00494247">
        <w:rPr>
          <w:rFonts w:ascii="Angsana New" w:hAnsi="Angsana New"/>
          <w:sz w:val="30"/>
          <w:szCs w:val="30"/>
          <w:cs/>
        </w:rPr>
        <w:t>แล้วใน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12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494247">
        <w:rPr>
          <w:rFonts w:ascii="Angsana New" w:hAnsi="Angsana New"/>
          <w:sz w:val="30"/>
          <w:szCs w:val="30"/>
          <w:lang w:val="en-US"/>
        </w:rPr>
        <w:t>2562</w:t>
      </w:r>
    </w:p>
    <w:p w14:paraId="0D549445" w14:textId="77777777" w:rsidR="001C4624" w:rsidRPr="00256204" w:rsidRDefault="001C4624" w:rsidP="00C43334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มติที่ประชุม</w:t>
      </w:r>
      <w:r w:rsidRPr="00256204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256204">
        <w:rPr>
          <w:rFonts w:ascii="Angsana New" w:hAnsi="Angsana New"/>
          <w:sz w:val="30"/>
          <w:szCs w:val="30"/>
        </w:rPr>
        <w:t xml:space="preserve">2562 </w:t>
      </w:r>
      <w:r w:rsidRPr="002562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6204">
        <w:rPr>
          <w:rFonts w:ascii="Angsana New" w:hAnsi="Angsana New"/>
          <w:sz w:val="30"/>
          <w:szCs w:val="30"/>
        </w:rPr>
        <w:t xml:space="preserve">13 </w:t>
      </w:r>
      <w:r w:rsidRPr="00256204">
        <w:rPr>
          <w:rFonts w:ascii="Angsana New" w:hAnsi="Angsana New" w:hint="cs"/>
          <w:sz w:val="30"/>
          <w:szCs w:val="30"/>
          <w:cs/>
        </w:rPr>
        <w:t>มีนาคม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Pr="00256204">
        <w:rPr>
          <w:rFonts w:ascii="Angsana New" w:hAnsi="Angsana New"/>
          <w:sz w:val="30"/>
          <w:szCs w:val="30"/>
        </w:rPr>
        <w:t xml:space="preserve">2562 </w:t>
      </w:r>
      <w:r w:rsidRPr="00256204">
        <w:rPr>
          <w:rFonts w:ascii="Angsana New" w:hAnsi="Angsana New" w:hint="cs"/>
          <w:sz w:val="30"/>
          <w:szCs w:val="30"/>
          <w:cs/>
        </w:rPr>
        <w:t>ได้</w:t>
      </w:r>
      <w:r w:rsidRPr="00256204">
        <w:rPr>
          <w:rFonts w:ascii="Angsana New" w:hAnsi="Angsana New"/>
          <w:sz w:val="30"/>
          <w:szCs w:val="30"/>
          <w:cs/>
        </w:rPr>
        <w:t xml:space="preserve">อนุมัติให้บริษัทฯ </w:t>
      </w:r>
      <w:r w:rsidRPr="00256204">
        <w:rPr>
          <w:rFonts w:ascii="Angsana New" w:hAnsi="Angsana New" w:hint="cs"/>
          <w:sz w:val="30"/>
          <w:szCs w:val="30"/>
          <w:cs/>
        </w:rPr>
        <w:t xml:space="preserve">จ่ายเงินปันผลระหว่างกาลประจำปี </w:t>
      </w:r>
      <w:r w:rsidRPr="00256204">
        <w:rPr>
          <w:rFonts w:ascii="Angsana New" w:hAnsi="Angsana New"/>
          <w:sz w:val="30"/>
          <w:szCs w:val="30"/>
        </w:rPr>
        <w:t>2561</w:t>
      </w:r>
      <w:r w:rsidRPr="00256204">
        <w:rPr>
          <w:rFonts w:ascii="Angsana New" w:hAnsi="Angsana New" w:hint="cs"/>
          <w:sz w:val="30"/>
          <w:szCs w:val="30"/>
          <w:cs/>
        </w:rPr>
        <w:t xml:space="preserve"> ให้แก่ผู้ถือหุ้น จากผลการดำเนินงานปี </w:t>
      </w:r>
      <w:r w:rsidRPr="00256204">
        <w:rPr>
          <w:rFonts w:ascii="Angsana New" w:hAnsi="Angsana New"/>
          <w:sz w:val="30"/>
          <w:szCs w:val="30"/>
        </w:rPr>
        <w:t>2561</w:t>
      </w:r>
      <w:r w:rsidRPr="00256204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256204">
        <w:rPr>
          <w:rFonts w:ascii="Angsana New" w:hAnsi="Angsana New"/>
          <w:sz w:val="30"/>
          <w:szCs w:val="30"/>
        </w:rPr>
        <w:t xml:space="preserve">8 </w:t>
      </w:r>
      <w:r w:rsidRPr="00256204">
        <w:rPr>
          <w:rFonts w:ascii="Angsana New" w:hAnsi="Angsana New" w:hint="cs"/>
          <w:sz w:val="30"/>
          <w:szCs w:val="30"/>
          <w:cs/>
        </w:rPr>
        <w:t xml:space="preserve">บาท จากจำนวนหุ้นที่ออกและชำระแล้ว </w:t>
      </w:r>
      <w:r w:rsidRPr="00256204">
        <w:rPr>
          <w:rFonts w:ascii="Angsana New" w:hAnsi="Angsana New"/>
          <w:sz w:val="30"/>
          <w:szCs w:val="30"/>
        </w:rPr>
        <w:t xml:space="preserve">1,500,000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หุ้น รวมเป็นเงิน </w:t>
      </w:r>
      <w:r w:rsidRPr="00256204">
        <w:rPr>
          <w:rFonts w:ascii="Angsana New" w:hAnsi="Angsana New"/>
          <w:sz w:val="30"/>
          <w:szCs w:val="30"/>
        </w:rPr>
        <w:t xml:space="preserve">12,000,000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บาท โดยบริษัทฯ จะจัดสรรกำไรสะสมเพิ่มเติมอีกจำนวน </w:t>
      </w:r>
      <w:r w:rsidR="00256204" w:rsidRPr="00256204">
        <w:rPr>
          <w:rFonts w:ascii="Angsana New" w:hAnsi="Angsana New"/>
          <w:sz w:val="30"/>
          <w:szCs w:val="30"/>
        </w:rPr>
        <w:t xml:space="preserve">9,680,640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บาท เป็นทุนสำรองตามกฎหมาย </w:t>
      </w:r>
      <w:r w:rsidR="00802EA9" w:rsidRPr="00256204">
        <w:rPr>
          <w:rFonts w:ascii="Angsana New" w:hAnsi="Angsana New" w:hint="cs"/>
          <w:sz w:val="30"/>
          <w:szCs w:val="30"/>
          <w:cs/>
        </w:rPr>
        <w:t xml:space="preserve">เพื่อให้จำนวนทุนสำรองมีจำนวนถึงหนึ่งในสิบของทุนจดทะเบียนของบริษัท </w:t>
      </w:r>
      <w:r w:rsidRPr="00256204">
        <w:rPr>
          <w:rFonts w:ascii="Angsana New" w:hAnsi="Angsana New" w:hint="cs"/>
          <w:sz w:val="30"/>
          <w:szCs w:val="30"/>
          <w:cs/>
        </w:rPr>
        <w:t xml:space="preserve">และกำหนดจ่ายเงินปันผลให้ผู้ถือหุ้นภายในวันที่ </w:t>
      </w:r>
      <w:r w:rsidRPr="00256204">
        <w:rPr>
          <w:rFonts w:ascii="Angsana New" w:hAnsi="Angsana New"/>
          <w:sz w:val="30"/>
          <w:szCs w:val="30"/>
        </w:rPr>
        <w:t xml:space="preserve">20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56204">
        <w:rPr>
          <w:rFonts w:ascii="Angsana New" w:hAnsi="Angsana New"/>
          <w:sz w:val="30"/>
          <w:szCs w:val="30"/>
        </w:rPr>
        <w:t xml:space="preserve">2562 </w:t>
      </w:r>
      <w:r w:rsidRPr="00256204">
        <w:rPr>
          <w:rFonts w:ascii="Angsana New" w:hAnsi="Angsana New" w:hint="cs"/>
          <w:sz w:val="30"/>
          <w:szCs w:val="30"/>
          <w:cs/>
        </w:rPr>
        <w:t>ทั้งนี้</w:t>
      </w:r>
      <w:r w:rsidRPr="00256204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256204">
        <w:rPr>
          <w:rFonts w:ascii="Angsana New" w:hAnsi="Angsana New" w:hint="cs"/>
          <w:sz w:val="30"/>
          <w:szCs w:val="30"/>
          <w:cs/>
        </w:rPr>
        <w:t>ครบถ้วน</w:t>
      </w:r>
      <w:r w:rsidRPr="00256204">
        <w:rPr>
          <w:rFonts w:ascii="Angsana New" w:hAnsi="Angsana New"/>
          <w:sz w:val="30"/>
          <w:szCs w:val="30"/>
          <w:cs/>
        </w:rPr>
        <w:t>แล้วใน</w:t>
      </w:r>
      <w:r w:rsidRPr="0025620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256204">
        <w:rPr>
          <w:rFonts w:ascii="Angsana New" w:hAnsi="Angsana New"/>
          <w:sz w:val="30"/>
          <w:szCs w:val="30"/>
        </w:rPr>
        <w:t xml:space="preserve">20 </w:t>
      </w:r>
      <w:r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56204">
        <w:rPr>
          <w:rFonts w:ascii="Angsana New" w:hAnsi="Angsana New"/>
          <w:sz w:val="30"/>
          <w:szCs w:val="30"/>
        </w:rPr>
        <w:t>2562</w:t>
      </w:r>
    </w:p>
    <w:p w14:paraId="00C8D7C3" w14:textId="77777777" w:rsidR="00E04DD7" w:rsidRDefault="00E04DD7" w:rsidP="00205100">
      <w:pPr>
        <w:numPr>
          <w:ilvl w:val="0"/>
          <w:numId w:val="40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14:paraId="340A0C43" w14:textId="77777777"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 xml:space="preserve">าใช้จ่ายของบริษัทฯ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494247" w14:paraId="24C5EEE7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00853791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11B170C3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5F3F91B6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14:paraId="07044FE0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586ACA17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2727" w:type="dxa"/>
            <w:shd w:val="clear" w:color="auto" w:fill="auto"/>
          </w:tcPr>
          <w:p w14:paraId="13D7BAB6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5622903D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ผลิตและจัดจำหน่ายแม่พิมพ์กราไฟต์</w:t>
            </w:r>
          </w:p>
        </w:tc>
      </w:tr>
      <w:tr w:rsidR="00AD3871" w:rsidRPr="00494247" w14:paraId="7BEF04FF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4B790470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14:paraId="7CAC2223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72A696AB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ให้บริการข้อมูลเตือนฟ้าผ่า</w:t>
            </w:r>
          </w:p>
        </w:tc>
      </w:tr>
      <w:tr w:rsidR="00AD3871" w:rsidRPr="00494247" w14:paraId="70D5D4D4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1B9F939D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14:paraId="53EEB3F1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077A1074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14:paraId="30E7B7D1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5652CD0A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4190D492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6C37BA01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ประกอบกิจการประเภทการติดตั้งไฟฟ้า</w:t>
            </w:r>
          </w:p>
        </w:tc>
      </w:tr>
      <w:tr w:rsidR="00AD3871" w:rsidRPr="00494247" w14:paraId="7C683A96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4483A5B7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097940B0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0BB3664C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14:paraId="6CE1EF18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459C898C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21559FD8" w14:textId="77777777"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29E4C74" w14:textId="77777777" w:rsidR="00FF73FE" w:rsidRDefault="00FF73FE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7DE7C4CB" w14:textId="77777777" w:rsidR="00CD430A" w:rsidRDefault="00CD430A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F75AAF7" w14:textId="77777777" w:rsidR="00CD430A" w:rsidRDefault="00CD430A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02C8C17" w14:textId="77777777" w:rsidR="00CD430A" w:rsidRDefault="00CD430A" w:rsidP="00FF73F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8071755" w14:textId="77777777" w:rsidR="00CD430A" w:rsidRDefault="00CD430A" w:rsidP="00CD430A">
      <w:pPr>
        <w:numPr>
          <w:ilvl w:val="0"/>
          <w:numId w:val="4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31714EE" w14:textId="77777777" w:rsidR="00E04DD7" w:rsidRPr="00E04DD7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กับบริษัทและบุคคลเหล่านั้น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343" w:type="dxa"/>
        <w:tblInd w:w="-34" w:type="dxa"/>
        <w:tblLook w:val="04A0" w:firstRow="1" w:lastRow="0" w:firstColumn="1" w:lastColumn="0" w:noHBand="0" w:noVBand="1"/>
      </w:tblPr>
      <w:tblGrid>
        <w:gridCol w:w="391"/>
        <w:gridCol w:w="3859"/>
        <w:gridCol w:w="1528"/>
        <w:gridCol w:w="4565"/>
      </w:tblGrid>
      <w:tr w:rsidR="00AD3871" w:rsidRPr="00494247" w14:paraId="4F9C1558" w14:textId="77777777" w:rsidTr="00AD3871">
        <w:tc>
          <w:tcPr>
            <w:tcW w:w="4250" w:type="dxa"/>
            <w:gridSpan w:val="2"/>
            <w:shd w:val="clear" w:color="auto" w:fill="auto"/>
          </w:tcPr>
          <w:p w14:paraId="578AF4BB" w14:textId="77777777"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1528" w:type="dxa"/>
            <w:shd w:val="clear" w:color="auto" w:fill="auto"/>
          </w:tcPr>
          <w:p w14:paraId="08DB96F5" w14:textId="77777777"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5" w:type="dxa"/>
            <w:shd w:val="clear" w:color="auto" w:fill="auto"/>
          </w:tcPr>
          <w:p w14:paraId="6B3AF37E" w14:textId="77777777"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AD3871" w:rsidRPr="00494247" w14:paraId="00E9DA7C" w14:textId="77777777" w:rsidTr="00AD3871">
        <w:tc>
          <w:tcPr>
            <w:tcW w:w="391" w:type="dxa"/>
            <w:shd w:val="clear" w:color="auto" w:fill="auto"/>
          </w:tcPr>
          <w:p w14:paraId="31EBB274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859" w:type="dxa"/>
            <w:shd w:val="clear" w:color="auto" w:fill="auto"/>
          </w:tcPr>
          <w:p w14:paraId="3A29CBAE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28" w:type="dxa"/>
            <w:shd w:val="clear" w:color="auto" w:fill="auto"/>
          </w:tcPr>
          <w:p w14:paraId="7077AD3F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3A3E3E53" w14:textId="77777777"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14:paraId="7E592045" w14:textId="77777777" w:rsidTr="00AD3871">
        <w:tc>
          <w:tcPr>
            <w:tcW w:w="391" w:type="dxa"/>
            <w:shd w:val="clear" w:color="auto" w:fill="auto"/>
          </w:tcPr>
          <w:p w14:paraId="266F82D7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14:paraId="1EFB4A00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2952A374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5" w:type="dxa"/>
            <w:shd w:val="clear" w:color="auto" w:fill="auto"/>
          </w:tcPr>
          <w:p w14:paraId="625552DF" w14:textId="77777777"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เดือนละ 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AD3871" w:rsidRPr="00494247" w14:paraId="6C7224E3" w14:textId="77777777" w:rsidTr="00AD3871">
        <w:tc>
          <w:tcPr>
            <w:tcW w:w="391" w:type="dxa"/>
            <w:shd w:val="clear" w:color="auto" w:fill="auto"/>
          </w:tcPr>
          <w:p w14:paraId="3C37E4C3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859" w:type="dxa"/>
            <w:shd w:val="clear" w:color="auto" w:fill="auto"/>
          </w:tcPr>
          <w:p w14:paraId="474FE3AE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28" w:type="dxa"/>
            <w:shd w:val="clear" w:color="auto" w:fill="auto"/>
          </w:tcPr>
          <w:p w14:paraId="5EDE780E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</w:tcPr>
          <w:p w14:paraId="17B095DE" w14:textId="77777777"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396,000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AD3871" w:rsidRPr="00494247" w14:paraId="197A7A09" w14:textId="77777777" w:rsidTr="00AD3871">
        <w:tc>
          <w:tcPr>
            <w:tcW w:w="391" w:type="dxa"/>
            <w:shd w:val="clear" w:color="auto" w:fill="auto"/>
          </w:tcPr>
          <w:p w14:paraId="71FDFDFD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59" w:type="dxa"/>
            <w:shd w:val="clear" w:color="auto" w:fill="auto"/>
          </w:tcPr>
          <w:p w14:paraId="3805D7E9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5338C901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44841084" w14:textId="77777777"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14:paraId="5E38E163" w14:textId="77777777" w:rsidTr="00AD3871">
        <w:tc>
          <w:tcPr>
            <w:tcW w:w="391" w:type="dxa"/>
            <w:shd w:val="clear" w:color="auto" w:fill="auto"/>
          </w:tcPr>
          <w:p w14:paraId="0AA87C32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859" w:type="dxa"/>
            <w:shd w:val="clear" w:color="auto" w:fill="auto"/>
          </w:tcPr>
          <w:p w14:paraId="7CB1443B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เค.เอ็ม.แอล.เอ็นจิเนียริ่ง จำกัด</w:t>
            </w:r>
          </w:p>
        </w:tc>
        <w:tc>
          <w:tcPr>
            <w:tcW w:w="1528" w:type="dxa"/>
            <w:shd w:val="clear" w:color="auto" w:fill="auto"/>
          </w:tcPr>
          <w:p w14:paraId="379382DF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4565" w:type="dxa"/>
            <w:shd w:val="clear" w:color="auto" w:fill="auto"/>
          </w:tcPr>
          <w:p w14:paraId="31106D2B" w14:textId="77777777" w:rsidR="00AD3871" w:rsidRPr="00494247" w:rsidRDefault="00AD3871" w:rsidP="00AD3871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14:paraId="05A1673D" w14:textId="77777777" w:rsidTr="00AD3871">
        <w:tc>
          <w:tcPr>
            <w:tcW w:w="391" w:type="dxa"/>
            <w:shd w:val="clear" w:color="auto" w:fill="auto"/>
          </w:tcPr>
          <w:p w14:paraId="472B79D7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3859" w:type="dxa"/>
            <w:shd w:val="clear" w:color="auto" w:fill="auto"/>
          </w:tcPr>
          <w:p w14:paraId="69EE1601" w14:textId="77777777" w:rsidR="00AD3871" w:rsidRPr="00494247" w:rsidRDefault="00AD3871" w:rsidP="00AD3871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528" w:type="dxa"/>
            <w:shd w:val="clear" w:color="auto" w:fill="auto"/>
          </w:tcPr>
          <w:p w14:paraId="6DCF0997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565" w:type="dxa"/>
            <w:shd w:val="clear" w:color="auto" w:fill="auto"/>
          </w:tcPr>
          <w:p w14:paraId="3AAFCEE8" w14:textId="77777777" w:rsidR="00AD3871" w:rsidRPr="00494247" w:rsidRDefault="00AD3871" w:rsidP="00AD3871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14:paraId="4C7845CC" w14:textId="77777777" w:rsidTr="00AD3871">
        <w:tc>
          <w:tcPr>
            <w:tcW w:w="391" w:type="dxa"/>
            <w:shd w:val="clear" w:color="auto" w:fill="auto"/>
          </w:tcPr>
          <w:p w14:paraId="1C02312E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859" w:type="dxa"/>
            <w:shd w:val="clear" w:color="auto" w:fill="auto"/>
          </w:tcPr>
          <w:p w14:paraId="1B257706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528" w:type="dxa"/>
            <w:shd w:val="clear" w:color="auto" w:fill="auto"/>
          </w:tcPr>
          <w:p w14:paraId="0753D555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565" w:type="dxa"/>
            <w:shd w:val="clear" w:color="auto" w:fill="auto"/>
          </w:tcPr>
          <w:p w14:paraId="362BE18A" w14:textId="77777777"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14:paraId="31FD8BA5" w14:textId="77777777" w:rsidTr="00AD3871">
        <w:tc>
          <w:tcPr>
            <w:tcW w:w="391" w:type="dxa"/>
            <w:shd w:val="clear" w:color="auto" w:fill="auto"/>
          </w:tcPr>
          <w:p w14:paraId="3D1A74B5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14:paraId="3AFC162D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73EB8EB1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5" w:type="dxa"/>
            <w:shd w:val="clear" w:color="auto" w:fill="auto"/>
          </w:tcPr>
          <w:p w14:paraId="2ECE0E0B" w14:textId="77777777"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D3871" w:rsidRPr="00494247" w14:paraId="164948D9" w14:textId="77777777" w:rsidTr="00AD3871">
        <w:tc>
          <w:tcPr>
            <w:tcW w:w="391" w:type="dxa"/>
            <w:shd w:val="clear" w:color="auto" w:fill="auto"/>
          </w:tcPr>
          <w:p w14:paraId="66E31600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59" w:type="dxa"/>
            <w:shd w:val="clear" w:color="auto" w:fill="auto"/>
          </w:tcPr>
          <w:p w14:paraId="30CFEEC5" w14:textId="77777777" w:rsidR="00AD3871" w:rsidRPr="00494247" w:rsidRDefault="00AD3871" w:rsidP="00AD387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3407BD34" w14:textId="77777777" w:rsidR="00AD3871" w:rsidRPr="00494247" w:rsidRDefault="00AD3871" w:rsidP="00AD38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565" w:type="dxa"/>
            <w:shd w:val="clear" w:color="auto" w:fill="auto"/>
          </w:tcPr>
          <w:p w14:paraId="27F2523A" w14:textId="77777777" w:rsidR="00AD3871" w:rsidRPr="00494247" w:rsidRDefault="00AD3871" w:rsidP="00AD387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9692A" w:rsidRPr="00494247" w14:paraId="30A898C7" w14:textId="77777777" w:rsidTr="002442CB">
        <w:tc>
          <w:tcPr>
            <w:tcW w:w="391" w:type="dxa"/>
            <w:shd w:val="clear" w:color="auto" w:fill="auto"/>
          </w:tcPr>
          <w:p w14:paraId="147C7524" w14:textId="77777777" w:rsidR="0099692A" w:rsidRPr="00494247" w:rsidRDefault="0099692A" w:rsidP="0099692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59" w:type="dxa"/>
            <w:shd w:val="clear" w:color="auto" w:fill="auto"/>
          </w:tcPr>
          <w:p w14:paraId="05A6A46C" w14:textId="77777777" w:rsidR="0099692A" w:rsidRPr="00494247" w:rsidRDefault="0099692A" w:rsidP="0099692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4FE7B81" w14:textId="77777777" w:rsidR="0099692A" w:rsidRPr="00494247" w:rsidRDefault="0099692A" w:rsidP="0099692A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4565" w:type="dxa"/>
            <w:shd w:val="clear" w:color="auto" w:fill="auto"/>
            <w:vAlign w:val="center"/>
          </w:tcPr>
          <w:p w14:paraId="11D4ED84" w14:textId="77777777" w:rsidR="0099692A" w:rsidRPr="00AD3871" w:rsidRDefault="0099692A" w:rsidP="0099692A">
            <w:pPr>
              <w:spacing w:line="400" w:lineRule="exact"/>
              <w:ind w:left="352" w:right="-45" w:hanging="352"/>
              <w:jc w:val="thaiDistribute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99692A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  <w:r w:rsidRPr="009969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</w:tbl>
    <w:p w14:paraId="4EF9CA22" w14:textId="57B94440" w:rsidR="00E04DD7" w:rsidRDefault="00E04DD7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797C2CCE" w14:textId="2BCFC7B5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5D2D41BF" w14:textId="2C4011CE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30F7E860" w14:textId="319A6ADD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0C027EC6" w14:textId="56C62747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0ADDB539" w14:textId="767E0ACB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5C710BB3" w14:textId="77DAB8E7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1CF45ED2" w14:textId="65E65D27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51908A37" w14:textId="31135326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4D699340" w14:textId="6642CBCC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2B91513D" w14:textId="00E65BDE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205F0ACC" w14:textId="792E01F5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750E1524" w14:textId="384DF559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21CA2722" w14:textId="634C07FC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76DB3712" w14:textId="52DC964A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737E6C52" w14:textId="540E8504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4C11D4C7" w14:textId="631CA677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5D2B0AB4" w14:textId="574695AC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49E8D21B" w14:textId="03D141DC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0DD8458E" w14:textId="77777777" w:rsidR="00022CD6" w:rsidRDefault="00022CD6" w:rsidP="00E04DD7">
      <w:pPr>
        <w:spacing w:line="240" w:lineRule="atLeast"/>
        <w:ind w:left="518"/>
        <w:jc w:val="distribute"/>
        <w:rPr>
          <w:rFonts w:ascii="Angsana New" w:hAnsi="Angsana New"/>
          <w:sz w:val="30"/>
          <w:szCs w:val="30"/>
        </w:rPr>
      </w:pPr>
    </w:p>
    <w:p w14:paraId="5FCC4AE6" w14:textId="77777777" w:rsidR="0080653F" w:rsidRDefault="0080653F" w:rsidP="0080653F">
      <w:pPr>
        <w:numPr>
          <w:ilvl w:val="0"/>
          <w:numId w:val="18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B623D82" w14:textId="77777777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>
        <w:rPr>
          <w:rFonts w:ascii="Angsana New" w:hAnsi="Angsana New"/>
          <w:sz w:val="30"/>
          <w:szCs w:val="30"/>
          <w:lang w:val="en-US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="00B42919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AD3871">
        <w:rPr>
          <w:rFonts w:ascii="Angsana New" w:hAnsi="Angsana New"/>
          <w:sz w:val="30"/>
          <w:szCs w:val="30"/>
          <w:lang w:val="en-US"/>
        </w:rPr>
        <w:t>2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AD387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709" w:type="dxa"/>
        <w:jc w:val="center"/>
        <w:tblLook w:val="04A0" w:firstRow="1" w:lastRow="0" w:firstColumn="1" w:lastColumn="0" w:noHBand="0" w:noVBand="1"/>
      </w:tblPr>
      <w:tblGrid>
        <w:gridCol w:w="3378"/>
        <w:gridCol w:w="1620"/>
        <w:gridCol w:w="222"/>
        <w:gridCol w:w="1647"/>
        <w:gridCol w:w="222"/>
        <w:gridCol w:w="1678"/>
        <w:gridCol w:w="240"/>
        <w:gridCol w:w="1702"/>
      </w:tblGrid>
      <w:tr w:rsidR="00AD3871" w:rsidRPr="00494247" w14:paraId="6AFB7C27" w14:textId="77777777" w:rsidTr="00CB125F">
        <w:trPr>
          <w:jc w:val="center"/>
        </w:trPr>
        <w:tc>
          <w:tcPr>
            <w:tcW w:w="3378" w:type="dxa"/>
            <w:shd w:val="clear" w:color="auto" w:fill="auto"/>
          </w:tcPr>
          <w:p w14:paraId="42DE89E8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5D4F69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0CBC6FF3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41F7A0C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699DDC0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</w:tcPr>
          <w:p w14:paraId="47DCDBDA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EB1082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AE55506" w14:textId="77777777" w:rsidR="00AD3871" w:rsidRPr="00494247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D3871" w:rsidRPr="00494247" w14:paraId="4B05BD12" w14:textId="77777777" w:rsidTr="00CB125F">
        <w:trPr>
          <w:jc w:val="center"/>
        </w:trPr>
        <w:tc>
          <w:tcPr>
            <w:tcW w:w="3378" w:type="dxa"/>
            <w:shd w:val="clear" w:color="auto" w:fill="auto"/>
          </w:tcPr>
          <w:p w14:paraId="4CD6CE1E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89" w:type="dxa"/>
            <w:gridSpan w:val="3"/>
            <w:tcBorders>
              <w:bottom w:val="single" w:sz="4" w:space="0" w:color="auto"/>
            </w:tcBorders>
          </w:tcPr>
          <w:p w14:paraId="67AE28BE" w14:textId="77777777"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1F5DE4AE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AB103" w14:textId="77777777" w:rsidR="00AD3871" w:rsidRPr="00494247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871" w:rsidRPr="00494247" w14:paraId="62A768DA" w14:textId="77777777" w:rsidTr="00CB125F">
        <w:trPr>
          <w:jc w:val="center"/>
        </w:trPr>
        <w:tc>
          <w:tcPr>
            <w:tcW w:w="3378" w:type="dxa"/>
            <w:shd w:val="clear" w:color="auto" w:fill="auto"/>
          </w:tcPr>
          <w:p w14:paraId="3633347B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11D76" w14:textId="77777777" w:rsidR="00AD3871" w:rsidRPr="00494247" w:rsidRDefault="00CB125F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CB125F">
              <w:rPr>
                <w:sz w:val="30"/>
                <w:szCs w:val="30"/>
              </w:rPr>
              <w:t xml:space="preserve">30 </w:t>
            </w:r>
            <w:r w:rsidRPr="00CB125F">
              <w:rPr>
                <w:sz w:val="30"/>
                <w:szCs w:val="30"/>
                <w:cs/>
              </w:rPr>
              <w:t xml:space="preserve">มิถุนายน </w:t>
            </w:r>
            <w:r w:rsidRPr="00CB125F">
              <w:rPr>
                <w:sz w:val="30"/>
                <w:szCs w:val="30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3F841C59" w14:textId="77777777"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04C10" w14:textId="77777777"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2561</w:t>
            </w:r>
          </w:p>
        </w:tc>
        <w:tc>
          <w:tcPr>
            <w:tcW w:w="222" w:type="dxa"/>
          </w:tcPr>
          <w:p w14:paraId="1FB2D177" w14:textId="77777777"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A78EE" w14:textId="77777777" w:rsidR="00AD3871" w:rsidRPr="00494247" w:rsidRDefault="00CB125F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CB125F">
              <w:rPr>
                <w:sz w:val="30"/>
                <w:szCs w:val="30"/>
              </w:rPr>
              <w:t xml:space="preserve">30 </w:t>
            </w:r>
            <w:r w:rsidRPr="00CB125F">
              <w:rPr>
                <w:sz w:val="30"/>
                <w:szCs w:val="30"/>
                <w:cs/>
              </w:rPr>
              <w:t xml:space="preserve">มิถุนายน </w:t>
            </w:r>
            <w:r w:rsidRPr="00CB125F">
              <w:rPr>
                <w:sz w:val="30"/>
                <w:szCs w:val="30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E0CDD" w14:textId="77777777"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06249" w14:textId="77777777" w:rsidR="00AD3871" w:rsidRPr="00494247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2561</w:t>
            </w:r>
          </w:p>
        </w:tc>
      </w:tr>
      <w:tr w:rsidR="00AD3871" w:rsidRPr="00494247" w14:paraId="3C818287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B6E6755" w14:textId="77777777" w:rsidR="00AD3871" w:rsidRPr="00494247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57F168C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790DD90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B90BBF2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A871C91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</w:tcPr>
          <w:p w14:paraId="1C5F9EA6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B561415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504D31EF" w14:textId="77777777" w:rsidR="00AD3871" w:rsidRPr="00494247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D3871" w:rsidRPr="00494247" w14:paraId="5C5C306A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F7953AD" w14:textId="77777777" w:rsidR="00AD3871" w:rsidRPr="00494247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7C8BFD7E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188CF53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8866312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6935AB0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E0B1823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AA9B67A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3BCA5644" w14:textId="77777777" w:rsidR="00AD3871" w:rsidRPr="00494247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D3871" w:rsidRPr="00494247" w14:paraId="71021776" w14:textId="77777777" w:rsidTr="00CB125F">
        <w:trPr>
          <w:jc w:val="center"/>
        </w:trPr>
        <w:tc>
          <w:tcPr>
            <w:tcW w:w="3378" w:type="dxa"/>
            <w:shd w:val="clear" w:color="auto" w:fill="auto"/>
          </w:tcPr>
          <w:p w14:paraId="57BA37CF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1DFBF038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53B5D06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6C905D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CEB09D1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4FE45C15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AD8493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49C3A0F1" w14:textId="77777777" w:rsidR="00AD3871" w:rsidRPr="00494247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3333" w:rsidRPr="00494247" w14:paraId="1CB99CF7" w14:textId="77777777" w:rsidTr="00CB125F">
        <w:trPr>
          <w:jc w:val="center"/>
        </w:trPr>
        <w:tc>
          <w:tcPr>
            <w:tcW w:w="3378" w:type="dxa"/>
            <w:shd w:val="clear" w:color="auto" w:fill="auto"/>
          </w:tcPr>
          <w:p w14:paraId="784B08DE" w14:textId="77777777" w:rsidR="00B83333" w:rsidRPr="00494247" w:rsidRDefault="00B83333" w:rsidP="00B833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14:paraId="71A0285A" w14:textId="54308FDA" w:rsidR="00B83333" w:rsidRPr="00494247" w:rsidRDefault="00634817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83900B4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2DDCC48C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096CE975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</w:tcPr>
          <w:p w14:paraId="3244E2A1" w14:textId="1286C2B6" w:rsidR="00B83333" w:rsidRPr="00494247" w:rsidRDefault="003C640A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204,726.17</w:t>
            </w:r>
          </w:p>
        </w:tc>
        <w:tc>
          <w:tcPr>
            <w:tcW w:w="240" w:type="dxa"/>
            <w:shd w:val="clear" w:color="auto" w:fill="auto"/>
          </w:tcPr>
          <w:p w14:paraId="17B70C03" w14:textId="77777777" w:rsidR="00B83333" w:rsidRPr="00494247" w:rsidRDefault="00B83333" w:rsidP="00B833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64549A8A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8333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B8333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</w:tr>
      <w:tr w:rsidR="00B83333" w:rsidRPr="00494247" w14:paraId="68869D25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17C77ABD" w14:textId="77777777" w:rsidR="00B83333" w:rsidRPr="00494247" w:rsidRDefault="00B83333" w:rsidP="00B833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</w:tcPr>
          <w:p w14:paraId="5ABC5151" w14:textId="17B34E8E" w:rsidR="00B83333" w:rsidRPr="00494247" w:rsidRDefault="00634817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24,589.13</w:t>
            </w:r>
          </w:p>
        </w:tc>
        <w:tc>
          <w:tcPr>
            <w:tcW w:w="222" w:type="dxa"/>
          </w:tcPr>
          <w:p w14:paraId="05887429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5EDCF34D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45,475.00</w:t>
            </w:r>
          </w:p>
        </w:tc>
        <w:tc>
          <w:tcPr>
            <w:tcW w:w="222" w:type="dxa"/>
          </w:tcPr>
          <w:p w14:paraId="5D6EC9D5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</w:tcPr>
          <w:p w14:paraId="7E41C9B1" w14:textId="0F188D45" w:rsidR="00B83333" w:rsidRPr="00494247" w:rsidRDefault="003C640A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24,589.13</w:t>
            </w:r>
          </w:p>
        </w:tc>
        <w:tc>
          <w:tcPr>
            <w:tcW w:w="240" w:type="dxa"/>
            <w:shd w:val="clear" w:color="auto" w:fill="auto"/>
          </w:tcPr>
          <w:p w14:paraId="3CE378EC" w14:textId="77777777" w:rsidR="00B83333" w:rsidRPr="00494247" w:rsidRDefault="00B83333" w:rsidP="00B8333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7DA2C5AE" w14:textId="77777777" w:rsidR="00B83333" w:rsidRPr="00494247" w:rsidRDefault="00B83333" w:rsidP="00B833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45,475.00</w:t>
            </w:r>
          </w:p>
        </w:tc>
      </w:tr>
      <w:tr w:rsidR="00AD3871" w:rsidRPr="00494247" w14:paraId="3DFADDEA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0F4774E1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</w:tcPr>
          <w:p w14:paraId="435B8673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941B1C9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584E34D9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B4E57F3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790ED6E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DF15ADF" w14:textId="77777777"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1F37E28C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D3871" w:rsidRPr="00494247" w14:paraId="31FD3F96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5C2037AB" w14:textId="77777777" w:rsidR="00AD3871" w:rsidRPr="00494247" w:rsidRDefault="00AD3871" w:rsidP="00AD38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B0476E8" w14:textId="0204F46C" w:rsidR="00AD3871" w:rsidRPr="00494247" w:rsidRDefault="00634817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124,500.00</w:t>
            </w:r>
          </w:p>
        </w:tc>
        <w:tc>
          <w:tcPr>
            <w:tcW w:w="222" w:type="dxa"/>
          </w:tcPr>
          <w:p w14:paraId="55528FAD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5B5EC12E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D25D9AD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1CA522" w14:textId="4516BD2E" w:rsidR="00AD3871" w:rsidRPr="00494247" w:rsidRDefault="003C640A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124,500.00</w:t>
            </w:r>
          </w:p>
        </w:tc>
        <w:tc>
          <w:tcPr>
            <w:tcW w:w="240" w:type="dxa"/>
            <w:shd w:val="clear" w:color="auto" w:fill="auto"/>
          </w:tcPr>
          <w:p w14:paraId="35F7B051" w14:textId="77777777"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  <w:shd w:val="clear" w:color="auto" w:fill="auto"/>
          </w:tcPr>
          <w:p w14:paraId="7A33D848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AD3871" w:rsidRPr="00494247" w14:paraId="7AB4EACA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5B7D3A07" w14:textId="77777777" w:rsidR="00AD3871" w:rsidRPr="00494247" w:rsidRDefault="00AD3871" w:rsidP="00AD3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E2804E4" w14:textId="4F63A550" w:rsidR="00AD3871" w:rsidRPr="00494247" w:rsidRDefault="00634817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149,089.13</w:t>
            </w:r>
          </w:p>
        </w:tc>
        <w:tc>
          <w:tcPr>
            <w:tcW w:w="222" w:type="dxa"/>
          </w:tcPr>
          <w:p w14:paraId="1050A3AE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00A3FFA4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45,475.00</w:t>
            </w:r>
          </w:p>
        </w:tc>
        <w:tc>
          <w:tcPr>
            <w:tcW w:w="222" w:type="dxa"/>
          </w:tcPr>
          <w:p w14:paraId="2E92D740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2586D38" w14:textId="63B5E073" w:rsidR="00AD3871" w:rsidRPr="00494247" w:rsidRDefault="003C640A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353,815.30</w:t>
            </w:r>
          </w:p>
        </w:tc>
        <w:tc>
          <w:tcPr>
            <w:tcW w:w="240" w:type="dxa"/>
            <w:shd w:val="clear" w:color="auto" w:fill="auto"/>
          </w:tcPr>
          <w:p w14:paraId="2562E0D0" w14:textId="77777777"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575717" w14:textId="77777777" w:rsidR="00AD3871" w:rsidRPr="00494247" w:rsidRDefault="00B83333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324,999.00</w:t>
            </w:r>
          </w:p>
        </w:tc>
      </w:tr>
      <w:tr w:rsidR="00AD3871" w:rsidRPr="00494247" w14:paraId="32D8F17A" w14:textId="77777777" w:rsidTr="00CB125F">
        <w:trPr>
          <w:jc w:val="center"/>
        </w:trPr>
        <w:tc>
          <w:tcPr>
            <w:tcW w:w="4998" w:type="dxa"/>
            <w:gridSpan w:val="2"/>
            <w:shd w:val="clear" w:color="auto" w:fill="auto"/>
            <w:vAlign w:val="center"/>
          </w:tcPr>
          <w:p w14:paraId="09A034A2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22" w:type="dxa"/>
          </w:tcPr>
          <w:p w14:paraId="620FD808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4DF990E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0FF6202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</w:tcPr>
          <w:p w14:paraId="405FE235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75F248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7CDC84A0" w14:textId="77777777" w:rsidR="00AD3871" w:rsidRPr="00494247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AD3871" w:rsidRPr="00494247" w14:paraId="3141B241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7B498D5" w14:textId="77777777" w:rsidR="00AD3871" w:rsidRPr="009F4E32" w:rsidRDefault="00AD3871" w:rsidP="009F4E3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นาวแคสท์ จำกัด</w:t>
            </w:r>
          </w:p>
        </w:tc>
        <w:tc>
          <w:tcPr>
            <w:tcW w:w="1620" w:type="dxa"/>
            <w:vAlign w:val="bottom"/>
          </w:tcPr>
          <w:p w14:paraId="7657F01A" w14:textId="3CC9C91A" w:rsidR="00AD3871" w:rsidRPr="00494247" w:rsidRDefault="00634817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6A315A6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14:paraId="5982530D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7B8FA14" w14:textId="77777777" w:rsidR="00AD3871" w:rsidRPr="00494247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E5EC1BD" w14:textId="3650AF7A" w:rsidR="00AD3871" w:rsidRPr="00494247" w:rsidRDefault="003C640A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14:paraId="643B157F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9B49EEC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AD3871" w:rsidRPr="00494247" w14:paraId="084100AC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0603E61" w14:textId="77777777" w:rsidR="00AD3871" w:rsidRPr="00494247" w:rsidRDefault="00AD3871" w:rsidP="00AD3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45F61D" w14:textId="2434B886" w:rsidR="00AD3871" w:rsidRPr="00494247" w:rsidRDefault="00634817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1FF9F6F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26944A8E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1FCEC46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01063A" w14:textId="63DDAD52" w:rsidR="00AD3871" w:rsidRPr="00494247" w:rsidRDefault="003C640A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40" w:type="dxa"/>
            <w:shd w:val="clear" w:color="auto" w:fill="auto"/>
          </w:tcPr>
          <w:p w14:paraId="6558E63D" w14:textId="77777777"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E85A614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AD3871" w:rsidRPr="00494247" w14:paraId="0F1AB4FA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0C36AD3" w14:textId="77777777" w:rsidR="00AD3871" w:rsidRPr="00494247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14:paraId="23E5FE2A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9545F1C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4D18472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4D2E9FF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A67BAA6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8703212" w14:textId="77777777"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233DA61F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D3871" w:rsidRPr="00494247" w14:paraId="3969232E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0E9D99C3" w14:textId="77777777" w:rsidR="00AD3871" w:rsidRPr="00494247" w:rsidRDefault="00AD3871" w:rsidP="00AD38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20977E" w14:textId="3FEE84E0" w:rsidR="00AD3871" w:rsidRPr="00494247" w:rsidRDefault="00634817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14:paraId="3060ABD2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07AC521D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14:paraId="78D6C633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E7E0C" w14:textId="2A4C4706" w:rsidR="00AD3871" w:rsidRPr="00494247" w:rsidRDefault="003C640A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480,000.00</w:t>
            </w:r>
          </w:p>
        </w:tc>
        <w:tc>
          <w:tcPr>
            <w:tcW w:w="240" w:type="dxa"/>
            <w:shd w:val="clear" w:color="auto" w:fill="auto"/>
          </w:tcPr>
          <w:p w14:paraId="29B68560" w14:textId="77777777"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786BF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480,000.00</w:t>
            </w:r>
          </w:p>
        </w:tc>
      </w:tr>
      <w:tr w:rsidR="00AD3871" w:rsidRPr="00494247" w14:paraId="2102A1B3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117774BB" w14:textId="77777777" w:rsidR="00AD3871" w:rsidRPr="00494247" w:rsidRDefault="00AD3871" w:rsidP="00AD387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C5D552" w14:textId="36D7189A" w:rsidR="00AD3871" w:rsidRPr="00494247" w:rsidRDefault="00634817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14:paraId="769564C8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</w:tcPr>
          <w:p w14:paraId="5C483D1F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22" w:type="dxa"/>
          </w:tcPr>
          <w:p w14:paraId="5A5DC0D3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B5470" w14:textId="42C4387D" w:rsidR="00AD3871" w:rsidRPr="003C640A" w:rsidRDefault="003C640A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64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  <w:tc>
          <w:tcPr>
            <w:tcW w:w="240" w:type="dxa"/>
            <w:shd w:val="clear" w:color="auto" w:fill="auto"/>
          </w:tcPr>
          <w:p w14:paraId="02A33B36" w14:textId="77777777" w:rsidR="00AD3871" w:rsidRPr="00494247" w:rsidRDefault="00AD3871" w:rsidP="00AD387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33705" w14:textId="77777777" w:rsidR="00AD3871" w:rsidRPr="00494247" w:rsidRDefault="00AD3871" w:rsidP="00AD387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480,000.00</w:t>
            </w:r>
          </w:p>
        </w:tc>
      </w:tr>
      <w:tr w:rsidR="008A22B2" w:rsidRPr="00494247" w14:paraId="2AD2B9AC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7D020333" w14:textId="77777777" w:rsidR="008A22B2" w:rsidRPr="00494247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141BE0D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224E2BF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double" w:sz="4" w:space="0" w:color="auto"/>
            </w:tcBorders>
          </w:tcPr>
          <w:p w14:paraId="3C1B940D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090B8853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798436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2D1DDF7" w14:textId="77777777" w:rsidR="008A22B2" w:rsidRPr="00494247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3D181D" w14:textId="77777777" w:rsidR="008A22B2" w:rsidRPr="00494247" w:rsidRDefault="008A22B2" w:rsidP="008A22B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A22B2" w:rsidRPr="00494247" w14:paraId="43C99BAC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7129CA9B" w14:textId="77777777" w:rsidR="008A22B2" w:rsidRPr="00494247" w:rsidRDefault="008A22B2" w:rsidP="008A22B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14:paraId="6B4E9551" w14:textId="77777777"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40C32BC1" w14:textId="77777777"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1A72512D" w14:textId="77777777"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2EA0D875" w14:textId="77777777"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6B9CC151" w14:textId="77777777" w:rsidR="008A22B2" w:rsidRPr="00494247" w:rsidRDefault="008A22B2" w:rsidP="008A22B2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B11ED5" w14:textId="77777777" w:rsidR="008A22B2" w:rsidRPr="00494247" w:rsidRDefault="008A22B2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0F8CC7C" w14:textId="77777777" w:rsidR="008A22B2" w:rsidRPr="00494247" w:rsidRDefault="008A22B2" w:rsidP="008A22B2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2B2" w:rsidRPr="00494247" w14:paraId="05EA786B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2865DB2B" w14:textId="77777777" w:rsidR="008A22B2" w:rsidRPr="00494247" w:rsidRDefault="008A22B2" w:rsidP="008A22B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0" w:type="dxa"/>
          </w:tcPr>
          <w:p w14:paraId="6695D79C" w14:textId="74D79AFE" w:rsidR="008A22B2" w:rsidRPr="00494247" w:rsidRDefault="00634817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D7D7775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715C79AD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03B4C834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9712B29" w14:textId="56253659" w:rsidR="008A22B2" w:rsidRPr="00494247" w:rsidRDefault="003C640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2,438,708.16</w:t>
            </w:r>
          </w:p>
        </w:tc>
        <w:tc>
          <w:tcPr>
            <w:tcW w:w="240" w:type="dxa"/>
            <w:shd w:val="clear" w:color="auto" w:fill="auto"/>
          </w:tcPr>
          <w:p w14:paraId="1591AD8C" w14:textId="77777777" w:rsidR="008A22B2" w:rsidRPr="00494247" w:rsidRDefault="008A22B2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10BB8BAF" w14:textId="77777777" w:rsidR="008A22B2" w:rsidRPr="00494247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3,831,131.79</w:t>
            </w:r>
          </w:p>
        </w:tc>
      </w:tr>
      <w:tr w:rsidR="0099692A" w:rsidRPr="00494247" w14:paraId="3A229C1D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0F1A4B0F" w14:textId="77777777" w:rsidR="0099692A" w:rsidRPr="00494247" w:rsidRDefault="0099692A" w:rsidP="008A22B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นาวแคสท์ จำกัด</w:t>
            </w:r>
          </w:p>
        </w:tc>
        <w:tc>
          <w:tcPr>
            <w:tcW w:w="1620" w:type="dxa"/>
          </w:tcPr>
          <w:p w14:paraId="7EBE3C09" w14:textId="0E61F451" w:rsidR="0099692A" w:rsidRPr="00494247" w:rsidRDefault="00634817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312314F" w14:textId="77777777"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</w:tcPr>
          <w:p w14:paraId="4BFA9045" w14:textId="77777777"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67D8879" w14:textId="77777777"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8E968E3" w14:textId="41D60E07" w:rsidR="0099692A" w:rsidRDefault="003C640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385,200.00</w:t>
            </w:r>
          </w:p>
        </w:tc>
        <w:tc>
          <w:tcPr>
            <w:tcW w:w="240" w:type="dxa"/>
            <w:shd w:val="clear" w:color="auto" w:fill="auto"/>
          </w:tcPr>
          <w:p w14:paraId="2D69D1FD" w14:textId="77777777" w:rsidR="0099692A" w:rsidRPr="00494247" w:rsidRDefault="0099692A" w:rsidP="008A22B2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FA9A4C3" w14:textId="77777777" w:rsidR="0099692A" w:rsidRPr="00494247" w:rsidRDefault="0099692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9692A" w:rsidRPr="00494247" w14:paraId="4DEE4879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5CCBE51E" w14:textId="77777777" w:rsidR="0099692A" w:rsidRPr="00494247" w:rsidRDefault="0099692A" w:rsidP="0099692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0" w:type="dxa"/>
            <w:vAlign w:val="bottom"/>
          </w:tcPr>
          <w:p w14:paraId="15218EE9" w14:textId="2172A2F4" w:rsidR="0099692A" w:rsidRPr="00494247" w:rsidRDefault="00531330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519,248.06</w:t>
            </w:r>
          </w:p>
        </w:tc>
        <w:tc>
          <w:tcPr>
            <w:tcW w:w="222" w:type="dxa"/>
            <w:vAlign w:val="bottom"/>
          </w:tcPr>
          <w:p w14:paraId="43744069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vAlign w:val="bottom"/>
          </w:tcPr>
          <w:p w14:paraId="5DD7C5B9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836,320.00</w:t>
            </w:r>
          </w:p>
        </w:tc>
        <w:tc>
          <w:tcPr>
            <w:tcW w:w="222" w:type="dxa"/>
            <w:vAlign w:val="bottom"/>
          </w:tcPr>
          <w:p w14:paraId="39C93248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69AD975" w14:textId="7E23F67B" w:rsidR="0099692A" w:rsidRPr="00494247" w:rsidRDefault="003C640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519,248.06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954D86" w14:textId="77777777" w:rsidR="0099692A" w:rsidRPr="00494247" w:rsidRDefault="0099692A" w:rsidP="0099692A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3CBD66F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836,320.00</w:t>
            </w:r>
          </w:p>
        </w:tc>
      </w:tr>
      <w:tr w:rsidR="0099692A" w:rsidRPr="00494247" w14:paraId="684539FC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95F363A" w14:textId="77777777" w:rsidR="0099692A" w:rsidRPr="00494247" w:rsidRDefault="0099692A" w:rsidP="0099692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4B03AF7" w14:textId="61492BBC" w:rsidR="0099692A" w:rsidRPr="00494247" w:rsidRDefault="00531330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1,064,022.88</w:t>
            </w:r>
          </w:p>
        </w:tc>
        <w:tc>
          <w:tcPr>
            <w:tcW w:w="222" w:type="dxa"/>
            <w:vAlign w:val="bottom"/>
          </w:tcPr>
          <w:p w14:paraId="57D30526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55796077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C769105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633D9" w14:textId="7F93EF4A" w:rsidR="0099692A" w:rsidRPr="00494247" w:rsidRDefault="003C640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1,064,022.88</w:t>
            </w:r>
          </w:p>
        </w:tc>
        <w:tc>
          <w:tcPr>
            <w:tcW w:w="240" w:type="dxa"/>
            <w:shd w:val="clear" w:color="auto" w:fill="auto"/>
          </w:tcPr>
          <w:p w14:paraId="121FED2B" w14:textId="77777777" w:rsidR="0099692A" w:rsidRPr="00494247" w:rsidRDefault="0099692A" w:rsidP="0099692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A3C39" w14:textId="77777777" w:rsidR="0099692A" w:rsidRPr="00494247" w:rsidRDefault="0099692A" w:rsidP="0099692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8A22B2" w:rsidRPr="00494247" w14:paraId="1649B2BD" w14:textId="77777777" w:rsidTr="00CB125F">
        <w:trPr>
          <w:jc w:val="center"/>
        </w:trPr>
        <w:tc>
          <w:tcPr>
            <w:tcW w:w="3378" w:type="dxa"/>
            <w:shd w:val="clear" w:color="auto" w:fill="auto"/>
            <w:vAlign w:val="center"/>
          </w:tcPr>
          <w:p w14:paraId="42CE6C50" w14:textId="77777777" w:rsidR="008A22B2" w:rsidRPr="00494247" w:rsidRDefault="008A22B2" w:rsidP="008A22B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04E5" w14:textId="67C06732" w:rsidR="008A22B2" w:rsidRPr="008A22B2" w:rsidRDefault="00531330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1,583,270.94</w:t>
            </w:r>
          </w:p>
        </w:tc>
        <w:tc>
          <w:tcPr>
            <w:tcW w:w="222" w:type="dxa"/>
            <w:vAlign w:val="bottom"/>
          </w:tcPr>
          <w:p w14:paraId="0EAE71C7" w14:textId="77777777"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F95B1" w14:textId="77777777"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22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836,320.00</w:t>
            </w:r>
          </w:p>
        </w:tc>
        <w:tc>
          <w:tcPr>
            <w:tcW w:w="222" w:type="dxa"/>
          </w:tcPr>
          <w:p w14:paraId="692E7C31" w14:textId="77777777"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5F5C49" w14:textId="4AA02180" w:rsidR="008A22B2" w:rsidRPr="008A22B2" w:rsidRDefault="003C640A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4,407,179.10</w:t>
            </w:r>
          </w:p>
        </w:tc>
        <w:tc>
          <w:tcPr>
            <w:tcW w:w="240" w:type="dxa"/>
            <w:shd w:val="clear" w:color="auto" w:fill="auto"/>
          </w:tcPr>
          <w:p w14:paraId="6064395B" w14:textId="77777777" w:rsidR="008A22B2" w:rsidRPr="00494247" w:rsidRDefault="008A22B2" w:rsidP="008A22B2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F933EB" w14:textId="77777777" w:rsidR="008A22B2" w:rsidRPr="008A22B2" w:rsidRDefault="008A22B2" w:rsidP="008A22B2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22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4,667,451.79</w:t>
            </w:r>
          </w:p>
        </w:tc>
      </w:tr>
    </w:tbl>
    <w:p w14:paraId="245AB396" w14:textId="77777777" w:rsidR="00AD3871" w:rsidRDefault="00AD3871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6A83A70" w14:textId="77777777" w:rsidR="0080653F" w:rsidRDefault="0080653F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ED6B653" w14:textId="77777777" w:rsidR="00CC2609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E1D6D9C" w14:textId="314B837E" w:rsidR="00CC2609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90054B6" w14:textId="77777777" w:rsidR="00C974A5" w:rsidRDefault="00C974A5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A02E33F" w14:textId="77777777" w:rsidR="00CC2609" w:rsidRDefault="00CC2609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BD4BF1B" w14:textId="77777777" w:rsidR="0080653F" w:rsidRDefault="0080653F" w:rsidP="00AD3871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BB432C4" w14:textId="77777777" w:rsidR="0080653F" w:rsidRDefault="0080653F" w:rsidP="0080653F">
      <w:pPr>
        <w:numPr>
          <w:ilvl w:val="0"/>
          <w:numId w:val="3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B0C7FBD" w14:textId="77777777" w:rsidR="008A22B2" w:rsidRPr="00494247" w:rsidRDefault="008A22B2" w:rsidP="008A22B2">
      <w:pPr>
        <w:spacing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298D5D4A" w14:textId="77777777"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</w:rPr>
        <w:t>3</w:t>
      </w:r>
      <w:r w:rsidR="00CB125F">
        <w:rPr>
          <w:rFonts w:ascii="Angsana New" w:hAnsi="Angsana New"/>
          <w:sz w:val="30"/>
          <w:szCs w:val="30"/>
        </w:rPr>
        <w:t>0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="00CB125F">
        <w:rPr>
          <w:rFonts w:ascii="Angsana New" w:hAnsi="Angsana New" w:hint="cs"/>
          <w:sz w:val="30"/>
          <w:szCs w:val="30"/>
          <w:cs/>
        </w:rPr>
        <w:t>มิถุนายน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8A22B2" w:rsidRPr="00494247" w14:paraId="18082B13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2F409B74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5C987420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FABD84C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95D24B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34B17CA9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14:paraId="0ED32BF2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0C693CEA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3C529BA6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2A0373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14:paraId="750E0248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56499C3C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60FB81E9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3B8DD" w14:textId="77777777" w:rsidR="008A22B2" w:rsidRPr="00494247" w:rsidRDefault="00CB125F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CB125F">
              <w:rPr>
                <w:sz w:val="30"/>
                <w:szCs w:val="30"/>
              </w:rPr>
              <w:t xml:space="preserve">30 </w:t>
            </w:r>
            <w:r w:rsidRPr="00CB125F">
              <w:rPr>
                <w:sz w:val="30"/>
                <w:szCs w:val="30"/>
                <w:cs/>
              </w:rPr>
              <w:t xml:space="preserve">มิถุนายน </w:t>
            </w:r>
            <w:r w:rsidRPr="00CB125F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C7BB5F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BF120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2561</w:t>
            </w:r>
          </w:p>
        </w:tc>
      </w:tr>
      <w:tr w:rsidR="008A22B2" w:rsidRPr="00494247" w14:paraId="108BD9EC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357A840F" w14:textId="77777777"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38290FB0" w14:textId="77777777"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B9D6B" w14:textId="77777777"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8A22B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61E2DA7A" w14:textId="77777777"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56E45488" w14:textId="77777777" w:rsidR="008A22B2" w:rsidRPr="00494247" w:rsidRDefault="008A22B2" w:rsidP="008A22B2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22B2" w:rsidRPr="00494247" w14:paraId="0D7227E3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6033F784" w14:textId="77777777"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44AB796A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15DB805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9497F" w14:textId="77777777" w:rsidR="008A22B2" w:rsidRPr="00494247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79355105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  <w:tr w:rsidR="008A22B2" w:rsidRPr="00494247" w14:paraId="7F069F5C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6F70D573" w14:textId="77777777"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56B9A080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F34EE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E4D8D" w14:textId="77777777" w:rsidR="008A22B2" w:rsidRPr="00494247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1F1D1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22B2" w:rsidRPr="00494247" w14:paraId="4194B665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3C1C94B8" w14:textId="77777777" w:rsidR="008A22B2" w:rsidRPr="00494247" w:rsidRDefault="008A22B2" w:rsidP="008A22B2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2F8219E8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8A290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13A85" w14:textId="77777777" w:rsidR="008A22B2" w:rsidRPr="00494247" w:rsidRDefault="008A22B2" w:rsidP="008A22B2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5EA960" w14:textId="77777777" w:rsidR="008A22B2" w:rsidRPr="00494247" w:rsidRDefault="008A22B2" w:rsidP="008A22B2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8,000,000.00</w:t>
            </w:r>
          </w:p>
        </w:tc>
      </w:tr>
    </w:tbl>
    <w:p w14:paraId="01261776" w14:textId="77777777" w:rsidR="008A22B2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Pr="00494247">
        <w:rPr>
          <w:rFonts w:ascii="Angsana New" w:eastAsia="Arial Unicode MS" w:hAnsi="Angsana New"/>
          <w:sz w:val="32"/>
          <w:szCs w:val="32"/>
          <w:lang w:val="en-US"/>
        </w:rPr>
        <w:t xml:space="preserve">6 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>ต่อปี และไม่มีหลักประกัน</w:t>
      </w:r>
    </w:p>
    <w:p w14:paraId="2D5ECA62" w14:textId="77777777"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886D424" w14:textId="3CF107A4" w:rsidR="0099692A" w:rsidRDefault="0099692A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5BEFB1E" w14:textId="0AB46DE4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6E87BF3" w14:textId="5FE7F4FD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0AE7456" w14:textId="1FB1ECB3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7D24042" w14:textId="27F7E46B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C029870" w14:textId="3A9EEA0A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D854417" w14:textId="7C922AFA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E87A625" w14:textId="04FD8D85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E2AE403" w14:textId="1E79FF83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94C15D0" w14:textId="06EDA282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58015D0" w14:textId="77777777" w:rsidR="00022CD6" w:rsidRDefault="00022CD6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C136DC0" w14:textId="77777777" w:rsidR="00C15729" w:rsidRDefault="00C15729" w:rsidP="00D40428">
      <w:pPr>
        <w:numPr>
          <w:ilvl w:val="0"/>
          <w:numId w:val="2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0662BEE" w14:textId="6BA50212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="00022CD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022CD6">
        <w:rPr>
          <w:rFonts w:ascii="Angsana New" w:hAnsi="Angsana New"/>
          <w:sz w:val="30"/>
          <w:szCs w:val="30"/>
          <w:lang w:val="en-US"/>
        </w:rPr>
        <w:t xml:space="preserve">6 </w:t>
      </w:r>
      <w:r w:rsidR="00022CD6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E04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04DD7">
        <w:rPr>
          <w:rFonts w:ascii="Angsana New" w:hAnsi="Angsana New"/>
          <w:sz w:val="30"/>
          <w:szCs w:val="30"/>
        </w:rPr>
        <w:t>3</w:t>
      </w:r>
      <w:r w:rsidR="00CB125F">
        <w:rPr>
          <w:rFonts w:ascii="Angsana New" w:hAnsi="Angsana New"/>
          <w:sz w:val="30"/>
          <w:szCs w:val="30"/>
          <w:lang w:val="en-US"/>
        </w:rPr>
        <w:t>0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CB125F">
        <w:rPr>
          <w:rFonts w:ascii="Angsana New" w:hAnsi="Angsana New" w:hint="cs"/>
          <w:sz w:val="30"/>
          <w:szCs w:val="30"/>
          <w:cs/>
        </w:rPr>
        <w:t>มิถุนายน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953EF1">
        <w:rPr>
          <w:rFonts w:ascii="Angsana New" w:hAnsi="Angsana New"/>
          <w:sz w:val="30"/>
          <w:szCs w:val="30"/>
        </w:rPr>
        <w:t>256</w:t>
      </w:r>
      <w:r w:rsidR="00C15729">
        <w:rPr>
          <w:rFonts w:ascii="Angsana New" w:hAnsi="Angsana New"/>
          <w:sz w:val="30"/>
          <w:szCs w:val="30"/>
        </w:rPr>
        <w:t>2</w:t>
      </w:r>
      <w:r w:rsidRPr="00E04DD7">
        <w:rPr>
          <w:rFonts w:ascii="Angsana New" w:hAnsi="Angsana New"/>
          <w:sz w:val="30"/>
          <w:szCs w:val="30"/>
          <w:cs/>
        </w:rPr>
        <w:t xml:space="preserve"> และ </w:t>
      </w:r>
      <w:r w:rsidR="00B42919">
        <w:rPr>
          <w:rFonts w:ascii="Angsana New" w:hAnsi="Angsana New"/>
          <w:sz w:val="30"/>
          <w:szCs w:val="30"/>
        </w:rPr>
        <w:t>256</w:t>
      </w:r>
      <w:r w:rsidR="00C15729">
        <w:rPr>
          <w:rFonts w:ascii="Angsana New" w:hAnsi="Angsana New"/>
          <w:sz w:val="30"/>
          <w:szCs w:val="30"/>
          <w:lang w:val="en-US"/>
        </w:rPr>
        <w:t>1</w:t>
      </w:r>
      <w:r w:rsidRPr="00E04D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753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22"/>
        <w:gridCol w:w="1521"/>
        <w:gridCol w:w="222"/>
        <w:gridCol w:w="1482"/>
        <w:gridCol w:w="240"/>
        <w:gridCol w:w="1537"/>
      </w:tblGrid>
      <w:tr w:rsidR="00C15729" w:rsidRPr="00494247" w14:paraId="7C3B029F" w14:textId="77777777" w:rsidTr="00CB125F">
        <w:tc>
          <w:tcPr>
            <w:tcW w:w="3907" w:type="dxa"/>
            <w:shd w:val="clear" w:color="auto" w:fill="auto"/>
          </w:tcPr>
          <w:p w14:paraId="6AB00062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14:paraId="7D0B8EE9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F766AAB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CE6FCD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047F5C7E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250BF5B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DE19D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219214F7" w14:textId="77777777"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494247" w14:paraId="2CB06671" w14:textId="77777777" w:rsidTr="004151A0">
        <w:tc>
          <w:tcPr>
            <w:tcW w:w="3907" w:type="dxa"/>
            <w:shd w:val="clear" w:color="auto" w:fill="auto"/>
          </w:tcPr>
          <w:p w14:paraId="23062341" w14:textId="77777777" w:rsidR="00022CD6" w:rsidRPr="00494247" w:rsidRDefault="00022CD6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6" w:type="dxa"/>
            <w:gridSpan w:val="7"/>
          </w:tcPr>
          <w:p w14:paraId="1BEEA158" w14:textId="4D016BF2" w:rsidR="00022CD6" w:rsidRPr="00494247" w:rsidRDefault="00022CD6" w:rsidP="00022CD6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C15729" w:rsidRPr="00494247" w14:paraId="54960AE7" w14:textId="77777777" w:rsidTr="00022CD6">
        <w:tc>
          <w:tcPr>
            <w:tcW w:w="3907" w:type="dxa"/>
            <w:shd w:val="clear" w:color="auto" w:fill="auto"/>
          </w:tcPr>
          <w:p w14:paraId="7EE0851E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065FDDBE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6CA6FA8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2A4B42" w14:textId="77777777"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729" w:rsidRPr="00494247" w14:paraId="166B731D" w14:textId="77777777" w:rsidTr="00CB125F">
        <w:tc>
          <w:tcPr>
            <w:tcW w:w="3907" w:type="dxa"/>
            <w:shd w:val="clear" w:color="auto" w:fill="auto"/>
          </w:tcPr>
          <w:p w14:paraId="1B2D1749" w14:textId="77777777" w:rsidR="00C15729" w:rsidRPr="00494247" w:rsidRDefault="00C15729" w:rsidP="00C15729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1D6B" w14:textId="77777777" w:rsidR="00C15729" w:rsidRPr="00D80555" w:rsidRDefault="00CB125F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42EC59CD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F5B4" w14:textId="77777777" w:rsidR="00C15729" w:rsidRPr="00D80555" w:rsidRDefault="00CB125F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1</w:t>
            </w:r>
          </w:p>
        </w:tc>
        <w:tc>
          <w:tcPr>
            <w:tcW w:w="222" w:type="dxa"/>
          </w:tcPr>
          <w:p w14:paraId="6407A0E7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4A5B3" w14:textId="77777777" w:rsidR="00C15729" w:rsidRPr="00D80555" w:rsidRDefault="00CB125F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  <w:cs/>
              </w:rPr>
              <w:t>30 มิถุนายน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5757C" w14:textId="77777777" w:rsidR="00C15729" w:rsidRPr="00D80555" w:rsidRDefault="00C15729" w:rsidP="00C15729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8C507" w14:textId="77777777" w:rsidR="00C15729" w:rsidRPr="00D80555" w:rsidRDefault="00CB125F" w:rsidP="00C15729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CB125F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2561</w:t>
            </w:r>
          </w:p>
        </w:tc>
      </w:tr>
      <w:tr w:rsidR="00C15729" w:rsidRPr="00494247" w14:paraId="6F13B142" w14:textId="77777777" w:rsidTr="00CB125F">
        <w:tc>
          <w:tcPr>
            <w:tcW w:w="3907" w:type="dxa"/>
            <w:shd w:val="clear" w:color="auto" w:fill="auto"/>
            <w:vAlign w:val="center"/>
          </w:tcPr>
          <w:p w14:paraId="332BE3A5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35C90F0D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D5344F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E893FAB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25C8D3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63A247D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3AA698E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1BA048C0" w14:textId="77777777" w:rsidR="00C15729" w:rsidRPr="00494247" w:rsidRDefault="00C15729" w:rsidP="00D80555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C15729" w:rsidRPr="00494247" w14:paraId="3D6FD5A0" w14:textId="77777777" w:rsidTr="00CB125F">
        <w:tc>
          <w:tcPr>
            <w:tcW w:w="3907" w:type="dxa"/>
            <w:shd w:val="clear" w:color="auto" w:fill="auto"/>
            <w:vAlign w:val="center"/>
          </w:tcPr>
          <w:p w14:paraId="61842411" w14:textId="77777777" w:rsidR="00C15729" w:rsidRPr="00494247" w:rsidRDefault="00C15729" w:rsidP="00D80555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2" w:type="dxa"/>
          </w:tcPr>
          <w:p w14:paraId="25687A04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41DBD20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3ED4E03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1D6BDAD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563787F6" w14:textId="77777777" w:rsidR="00C15729" w:rsidRPr="00494247" w:rsidRDefault="00C15729" w:rsidP="00D80555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B67DAC9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4A411282" w14:textId="77777777" w:rsidR="00C15729" w:rsidRPr="00494247" w:rsidRDefault="00C15729" w:rsidP="00D80555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5729" w:rsidRPr="00494247" w14:paraId="26206B51" w14:textId="77777777" w:rsidTr="00CB125F">
        <w:tc>
          <w:tcPr>
            <w:tcW w:w="3907" w:type="dxa"/>
            <w:shd w:val="clear" w:color="auto" w:fill="auto"/>
          </w:tcPr>
          <w:p w14:paraId="06633126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26612000" w14:textId="36240045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7156561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0ADF4216" w14:textId="55ABAD4B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1F7059C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C9EED50" w14:textId="611BE23F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46,851.10</w:t>
            </w:r>
          </w:p>
        </w:tc>
        <w:tc>
          <w:tcPr>
            <w:tcW w:w="240" w:type="dxa"/>
            <w:shd w:val="clear" w:color="auto" w:fill="auto"/>
          </w:tcPr>
          <w:p w14:paraId="28030662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17189BDF" w14:textId="63FC3B2E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24,339.42</w:t>
            </w:r>
          </w:p>
        </w:tc>
      </w:tr>
      <w:tr w:rsidR="0099692A" w:rsidRPr="00494247" w14:paraId="242ED8ED" w14:textId="77777777" w:rsidTr="00CB125F">
        <w:tc>
          <w:tcPr>
            <w:tcW w:w="3907" w:type="dxa"/>
            <w:shd w:val="clear" w:color="auto" w:fill="auto"/>
          </w:tcPr>
          <w:p w14:paraId="44C1C9D5" w14:textId="77777777" w:rsidR="0099692A" w:rsidRPr="00494247" w:rsidRDefault="0099692A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เอ็นจิเนียริ่ง จำกัด</w:t>
            </w:r>
          </w:p>
        </w:tc>
        <w:tc>
          <w:tcPr>
            <w:tcW w:w="1622" w:type="dxa"/>
          </w:tcPr>
          <w:p w14:paraId="5968CE30" w14:textId="2AF7C7D4" w:rsidR="0099692A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4BAF12A" w14:textId="77777777" w:rsidR="0099692A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32C2970D" w14:textId="568D5E92" w:rsidR="0099692A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E298970" w14:textId="77777777" w:rsidR="0099692A" w:rsidRPr="00494247" w:rsidRDefault="0099692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A8A84F9" w14:textId="05C37E5B" w:rsidR="0099692A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1C24E4" w14:textId="77777777" w:rsidR="0099692A" w:rsidRPr="00494247" w:rsidRDefault="0099692A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5C00FE7" w14:textId="5E77521D" w:rsidR="0099692A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15729" w:rsidRPr="00494247" w14:paraId="37EDCC12" w14:textId="77777777" w:rsidTr="00CB125F">
        <w:tc>
          <w:tcPr>
            <w:tcW w:w="3907" w:type="dxa"/>
            <w:shd w:val="clear" w:color="auto" w:fill="auto"/>
            <w:vAlign w:val="center"/>
          </w:tcPr>
          <w:p w14:paraId="3444C4EE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D43A737" w14:textId="4734CF52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40,144.63</w:t>
            </w:r>
          </w:p>
        </w:tc>
        <w:tc>
          <w:tcPr>
            <w:tcW w:w="222" w:type="dxa"/>
          </w:tcPr>
          <w:p w14:paraId="3772D122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ACDCB42" w14:textId="5698023E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27,567.13</w:t>
            </w:r>
          </w:p>
        </w:tc>
        <w:tc>
          <w:tcPr>
            <w:tcW w:w="222" w:type="dxa"/>
          </w:tcPr>
          <w:p w14:paraId="53FB8EDF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4F06D" w14:textId="337BDDD4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40,144.63</w:t>
            </w:r>
          </w:p>
        </w:tc>
        <w:tc>
          <w:tcPr>
            <w:tcW w:w="240" w:type="dxa"/>
            <w:shd w:val="clear" w:color="auto" w:fill="auto"/>
          </w:tcPr>
          <w:p w14:paraId="76A8899E" w14:textId="77777777" w:rsidR="00C15729" w:rsidRPr="00494247" w:rsidRDefault="00C15729" w:rsidP="00D80555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3AB474B3" w14:textId="70281285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27,567.13</w:t>
            </w:r>
          </w:p>
        </w:tc>
      </w:tr>
      <w:tr w:rsidR="00C15729" w:rsidRPr="00494247" w14:paraId="4EF8F118" w14:textId="77777777" w:rsidTr="00CB125F">
        <w:tc>
          <w:tcPr>
            <w:tcW w:w="3907" w:type="dxa"/>
            <w:shd w:val="clear" w:color="auto" w:fill="auto"/>
            <w:vAlign w:val="center"/>
          </w:tcPr>
          <w:p w14:paraId="38BAAE99" w14:textId="77777777"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CC8F82C" w14:textId="0E9072B6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40,144.63</w:t>
            </w:r>
          </w:p>
        </w:tc>
        <w:tc>
          <w:tcPr>
            <w:tcW w:w="222" w:type="dxa"/>
          </w:tcPr>
          <w:p w14:paraId="74E5B2F5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B0F4E53" w14:textId="319F2246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27,567.13</w:t>
            </w:r>
          </w:p>
        </w:tc>
        <w:tc>
          <w:tcPr>
            <w:tcW w:w="222" w:type="dxa"/>
          </w:tcPr>
          <w:p w14:paraId="053CA098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9A3EA" w14:textId="449C7799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86,995.73</w:t>
            </w:r>
          </w:p>
        </w:tc>
        <w:tc>
          <w:tcPr>
            <w:tcW w:w="240" w:type="dxa"/>
            <w:shd w:val="clear" w:color="auto" w:fill="auto"/>
          </w:tcPr>
          <w:p w14:paraId="7B42006D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74D30" w14:textId="54B7127F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51,906.55</w:t>
            </w:r>
          </w:p>
        </w:tc>
      </w:tr>
      <w:tr w:rsidR="00C15729" w:rsidRPr="00494247" w14:paraId="79B300F3" w14:textId="77777777" w:rsidTr="00CB125F">
        <w:tc>
          <w:tcPr>
            <w:tcW w:w="3907" w:type="dxa"/>
            <w:shd w:val="clear" w:color="auto" w:fill="auto"/>
            <w:vAlign w:val="center"/>
          </w:tcPr>
          <w:p w14:paraId="3F460A93" w14:textId="77777777" w:rsidR="00C15729" w:rsidRPr="00494247" w:rsidRDefault="00C15729" w:rsidP="00D805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7D106F9B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A969513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7DE1FF32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620826C2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3DB95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DCBCDAE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9E4B13" w14:textId="77777777" w:rsidR="00C15729" w:rsidRPr="00494247" w:rsidRDefault="00C15729" w:rsidP="00D805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5729" w:rsidRPr="00494247" w14:paraId="025269C7" w14:textId="77777777" w:rsidTr="00CB125F">
        <w:tc>
          <w:tcPr>
            <w:tcW w:w="3907" w:type="dxa"/>
            <w:shd w:val="clear" w:color="auto" w:fill="auto"/>
          </w:tcPr>
          <w:p w14:paraId="63385D71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</w:tcPr>
          <w:p w14:paraId="046598F0" w14:textId="40F2A3C8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8A8DD58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11404E9D" w14:textId="7B076CE7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B14A81C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2823A87" w14:textId="2A902534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226,530.73</w:t>
            </w:r>
          </w:p>
        </w:tc>
        <w:tc>
          <w:tcPr>
            <w:tcW w:w="240" w:type="dxa"/>
            <w:shd w:val="clear" w:color="auto" w:fill="auto"/>
          </w:tcPr>
          <w:p w14:paraId="290C065D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4D5CF5E6" w14:textId="1BBF2038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279,991.50</w:t>
            </w:r>
          </w:p>
        </w:tc>
      </w:tr>
      <w:tr w:rsidR="00C15729" w:rsidRPr="00494247" w14:paraId="52172BBD" w14:textId="77777777" w:rsidTr="00CB125F">
        <w:tc>
          <w:tcPr>
            <w:tcW w:w="3907" w:type="dxa"/>
            <w:shd w:val="clear" w:color="auto" w:fill="auto"/>
            <w:vAlign w:val="center"/>
          </w:tcPr>
          <w:p w14:paraId="2EB09604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4777DD10" w14:textId="37820D05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C6895D6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33492994" w14:textId="3DD04C2F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8CCEFC1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916828D" w14:textId="3D63E4B7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119,671.22</w:t>
            </w:r>
          </w:p>
        </w:tc>
        <w:tc>
          <w:tcPr>
            <w:tcW w:w="240" w:type="dxa"/>
            <w:shd w:val="clear" w:color="auto" w:fill="auto"/>
          </w:tcPr>
          <w:p w14:paraId="3F9B20FB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D4D1B25" w14:textId="0E43CAEE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15729" w:rsidRPr="00494247" w14:paraId="7DFAF7AC" w14:textId="77777777" w:rsidTr="00CB125F">
        <w:tc>
          <w:tcPr>
            <w:tcW w:w="3907" w:type="dxa"/>
            <w:shd w:val="clear" w:color="auto" w:fill="auto"/>
            <w:vAlign w:val="center"/>
          </w:tcPr>
          <w:p w14:paraId="5DF5CE92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</w:tcPr>
          <w:p w14:paraId="3A0299DF" w14:textId="133A38BC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0D5C9E5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74AF0D69" w14:textId="5237B2B9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AA27053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4BC11AB" w14:textId="3C4A1048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DFEAE26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2E6BF0A0" w14:textId="59CCC3FB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15729" w:rsidRPr="00494247" w14:paraId="7D374828" w14:textId="77777777" w:rsidTr="00CB125F">
        <w:tc>
          <w:tcPr>
            <w:tcW w:w="3907" w:type="dxa"/>
            <w:shd w:val="clear" w:color="auto" w:fill="auto"/>
            <w:vAlign w:val="center"/>
          </w:tcPr>
          <w:p w14:paraId="1FFC819D" w14:textId="77777777"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35052EE4" w14:textId="3B9F3573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2E4A5EA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C79E" w14:textId="65D25C9C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39FC86C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8B0C7" w14:textId="7AAFC380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346,201.95</w:t>
            </w:r>
          </w:p>
        </w:tc>
        <w:tc>
          <w:tcPr>
            <w:tcW w:w="240" w:type="dxa"/>
            <w:shd w:val="clear" w:color="auto" w:fill="auto"/>
          </w:tcPr>
          <w:p w14:paraId="2B027818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5F43B" w14:textId="6C194DFB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279,991.50</w:t>
            </w:r>
          </w:p>
        </w:tc>
      </w:tr>
      <w:tr w:rsidR="00C15729" w:rsidRPr="00494247" w14:paraId="29156D95" w14:textId="77777777" w:rsidTr="00CB125F">
        <w:tc>
          <w:tcPr>
            <w:tcW w:w="3907" w:type="dxa"/>
            <w:shd w:val="clear" w:color="auto" w:fill="auto"/>
            <w:vAlign w:val="center"/>
          </w:tcPr>
          <w:p w14:paraId="4CD826B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1B52CC0C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26AA25A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5FE34729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D2DE263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52B86B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479D38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B41EFB" w14:textId="77777777" w:rsidR="00C15729" w:rsidRPr="00494247" w:rsidRDefault="00C15729" w:rsidP="00D805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15729" w:rsidRPr="00494247" w14:paraId="7B49D5AB" w14:textId="77777777" w:rsidTr="00CB125F">
        <w:tc>
          <w:tcPr>
            <w:tcW w:w="3907" w:type="dxa"/>
            <w:shd w:val="clear" w:color="auto" w:fill="auto"/>
            <w:vAlign w:val="center"/>
          </w:tcPr>
          <w:p w14:paraId="3619C445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158B6E6D" w14:textId="66E9E535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117F988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2FCC9725" w14:textId="6252C9E7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6CF3DE2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785DFF7" w14:textId="4F59D871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3,410,673.50</w:t>
            </w:r>
          </w:p>
        </w:tc>
        <w:tc>
          <w:tcPr>
            <w:tcW w:w="240" w:type="dxa"/>
            <w:shd w:val="clear" w:color="auto" w:fill="auto"/>
          </w:tcPr>
          <w:p w14:paraId="15EDF0E8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643FB684" w14:textId="0040AD59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5,292,024.71</w:t>
            </w:r>
          </w:p>
        </w:tc>
      </w:tr>
      <w:tr w:rsidR="00E225CC" w:rsidRPr="00494247" w14:paraId="019B9D48" w14:textId="77777777" w:rsidTr="00CB125F">
        <w:tc>
          <w:tcPr>
            <w:tcW w:w="3907" w:type="dxa"/>
            <w:shd w:val="clear" w:color="auto" w:fill="auto"/>
            <w:vAlign w:val="center"/>
          </w:tcPr>
          <w:p w14:paraId="5A96FAA7" w14:textId="77777777" w:rsidR="00E225CC" w:rsidRPr="00494247" w:rsidRDefault="00E225CC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6D1ACA7B" w14:textId="360B15DF" w:rsidR="00E225CC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7D6CD84" w14:textId="77777777" w:rsidR="00E225CC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46970C1B" w14:textId="1D187E1C" w:rsidR="00E225CC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BB848C4" w14:textId="77777777" w:rsidR="00E225CC" w:rsidRPr="00494247" w:rsidRDefault="00E225CC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7CC62B0" w14:textId="7F1D8CD3" w:rsidR="00E225CC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540,000.00</w:t>
            </w:r>
          </w:p>
        </w:tc>
        <w:tc>
          <w:tcPr>
            <w:tcW w:w="240" w:type="dxa"/>
            <w:shd w:val="clear" w:color="auto" w:fill="auto"/>
          </w:tcPr>
          <w:p w14:paraId="56F2F1D2" w14:textId="77777777" w:rsidR="00E225CC" w:rsidRPr="00494247" w:rsidRDefault="00E225CC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4133F71B" w14:textId="4C46DAA4" w:rsidR="00E225CC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15729" w:rsidRPr="00494247" w14:paraId="79E43BF7" w14:textId="77777777" w:rsidTr="00CB125F">
        <w:tc>
          <w:tcPr>
            <w:tcW w:w="3907" w:type="dxa"/>
            <w:shd w:val="clear" w:color="auto" w:fill="auto"/>
            <w:vAlign w:val="center"/>
          </w:tcPr>
          <w:p w14:paraId="49ED77CC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</w:tcPr>
          <w:p w14:paraId="3619A022" w14:textId="31420424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1,072,828.11</w:t>
            </w:r>
          </w:p>
        </w:tc>
        <w:tc>
          <w:tcPr>
            <w:tcW w:w="222" w:type="dxa"/>
          </w:tcPr>
          <w:p w14:paraId="1021012F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5D3730D4" w14:textId="2EEFD911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1,236,914.65</w:t>
            </w:r>
          </w:p>
        </w:tc>
        <w:tc>
          <w:tcPr>
            <w:tcW w:w="222" w:type="dxa"/>
          </w:tcPr>
          <w:p w14:paraId="29591D2B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AC0C087" w14:textId="11B4C3B6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1,072,828.11</w:t>
            </w:r>
          </w:p>
        </w:tc>
        <w:tc>
          <w:tcPr>
            <w:tcW w:w="240" w:type="dxa"/>
            <w:shd w:val="clear" w:color="auto" w:fill="auto"/>
          </w:tcPr>
          <w:p w14:paraId="2FA6E6F1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0F6749B" w14:textId="52519217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1,236,914.65</w:t>
            </w:r>
          </w:p>
        </w:tc>
      </w:tr>
      <w:tr w:rsidR="00C15729" w:rsidRPr="00494247" w14:paraId="1FDFC6CA" w14:textId="77777777" w:rsidTr="00CB125F">
        <w:tc>
          <w:tcPr>
            <w:tcW w:w="3907" w:type="dxa"/>
            <w:shd w:val="clear" w:color="auto" w:fill="auto"/>
            <w:vAlign w:val="center"/>
          </w:tcPr>
          <w:p w14:paraId="43DD74E2" w14:textId="77777777" w:rsidR="00C15729" w:rsidRPr="00494247" w:rsidRDefault="00C15729" w:rsidP="00D805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1D9C936" w14:textId="4CA5A68E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B08DE8E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E4EC16E" w14:textId="124A4324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75,690.00</w:t>
            </w:r>
          </w:p>
        </w:tc>
        <w:tc>
          <w:tcPr>
            <w:tcW w:w="222" w:type="dxa"/>
          </w:tcPr>
          <w:p w14:paraId="0E5F7C9E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C8335" w14:textId="5EC4DE14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823882" w14:textId="77777777" w:rsidR="00C15729" w:rsidRPr="00494247" w:rsidRDefault="00C15729" w:rsidP="00D805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ABEAC2C" w14:textId="2790AE9D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</w:tr>
      <w:tr w:rsidR="00C15729" w:rsidRPr="00494247" w14:paraId="4AAB78E3" w14:textId="77777777" w:rsidTr="00CB125F">
        <w:tc>
          <w:tcPr>
            <w:tcW w:w="3907" w:type="dxa"/>
            <w:shd w:val="clear" w:color="auto" w:fill="auto"/>
            <w:vAlign w:val="center"/>
          </w:tcPr>
          <w:p w14:paraId="66D9ECB3" w14:textId="77777777"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A8D81" w14:textId="16C7E9A4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1,072,828.11</w:t>
            </w:r>
          </w:p>
        </w:tc>
        <w:tc>
          <w:tcPr>
            <w:tcW w:w="222" w:type="dxa"/>
            <w:vAlign w:val="bottom"/>
          </w:tcPr>
          <w:p w14:paraId="19F37F15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F0DB7" w14:textId="3811443C" w:rsidR="00C15729" w:rsidRPr="00494247" w:rsidRDefault="00531330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1,312,604.65</w:t>
            </w:r>
          </w:p>
        </w:tc>
        <w:tc>
          <w:tcPr>
            <w:tcW w:w="222" w:type="dxa"/>
          </w:tcPr>
          <w:p w14:paraId="329DEB17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50A160" w14:textId="47DBB139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5,023,501.61</w:t>
            </w:r>
          </w:p>
        </w:tc>
        <w:tc>
          <w:tcPr>
            <w:tcW w:w="240" w:type="dxa"/>
            <w:shd w:val="clear" w:color="auto" w:fill="auto"/>
          </w:tcPr>
          <w:p w14:paraId="034BDFC8" w14:textId="77777777"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4B188" w14:textId="68488487" w:rsidR="00C15729" w:rsidRPr="00494247" w:rsidRDefault="003C640A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6,564,939.36</w:t>
            </w:r>
          </w:p>
        </w:tc>
      </w:tr>
      <w:tr w:rsidR="00C15729" w:rsidRPr="00494247" w14:paraId="0E1F19EA" w14:textId="77777777" w:rsidTr="00CB125F">
        <w:tc>
          <w:tcPr>
            <w:tcW w:w="3907" w:type="dxa"/>
            <w:shd w:val="clear" w:color="auto" w:fill="auto"/>
            <w:vAlign w:val="center"/>
          </w:tcPr>
          <w:p w14:paraId="2F497C13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3129B60D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2839DFB3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F479ABC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09080DCB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5E304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DE2C1C2" w14:textId="77777777"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FF6E3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225CC" w:rsidRPr="00494247" w14:paraId="03EF788D" w14:textId="77777777" w:rsidTr="00CB125F">
        <w:tc>
          <w:tcPr>
            <w:tcW w:w="3907" w:type="dxa"/>
            <w:shd w:val="clear" w:color="auto" w:fill="auto"/>
            <w:vAlign w:val="center"/>
          </w:tcPr>
          <w:p w14:paraId="5A31E95E" w14:textId="77777777" w:rsidR="00E225CC" w:rsidRPr="00E225CC" w:rsidRDefault="00E225CC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vAlign w:val="bottom"/>
          </w:tcPr>
          <w:p w14:paraId="47D2A04D" w14:textId="0973887E" w:rsidR="00E225CC" w:rsidRPr="00E225CC" w:rsidRDefault="00531330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765C8C0D" w14:textId="77777777"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5775C602" w14:textId="7493D3AA" w:rsidR="00E225CC" w:rsidRPr="00E225CC" w:rsidRDefault="00531330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C3A1B28" w14:textId="77777777" w:rsidR="00E225CC" w:rsidRPr="00E225CC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3C30C4F8" w14:textId="7629D7E6" w:rsidR="00E225CC" w:rsidRPr="00E225CC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601261A" w14:textId="77777777" w:rsidR="00E225CC" w:rsidRPr="00E225CC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651F7C46" w14:textId="3E4C905C" w:rsidR="00E225CC" w:rsidRPr="00E225CC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C2609" w:rsidRPr="00494247" w14:paraId="19809C63" w14:textId="77777777" w:rsidTr="00CB125F">
        <w:tc>
          <w:tcPr>
            <w:tcW w:w="3907" w:type="dxa"/>
            <w:shd w:val="clear" w:color="auto" w:fill="auto"/>
            <w:vAlign w:val="center"/>
          </w:tcPr>
          <w:p w14:paraId="14F07B03" w14:textId="77777777" w:rsidR="00CC2609" w:rsidRPr="00494247" w:rsidRDefault="00CC2609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  <w:vAlign w:val="center"/>
          </w:tcPr>
          <w:p w14:paraId="68ABE7FF" w14:textId="30480352" w:rsidR="00CC2609" w:rsidRPr="00E225CC" w:rsidRDefault="00531330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25F00D89" w14:textId="77777777" w:rsidR="00CC2609" w:rsidRPr="00E225CC" w:rsidRDefault="00CC2609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054409D4" w14:textId="662C04B6" w:rsidR="00CC2609" w:rsidRPr="00E225CC" w:rsidRDefault="00531330" w:rsidP="00023E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E39C151" w14:textId="77777777" w:rsidR="00CC2609" w:rsidRPr="00E225CC" w:rsidRDefault="00CC2609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28B9F5DA" w14:textId="49C06D31" w:rsidR="00CC2609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19733B" w14:textId="77777777" w:rsidR="00CC2609" w:rsidRPr="00E225CC" w:rsidRDefault="00CC2609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48665967" w14:textId="1A4AF25D" w:rsidR="00CC2609" w:rsidRPr="00E225CC" w:rsidRDefault="003C640A" w:rsidP="00023E09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E225CC" w:rsidRPr="00494247" w14:paraId="3A5BEA3D" w14:textId="77777777" w:rsidTr="00CB125F">
        <w:tc>
          <w:tcPr>
            <w:tcW w:w="3907" w:type="dxa"/>
            <w:shd w:val="clear" w:color="auto" w:fill="auto"/>
            <w:vAlign w:val="center"/>
          </w:tcPr>
          <w:p w14:paraId="75FC4A58" w14:textId="77777777" w:rsidR="00E225CC" w:rsidRPr="00494247" w:rsidRDefault="00E225CC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ABCFDA3" w14:textId="7FE1D3BC" w:rsidR="00E225CC" w:rsidRPr="00494247" w:rsidRDefault="00531330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22" w:type="dxa"/>
            <w:vAlign w:val="bottom"/>
          </w:tcPr>
          <w:p w14:paraId="6F5B572A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1E2BD741" w14:textId="04DC576A" w:rsidR="00E225CC" w:rsidRPr="00494247" w:rsidRDefault="00531330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19,500.00</w:t>
            </w:r>
          </w:p>
        </w:tc>
        <w:tc>
          <w:tcPr>
            <w:tcW w:w="222" w:type="dxa"/>
          </w:tcPr>
          <w:p w14:paraId="12ED88CC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5A5B8" w14:textId="1A7A0A83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40" w:type="dxa"/>
            <w:shd w:val="clear" w:color="auto" w:fill="auto"/>
          </w:tcPr>
          <w:p w14:paraId="16D352BF" w14:textId="77777777"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A2721" w14:textId="27FA4EC3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19,500.00</w:t>
            </w:r>
          </w:p>
        </w:tc>
      </w:tr>
      <w:tr w:rsidR="00E225CC" w:rsidRPr="00494247" w14:paraId="5F35D725" w14:textId="77777777" w:rsidTr="00CB125F">
        <w:tc>
          <w:tcPr>
            <w:tcW w:w="3907" w:type="dxa"/>
            <w:shd w:val="clear" w:color="auto" w:fill="auto"/>
            <w:vAlign w:val="center"/>
          </w:tcPr>
          <w:p w14:paraId="73360A69" w14:textId="77777777"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3A5FB1" w14:textId="3344E1B6" w:rsidR="00E225CC" w:rsidRPr="00494247" w:rsidRDefault="00531330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22" w:type="dxa"/>
            <w:vAlign w:val="bottom"/>
          </w:tcPr>
          <w:p w14:paraId="09760BC1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ADA7BC" w14:textId="64CC9B11" w:rsidR="00E225CC" w:rsidRPr="00494247" w:rsidRDefault="00531330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19,500.00</w:t>
            </w:r>
          </w:p>
        </w:tc>
        <w:tc>
          <w:tcPr>
            <w:tcW w:w="222" w:type="dxa"/>
          </w:tcPr>
          <w:p w14:paraId="710888BF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730317" w14:textId="3105E21E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40" w:type="dxa"/>
            <w:shd w:val="clear" w:color="auto" w:fill="auto"/>
          </w:tcPr>
          <w:p w14:paraId="2A4A855D" w14:textId="77777777"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EB0BF1" w14:textId="2CBFAFBB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19,500.00</w:t>
            </w:r>
          </w:p>
        </w:tc>
      </w:tr>
      <w:tr w:rsidR="00C15729" w:rsidRPr="00494247" w14:paraId="7206F141" w14:textId="77777777" w:rsidTr="00CB125F">
        <w:tc>
          <w:tcPr>
            <w:tcW w:w="3907" w:type="dxa"/>
            <w:shd w:val="clear" w:color="auto" w:fill="auto"/>
            <w:vAlign w:val="center"/>
          </w:tcPr>
          <w:p w14:paraId="2F8B81EE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vAlign w:val="bottom"/>
          </w:tcPr>
          <w:p w14:paraId="160458FC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3FD68700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2405E178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10A7839A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70579B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1DD92AD" w14:textId="77777777" w:rsidR="00C15729" w:rsidRPr="00494247" w:rsidRDefault="00C15729" w:rsidP="00D805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50C79E" w14:textId="77777777" w:rsidR="00C15729" w:rsidRPr="00494247" w:rsidRDefault="00C15729" w:rsidP="00D805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E225CC" w:rsidRPr="00494247" w14:paraId="02CDDDE6" w14:textId="77777777" w:rsidTr="00CB125F">
        <w:tc>
          <w:tcPr>
            <w:tcW w:w="3907" w:type="dxa"/>
            <w:shd w:val="clear" w:color="auto" w:fill="auto"/>
            <w:vAlign w:val="center"/>
          </w:tcPr>
          <w:p w14:paraId="0F624A5F" w14:textId="77777777" w:rsidR="00E225CC" w:rsidRPr="00494247" w:rsidRDefault="00E225CC" w:rsidP="00E225C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8CBC673" w14:textId="3CE1B2C1" w:rsidR="00E225CC" w:rsidRPr="00494247" w:rsidRDefault="00F61C5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4C88FC7F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3E4B825B" w14:textId="4B1B6CE8" w:rsidR="00E225CC" w:rsidRPr="00494247" w:rsidRDefault="00F61C5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37,000.00</w:t>
            </w:r>
          </w:p>
        </w:tc>
        <w:tc>
          <w:tcPr>
            <w:tcW w:w="222" w:type="dxa"/>
          </w:tcPr>
          <w:p w14:paraId="71D4BE50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14:paraId="0995FA6D" w14:textId="7814ACB8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9B4E8B6" w14:textId="77777777"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0620A" w14:textId="5BAA20BB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37,000.00</w:t>
            </w:r>
          </w:p>
        </w:tc>
      </w:tr>
      <w:tr w:rsidR="00E225CC" w:rsidRPr="00494247" w14:paraId="270F23FF" w14:textId="77777777" w:rsidTr="00CB125F">
        <w:tc>
          <w:tcPr>
            <w:tcW w:w="3907" w:type="dxa"/>
            <w:shd w:val="clear" w:color="auto" w:fill="auto"/>
            <w:vAlign w:val="center"/>
          </w:tcPr>
          <w:p w14:paraId="2EC65FE0" w14:textId="77777777"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0B58EB5F" w14:textId="39935C79" w:rsidR="00E225CC" w:rsidRPr="00494247" w:rsidRDefault="00F61C5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6D4A6191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8DF182" w14:textId="65E27CFC" w:rsidR="00E225CC" w:rsidRPr="00494247" w:rsidRDefault="00F61C5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37,000.00</w:t>
            </w:r>
          </w:p>
        </w:tc>
        <w:tc>
          <w:tcPr>
            <w:tcW w:w="222" w:type="dxa"/>
          </w:tcPr>
          <w:p w14:paraId="3576EF8E" w14:textId="77777777" w:rsidR="00E225CC" w:rsidRPr="00494247" w:rsidRDefault="00E225CC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0E092" w14:textId="4C32F44C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440D8B" w14:textId="77777777" w:rsidR="00E225CC" w:rsidRPr="00494247" w:rsidRDefault="00E225CC" w:rsidP="00E225CC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C8526E" w14:textId="578A84C7" w:rsidR="00E225CC" w:rsidRPr="00494247" w:rsidRDefault="003C640A" w:rsidP="00E225CC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37,000.00</w:t>
            </w:r>
          </w:p>
        </w:tc>
      </w:tr>
    </w:tbl>
    <w:p w14:paraId="0AE4C5E8" w14:textId="54F99E27" w:rsidR="00790CB7" w:rsidRDefault="00790CB7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14:paraId="07351E74" w14:textId="77777777" w:rsidR="0049446A" w:rsidRPr="00022CD6" w:rsidRDefault="0049446A" w:rsidP="00022CD6">
      <w:pPr>
        <w:spacing w:after="120" w:line="240" w:lineRule="atLeast"/>
        <w:ind w:left="518"/>
        <w:jc w:val="distribute"/>
        <w:rPr>
          <w:rFonts w:ascii="Angsana New" w:hAnsi="Angsana New"/>
          <w:sz w:val="14"/>
          <w:szCs w:val="14"/>
        </w:rPr>
      </w:pPr>
    </w:p>
    <w:p w14:paraId="058907B6" w14:textId="77777777" w:rsidR="00C42FAE" w:rsidRDefault="00C42FAE" w:rsidP="00D80555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D80555" w:rsidRPr="00494247" w14:paraId="68233CD8" w14:textId="77777777" w:rsidTr="00CB125F">
        <w:tc>
          <w:tcPr>
            <w:tcW w:w="3686" w:type="dxa"/>
            <w:shd w:val="clear" w:color="auto" w:fill="auto"/>
          </w:tcPr>
          <w:p w14:paraId="74F98DF5" w14:textId="77777777" w:rsidR="00D80555" w:rsidRPr="00D80555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4C7DCBA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26B94A1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14319BCA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E3249CE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7A46513A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6A725C3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560A83F" w14:textId="77777777" w:rsidR="00D80555" w:rsidRPr="00494247" w:rsidRDefault="00D80555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494247" w14:paraId="6AC5ED96" w14:textId="77777777" w:rsidTr="004151A0">
        <w:tc>
          <w:tcPr>
            <w:tcW w:w="3686" w:type="dxa"/>
            <w:shd w:val="clear" w:color="auto" w:fill="auto"/>
          </w:tcPr>
          <w:p w14:paraId="778153E5" w14:textId="77777777" w:rsidR="00022CD6" w:rsidRPr="00D80555" w:rsidRDefault="00022CD6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6" w:type="dxa"/>
            <w:gridSpan w:val="7"/>
          </w:tcPr>
          <w:p w14:paraId="149D1F49" w14:textId="278B8775" w:rsidR="00022CD6" w:rsidRPr="00494247" w:rsidRDefault="00022CD6" w:rsidP="00022CD6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D80555" w:rsidRPr="00494247" w14:paraId="1697D286" w14:textId="77777777" w:rsidTr="00CB125F">
        <w:tc>
          <w:tcPr>
            <w:tcW w:w="3686" w:type="dxa"/>
            <w:shd w:val="clear" w:color="auto" w:fill="auto"/>
          </w:tcPr>
          <w:p w14:paraId="2AE22102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40190AD7" w14:textId="77777777" w:rsidR="00D80555" w:rsidRPr="00494247" w:rsidRDefault="00D80555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1BC1AE07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E06CD" w14:textId="77777777" w:rsidR="00D80555" w:rsidRPr="00494247" w:rsidRDefault="00D80555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25F" w:rsidRPr="00494247" w14:paraId="5A339EDC" w14:textId="77777777" w:rsidTr="00CB125F">
        <w:tc>
          <w:tcPr>
            <w:tcW w:w="3686" w:type="dxa"/>
            <w:shd w:val="clear" w:color="auto" w:fill="auto"/>
          </w:tcPr>
          <w:p w14:paraId="59740F75" w14:textId="77777777" w:rsidR="00CB125F" w:rsidRPr="00494247" w:rsidRDefault="00CB125F" w:rsidP="00CB125F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DEDC" w14:textId="77777777" w:rsidR="00CB125F" w:rsidRPr="00D80555" w:rsidRDefault="00CB125F" w:rsidP="00CB125F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154F7238" w14:textId="77777777" w:rsidR="00CB125F" w:rsidRPr="00D80555" w:rsidRDefault="00CB125F" w:rsidP="00CB125F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8F15" w14:textId="77777777" w:rsidR="00CB125F" w:rsidRPr="00D80555" w:rsidRDefault="00CB125F" w:rsidP="00CB125F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1</w:t>
            </w:r>
          </w:p>
        </w:tc>
        <w:tc>
          <w:tcPr>
            <w:tcW w:w="222" w:type="dxa"/>
          </w:tcPr>
          <w:p w14:paraId="05C6F013" w14:textId="77777777" w:rsidR="00CB125F" w:rsidRPr="00D80555" w:rsidRDefault="00CB125F" w:rsidP="00CB125F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4BB68" w14:textId="77777777" w:rsidR="00CB125F" w:rsidRPr="00D80555" w:rsidRDefault="00CB125F" w:rsidP="00CB125F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  <w:cs/>
              </w:rPr>
              <w:t>30 มิถุนายน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4898" w14:textId="77777777" w:rsidR="00CB125F" w:rsidRPr="00D80555" w:rsidRDefault="00CB125F" w:rsidP="00CB125F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BB174" w14:textId="77777777" w:rsidR="00CB125F" w:rsidRPr="00D80555" w:rsidRDefault="00CB125F" w:rsidP="00CB125F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CB125F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2561</w:t>
            </w:r>
          </w:p>
        </w:tc>
      </w:tr>
      <w:tr w:rsidR="00D80555" w:rsidRPr="00494247" w14:paraId="53B85FDA" w14:textId="77777777" w:rsidTr="00CB125F">
        <w:tc>
          <w:tcPr>
            <w:tcW w:w="3686" w:type="dxa"/>
            <w:shd w:val="clear" w:color="auto" w:fill="auto"/>
            <w:vAlign w:val="center"/>
          </w:tcPr>
          <w:p w14:paraId="0962312C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70510E5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3865E59A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38261891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889416D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FC8C4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5DCB2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07C2B" w14:textId="77777777" w:rsidR="00D80555" w:rsidRPr="00494247" w:rsidRDefault="00D80555" w:rsidP="00D80555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3C640A" w:rsidRPr="00494247" w14:paraId="53CA8E8A" w14:textId="77777777" w:rsidTr="00CB125F">
        <w:tc>
          <w:tcPr>
            <w:tcW w:w="3686" w:type="dxa"/>
            <w:shd w:val="clear" w:color="auto" w:fill="auto"/>
            <w:vAlign w:val="center"/>
          </w:tcPr>
          <w:p w14:paraId="63420D0D" w14:textId="09D33727" w:rsidR="003C640A" w:rsidRPr="00494247" w:rsidRDefault="003C640A" w:rsidP="003C64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12" w:type="dxa"/>
            <w:vAlign w:val="center"/>
          </w:tcPr>
          <w:p w14:paraId="77FBAA46" w14:textId="654F56EF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0CC0379E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</w:tcPr>
          <w:p w14:paraId="4522695C" w14:textId="75E689BC" w:rsidR="003C640A" w:rsidRPr="00494247" w:rsidRDefault="001F0789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430DAC4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1458411" w14:textId="10FE3566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E86B7A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796FDEFD" w14:textId="5F867CE4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934.58</w:t>
            </w:r>
          </w:p>
        </w:tc>
      </w:tr>
      <w:tr w:rsidR="003C640A" w:rsidRPr="00494247" w14:paraId="375A1AD9" w14:textId="77777777" w:rsidTr="00CB125F">
        <w:tc>
          <w:tcPr>
            <w:tcW w:w="3686" w:type="dxa"/>
            <w:shd w:val="clear" w:color="auto" w:fill="auto"/>
            <w:vAlign w:val="center"/>
          </w:tcPr>
          <w:p w14:paraId="2BB251BA" w14:textId="17F922FC" w:rsidR="003C640A" w:rsidRPr="00494247" w:rsidRDefault="003C640A" w:rsidP="003C64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72F62489" w14:textId="6D77E29F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794,611.11</w:t>
            </w:r>
          </w:p>
        </w:tc>
        <w:tc>
          <w:tcPr>
            <w:tcW w:w="222" w:type="dxa"/>
            <w:vAlign w:val="center"/>
          </w:tcPr>
          <w:p w14:paraId="67E47F0C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</w:tcPr>
          <w:p w14:paraId="43EAE320" w14:textId="1C5B9B84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1,188,000.00</w:t>
            </w:r>
          </w:p>
        </w:tc>
        <w:tc>
          <w:tcPr>
            <w:tcW w:w="222" w:type="dxa"/>
          </w:tcPr>
          <w:p w14:paraId="25180E74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6EF4B17" w14:textId="5F37ADA8" w:rsidR="003C640A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794,611.11</w:t>
            </w:r>
          </w:p>
        </w:tc>
        <w:tc>
          <w:tcPr>
            <w:tcW w:w="240" w:type="dxa"/>
            <w:shd w:val="clear" w:color="auto" w:fill="auto"/>
          </w:tcPr>
          <w:p w14:paraId="452067C1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7392C03" w14:textId="6E78301D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1,188,000.00</w:t>
            </w:r>
          </w:p>
        </w:tc>
      </w:tr>
      <w:tr w:rsidR="003C640A" w:rsidRPr="00494247" w14:paraId="5948F072" w14:textId="77777777" w:rsidTr="00CB125F">
        <w:tc>
          <w:tcPr>
            <w:tcW w:w="3686" w:type="dxa"/>
            <w:shd w:val="clear" w:color="auto" w:fill="auto"/>
            <w:vAlign w:val="center"/>
          </w:tcPr>
          <w:p w14:paraId="1CCB1D13" w14:textId="77777777" w:rsidR="003C640A" w:rsidRPr="00494247" w:rsidRDefault="003C640A" w:rsidP="003C64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272CAF" w14:textId="7833F9F2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22" w:type="dxa"/>
            <w:vAlign w:val="center"/>
          </w:tcPr>
          <w:p w14:paraId="74E9F3B0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4E369708" w14:textId="0169CE1B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F4CDD8F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C6DA5" w14:textId="654F73AB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37,500.00</w:t>
            </w:r>
          </w:p>
        </w:tc>
        <w:tc>
          <w:tcPr>
            <w:tcW w:w="240" w:type="dxa"/>
            <w:shd w:val="clear" w:color="auto" w:fill="auto"/>
          </w:tcPr>
          <w:p w14:paraId="3D6743B5" w14:textId="77777777" w:rsidR="003C640A" w:rsidRPr="00494247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3D9D5EC1" w14:textId="13DACB5D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3C640A" w:rsidRPr="00494247" w14:paraId="68D26E58" w14:textId="77777777" w:rsidTr="00CB125F">
        <w:tc>
          <w:tcPr>
            <w:tcW w:w="3686" w:type="dxa"/>
            <w:shd w:val="clear" w:color="auto" w:fill="auto"/>
            <w:vAlign w:val="center"/>
          </w:tcPr>
          <w:p w14:paraId="5E3D398D" w14:textId="77777777" w:rsidR="003C640A" w:rsidRPr="00494247" w:rsidRDefault="003C640A" w:rsidP="003C64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D5C4E4" w14:textId="4FF893A1" w:rsidR="003C640A" w:rsidRPr="00715A45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832,111.11</w:t>
            </w:r>
          </w:p>
        </w:tc>
        <w:tc>
          <w:tcPr>
            <w:tcW w:w="222" w:type="dxa"/>
            <w:vAlign w:val="center"/>
          </w:tcPr>
          <w:p w14:paraId="3CEF4388" w14:textId="77777777" w:rsidR="003C640A" w:rsidRPr="00715A45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E970A" w14:textId="05D8A3E1" w:rsidR="003C640A" w:rsidRPr="00715A45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1,188,000.00</w:t>
            </w:r>
          </w:p>
        </w:tc>
        <w:tc>
          <w:tcPr>
            <w:tcW w:w="222" w:type="dxa"/>
          </w:tcPr>
          <w:p w14:paraId="5EF54448" w14:textId="77777777" w:rsidR="003C640A" w:rsidRPr="00715A45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495C58" w14:textId="6BEB9BA5" w:rsidR="003C640A" w:rsidRPr="00715A45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832,111.11</w:t>
            </w:r>
          </w:p>
        </w:tc>
        <w:tc>
          <w:tcPr>
            <w:tcW w:w="240" w:type="dxa"/>
            <w:shd w:val="clear" w:color="auto" w:fill="auto"/>
          </w:tcPr>
          <w:p w14:paraId="53685BCF" w14:textId="77777777" w:rsidR="003C640A" w:rsidRPr="00715A45" w:rsidRDefault="003C640A" w:rsidP="003C64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6E4BF" w14:textId="4901D9F2" w:rsidR="003C640A" w:rsidRPr="00715A45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1,188,934.58</w:t>
            </w:r>
          </w:p>
        </w:tc>
      </w:tr>
      <w:tr w:rsidR="003C640A" w:rsidRPr="00494247" w14:paraId="37CCFE60" w14:textId="77777777" w:rsidTr="00CB125F">
        <w:tc>
          <w:tcPr>
            <w:tcW w:w="3686" w:type="dxa"/>
            <w:shd w:val="clear" w:color="auto" w:fill="auto"/>
            <w:vAlign w:val="center"/>
          </w:tcPr>
          <w:p w14:paraId="6BE00294" w14:textId="77777777" w:rsidR="003C640A" w:rsidRPr="00494247" w:rsidRDefault="003C640A" w:rsidP="003C640A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0BCFD517" w14:textId="77777777" w:rsidR="003C640A" w:rsidRPr="00494247" w:rsidRDefault="003C640A" w:rsidP="003C640A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F2E876E" w14:textId="77777777" w:rsidR="003C640A" w:rsidRPr="00494247" w:rsidRDefault="003C640A" w:rsidP="003C640A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770E6A03" w14:textId="77777777" w:rsidR="003C640A" w:rsidRPr="00494247" w:rsidRDefault="003C640A" w:rsidP="003C640A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F05FA3C" w14:textId="77777777" w:rsidR="003C640A" w:rsidRPr="00494247" w:rsidRDefault="003C640A" w:rsidP="003C640A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5DC776" w14:textId="77777777" w:rsidR="003C640A" w:rsidRPr="00494247" w:rsidRDefault="003C640A" w:rsidP="003C640A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FB9B07D" w14:textId="77777777" w:rsidR="003C640A" w:rsidRPr="00494247" w:rsidRDefault="003C640A" w:rsidP="003C64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71B49535" w14:textId="77777777" w:rsidR="003C640A" w:rsidRPr="00494247" w:rsidRDefault="003C640A" w:rsidP="003C640A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C640A" w:rsidRPr="00494247" w14:paraId="6E428610" w14:textId="77777777" w:rsidTr="00CB125F">
        <w:tc>
          <w:tcPr>
            <w:tcW w:w="3686" w:type="dxa"/>
            <w:shd w:val="clear" w:color="auto" w:fill="auto"/>
          </w:tcPr>
          <w:p w14:paraId="4E4786E9" w14:textId="77777777" w:rsidR="003C640A" w:rsidRPr="00494247" w:rsidRDefault="003C640A" w:rsidP="003C64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0F70E9" w14:textId="6313AF2D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06B736F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45384C87" w14:textId="4A976118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434,668.36</w:t>
            </w:r>
          </w:p>
        </w:tc>
        <w:tc>
          <w:tcPr>
            <w:tcW w:w="222" w:type="dxa"/>
          </w:tcPr>
          <w:p w14:paraId="1BDCC3C4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EFF2E" w14:textId="4554ED95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A084C5" w14:textId="77777777" w:rsidR="003C640A" w:rsidRPr="00494247" w:rsidRDefault="003C640A" w:rsidP="003C64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D12332F" w14:textId="2F40B824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434,668.36</w:t>
            </w:r>
          </w:p>
        </w:tc>
      </w:tr>
      <w:tr w:rsidR="003C640A" w:rsidRPr="00494247" w14:paraId="4EE364D9" w14:textId="77777777" w:rsidTr="00CB125F">
        <w:tc>
          <w:tcPr>
            <w:tcW w:w="3686" w:type="dxa"/>
            <w:shd w:val="clear" w:color="auto" w:fill="auto"/>
            <w:vAlign w:val="center"/>
          </w:tcPr>
          <w:p w14:paraId="091DF48C" w14:textId="77777777" w:rsidR="003C640A" w:rsidRPr="00494247" w:rsidRDefault="003C640A" w:rsidP="003C64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D3B6584" w14:textId="05343348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AB25DCE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59468" w14:textId="00774E32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434,668.36</w:t>
            </w:r>
          </w:p>
        </w:tc>
        <w:tc>
          <w:tcPr>
            <w:tcW w:w="222" w:type="dxa"/>
          </w:tcPr>
          <w:p w14:paraId="31DB3B30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A7F5F" w14:textId="662B549A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753EAB" w14:textId="77777777" w:rsidR="003C640A" w:rsidRPr="00494247" w:rsidRDefault="003C640A" w:rsidP="003C640A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F21A2F" w14:textId="1CB0CA7D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434,668.36</w:t>
            </w:r>
          </w:p>
        </w:tc>
      </w:tr>
      <w:tr w:rsidR="003C640A" w:rsidRPr="00494247" w14:paraId="489C1CBB" w14:textId="77777777" w:rsidTr="00CB125F">
        <w:tc>
          <w:tcPr>
            <w:tcW w:w="3686" w:type="dxa"/>
            <w:shd w:val="clear" w:color="auto" w:fill="auto"/>
            <w:vAlign w:val="center"/>
          </w:tcPr>
          <w:p w14:paraId="04A0C8A1" w14:textId="77777777" w:rsidR="003C640A" w:rsidRPr="00494247" w:rsidRDefault="003C640A" w:rsidP="003C640A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273D7C44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CD503E2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1302E460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0FFE04F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4D21B3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1129230" w14:textId="77777777" w:rsidR="003C640A" w:rsidRPr="00494247" w:rsidRDefault="003C640A" w:rsidP="003C64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7F2431" w14:textId="77777777" w:rsidR="003C640A" w:rsidRPr="00494247" w:rsidRDefault="003C640A" w:rsidP="003C640A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40A" w:rsidRPr="00494247" w14:paraId="2E079A2E" w14:textId="77777777" w:rsidTr="00CB125F">
        <w:tc>
          <w:tcPr>
            <w:tcW w:w="3686" w:type="dxa"/>
            <w:shd w:val="clear" w:color="auto" w:fill="auto"/>
          </w:tcPr>
          <w:p w14:paraId="2806FCDD" w14:textId="77777777" w:rsidR="003C640A" w:rsidRPr="00494247" w:rsidRDefault="003C640A" w:rsidP="003C64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14:paraId="2F1F7657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650BA917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0B62CE1F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688A2AEA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79D40EE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6D0AFD9" w14:textId="77777777" w:rsidR="003C640A" w:rsidRPr="00494247" w:rsidRDefault="003C640A" w:rsidP="003C64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EF6D2F4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40A" w:rsidRPr="00494247" w14:paraId="0762820C" w14:textId="77777777" w:rsidTr="00CB125F">
        <w:tc>
          <w:tcPr>
            <w:tcW w:w="3686" w:type="dxa"/>
            <w:shd w:val="clear" w:color="auto" w:fill="auto"/>
            <w:vAlign w:val="center"/>
          </w:tcPr>
          <w:p w14:paraId="74B2B1BF" w14:textId="77777777" w:rsidR="003C640A" w:rsidRPr="00494247" w:rsidRDefault="003C640A" w:rsidP="003C64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</w:tcPr>
          <w:p w14:paraId="0659E0D4" w14:textId="2B2A1900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2,145,012.00</w:t>
            </w:r>
          </w:p>
        </w:tc>
        <w:tc>
          <w:tcPr>
            <w:tcW w:w="222" w:type="dxa"/>
            <w:shd w:val="clear" w:color="auto" w:fill="auto"/>
          </w:tcPr>
          <w:p w14:paraId="4112E2FB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14:paraId="0C9A9958" w14:textId="22AC2A57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1,965,123.00</w:t>
            </w:r>
          </w:p>
        </w:tc>
        <w:tc>
          <w:tcPr>
            <w:tcW w:w="222" w:type="dxa"/>
            <w:shd w:val="clear" w:color="auto" w:fill="auto"/>
          </w:tcPr>
          <w:p w14:paraId="21F97680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A43C272" w14:textId="752985A9" w:rsidR="003C640A" w:rsidRPr="00494247" w:rsidRDefault="0049446A" w:rsidP="004944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4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1,935,012.00</w:t>
            </w:r>
          </w:p>
        </w:tc>
        <w:tc>
          <w:tcPr>
            <w:tcW w:w="240" w:type="dxa"/>
            <w:shd w:val="clear" w:color="auto" w:fill="auto"/>
          </w:tcPr>
          <w:p w14:paraId="1487873A" w14:textId="77777777" w:rsidR="003C640A" w:rsidRPr="00494247" w:rsidRDefault="003C640A" w:rsidP="003C64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2E5B80A2" w14:textId="7B6A7B5C" w:rsidR="003C640A" w:rsidRPr="00494247" w:rsidRDefault="0049446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1,755,123.00</w:t>
            </w:r>
          </w:p>
        </w:tc>
      </w:tr>
      <w:tr w:rsidR="003C640A" w:rsidRPr="00494247" w14:paraId="5C7D23AE" w14:textId="77777777" w:rsidTr="00CB125F">
        <w:tc>
          <w:tcPr>
            <w:tcW w:w="3686" w:type="dxa"/>
            <w:shd w:val="clear" w:color="auto" w:fill="auto"/>
            <w:vAlign w:val="center"/>
          </w:tcPr>
          <w:p w14:paraId="6923CCDD" w14:textId="77777777" w:rsidR="003C640A" w:rsidRPr="00494247" w:rsidRDefault="003C640A" w:rsidP="003C640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</w:tcPr>
          <w:p w14:paraId="1D773791" w14:textId="0DE324E7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102,214.31</w:t>
            </w:r>
          </w:p>
        </w:tc>
        <w:tc>
          <w:tcPr>
            <w:tcW w:w="222" w:type="dxa"/>
            <w:shd w:val="clear" w:color="auto" w:fill="auto"/>
          </w:tcPr>
          <w:p w14:paraId="019B8421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14:paraId="4628A048" w14:textId="09024CB6" w:rsidR="003C640A" w:rsidRPr="00494247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115,078.00</w:t>
            </w:r>
          </w:p>
        </w:tc>
        <w:tc>
          <w:tcPr>
            <w:tcW w:w="222" w:type="dxa"/>
            <w:shd w:val="clear" w:color="auto" w:fill="auto"/>
          </w:tcPr>
          <w:p w14:paraId="1F99D023" w14:textId="77777777" w:rsidR="003C640A" w:rsidRPr="00494247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D295D2" w14:textId="74DD2E44" w:rsidR="003C640A" w:rsidRPr="00494247" w:rsidRDefault="00A11920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102,214.31</w:t>
            </w:r>
          </w:p>
        </w:tc>
        <w:tc>
          <w:tcPr>
            <w:tcW w:w="240" w:type="dxa"/>
            <w:shd w:val="clear" w:color="auto" w:fill="auto"/>
          </w:tcPr>
          <w:p w14:paraId="2BCA8197" w14:textId="77777777" w:rsidR="003C640A" w:rsidRPr="00494247" w:rsidRDefault="003C640A" w:rsidP="003C640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000000"/>
            </w:tcBorders>
            <w:shd w:val="clear" w:color="auto" w:fill="auto"/>
          </w:tcPr>
          <w:p w14:paraId="12DA51B4" w14:textId="7F9874CD" w:rsidR="003C640A" w:rsidRPr="00494247" w:rsidRDefault="0049446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115,078.00</w:t>
            </w:r>
          </w:p>
        </w:tc>
      </w:tr>
      <w:tr w:rsidR="003C640A" w:rsidRPr="00494247" w14:paraId="69136880" w14:textId="77777777" w:rsidTr="00CB125F">
        <w:tc>
          <w:tcPr>
            <w:tcW w:w="3686" w:type="dxa"/>
            <w:shd w:val="clear" w:color="auto" w:fill="auto"/>
            <w:vAlign w:val="center"/>
          </w:tcPr>
          <w:p w14:paraId="47CEBA61" w14:textId="77777777" w:rsidR="003C640A" w:rsidRPr="00494247" w:rsidRDefault="003C640A" w:rsidP="003C64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D0F1DB" w14:textId="769DEA82" w:rsidR="003C640A" w:rsidRPr="00715A45" w:rsidRDefault="00F61C5C" w:rsidP="003C640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2,247,226.31</w:t>
            </w:r>
          </w:p>
        </w:tc>
        <w:tc>
          <w:tcPr>
            <w:tcW w:w="222" w:type="dxa"/>
            <w:shd w:val="clear" w:color="auto" w:fill="auto"/>
          </w:tcPr>
          <w:p w14:paraId="4ADB3780" w14:textId="77777777" w:rsidR="003C640A" w:rsidRPr="00715A45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6ECF447" w14:textId="18512B28" w:rsidR="003C640A" w:rsidRPr="00715A45" w:rsidRDefault="00F61C5C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2,080,201.00</w:t>
            </w:r>
          </w:p>
        </w:tc>
        <w:tc>
          <w:tcPr>
            <w:tcW w:w="222" w:type="dxa"/>
            <w:shd w:val="clear" w:color="auto" w:fill="auto"/>
          </w:tcPr>
          <w:p w14:paraId="5B642C45" w14:textId="77777777" w:rsidR="003C640A" w:rsidRPr="00715A45" w:rsidRDefault="003C640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034329" w14:textId="1FE5B8B4" w:rsidR="003C640A" w:rsidRPr="00715A45" w:rsidRDefault="00A11920" w:rsidP="003C640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2,037,226.31</w:t>
            </w:r>
          </w:p>
        </w:tc>
        <w:tc>
          <w:tcPr>
            <w:tcW w:w="240" w:type="dxa"/>
            <w:shd w:val="clear" w:color="auto" w:fill="auto"/>
          </w:tcPr>
          <w:p w14:paraId="71344B8A" w14:textId="77777777" w:rsidR="003C640A" w:rsidRPr="00715A45" w:rsidRDefault="003C640A" w:rsidP="003C640A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42F08E" w14:textId="4AB2688F" w:rsidR="003C640A" w:rsidRPr="00715A45" w:rsidRDefault="0049446A" w:rsidP="003C640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1,870,201.00</w:t>
            </w:r>
          </w:p>
        </w:tc>
      </w:tr>
    </w:tbl>
    <w:p w14:paraId="3AA6572A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DD97F6D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AE37F42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6CCED6F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8D3473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79D3DA4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9055CAE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FF4BD34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9396D0E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1ABEBA4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3FD099" w14:textId="77777777" w:rsidR="00022CD6" w:rsidRDefault="00022CD6" w:rsidP="00022CD6">
      <w:pPr>
        <w:numPr>
          <w:ilvl w:val="0"/>
          <w:numId w:val="45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753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22"/>
        <w:gridCol w:w="1521"/>
        <w:gridCol w:w="222"/>
        <w:gridCol w:w="1482"/>
        <w:gridCol w:w="240"/>
        <w:gridCol w:w="1537"/>
      </w:tblGrid>
      <w:tr w:rsidR="00022CD6" w:rsidRPr="00494247" w14:paraId="7693B393" w14:textId="77777777" w:rsidTr="004151A0">
        <w:tc>
          <w:tcPr>
            <w:tcW w:w="3907" w:type="dxa"/>
            <w:shd w:val="clear" w:color="auto" w:fill="auto"/>
          </w:tcPr>
          <w:p w14:paraId="3039515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14:paraId="21F13B1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E7395DA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3489925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3280F3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72DB69E5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7A5EA4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7F8D9B81" w14:textId="77777777" w:rsidR="00022CD6" w:rsidRPr="00494247" w:rsidRDefault="00022CD6" w:rsidP="004151A0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494247" w14:paraId="0C84458F" w14:textId="77777777" w:rsidTr="004151A0">
        <w:tc>
          <w:tcPr>
            <w:tcW w:w="3907" w:type="dxa"/>
            <w:shd w:val="clear" w:color="auto" w:fill="auto"/>
          </w:tcPr>
          <w:p w14:paraId="1B5CF73B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46" w:type="dxa"/>
            <w:gridSpan w:val="7"/>
          </w:tcPr>
          <w:p w14:paraId="58854A67" w14:textId="5870989C" w:rsidR="00022CD6" w:rsidRPr="00494247" w:rsidRDefault="00022CD6" w:rsidP="004151A0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22CD6" w:rsidRPr="00494247" w14:paraId="708E43A7" w14:textId="77777777" w:rsidTr="004151A0">
        <w:tc>
          <w:tcPr>
            <w:tcW w:w="3907" w:type="dxa"/>
            <w:shd w:val="clear" w:color="auto" w:fill="auto"/>
          </w:tcPr>
          <w:p w14:paraId="496D4741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00536D52" w14:textId="77777777" w:rsidR="00022CD6" w:rsidRPr="00494247" w:rsidRDefault="00022CD6" w:rsidP="004151A0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1B959B1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6A7819" w14:textId="77777777" w:rsidR="00022CD6" w:rsidRPr="00494247" w:rsidRDefault="00022CD6" w:rsidP="004151A0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CD6" w:rsidRPr="00494247" w14:paraId="7D2E8C93" w14:textId="77777777" w:rsidTr="004151A0">
        <w:tc>
          <w:tcPr>
            <w:tcW w:w="3907" w:type="dxa"/>
            <w:shd w:val="clear" w:color="auto" w:fill="auto"/>
          </w:tcPr>
          <w:p w14:paraId="1CC63F14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9AD5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3A36E2E7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85C4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1</w:t>
            </w:r>
          </w:p>
        </w:tc>
        <w:tc>
          <w:tcPr>
            <w:tcW w:w="222" w:type="dxa"/>
          </w:tcPr>
          <w:p w14:paraId="5D37A5D7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209B0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  <w:cs/>
              </w:rPr>
              <w:t>30 มิถุนายน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9A83F3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4C10B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CB125F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2561</w:t>
            </w:r>
          </w:p>
        </w:tc>
      </w:tr>
      <w:tr w:rsidR="00022CD6" w:rsidRPr="00494247" w14:paraId="511BAD0B" w14:textId="77777777" w:rsidTr="004151A0">
        <w:tc>
          <w:tcPr>
            <w:tcW w:w="3907" w:type="dxa"/>
            <w:shd w:val="clear" w:color="auto" w:fill="auto"/>
            <w:vAlign w:val="center"/>
          </w:tcPr>
          <w:p w14:paraId="7DD3CB79" w14:textId="77777777" w:rsidR="00022CD6" w:rsidRPr="00494247" w:rsidRDefault="00022CD6" w:rsidP="004151A0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4131ECB3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3525FBA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A2F2E18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F085284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</w:tcPr>
          <w:p w14:paraId="7D527F45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0E97ADE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81B79C7" w14:textId="77777777" w:rsidR="00022CD6" w:rsidRPr="00494247" w:rsidRDefault="00022CD6" w:rsidP="004151A0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022CD6" w:rsidRPr="00494247" w14:paraId="01C84DAC" w14:textId="77777777" w:rsidTr="004151A0">
        <w:tc>
          <w:tcPr>
            <w:tcW w:w="3907" w:type="dxa"/>
            <w:shd w:val="clear" w:color="auto" w:fill="auto"/>
            <w:vAlign w:val="center"/>
          </w:tcPr>
          <w:p w14:paraId="2DCA729D" w14:textId="77777777" w:rsidR="00022CD6" w:rsidRPr="00494247" w:rsidRDefault="00022CD6" w:rsidP="004151A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2" w:type="dxa"/>
          </w:tcPr>
          <w:p w14:paraId="4A9BAEED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1929549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F75ED87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A265657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5BCB4303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FD6AA26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094A4867" w14:textId="77777777" w:rsidR="00022CD6" w:rsidRPr="00494247" w:rsidRDefault="00022CD6" w:rsidP="004151A0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22CD6" w:rsidRPr="00494247" w14:paraId="2101EBDC" w14:textId="77777777" w:rsidTr="004151A0">
        <w:tc>
          <w:tcPr>
            <w:tcW w:w="3907" w:type="dxa"/>
            <w:shd w:val="clear" w:color="auto" w:fill="auto"/>
          </w:tcPr>
          <w:p w14:paraId="7C586013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656AB9A1" w14:textId="5B43CDA4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A6048A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AD00F79" w14:textId="5B9B981E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AEE88DF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C05ACDA" w14:textId="49073B2B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57,539.10</w:t>
            </w:r>
          </w:p>
        </w:tc>
        <w:tc>
          <w:tcPr>
            <w:tcW w:w="240" w:type="dxa"/>
            <w:shd w:val="clear" w:color="auto" w:fill="auto"/>
          </w:tcPr>
          <w:p w14:paraId="40C4F8DE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5F8C3609" w14:textId="5A53BCDA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64,834.38</w:t>
            </w:r>
          </w:p>
        </w:tc>
      </w:tr>
      <w:tr w:rsidR="00022CD6" w:rsidRPr="00494247" w14:paraId="258EE1DE" w14:textId="77777777" w:rsidTr="004151A0">
        <w:tc>
          <w:tcPr>
            <w:tcW w:w="3907" w:type="dxa"/>
            <w:shd w:val="clear" w:color="auto" w:fill="auto"/>
          </w:tcPr>
          <w:p w14:paraId="61C222AC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เอ็นจิเนียริ่ง จำกัด</w:t>
            </w:r>
          </w:p>
        </w:tc>
        <w:tc>
          <w:tcPr>
            <w:tcW w:w="1622" w:type="dxa"/>
          </w:tcPr>
          <w:p w14:paraId="6FB912D3" w14:textId="7B27A08B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A140989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5DBEA15D" w14:textId="38B38FAC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12,000.00</w:t>
            </w:r>
          </w:p>
        </w:tc>
        <w:tc>
          <w:tcPr>
            <w:tcW w:w="222" w:type="dxa"/>
          </w:tcPr>
          <w:p w14:paraId="75414965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4A99503" w14:textId="3575C986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C66E87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4F8B1419" w14:textId="0165B0C0" w:rsidR="00022CD6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12,000.00</w:t>
            </w:r>
          </w:p>
        </w:tc>
      </w:tr>
      <w:tr w:rsidR="00022CD6" w:rsidRPr="00494247" w14:paraId="4CF2AB50" w14:textId="77777777" w:rsidTr="004151A0">
        <w:tc>
          <w:tcPr>
            <w:tcW w:w="3907" w:type="dxa"/>
            <w:shd w:val="clear" w:color="auto" w:fill="auto"/>
            <w:vAlign w:val="center"/>
          </w:tcPr>
          <w:p w14:paraId="757BD2DE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2A558AF5" w14:textId="63306585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72,169.13</w:t>
            </w:r>
          </w:p>
        </w:tc>
        <w:tc>
          <w:tcPr>
            <w:tcW w:w="222" w:type="dxa"/>
          </w:tcPr>
          <w:p w14:paraId="2EC099AB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DD40598" w14:textId="52C19946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27,567.13</w:t>
            </w:r>
          </w:p>
        </w:tc>
        <w:tc>
          <w:tcPr>
            <w:tcW w:w="222" w:type="dxa"/>
          </w:tcPr>
          <w:p w14:paraId="39E77535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835B0" w14:textId="027FCC11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72,169.13</w:t>
            </w:r>
          </w:p>
        </w:tc>
        <w:tc>
          <w:tcPr>
            <w:tcW w:w="240" w:type="dxa"/>
            <w:shd w:val="clear" w:color="auto" w:fill="auto"/>
          </w:tcPr>
          <w:p w14:paraId="27808D10" w14:textId="77777777" w:rsidR="00022CD6" w:rsidRPr="00494247" w:rsidRDefault="00022CD6" w:rsidP="004151A0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09B0567D" w14:textId="196B1293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27,567.13</w:t>
            </w:r>
          </w:p>
        </w:tc>
      </w:tr>
      <w:tr w:rsidR="00022CD6" w:rsidRPr="00494247" w14:paraId="093FA168" w14:textId="77777777" w:rsidTr="004151A0">
        <w:tc>
          <w:tcPr>
            <w:tcW w:w="3907" w:type="dxa"/>
            <w:shd w:val="clear" w:color="auto" w:fill="auto"/>
            <w:vAlign w:val="center"/>
          </w:tcPr>
          <w:p w14:paraId="14A2F4DB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4A983266" w14:textId="587FE93F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72,169.13</w:t>
            </w:r>
          </w:p>
        </w:tc>
        <w:tc>
          <w:tcPr>
            <w:tcW w:w="222" w:type="dxa"/>
          </w:tcPr>
          <w:p w14:paraId="4BD25FC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60B11E45" w14:textId="27F4B463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39,567.13</w:t>
            </w:r>
          </w:p>
        </w:tc>
        <w:tc>
          <w:tcPr>
            <w:tcW w:w="222" w:type="dxa"/>
          </w:tcPr>
          <w:p w14:paraId="05E33A20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9972B" w14:textId="14B1119E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129,708.23</w:t>
            </w:r>
          </w:p>
        </w:tc>
        <w:tc>
          <w:tcPr>
            <w:tcW w:w="240" w:type="dxa"/>
            <w:shd w:val="clear" w:color="auto" w:fill="auto"/>
          </w:tcPr>
          <w:p w14:paraId="316939A5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52D82" w14:textId="349784AC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104,401.51</w:t>
            </w:r>
          </w:p>
        </w:tc>
      </w:tr>
      <w:tr w:rsidR="00022CD6" w:rsidRPr="00494247" w14:paraId="25F16EC9" w14:textId="77777777" w:rsidTr="004151A0">
        <w:tc>
          <w:tcPr>
            <w:tcW w:w="3907" w:type="dxa"/>
            <w:shd w:val="clear" w:color="auto" w:fill="auto"/>
            <w:vAlign w:val="center"/>
          </w:tcPr>
          <w:p w14:paraId="691FC9B4" w14:textId="77777777" w:rsidR="00022CD6" w:rsidRPr="00494247" w:rsidRDefault="00022CD6" w:rsidP="004151A0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0389DDB4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5B0AF7AA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4ECC143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06306B8F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9AFDCE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7078BCB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AE148" w14:textId="77777777" w:rsidR="00022CD6" w:rsidRPr="00494247" w:rsidRDefault="00022CD6" w:rsidP="004151A0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CD6" w:rsidRPr="00494247" w14:paraId="4CCBA342" w14:textId="77777777" w:rsidTr="004151A0">
        <w:tc>
          <w:tcPr>
            <w:tcW w:w="3907" w:type="dxa"/>
            <w:shd w:val="clear" w:color="auto" w:fill="auto"/>
          </w:tcPr>
          <w:p w14:paraId="3A33D097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</w:tcPr>
          <w:p w14:paraId="70D5F3D7" w14:textId="71B90D35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AF867C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06B2340F" w14:textId="35682730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D83D31A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5467A5D" w14:textId="7C0F44BF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507,802.95</w:t>
            </w:r>
          </w:p>
        </w:tc>
        <w:tc>
          <w:tcPr>
            <w:tcW w:w="240" w:type="dxa"/>
            <w:shd w:val="clear" w:color="auto" w:fill="auto"/>
          </w:tcPr>
          <w:p w14:paraId="3BD12D9C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62CF7BC2" w14:textId="70F21823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558,317.45</w:t>
            </w:r>
          </w:p>
        </w:tc>
      </w:tr>
      <w:tr w:rsidR="00022CD6" w:rsidRPr="00494247" w14:paraId="1CFEED9F" w14:textId="77777777" w:rsidTr="004151A0">
        <w:tc>
          <w:tcPr>
            <w:tcW w:w="3907" w:type="dxa"/>
            <w:shd w:val="clear" w:color="auto" w:fill="auto"/>
            <w:vAlign w:val="center"/>
          </w:tcPr>
          <w:p w14:paraId="3B42F664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12F324E3" w14:textId="633CA2E3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4DAC1AE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2744DFF1" w14:textId="77B4336D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84FEF14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D939387" w14:textId="1E807FF2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238,027.38</w:t>
            </w:r>
          </w:p>
        </w:tc>
        <w:tc>
          <w:tcPr>
            <w:tcW w:w="240" w:type="dxa"/>
            <w:shd w:val="clear" w:color="auto" w:fill="auto"/>
          </w:tcPr>
          <w:p w14:paraId="318F83E7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69C3F0EF" w14:textId="56AED251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13,423.92</w:t>
            </w:r>
          </w:p>
        </w:tc>
      </w:tr>
      <w:tr w:rsidR="00022CD6" w:rsidRPr="00494247" w14:paraId="5E229D36" w14:textId="77777777" w:rsidTr="004151A0">
        <w:tc>
          <w:tcPr>
            <w:tcW w:w="3907" w:type="dxa"/>
            <w:shd w:val="clear" w:color="auto" w:fill="auto"/>
            <w:vAlign w:val="center"/>
          </w:tcPr>
          <w:p w14:paraId="7AEEBCB5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</w:tcPr>
          <w:p w14:paraId="33CA64B0" w14:textId="2841C964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685945E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7D99D195" w14:textId="2E9BBCBA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100,677.78</w:t>
            </w:r>
          </w:p>
        </w:tc>
        <w:tc>
          <w:tcPr>
            <w:tcW w:w="222" w:type="dxa"/>
          </w:tcPr>
          <w:p w14:paraId="110A2FA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ED2CA25" w14:textId="42B91A64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A1DB4A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6766644C" w14:textId="1A36F661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100,677.78</w:t>
            </w:r>
          </w:p>
        </w:tc>
      </w:tr>
      <w:tr w:rsidR="00022CD6" w:rsidRPr="00494247" w14:paraId="1DC43784" w14:textId="77777777" w:rsidTr="004151A0">
        <w:tc>
          <w:tcPr>
            <w:tcW w:w="3907" w:type="dxa"/>
            <w:shd w:val="clear" w:color="auto" w:fill="auto"/>
            <w:vAlign w:val="center"/>
          </w:tcPr>
          <w:p w14:paraId="70F60624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9569801" w14:textId="7ED7BC85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A121AD4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C2743" w14:textId="5ECFB3F2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100,677.78</w:t>
            </w:r>
          </w:p>
        </w:tc>
        <w:tc>
          <w:tcPr>
            <w:tcW w:w="222" w:type="dxa"/>
          </w:tcPr>
          <w:p w14:paraId="389AECB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7E4E0" w14:textId="7FCA8C5E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745,830.33</w:t>
            </w:r>
          </w:p>
        </w:tc>
        <w:tc>
          <w:tcPr>
            <w:tcW w:w="240" w:type="dxa"/>
            <w:shd w:val="clear" w:color="auto" w:fill="auto"/>
          </w:tcPr>
          <w:p w14:paraId="54942849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A5A3A" w14:textId="7393C535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672,419.15</w:t>
            </w:r>
          </w:p>
        </w:tc>
      </w:tr>
      <w:tr w:rsidR="00022CD6" w:rsidRPr="00494247" w14:paraId="5CF90FDC" w14:textId="77777777" w:rsidTr="004151A0">
        <w:tc>
          <w:tcPr>
            <w:tcW w:w="3907" w:type="dxa"/>
            <w:shd w:val="clear" w:color="auto" w:fill="auto"/>
            <w:vAlign w:val="center"/>
          </w:tcPr>
          <w:p w14:paraId="0B9291A2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10E99CB1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D2CE58D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6E6F355A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B5EA38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41FD3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135BAD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4CC39C" w14:textId="77777777" w:rsidR="00022CD6" w:rsidRPr="00494247" w:rsidRDefault="00022CD6" w:rsidP="004151A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22CD6" w:rsidRPr="00494247" w14:paraId="6F1F172E" w14:textId="77777777" w:rsidTr="004151A0">
        <w:tc>
          <w:tcPr>
            <w:tcW w:w="3907" w:type="dxa"/>
            <w:shd w:val="clear" w:color="auto" w:fill="auto"/>
            <w:vAlign w:val="center"/>
          </w:tcPr>
          <w:p w14:paraId="59E2631B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5D00EA22" w14:textId="61372307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072306B4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5C4CD87" w14:textId="28EE61ED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A0D9F5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7A6AAA5" w14:textId="15A4B90F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6,401,862.25</w:t>
            </w:r>
          </w:p>
        </w:tc>
        <w:tc>
          <w:tcPr>
            <w:tcW w:w="240" w:type="dxa"/>
            <w:shd w:val="clear" w:color="auto" w:fill="auto"/>
          </w:tcPr>
          <w:p w14:paraId="1FED2DD9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69049042" w14:textId="7805F698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10,291,938.58</w:t>
            </w:r>
          </w:p>
        </w:tc>
      </w:tr>
      <w:tr w:rsidR="00022CD6" w:rsidRPr="00494247" w14:paraId="2B99B014" w14:textId="77777777" w:rsidTr="004151A0">
        <w:tc>
          <w:tcPr>
            <w:tcW w:w="3907" w:type="dxa"/>
            <w:shd w:val="clear" w:color="auto" w:fill="auto"/>
            <w:vAlign w:val="center"/>
          </w:tcPr>
          <w:p w14:paraId="16C92C6F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3EBA6761" w14:textId="1B47B4C3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01CD1E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3CAD4058" w14:textId="5C2F86B4" w:rsidR="00022CD6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D8A3700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A6CDC56" w14:textId="678C23B9" w:rsidR="00022CD6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720,000.00</w:t>
            </w:r>
          </w:p>
        </w:tc>
        <w:tc>
          <w:tcPr>
            <w:tcW w:w="240" w:type="dxa"/>
            <w:shd w:val="clear" w:color="auto" w:fill="auto"/>
          </w:tcPr>
          <w:p w14:paraId="5D4D80D8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0154C1C1" w14:textId="17D22B1E" w:rsidR="00022CD6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022CD6" w:rsidRPr="00494247" w14:paraId="7925E885" w14:textId="77777777" w:rsidTr="004151A0">
        <w:tc>
          <w:tcPr>
            <w:tcW w:w="3907" w:type="dxa"/>
            <w:shd w:val="clear" w:color="auto" w:fill="auto"/>
            <w:vAlign w:val="center"/>
          </w:tcPr>
          <w:p w14:paraId="4204B420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</w:tcPr>
          <w:p w14:paraId="497F1231" w14:textId="0A4657A2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2,588,071.60</w:t>
            </w:r>
          </w:p>
        </w:tc>
        <w:tc>
          <w:tcPr>
            <w:tcW w:w="222" w:type="dxa"/>
          </w:tcPr>
          <w:p w14:paraId="2AE9CCCD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66296A2" w14:textId="7C2303CE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2,433,716.48</w:t>
            </w:r>
          </w:p>
        </w:tc>
        <w:tc>
          <w:tcPr>
            <w:tcW w:w="222" w:type="dxa"/>
          </w:tcPr>
          <w:p w14:paraId="6F39AD99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2C5C43D" w14:textId="48788392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2,588,071.60</w:t>
            </w:r>
          </w:p>
        </w:tc>
        <w:tc>
          <w:tcPr>
            <w:tcW w:w="240" w:type="dxa"/>
            <w:shd w:val="clear" w:color="auto" w:fill="auto"/>
          </w:tcPr>
          <w:p w14:paraId="4806232A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2E7FD548" w14:textId="53931E56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2,433,716.48</w:t>
            </w:r>
          </w:p>
        </w:tc>
      </w:tr>
      <w:tr w:rsidR="00022CD6" w:rsidRPr="00494247" w14:paraId="01B70262" w14:textId="77777777" w:rsidTr="004151A0">
        <w:tc>
          <w:tcPr>
            <w:tcW w:w="3907" w:type="dxa"/>
            <w:shd w:val="clear" w:color="auto" w:fill="auto"/>
            <w:vAlign w:val="center"/>
          </w:tcPr>
          <w:p w14:paraId="3E562D74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B1A8DCA" w14:textId="089503F0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4BE3F4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18E1F71" w14:textId="096CE52D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115,380.00</w:t>
            </w:r>
          </w:p>
        </w:tc>
        <w:tc>
          <w:tcPr>
            <w:tcW w:w="222" w:type="dxa"/>
          </w:tcPr>
          <w:p w14:paraId="2459290A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82932" w14:textId="525C65F5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A11E5D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D1675EF" w14:textId="0251A5F1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</w:tr>
      <w:tr w:rsidR="00022CD6" w:rsidRPr="00494247" w14:paraId="4ADD0A48" w14:textId="77777777" w:rsidTr="004151A0">
        <w:tc>
          <w:tcPr>
            <w:tcW w:w="3907" w:type="dxa"/>
            <w:shd w:val="clear" w:color="auto" w:fill="auto"/>
            <w:vAlign w:val="center"/>
          </w:tcPr>
          <w:p w14:paraId="64E31D30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3A9BE" w14:textId="1E75875F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2,588,071.60</w:t>
            </w:r>
          </w:p>
        </w:tc>
        <w:tc>
          <w:tcPr>
            <w:tcW w:w="222" w:type="dxa"/>
            <w:vAlign w:val="bottom"/>
          </w:tcPr>
          <w:p w14:paraId="73F3DB60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3EDBB" w14:textId="67A94FA8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2,549,096.48</w:t>
            </w:r>
          </w:p>
        </w:tc>
        <w:tc>
          <w:tcPr>
            <w:tcW w:w="222" w:type="dxa"/>
          </w:tcPr>
          <w:p w14:paraId="7C340283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5144DD" w14:textId="007ACD4F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9,709,933.85</w:t>
            </w:r>
          </w:p>
        </w:tc>
        <w:tc>
          <w:tcPr>
            <w:tcW w:w="240" w:type="dxa"/>
            <w:shd w:val="clear" w:color="auto" w:fill="auto"/>
          </w:tcPr>
          <w:p w14:paraId="32CBB411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7CBAA" w14:textId="4660818B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12,761,655.06</w:t>
            </w:r>
          </w:p>
        </w:tc>
      </w:tr>
      <w:tr w:rsidR="00022CD6" w:rsidRPr="00494247" w14:paraId="4320989D" w14:textId="77777777" w:rsidTr="004151A0">
        <w:tc>
          <w:tcPr>
            <w:tcW w:w="3907" w:type="dxa"/>
            <w:shd w:val="clear" w:color="auto" w:fill="auto"/>
            <w:vAlign w:val="center"/>
          </w:tcPr>
          <w:p w14:paraId="1CE0379D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60C23223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150A5A1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92EAAA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1E558609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3D80B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883F07D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DEB1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022CD6" w:rsidRPr="00494247" w14:paraId="75593FC4" w14:textId="77777777" w:rsidTr="004151A0">
        <w:tc>
          <w:tcPr>
            <w:tcW w:w="3907" w:type="dxa"/>
            <w:shd w:val="clear" w:color="auto" w:fill="auto"/>
            <w:vAlign w:val="center"/>
          </w:tcPr>
          <w:p w14:paraId="548B8EFC" w14:textId="77777777" w:rsidR="00022CD6" w:rsidRPr="00E225CC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vAlign w:val="bottom"/>
          </w:tcPr>
          <w:p w14:paraId="08F92C1F" w14:textId="6561BC91" w:rsidR="00022CD6" w:rsidRPr="00E225CC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bottom"/>
          </w:tcPr>
          <w:p w14:paraId="5A1E5B2E" w14:textId="77777777" w:rsidR="00022CD6" w:rsidRPr="00E225CC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599CDD35" w14:textId="77777777" w:rsidR="00022CD6" w:rsidRPr="00E225CC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1DF30DD" w14:textId="77777777" w:rsidR="00022CD6" w:rsidRPr="00E225CC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1A627CBB" w14:textId="1810DB72" w:rsidR="00022CD6" w:rsidRPr="00E225CC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3,675.00</w:t>
            </w:r>
          </w:p>
        </w:tc>
        <w:tc>
          <w:tcPr>
            <w:tcW w:w="240" w:type="dxa"/>
            <w:shd w:val="clear" w:color="auto" w:fill="auto"/>
          </w:tcPr>
          <w:p w14:paraId="4F57E1E2" w14:textId="77777777" w:rsidR="00022CD6" w:rsidRPr="00E225CC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79816DAB" w14:textId="7F56966C" w:rsidR="00022CD6" w:rsidRPr="00E225CC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022CD6" w:rsidRPr="00494247" w14:paraId="4365CC4A" w14:textId="77777777" w:rsidTr="004151A0">
        <w:tc>
          <w:tcPr>
            <w:tcW w:w="3907" w:type="dxa"/>
            <w:shd w:val="clear" w:color="auto" w:fill="auto"/>
            <w:vAlign w:val="center"/>
          </w:tcPr>
          <w:p w14:paraId="7BF02BC6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2" w:type="dxa"/>
            <w:vAlign w:val="center"/>
          </w:tcPr>
          <w:p w14:paraId="47CC4896" w14:textId="66C7D4C7" w:rsidR="00022CD6" w:rsidRPr="00E225CC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22" w:type="dxa"/>
            <w:vAlign w:val="bottom"/>
          </w:tcPr>
          <w:p w14:paraId="03096D80" w14:textId="77777777" w:rsidR="00022CD6" w:rsidRPr="00E225CC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vAlign w:val="bottom"/>
          </w:tcPr>
          <w:p w14:paraId="1BBA7429" w14:textId="14190B28" w:rsidR="00022CD6" w:rsidRPr="00E225CC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5B070643" w14:textId="77777777" w:rsidR="00022CD6" w:rsidRPr="00E225CC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3788201E" w14:textId="76D9200E" w:rsidR="00022CD6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1,978,800.00</w:t>
            </w:r>
          </w:p>
        </w:tc>
        <w:tc>
          <w:tcPr>
            <w:tcW w:w="240" w:type="dxa"/>
            <w:shd w:val="clear" w:color="auto" w:fill="auto"/>
          </w:tcPr>
          <w:p w14:paraId="7C44E853" w14:textId="77777777" w:rsidR="00022CD6" w:rsidRPr="00E225CC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7A91B8A7" w14:textId="37D5A0C6" w:rsidR="00022CD6" w:rsidRPr="00E225CC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022CD6" w:rsidRPr="00494247" w14:paraId="53C0AFA9" w14:textId="77777777" w:rsidTr="004151A0">
        <w:tc>
          <w:tcPr>
            <w:tcW w:w="3907" w:type="dxa"/>
            <w:shd w:val="clear" w:color="auto" w:fill="auto"/>
            <w:vAlign w:val="center"/>
          </w:tcPr>
          <w:p w14:paraId="335B02D5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58877F3" w14:textId="1AF1AD96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22" w:type="dxa"/>
            <w:vAlign w:val="bottom"/>
          </w:tcPr>
          <w:p w14:paraId="1F6E8590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6E06A872" w14:textId="3E7FB65D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405,882.92</w:t>
            </w:r>
          </w:p>
        </w:tc>
        <w:tc>
          <w:tcPr>
            <w:tcW w:w="222" w:type="dxa"/>
          </w:tcPr>
          <w:p w14:paraId="1079140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218B4" w14:textId="578F5F1D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6,500.00</w:t>
            </w:r>
          </w:p>
        </w:tc>
        <w:tc>
          <w:tcPr>
            <w:tcW w:w="240" w:type="dxa"/>
            <w:shd w:val="clear" w:color="auto" w:fill="auto"/>
          </w:tcPr>
          <w:p w14:paraId="3B7A61CB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F9F" w14:textId="3E3838BF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405,882.92</w:t>
            </w:r>
          </w:p>
        </w:tc>
      </w:tr>
      <w:tr w:rsidR="00022CD6" w:rsidRPr="00494247" w14:paraId="1AC68F36" w14:textId="77777777" w:rsidTr="004151A0">
        <w:tc>
          <w:tcPr>
            <w:tcW w:w="3907" w:type="dxa"/>
            <w:shd w:val="clear" w:color="auto" w:fill="auto"/>
            <w:vAlign w:val="center"/>
          </w:tcPr>
          <w:p w14:paraId="221FCBA0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37BD0" w14:textId="58E63F58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1,985,300.00</w:t>
            </w:r>
          </w:p>
        </w:tc>
        <w:tc>
          <w:tcPr>
            <w:tcW w:w="222" w:type="dxa"/>
            <w:vAlign w:val="bottom"/>
          </w:tcPr>
          <w:p w14:paraId="2441A75E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E7B99" w14:textId="22EAE98A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405,882.92</w:t>
            </w:r>
          </w:p>
        </w:tc>
        <w:tc>
          <w:tcPr>
            <w:tcW w:w="222" w:type="dxa"/>
          </w:tcPr>
          <w:p w14:paraId="779843C4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6CB655" w14:textId="611BCD75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1,988,975.00</w:t>
            </w:r>
          </w:p>
        </w:tc>
        <w:tc>
          <w:tcPr>
            <w:tcW w:w="240" w:type="dxa"/>
            <w:shd w:val="clear" w:color="auto" w:fill="auto"/>
          </w:tcPr>
          <w:p w14:paraId="109BA5BC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31E262" w14:textId="1040584B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405,882.92</w:t>
            </w:r>
          </w:p>
        </w:tc>
      </w:tr>
      <w:tr w:rsidR="00022CD6" w:rsidRPr="00494247" w14:paraId="1236FC89" w14:textId="77777777" w:rsidTr="004151A0">
        <w:tc>
          <w:tcPr>
            <w:tcW w:w="3907" w:type="dxa"/>
            <w:shd w:val="clear" w:color="auto" w:fill="auto"/>
            <w:vAlign w:val="center"/>
          </w:tcPr>
          <w:p w14:paraId="4E70DAA4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622" w:type="dxa"/>
            <w:tcBorders>
              <w:top w:val="double" w:sz="4" w:space="0" w:color="auto"/>
            </w:tcBorders>
            <w:vAlign w:val="bottom"/>
          </w:tcPr>
          <w:p w14:paraId="5A809F1E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  <w:vAlign w:val="bottom"/>
          </w:tcPr>
          <w:p w14:paraId="13651E10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bottom"/>
          </w:tcPr>
          <w:p w14:paraId="293F0F53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33BAFE0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D72494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FA31382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3068F3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531330" w:rsidRPr="00494247" w14:paraId="6964EC70" w14:textId="77777777" w:rsidTr="00F61C5C">
        <w:tc>
          <w:tcPr>
            <w:tcW w:w="3907" w:type="dxa"/>
            <w:shd w:val="clear" w:color="auto" w:fill="auto"/>
            <w:vAlign w:val="center"/>
          </w:tcPr>
          <w:p w14:paraId="6282C778" w14:textId="77777777" w:rsidR="00531330" w:rsidRPr="00494247" w:rsidRDefault="00531330" w:rsidP="0053133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4E2B2D2C" w14:textId="39CAA673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22" w:type="dxa"/>
          </w:tcPr>
          <w:p w14:paraId="6970BE02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25364871" w14:textId="2E60639E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107,350.00</w:t>
            </w:r>
          </w:p>
        </w:tc>
        <w:tc>
          <w:tcPr>
            <w:tcW w:w="222" w:type="dxa"/>
          </w:tcPr>
          <w:p w14:paraId="2E85D83D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</w:tcPr>
          <w:p w14:paraId="5FC5770C" w14:textId="102F7B9D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40" w:type="dxa"/>
            <w:shd w:val="clear" w:color="auto" w:fill="auto"/>
          </w:tcPr>
          <w:p w14:paraId="3574EDDD" w14:textId="77777777" w:rsidR="00531330" w:rsidRPr="00494247" w:rsidRDefault="00531330" w:rsidP="0053133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FD57" w14:textId="021E10F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107,350.00</w:t>
            </w:r>
          </w:p>
        </w:tc>
      </w:tr>
      <w:tr w:rsidR="00531330" w:rsidRPr="00494247" w14:paraId="5AFF9614" w14:textId="77777777" w:rsidTr="00F61C5C">
        <w:tc>
          <w:tcPr>
            <w:tcW w:w="3907" w:type="dxa"/>
            <w:shd w:val="clear" w:color="auto" w:fill="auto"/>
            <w:vAlign w:val="center"/>
          </w:tcPr>
          <w:p w14:paraId="5FCF6BDD" w14:textId="77777777" w:rsidR="00531330" w:rsidRPr="00494247" w:rsidRDefault="00531330" w:rsidP="0053133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3369DBB2" w14:textId="42DA7612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22" w:type="dxa"/>
          </w:tcPr>
          <w:p w14:paraId="7F1E1068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85054" w14:textId="51F069EE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107,350.00</w:t>
            </w:r>
          </w:p>
        </w:tc>
        <w:tc>
          <w:tcPr>
            <w:tcW w:w="222" w:type="dxa"/>
          </w:tcPr>
          <w:p w14:paraId="1FDE8BBF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3E113" w14:textId="5B6588EE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7,000.00</w:t>
            </w:r>
          </w:p>
        </w:tc>
        <w:tc>
          <w:tcPr>
            <w:tcW w:w="240" w:type="dxa"/>
            <w:shd w:val="clear" w:color="auto" w:fill="auto"/>
          </w:tcPr>
          <w:p w14:paraId="24FE62B5" w14:textId="77777777" w:rsidR="00531330" w:rsidRPr="00494247" w:rsidRDefault="00531330" w:rsidP="0053133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1D7433" w14:textId="41E34899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107,350.00</w:t>
            </w:r>
          </w:p>
        </w:tc>
      </w:tr>
    </w:tbl>
    <w:p w14:paraId="581CBFF7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1E61A4" w14:textId="1DAF27F3" w:rsidR="00022CD6" w:rsidRDefault="00022CD6" w:rsidP="00022CD6">
      <w:pPr>
        <w:spacing w:before="120" w:after="120" w:line="240" w:lineRule="atLeast"/>
        <w:ind w:left="567"/>
        <w:jc w:val="distribute"/>
        <w:rPr>
          <w:rFonts w:ascii="Angsana New" w:hAnsi="Angsana New"/>
          <w:sz w:val="30"/>
          <w:szCs w:val="30"/>
        </w:rPr>
      </w:pPr>
    </w:p>
    <w:p w14:paraId="639C49E0" w14:textId="77777777" w:rsidR="00022CD6" w:rsidRDefault="00022CD6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6464AE7" w14:textId="77777777" w:rsidR="00022CD6" w:rsidRDefault="00022CD6" w:rsidP="00022CD6">
      <w:pPr>
        <w:numPr>
          <w:ilvl w:val="0"/>
          <w:numId w:val="4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022CD6" w:rsidRPr="00494247" w14:paraId="682EB8B3" w14:textId="77777777" w:rsidTr="004151A0">
        <w:tc>
          <w:tcPr>
            <w:tcW w:w="3686" w:type="dxa"/>
            <w:shd w:val="clear" w:color="auto" w:fill="auto"/>
          </w:tcPr>
          <w:p w14:paraId="629CC91F" w14:textId="77777777" w:rsidR="00022CD6" w:rsidRPr="00D80555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3DC920A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FDB531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0C0E66F4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1F9065D3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019F189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F7DF5AC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2E46AB84" w14:textId="77777777" w:rsidR="00022CD6" w:rsidRPr="00494247" w:rsidRDefault="00022CD6" w:rsidP="004151A0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2CD6" w:rsidRPr="00494247" w14:paraId="6CD4C1AA" w14:textId="77777777" w:rsidTr="004151A0">
        <w:tc>
          <w:tcPr>
            <w:tcW w:w="3686" w:type="dxa"/>
            <w:shd w:val="clear" w:color="auto" w:fill="auto"/>
          </w:tcPr>
          <w:p w14:paraId="63708B62" w14:textId="77777777" w:rsidR="00022CD6" w:rsidRPr="00D80555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16" w:type="dxa"/>
            <w:gridSpan w:val="7"/>
          </w:tcPr>
          <w:p w14:paraId="6FA01F11" w14:textId="42B471E8" w:rsidR="00022CD6" w:rsidRPr="00494247" w:rsidRDefault="00022CD6" w:rsidP="004151A0">
            <w:pPr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เดือน สิ้นสุดวันที่</w:t>
            </w:r>
          </w:p>
        </w:tc>
      </w:tr>
      <w:tr w:rsidR="00022CD6" w:rsidRPr="00494247" w14:paraId="3DCBAA21" w14:textId="77777777" w:rsidTr="004151A0">
        <w:tc>
          <w:tcPr>
            <w:tcW w:w="3686" w:type="dxa"/>
            <w:shd w:val="clear" w:color="auto" w:fill="auto"/>
          </w:tcPr>
          <w:p w14:paraId="39168594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300F4B1E" w14:textId="77777777" w:rsidR="00022CD6" w:rsidRPr="00494247" w:rsidRDefault="00022CD6" w:rsidP="004151A0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5C19B42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6E1940" w14:textId="77777777" w:rsidR="00022CD6" w:rsidRPr="00494247" w:rsidRDefault="00022CD6" w:rsidP="004151A0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CD6" w:rsidRPr="00494247" w14:paraId="0554A695" w14:textId="77777777" w:rsidTr="004151A0">
        <w:tc>
          <w:tcPr>
            <w:tcW w:w="3686" w:type="dxa"/>
            <w:shd w:val="clear" w:color="auto" w:fill="auto"/>
          </w:tcPr>
          <w:p w14:paraId="494A93D2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C557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57408394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B0F6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1</w:t>
            </w:r>
          </w:p>
        </w:tc>
        <w:tc>
          <w:tcPr>
            <w:tcW w:w="222" w:type="dxa"/>
          </w:tcPr>
          <w:p w14:paraId="0C05B24D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5DAC9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  <w:cs/>
              </w:rPr>
              <w:t>30 มิถุนายน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72E4D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845A5" w14:textId="77777777" w:rsidR="00022CD6" w:rsidRPr="00D8055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CB125F">
              <w:rPr>
                <w:sz w:val="27"/>
                <w:szCs w:val="27"/>
                <w:cs/>
              </w:rPr>
              <w:t xml:space="preserve"> มิถุนายน </w:t>
            </w:r>
            <w:r>
              <w:rPr>
                <w:sz w:val="27"/>
                <w:szCs w:val="27"/>
              </w:rPr>
              <w:t>2561</w:t>
            </w:r>
          </w:p>
        </w:tc>
      </w:tr>
      <w:tr w:rsidR="00022CD6" w:rsidRPr="00494247" w14:paraId="197CB5BF" w14:textId="77777777" w:rsidTr="004151A0">
        <w:tc>
          <w:tcPr>
            <w:tcW w:w="3686" w:type="dxa"/>
            <w:shd w:val="clear" w:color="auto" w:fill="auto"/>
            <w:vAlign w:val="center"/>
          </w:tcPr>
          <w:p w14:paraId="1B875B3A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2C38348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11903860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64CF7ED5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741A7EB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3A37B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39FF7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CB15A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022CD6" w:rsidRPr="00494247" w14:paraId="0D6579A3" w14:textId="77777777" w:rsidTr="004151A0">
        <w:tc>
          <w:tcPr>
            <w:tcW w:w="3686" w:type="dxa"/>
            <w:shd w:val="clear" w:color="auto" w:fill="auto"/>
            <w:vAlign w:val="center"/>
          </w:tcPr>
          <w:p w14:paraId="6055112A" w14:textId="5EBCAE0D" w:rsidR="00022CD6" w:rsidRPr="00494247" w:rsidRDefault="0020448F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12" w:type="dxa"/>
            <w:vAlign w:val="center"/>
          </w:tcPr>
          <w:p w14:paraId="3A805B9D" w14:textId="0F1C9DB0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69476A54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</w:tcPr>
          <w:p w14:paraId="73C6FF9D" w14:textId="57DA34B0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44927D7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58A3C0B" w14:textId="1DBEBEA0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32E6323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359E1A58" w14:textId="2D4142CD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934.58</w:t>
            </w:r>
          </w:p>
        </w:tc>
      </w:tr>
      <w:tr w:rsidR="0020448F" w:rsidRPr="00494247" w14:paraId="45DED78E" w14:textId="77777777" w:rsidTr="004151A0">
        <w:tc>
          <w:tcPr>
            <w:tcW w:w="3686" w:type="dxa"/>
            <w:shd w:val="clear" w:color="auto" w:fill="auto"/>
            <w:vAlign w:val="center"/>
          </w:tcPr>
          <w:p w14:paraId="1AD33476" w14:textId="1DF86160" w:rsidR="0020448F" w:rsidRPr="00494247" w:rsidRDefault="0020448F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339057F4" w14:textId="5F7C4F43" w:rsidR="0020448F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1,868,581.65</w:t>
            </w:r>
          </w:p>
        </w:tc>
        <w:tc>
          <w:tcPr>
            <w:tcW w:w="222" w:type="dxa"/>
            <w:vAlign w:val="center"/>
          </w:tcPr>
          <w:p w14:paraId="438AF140" w14:textId="77777777" w:rsidR="0020448F" w:rsidRPr="00494247" w:rsidRDefault="0020448F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</w:tcPr>
          <w:p w14:paraId="4455F446" w14:textId="278045BB" w:rsidR="0020448F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2,376,000.00</w:t>
            </w:r>
          </w:p>
        </w:tc>
        <w:tc>
          <w:tcPr>
            <w:tcW w:w="222" w:type="dxa"/>
          </w:tcPr>
          <w:p w14:paraId="3088FAF8" w14:textId="77777777" w:rsidR="0020448F" w:rsidRPr="00494247" w:rsidRDefault="0020448F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210D842" w14:textId="6AB7AB99" w:rsidR="0020448F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1,868,581.65</w:t>
            </w:r>
          </w:p>
        </w:tc>
        <w:tc>
          <w:tcPr>
            <w:tcW w:w="240" w:type="dxa"/>
            <w:shd w:val="clear" w:color="auto" w:fill="auto"/>
          </w:tcPr>
          <w:p w14:paraId="2B451F7D" w14:textId="77777777" w:rsidR="0020448F" w:rsidRPr="00494247" w:rsidRDefault="0020448F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15D5CB24" w14:textId="68ADF78F" w:rsidR="0020448F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2,376,000.00</w:t>
            </w:r>
          </w:p>
        </w:tc>
      </w:tr>
      <w:tr w:rsidR="00022CD6" w:rsidRPr="00494247" w14:paraId="31B9D72B" w14:textId="77777777" w:rsidTr="004151A0">
        <w:tc>
          <w:tcPr>
            <w:tcW w:w="3686" w:type="dxa"/>
            <w:shd w:val="clear" w:color="auto" w:fill="auto"/>
            <w:vAlign w:val="center"/>
          </w:tcPr>
          <w:p w14:paraId="08F829A0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3619693" w14:textId="6C0249EB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74,000.00</w:t>
            </w:r>
          </w:p>
        </w:tc>
        <w:tc>
          <w:tcPr>
            <w:tcW w:w="222" w:type="dxa"/>
            <w:vAlign w:val="center"/>
          </w:tcPr>
          <w:p w14:paraId="41DA48C3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6E2645FE" w14:textId="54C47BFF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  <w:tc>
          <w:tcPr>
            <w:tcW w:w="222" w:type="dxa"/>
          </w:tcPr>
          <w:p w14:paraId="4D58035B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58B0E" w14:textId="698C33C5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74,000.00</w:t>
            </w:r>
          </w:p>
        </w:tc>
        <w:tc>
          <w:tcPr>
            <w:tcW w:w="240" w:type="dxa"/>
            <w:shd w:val="clear" w:color="auto" w:fill="auto"/>
          </w:tcPr>
          <w:p w14:paraId="52347F7C" w14:textId="77777777" w:rsidR="00022CD6" w:rsidRPr="00494247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430BAB5D" w14:textId="6E004F97" w:rsidR="00022CD6" w:rsidRPr="00494247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36,000.00</w:t>
            </w:r>
          </w:p>
        </w:tc>
      </w:tr>
      <w:tr w:rsidR="00022CD6" w:rsidRPr="00494247" w14:paraId="143D1304" w14:textId="77777777" w:rsidTr="004151A0">
        <w:tc>
          <w:tcPr>
            <w:tcW w:w="3686" w:type="dxa"/>
            <w:shd w:val="clear" w:color="auto" w:fill="auto"/>
            <w:vAlign w:val="center"/>
          </w:tcPr>
          <w:p w14:paraId="418051EE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3F1F9" w14:textId="28646346" w:rsidR="00022CD6" w:rsidRPr="00715A45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1,942,581.65</w:t>
            </w:r>
          </w:p>
        </w:tc>
        <w:tc>
          <w:tcPr>
            <w:tcW w:w="222" w:type="dxa"/>
            <w:vAlign w:val="center"/>
          </w:tcPr>
          <w:p w14:paraId="47F6C77B" w14:textId="77777777" w:rsidR="00022CD6" w:rsidRPr="00715A4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4F946C" w14:textId="5149A68B" w:rsidR="00022CD6" w:rsidRPr="00715A45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2,412,000.00</w:t>
            </w:r>
          </w:p>
        </w:tc>
        <w:tc>
          <w:tcPr>
            <w:tcW w:w="222" w:type="dxa"/>
          </w:tcPr>
          <w:p w14:paraId="44FDCBCD" w14:textId="77777777" w:rsidR="00022CD6" w:rsidRPr="00715A4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8045C6" w14:textId="01B259A9" w:rsidR="00022CD6" w:rsidRPr="00715A45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1,942,581.65</w:t>
            </w:r>
          </w:p>
        </w:tc>
        <w:tc>
          <w:tcPr>
            <w:tcW w:w="240" w:type="dxa"/>
            <w:shd w:val="clear" w:color="auto" w:fill="auto"/>
          </w:tcPr>
          <w:p w14:paraId="6F018FA6" w14:textId="77777777" w:rsidR="00022CD6" w:rsidRPr="00715A45" w:rsidRDefault="00022CD6" w:rsidP="004151A0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F0C187" w14:textId="2CD5B648" w:rsidR="00022CD6" w:rsidRPr="00715A45" w:rsidRDefault="0020448F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2,412,934.58</w:t>
            </w:r>
          </w:p>
        </w:tc>
      </w:tr>
      <w:tr w:rsidR="00022CD6" w:rsidRPr="00494247" w14:paraId="1A03F3BC" w14:textId="77777777" w:rsidTr="004151A0">
        <w:tc>
          <w:tcPr>
            <w:tcW w:w="3686" w:type="dxa"/>
            <w:shd w:val="clear" w:color="auto" w:fill="auto"/>
            <w:vAlign w:val="center"/>
          </w:tcPr>
          <w:p w14:paraId="060F320F" w14:textId="77777777" w:rsidR="00022CD6" w:rsidRPr="00494247" w:rsidRDefault="00022CD6" w:rsidP="004151A0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1000265F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0CCB179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77C15A2D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FAD6DDA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5C27A0" w14:textId="77777777" w:rsidR="00022CD6" w:rsidRPr="00494247" w:rsidRDefault="00022CD6" w:rsidP="004151A0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9690064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3C40B8F2" w14:textId="77777777" w:rsidR="00022CD6" w:rsidRPr="00494247" w:rsidRDefault="00022CD6" w:rsidP="004151A0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1330" w:rsidRPr="00494247" w14:paraId="50266B05" w14:textId="77777777" w:rsidTr="00F61C5C">
        <w:tc>
          <w:tcPr>
            <w:tcW w:w="3686" w:type="dxa"/>
            <w:shd w:val="clear" w:color="auto" w:fill="auto"/>
          </w:tcPr>
          <w:p w14:paraId="24AA2247" w14:textId="77777777" w:rsidR="00531330" w:rsidRPr="00494247" w:rsidRDefault="00531330" w:rsidP="00700B57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F1D35D" w14:textId="7041198A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1465AE5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319E14C" w14:textId="0C7DB70D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864,560.15</w:t>
            </w:r>
          </w:p>
        </w:tc>
        <w:tc>
          <w:tcPr>
            <w:tcW w:w="222" w:type="dxa"/>
          </w:tcPr>
          <w:p w14:paraId="42E52635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793FF" w14:textId="3DE9F5EC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3F58830" w14:textId="77777777" w:rsidR="00531330" w:rsidRPr="00494247" w:rsidRDefault="00531330" w:rsidP="0053133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4D76584D" w14:textId="7A81754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864,560.15</w:t>
            </w:r>
          </w:p>
        </w:tc>
      </w:tr>
      <w:tr w:rsidR="00531330" w:rsidRPr="00494247" w14:paraId="2497CDC0" w14:textId="77777777" w:rsidTr="00F61C5C">
        <w:tc>
          <w:tcPr>
            <w:tcW w:w="3686" w:type="dxa"/>
            <w:shd w:val="clear" w:color="auto" w:fill="auto"/>
            <w:vAlign w:val="center"/>
          </w:tcPr>
          <w:p w14:paraId="6CE491FB" w14:textId="77777777" w:rsidR="00531330" w:rsidRPr="00494247" w:rsidRDefault="00531330" w:rsidP="0053133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12AFE" w14:textId="4DE42133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89B1FD2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0BB6B" w14:textId="43DA7333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864,560.15</w:t>
            </w:r>
          </w:p>
        </w:tc>
        <w:tc>
          <w:tcPr>
            <w:tcW w:w="222" w:type="dxa"/>
          </w:tcPr>
          <w:p w14:paraId="5CC2C293" w14:textId="77777777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F5EEA" w14:textId="538C2D7C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D904DD" w14:textId="77777777" w:rsidR="00531330" w:rsidRPr="00494247" w:rsidRDefault="00531330" w:rsidP="0053133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C3B33" w14:textId="60EB4CB0" w:rsidR="00531330" w:rsidRPr="00494247" w:rsidRDefault="00531330" w:rsidP="0053133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864,560.15</w:t>
            </w:r>
          </w:p>
        </w:tc>
      </w:tr>
      <w:tr w:rsidR="00022CD6" w:rsidRPr="00494247" w14:paraId="20C6E527" w14:textId="77777777" w:rsidTr="004151A0">
        <w:tc>
          <w:tcPr>
            <w:tcW w:w="3686" w:type="dxa"/>
            <w:shd w:val="clear" w:color="auto" w:fill="auto"/>
            <w:vAlign w:val="center"/>
          </w:tcPr>
          <w:p w14:paraId="6EBD02E5" w14:textId="77777777" w:rsidR="00022CD6" w:rsidRPr="00494247" w:rsidRDefault="00022CD6" w:rsidP="004151A0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424FFF7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A7C9732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18C14BA8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A80347D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A6BB0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4B21555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E921EB" w14:textId="77777777" w:rsidR="00022CD6" w:rsidRPr="00494247" w:rsidRDefault="00022CD6" w:rsidP="004151A0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CD6" w:rsidRPr="00494247" w14:paraId="6810A084" w14:textId="77777777" w:rsidTr="004151A0">
        <w:tc>
          <w:tcPr>
            <w:tcW w:w="3686" w:type="dxa"/>
            <w:shd w:val="clear" w:color="auto" w:fill="auto"/>
          </w:tcPr>
          <w:p w14:paraId="0951C62A" w14:textId="77777777" w:rsidR="00022CD6" w:rsidRPr="00494247" w:rsidRDefault="00022CD6" w:rsidP="004151A0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14:paraId="212BE731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C51038A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3B019C93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7E08C44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0C71F6E1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B18D7FA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3225B2D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CD6" w:rsidRPr="00494247" w14:paraId="3076B101" w14:textId="77777777" w:rsidTr="004151A0">
        <w:tc>
          <w:tcPr>
            <w:tcW w:w="3686" w:type="dxa"/>
            <w:shd w:val="clear" w:color="auto" w:fill="auto"/>
            <w:vAlign w:val="center"/>
          </w:tcPr>
          <w:p w14:paraId="60EAD99E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</w:tcPr>
          <w:p w14:paraId="2CAB714B" w14:textId="0ABBDB51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4,367,024.00</w:t>
            </w:r>
          </w:p>
        </w:tc>
        <w:tc>
          <w:tcPr>
            <w:tcW w:w="222" w:type="dxa"/>
            <w:shd w:val="clear" w:color="auto" w:fill="auto"/>
          </w:tcPr>
          <w:p w14:paraId="48261D7E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14:paraId="79463D0B" w14:textId="2FBDEEA7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3,786,246.00</w:t>
            </w:r>
          </w:p>
        </w:tc>
        <w:tc>
          <w:tcPr>
            <w:tcW w:w="222" w:type="dxa"/>
            <w:shd w:val="clear" w:color="auto" w:fill="auto"/>
          </w:tcPr>
          <w:p w14:paraId="16A0B9C6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F038E43" w14:textId="29ED6013" w:rsidR="00022CD6" w:rsidRPr="00494247" w:rsidRDefault="0049446A" w:rsidP="0049446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46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3,947,024.00</w:t>
            </w:r>
          </w:p>
        </w:tc>
        <w:tc>
          <w:tcPr>
            <w:tcW w:w="240" w:type="dxa"/>
            <w:shd w:val="clear" w:color="auto" w:fill="auto"/>
          </w:tcPr>
          <w:p w14:paraId="3675760F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33EEF7F" w14:textId="612E553A" w:rsidR="00022CD6" w:rsidRPr="00494247" w:rsidRDefault="0049446A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3,366,</w:t>
            </w:r>
            <w:r w:rsidR="00A1192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246.00</w:t>
            </w:r>
          </w:p>
        </w:tc>
      </w:tr>
      <w:tr w:rsidR="00022CD6" w:rsidRPr="00494247" w14:paraId="1345CDB4" w14:textId="77777777" w:rsidTr="004151A0">
        <w:tc>
          <w:tcPr>
            <w:tcW w:w="3686" w:type="dxa"/>
            <w:shd w:val="clear" w:color="auto" w:fill="auto"/>
            <w:vAlign w:val="center"/>
          </w:tcPr>
          <w:p w14:paraId="54715358" w14:textId="77777777" w:rsidR="00022CD6" w:rsidRPr="00494247" w:rsidRDefault="00022CD6" w:rsidP="004151A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</w:tcPr>
          <w:p w14:paraId="1A974AF6" w14:textId="6C9642ED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207,658.00</w:t>
            </w:r>
          </w:p>
        </w:tc>
        <w:tc>
          <w:tcPr>
            <w:tcW w:w="222" w:type="dxa"/>
            <w:shd w:val="clear" w:color="auto" w:fill="auto"/>
          </w:tcPr>
          <w:p w14:paraId="392379BD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14:paraId="21020E3F" w14:textId="599BEBD1" w:rsidR="00022CD6" w:rsidRPr="00494247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230,156.00</w:t>
            </w:r>
          </w:p>
        </w:tc>
        <w:tc>
          <w:tcPr>
            <w:tcW w:w="222" w:type="dxa"/>
            <w:shd w:val="clear" w:color="auto" w:fill="auto"/>
          </w:tcPr>
          <w:p w14:paraId="66E93E68" w14:textId="77777777" w:rsidR="00022CD6" w:rsidRPr="00494247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0C0C7A" w14:textId="16468047" w:rsidR="00022CD6" w:rsidRPr="00494247" w:rsidRDefault="00A1192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207,658.00</w:t>
            </w:r>
          </w:p>
        </w:tc>
        <w:tc>
          <w:tcPr>
            <w:tcW w:w="240" w:type="dxa"/>
            <w:shd w:val="clear" w:color="auto" w:fill="auto"/>
          </w:tcPr>
          <w:p w14:paraId="72475EFD" w14:textId="77777777" w:rsidR="00022CD6" w:rsidRPr="00494247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000000"/>
            </w:tcBorders>
            <w:shd w:val="clear" w:color="auto" w:fill="auto"/>
          </w:tcPr>
          <w:p w14:paraId="3713F25E" w14:textId="6374A71F" w:rsidR="00022CD6" w:rsidRPr="00494247" w:rsidRDefault="00A1192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230,156.00</w:t>
            </w:r>
          </w:p>
        </w:tc>
      </w:tr>
      <w:tr w:rsidR="00022CD6" w:rsidRPr="00494247" w14:paraId="7A396C58" w14:textId="77777777" w:rsidTr="004151A0">
        <w:tc>
          <w:tcPr>
            <w:tcW w:w="3686" w:type="dxa"/>
            <w:shd w:val="clear" w:color="auto" w:fill="auto"/>
            <w:vAlign w:val="center"/>
          </w:tcPr>
          <w:p w14:paraId="77F125CA" w14:textId="77777777" w:rsidR="00022CD6" w:rsidRPr="00494247" w:rsidRDefault="00022CD6" w:rsidP="004151A0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43A772" w14:textId="472E99A4" w:rsidR="00022CD6" w:rsidRPr="00715A45" w:rsidRDefault="00531330" w:rsidP="004151A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4,574,682.00</w:t>
            </w:r>
          </w:p>
        </w:tc>
        <w:tc>
          <w:tcPr>
            <w:tcW w:w="222" w:type="dxa"/>
            <w:shd w:val="clear" w:color="auto" w:fill="auto"/>
          </w:tcPr>
          <w:p w14:paraId="337BC45D" w14:textId="77777777" w:rsidR="00022CD6" w:rsidRPr="00715A45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E28F8AE" w14:textId="0EB4F8ED" w:rsidR="00022CD6" w:rsidRPr="00715A45" w:rsidRDefault="0053133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4,016,402.00</w:t>
            </w:r>
          </w:p>
        </w:tc>
        <w:tc>
          <w:tcPr>
            <w:tcW w:w="222" w:type="dxa"/>
            <w:shd w:val="clear" w:color="auto" w:fill="auto"/>
          </w:tcPr>
          <w:p w14:paraId="74D8FD54" w14:textId="77777777" w:rsidR="00022CD6" w:rsidRPr="00715A45" w:rsidRDefault="00022CD6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7B82B7" w14:textId="4FBE6168" w:rsidR="00022CD6" w:rsidRPr="00715A45" w:rsidRDefault="00A11920" w:rsidP="004151A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</w:t>
            </w:r>
            <w:r w:rsidR="00531330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154,682.00</w:t>
            </w:r>
          </w:p>
        </w:tc>
        <w:tc>
          <w:tcPr>
            <w:tcW w:w="240" w:type="dxa"/>
            <w:shd w:val="clear" w:color="auto" w:fill="auto"/>
          </w:tcPr>
          <w:p w14:paraId="7452826A" w14:textId="77777777" w:rsidR="00022CD6" w:rsidRPr="00715A45" w:rsidRDefault="00022CD6" w:rsidP="004151A0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217D8" w14:textId="3599D8B6" w:rsidR="00022CD6" w:rsidRPr="00715A45" w:rsidRDefault="00A11920" w:rsidP="004151A0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3,596,402.00</w:t>
            </w:r>
          </w:p>
        </w:tc>
      </w:tr>
    </w:tbl>
    <w:p w14:paraId="289CEC84" w14:textId="61FD4A75" w:rsidR="00D80555" w:rsidRPr="00494247" w:rsidRDefault="00D80555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272A3AA7" w14:textId="77777777" w:rsidR="00D80555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494247">
        <w:rPr>
          <w:rFonts w:ascii="Angsana New" w:hAnsi="Angsana New"/>
          <w:sz w:val="30"/>
          <w:szCs w:val="30"/>
        </w:rPr>
        <w:t xml:space="preserve">90 </w:t>
      </w:r>
      <w:r w:rsidRPr="00494247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726A1232" w14:textId="204596C7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8B603D8" w14:textId="69BE4E1B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4C75D71" w14:textId="2F5886A7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2327CE5" w14:textId="15EE614B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51736B6" w14:textId="169AD45D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CD1AB28" w14:textId="22A0004A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37D9CB" w14:textId="4CAB2274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C559095" w14:textId="5998992A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E38D5D2" w14:textId="756FB2E6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92F2B0C" w14:textId="01935131" w:rsidR="00022CD6" w:rsidRDefault="00022CD6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17BAA6B" w14:textId="77777777" w:rsidR="00022CD6" w:rsidRDefault="00022CD6" w:rsidP="00022CD6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1A18E313" w14:textId="6A48F961" w:rsidR="00CF002F" w:rsidRPr="00BD7A32" w:rsidRDefault="00CF002F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BD7A32">
        <w:rPr>
          <w:rFonts w:ascii="Angsana New" w:hAnsi="Angsana New"/>
          <w:sz w:val="30"/>
          <w:szCs w:val="30"/>
          <w:u w:val="single"/>
          <w:cs/>
        </w:rPr>
        <w:t>ภาระผูกพันที่มีกับบุคคลหรือกิจการที่เกี่ยวข้องกัน</w:t>
      </w:r>
    </w:p>
    <w:p w14:paraId="47CC118A" w14:textId="77777777" w:rsidR="00CF002F" w:rsidRDefault="00CF002F" w:rsidP="00E21DE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D7A3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7A32">
        <w:rPr>
          <w:rFonts w:ascii="Angsana New" w:hAnsi="Angsana New"/>
          <w:sz w:val="30"/>
          <w:szCs w:val="30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BD7A32">
        <w:rPr>
          <w:rFonts w:ascii="Angsana New" w:hAnsi="Angsana New"/>
          <w:sz w:val="30"/>
          <w:szCs w:val="30"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Pr="00BD7A32">
        <w:rPr>
          <w:rFonts w:ascii="Angsana New" w:hAnsi="Angsana New"/>
          <w:sz w:val="30"/>
          <w:szCs w:val="30"/>
          <w:cs/>
        </w:rPr>
        <w:t xml:space="preserve"> </w:t>
      </w:r>
      <w:r w:rsidRPr="00BD7A32">
        <w:rPr>
          <w:rFonts w:ascii="Angsana New" w:hAnsi="Angsana New"/>
          <w:sz w:val="30"/>
          <w:szCs w:val="30"/>
          <w:lang w:val="en-US"/>
        </w:rPr>
        <w:t>256</w:t>
      </w:r>
      <w:r w:rsidR="008B410A">
        <w:rPr>
          <w:rFonts w:ascii="Angsana New" w:hAnsi="Angsana New"/>
          <w:sz w:val="30"/>
          <w:szCs w:val="30"/>
          <w:lang w:val="en-US"/>
        </w:rPr>
        <w:t>2</w:t>
      </w:r>
      <w:r w:rsidRPr="00BD7A32">
        <w:rPr>
          <w:rFonts w:ascii="Angsana New" w:hAnsi="Angsana New"/>
          <w:sz w:val="30"/>
          <w:szCs w:val="30"/>
          <w:lang w:val="en-US"/>
        </w:rPr>
        <w:t xml:space="preserve"> </w:t>
      </w:r>
      <w:r w:rsidRPr="00BD7A3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D94757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BD7A3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47EDB" w:rsidRPr="00BD7A32">
        <w:rPr>
          <w:rFonts w:ascii="Angsana New" w:hAnsi="Angsana New"/>
          <w:sz w:val="30"/>
          <w:szCs w:val="30"/>
        </w:rPr>
        <w:t xml:space="preserve">31 </w:t>
      </w:r>
      <w:r w:rsidR="00747EDB" w:rsidRPr="00BD7A32">
        <w:rPr>
          <w:rFonts w:ascii="Angsana New" w:hAnsi="Angsana New"/>
          <w:sz w:val="30"/>
          <w:szCs w:val="30"/>
          <w:cs/>
        </w:rPr>
        <w:t xml:space="preserve">ธันวาคม </w:t>
      </w:r>
      <w:r w:rsidR="00747EDB" w:rsidRPr="00BD7A32">
        <w:rPr>
          <w:rFonts w:ascii="Angsana New" w:hAnsi="Angsana New"/>
          <w:sz w:val="30"/>
          <w:szCs w:val="30"/>
          <w:lang w:val="en-US"/>
        </w:rPr>
        <w:t>256</w:t>
      </w:r>
      <w:r w:rsidR="008B410A">
        <w:rPr>
          <w:rFonts w:ascii="Angsana New" w:hAnsi="Angsana New"/>
          <w:sz w:val="30"/>
          <w:szCs w:val="30"/>
          <w:lang w:val="en-US"/>
        </w:rPr>
        <w:t>1</w:t>
      </w:r>
      <w:r w:rsidRPr="00BD7A32">
        <w:rPr>
          <w:rFonts w:ascii="Angsana New" w:hAnsi="Angsana New"/>
          <w:sz w:val="30"/>
          <w:szCs w:val="30"/>
          <w:lang w:val="en-US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BD7A32">
        <w:rPr>
          <w:rFonts w:ascii="Angsana New" w:hAnsi="Angsana New" w:hint="cs"/>
          <w:sz w:val="30"/>
          <w:szCs w:val="30"/>
          <w:cs/>
        </w:rPr>
        <w:t>ให้</w:t>
      </w:r>
      <w:r w:rsidRPr="00BD7A32">
        <w:rPr>
          <w:rFonts w:ascii="Angsana New" w:hAnsi="Angsana New"/>
          <w:sz w:val="30"/>
          <w:szCs w:val="30"/>
          <w:cs/>
        </w:rPr>
        <w:t>เช่าอาคารกับกิจการที่เกี่ยวข้องกัน</w:t>
      </w:r>
      <w:r w:rsidRPr="00BD7A32">
        <w:rPr>
          <w:rFonts w:ascii="Angsana New" w:hAnsi="Angsana New"/>
          <w:sz w:val="30"/>
          <w:szCs w:val="30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ทั้งนี้</w:t>
      </w:r>
      <w:r w:rsidRPr="00BD7A32">
        <w:rPr>
          <w:rFonts w:ascii="Angsana New" w:hAnsi="Angsana New"/>
          <w:sz w:val="30"/>
          <w:szCs w:val="30"/>
        </w:rPr>
        <w:t xml:space="preserve"> </w:t>
      </w:r>
      <w:r w:rsidRPr="00BD7A32">
        <w:rPr>
          <w:rFonts w:ascii="Angsana New" w:hAnsi="Angsana New"/>
          <w:sz w:val="30"/>
          <w:szCs w:val="30"/>
          <w:cs/>
        </w:rPr>
        <w:t>บริษัทต้อง</w:t>
      </w:r>
      <w:r w:rsidRPr="00BD7A32">
        <w:rPr>
          <w:rFonts w:ascii="Angsana New" w:hAnsi="Angsana New" w:hint="cs"/>
          <w:sz w:val="30"/>
          <w:szCs w:val="30"/>
          <w:cs/>
        </w:rPr>
        <w:t>ได้รับ</w:t>
      </w:r>
      <w:r w:rsidRPr="00BD7A32">
        <w:rPr>
          <w:rFonts w:ascii="Angsana New" w:hAnsi="Angsana New"/>
          <w:sz w:val="30"/>
          <w:szCs w:val="30"/>
          <w:cs/>
        </w:rPr>
        <w:t>ค่าเช่าและค่าบริการดังนี้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8B410A" w:rsidRPr="00494247" w14:paraId="18645968" w14:textId="77777777" w:rsidTr="008B410A">
        <w:tc>
          <w:tcPr>
            <w:tcW w:w="3686" w:type="dxa"/>
            <w:shd w:val="clear" w:color="auto" w:fill="auto"/>
          </w:tcPr>
          <w:p w14:paraId="7AC9B977" w14:textId="77777777" w:rsidR="008B410A" w:rsidRPr="00D80555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7DCFE5F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4174AF7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6CA3D85E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4B08AE7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63CDAA64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40E9C70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1F9453EC" w14:textId="77777777" w:rsidR="008B410A" w:rsidRPr="00494247" w:rsidRDefault="008B410A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0A" w:rsidRPr="00494247" w14:paraId="3F156E8D" w14:textId="77777777" w:rsidTr="008B410A">
        <w:tc>
          <w:tcPr>
            <w:tcW w:w="3686" w:type="dxa"/>
            <w:shd w:val="clear" w:color="auto" w:fill="auto"/>
          </w:tcPr>
          <w:p w14:paraId="5CC6A7FF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4C27CAD6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D9D4E7B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D89D41" w14:textId="77777777" w:rsidR="008B410A" w:rsidRPr="00494247" w:rsidRDefault="008B410A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0A" w:rsidRPr="00D80555" w14:paraId="29E91E82" w14:textId="77777777" w:rsidTr="008B410A">
        <w:tc>
          <w:tcPr>
            <w:tcW w:w="3686" w:type="dxa"/>
            <w:shd w:val="clear" w:color="auto" w:fill="auto"/>
          </w:tcPr>
          <w:p w14:paraId="343EE9F2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1B0C5" w14:textId="77777777" w:rsidR="008B410A" w:rsidRPr="00D80555" w:rsidRDefault="00CB125F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120756D4" w14:textId="77777777"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ADCD" w14:textId="77777777"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</w:rPr>
              <w:t xml:space="preserve">31 </w:t>
            </w:r>
            <w:r w:rsidRPr="008B410A">
              <w:rPr>
                <w:sz w:val="27"/>
                <w:szCs w:val="27"/>
                <w:cs/>
              </w:rPr>
              <w:t xml:space="preserve">ธันวาคม </w:t>
            </w:r>
            <w:r w:rsidRPr="008B410A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14:paraId="4F0A6072" w14:textId="77777777"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2E07C" w14:textId="77777777" w:rsidR="008B410A" w:rsidRPr="00D80555" w:rsidRDefault="00CB125F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  <w:cs/>
              </w:rPr>
              <w:t>30 มิถุนายน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AE48A" w14:textId="77777777"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E66C3" w14:textId="77777777" w:rsidR="008B410A" w:rsidRPr="00D80555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  <w:cs/>
              </w:rPr>
              <w:t>31 ธันวาคม 2561</w:t>
            </w:r>
          </w:p>
        </w:tc>
      </w:tr>
      <w:tr w:rsidR="008B410A" w:rsidRPr="00494247" w14:paraId="486B97F9" w14:textId="77777777" w:rsidTr="008B410A">
        <w:tc>
          <w:tcPr>
            <w:tcW w:w="5198" w:type="dxa"/>
            <w:gridSpan w:val="2"/>
            <w:shd w:val="clear" w:color="auto" w:fill="auto"/>
            <w:vAlign w:val="bottom"/>
          </w:tcPr>
          <w:p w14:paraId="6F4428A1" w14:textId="77777777" w:rsidR="008B410A" w:rsidRPr="009F4E32" w:rsidRDefault="008B410A" w:rsidP="009F4E32">
            <w:pPr>
              <w:spacing w:line="400" w:lineRule="exact"/>
              <w:ind w:right="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9F4E3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ภาระผูกพันตามสัญญาให้เช่าดำเนินงานที่ยกเลิกไม่ได้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4D7ACAA" w14:textId="77777777"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14:paraId="0107B91F" w14:textId="77777777"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055990E" w14:textId="77777777"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D69CF" w14:textId="77777777"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0E042" w14:textId="77777777"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8330E" w14:textId="77777777"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30"/>
                <w:szCs w:val="30"/>
                <w:cs/>
              </w:rPr>
            </w:pPr>
          </w:p>
        </w:tc>
      </w:tr>
      <w:tr w:rsidR="008B410A" w:rsidRPr="00494247" w14:paraId="7A37E009" w14:textId="77777777" w:rsidTr="008B410A">
        <w:tc>
          <w:tcPr>
            <w:tcW w:w="3686" w:type="dxa"/>
            <w:shd w:val="clear" w:color="auto" w:fill="auto"/>
            <w:vAlign w:val="center"/>
          </w:tcPr>
          <w:p w14:paraId="62B1F6E8" w14:textId="77777777" w:rsidR="008B410A" w:rsidRPr="00494247" w:rsidRDefault="008B410A" w:rsidP="008B410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14:paraId="605A1F1C" w14:textId="77777777"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14:paraId="7C686689" w14:textId="77777777"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14:paraId="4C328F27" w14:textId="77777777"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4AAAAEE6" w14:textId="77777777" w:rsidR="008B410A" w:rsidRPr="00494247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1047E55" w14:textId="77777777"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46F2F02" w14:textId="77777777"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686B5F67" w14:textId="77777777" w:rsidR="008B410A" w:rsidRPr="00494247" w:rsidRDefault="008B410A" w:rsidP="008B41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494247" w14:paraId="37C47842" w14:textId="77777777" w:rsidTr="00A65845">
        <w:tc>
          <w:tcPr>
            <w:tcW w:w="3686" w:type="dxa"/>
            <w:shd w:val="clear" w:color="auto" w:fill="auto"/>
            <w:vAlign w:val="center"/>
          </w:tcPr>
          <w:p w14:paraId="4C9AAF82" w14:textId="77777777"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12" w:type="dxa"/>
            <w:vAlign w:val="center"/>
          </w:tcPr>
          <w:p w14:paraId="654BD9FA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29F63E2A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66BB8BC6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3EE25D0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22D7235" w14:textId="34D39F00" w:rsidR="00256204" w:rsidRPr="00E239A9" w:rsidRDefault="00E239A9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864,000.00</w:t>
            </w:r>
          </w:p>
        </w:tc>
        <w:tc>
          <w:tcPr>
            <w:tcW w:w="240" w:type="dxa"/>
            <w:shd w:val="clear" w:color="auto" w:fill="auto"/>
          </w:tcPr>
          <w:p w14:paraId="44832655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766264DD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1,104,000.00</w:t>
            </w:r>
          </w:p>
        </w:tc>
      </w:tr>
      <w:tr w:rsidR="00256204" w:rsidRPr="00494247" w14:paraId="778C4484" w14:textId="77777777" w:rsidTr="00A65845">
        <w:tc>
          <w:tcPr>
            <w:tcW w:w="3686" w:type="dxa"/>
            <w:shd w:val="clear" w:color="auto" w:fill="auto"/>
            <w:vAlign w:val="center"/>
          </w:tcPr>
          <w:p w14:paraId="07464D21" w14:textId="77777777" w:rsidR="00256204" w:rsidRPr="00494247" w:rsidRDefault="00256204" w:rsidP="0025620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vAlign w:val="center"/>
          </w:tcPr>
          <w:p w14:paraId="2F09939A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14:paraId="1D703FA8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vAlign w:val="center"/>
          </w:tcPr>
          <w:p w14:paraId="7646D929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1705DE87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736926B" w14:textId="77777777" w:rsidR="00256204" w:rsidRPr="00494247" w:rsidRDefault="00256204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39C079C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73DCC55C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494247" w14:paraId="582F912E" w14:textId="77777777" w:rsidTr="00A65845">
        <w:tc>
          <w:tcPr>
            <w:tcW w:w="3686" w:type="dxa"/>
            <w:shd w:val="clear" w:color="auto" w:fill="auto"/>
            <w:vAlign w:val="center"/>
          </w:tcPr>
          <w:p w14:paraId="5B2D83F2" w14:textId="77777777" w:rsidR="00256204" w:rsidRPr="00494247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C2BCED3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37AA74C8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214EE783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6B1451AC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1F76" w14:textId="0B53CE7C" w:rsidR="00256204" w:rsidRPr="00494247" w:rsidRDefault="00E239A9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1,296,000.00</w:t>
            </w:r>
          </w:p>
        </w:tc>
        <w:tc>
          <w:tcPr>
            <w:tcW w:w="240" w:type="dxa"/>
            <w:shd w:val="clear" w:color="auto" w:fill="auto"/>
          </w:tcPr>
          <w:p w14:paraId="38599B9A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34374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276,000.00</w:t>
            </w:r>
          </w:p>
        </w:tc>
      </w:tr>
      <w:tr w:rsidR="00256204" w:rsidRPr="00494247" w14:paraId="100BF5E7" w14:textId="77777777" w:rsidTr="008B410A">
        <w:tc>
          <w:tcPr>
            <w:tcW w:w="3686" w:type="dxa"/>
            <w:shd w:val="clear" w:color="auto" w:fill="auto"/>
            <w:vAlign w:val="center"/>
          </w:tcPr>
          <w:p w14:paraId="33E17BF6" w14:textId="77777777" w:rsidR="00256204" w:rsidRPr="00494247" w:rsidRDefault="00256204" w:rsidP="00256204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5D5592" w14:textId="77777777" w:rsidR="00256204" w:rsidRPr="00FB7C83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vAlign w:val="center"/>
          </w:tcPr>
          <w:p w14:paraId="53A8ADA3" w14:textId="77777777" w:rsidR="00256204" w:rsidRPr="00FB7C83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A19C3" w14:textId="77777777" w:rsidR="00256204" w:rsidRPr="00FB7C83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B7C8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95B159F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594F0D" w14:textId="7E272F20" w:rsidR="00256204" w:rsidRPr="00494247" w:rsidRDefault="00E239A9" w:rsidP="00256204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2,160,000.00</w:t>
            </w:r>
          </w:p>
        </w:tc>
        <w:tc>
          <w:tcPr>
            <w:tcW w:w="240" w:type="dxa"/>
            <w:shd w:val="clear" w:color="auto" w:fill="auto"/>
          </w:tcPr>
          <w:p w14:paraId="6B3A7AD7" w14:textId="77777777" w:rsidR="00256204" w:rsidRPr="00494247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877122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1,380,000.00</w:t>
            </w:r>
          </w:p>
        </w:tc>
      </w:tr>
    </w:tbl>
    <w:p w14:paraId="41272247" w14:textId="77777777" w:rsidR="00700B57" w:rsidRDefault="00700B57" w:rsidP="002442CB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B1ACCE8" w14:textId="77777777" w:rsidR="00FF4ACB" w:rsidRPr="00D94AF9" w:rsidRDefault="00EE17C5" w:rsidP="002442CB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EE17C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D3190">
        <w:rPr>
          <w:rFonts w:ascii="Angsana New" w:hAnsi="Angsana New"/>
          <w:sz w:val="30"/>
          <w:szCs w:val="30"/>
        </w:rPr>
        <w:t>3</w:t>
      </w:r>
      <w:r w:rsidR="00CB125F">
        <w:rPr>
          <w:rFonts w:ascii="Angsana New" w:hAnsi="Angsana New"/>
          <w:sz w:val="30"/>
          <w:szCs w:val="30"/>
        </w:rPr>
        <w:t>0</w:t>
      </w:r>
      <w:r w:rsidRPr="00EE17C5">
        <w:rPr>
          <w:rFonts w:ascii="Angsana New" w:hAnsi="Angsana New"/>
          <w:sz w:val="30"/>
          <w:szCs w:val="30"/>
          <w:cs/>
        </w:rPr>
        <w:t xml:space="preserve"> </w:t>
      </w:r>
      <w:r w:rsidR="00CB125F">
        <w:rPr>
          <w:rFonts w:ascii="Angsana New" w:hAnsi="Angsana New" w:hint="cs"/>
          <w:sz w:val="30"/>
          <w:szCs w:val="30"/>
          <w:cs/>
        </w:rPr>
        <w:t>มิถุนายน</w:t>
      </w:r>
      <w:r w:rsidRPr="00EE17C5">
        <w:rPr>
          <w:rFonts w:ascii="Angsana New" w:hAnsi="Angsana New"/>
          <w:sz w:val="30"/>
          <w:szCs w:val="30"/>
          <w:cs/>
        </w:rPr>
        <w:t xml:space="preserve"> </w:t>
      </w:r>
      <w:r w:rsidR="003D3190">
        <w:rPr>
          <w:rFonts w:ascii="Angsana New" w:hAnsi="Angsana New"/>
          <w:sz w:val="30"/>
          <w:szCs w:val="30"/>
        </w:rPr>
        <w:t>256</w:t>
      </w:r>
      <w:r w:rsidR="008B410A">
        <w:rPr>
          <w:rFonts w:ascii="Angsana New" w:hAnsi="Angsana New"/>
          <w:sz w:val="30"/>
          <w:szCs w:val="30"/>
        </w:rPr>
        <w:t>2</w:t>
      </w:r>
      <w:r w:rsidRPr="00EE17C5">
        <w:rPr>
          <w:rFonts w:ascii="Angsana New" w:hAnsi="Angsana New"/>
          <w:sz w:val="30"/>
          <w:szCs w:val="30"/>
          <w:cs/>
        </w:rPr>
        <w:t xml:space="preserve"> 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Pr="00EE17C5">
        <w:rPr>
          <w:rFonts w:ascii="Angsana New" w:hAnsi="Angsana New"/>
          <w:sz w:val="30"/>
          <w:szCs w:val="30"/>
          <w:cs/>
        </w:rPr>
        <w:t xml:space="preserve"> </w:t>
      </w:r>
      <w:r w:rsidR="003D3190">
        <w:rPr>
          <w:rFonts w:ascii="Angsana New" w:hAnsi="Angsana New"/>
          <w:sz w:val="30"/>
          <w:szCs w:val="30"/>
        </w:rPr>
        <w:t>31</w:t>
      </w:r>
      <w:r w:rsidRPr="00EE17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D3190">
        <w:rPr>
          <w:rFonts w:ascii="Angsana New" w:hAnsi="Angsana New"/>
          <w:sz w:val="30"/>
          <w:szCs w:val="30"/>
        </w:rPr>
        <w:t>256</w:t>
      </w:r>
      <w:r w:rsidR="008B410A">
        <w:rPr>
          <w:rFonts w:ascii="Angsana New" w:hAnsi="Angsana New"/>
          <w:sz w:val="30"/>
          <w:szCs w:val="30"/>
        </w:rPr>
        <w:t>1</w:t>
      </w:r>
      <w:r w:rsidRPr="00EE17C5">
        <w:rPr>
          <w:rFonts w:ascii="Angsana New" w:hAnsi="Angsana New"/>
          <w:sz w:val="30"/>
          <w:szCs w:val="30"/>
          <w:cs/>
        </w:rPr>
        <w:t xml:space="preserve"> </w:t>
      </w:r>
      <w:r w:rsidR="00FF4ACB" w:rsidRPr="00D94AF9">
        <w:rPr>
          <w:rFonts w:ascii="Angsana New" w:hAnsi="Angsana New"/>
          <w:sz w:val="30"/>
          <w:szCs w:val="30"/>
          <w:cs/>
        </w:rPr>
        <w:t>บริษัทได้ทำ</w:t>
      </w:r>
      <w:r w:rsidR="00FF4ACB" w:rsidRPr="00C275D7">
        <w:rPr>
          <w:rFonts w:ascii="Angsana New" w:hAnsi="Angsana New"/>
          <w:sz w:val="30"/>
          <w:szCs w:val="30"/>
          <w:cs/>
        </w:rPr>
        <w:t>สัญญาเช่าอาคารกับกิจการที่เกี่ยวข้องกัน</w:t>
      </w:r>
      <w:r w:rsidR="00C275D7" w:rsidRPr="00C275D7">
        <w:rPr>
          <w:rFonts w:ascii="Angsana New" w:hAnsi="Angsana New"/>
          <w:sz w:val="30"/>
          <w:szCs w:val="30"/>
        </w:rPr>
        <w:t xml:space="preserve"> </w:t>
      </w:r>
      <w:r w:rsidR="00FF4ACB" w:rsidRPr="00C275D7">
        <w:rPr>
          <w:rFonts w:ascii="Angsana New" w:hAnsi="Angsana New"/>
          <w:sz w:val="30"/>
          <w:szCs w:val="30"/>
          <w:cs/>
        </w:rPr>
        <w:t>ทั้งนี้</w:t>
      </w:r>
      <w:r w:rsidR="00FF4ACB" w:rsidRPr="00C275D7">
        <w:rPr>
          <w:rFonts w:ascii="Angsana New" w:hAnsi="Angsana New"/>
          <w:sz w:val="30"/>
          <w:szCs w:val="30"/>
        </w:rPr>
        <w:t xml:space="preserve"> </w:t>
      </w:r>
      <w:r w:rsidR="00FF4ACB" w:rsidRPr="00C275D7">
        <w:rPr>
          <w:rFonts w:ascii="Angsana New" w:hAnsi="Angsana New"/>
          <w:sz w:val="30"/>
          <w:szCs w:val="30"/>
          <w:cs/>
        </w:rPr>
        <w:t>บริษัท</w:t>
      </w:r>
      <w:r w:rsidR="00FF4ACB" w:rsidRPr="00D94AF9">
        <w:rPr>
          <w:rFonts w:ascii="Angsana New" w:hAnsi="Angsana New"/>
          <w:sz w:val="30"/>
          <w:szCs w:val="30"/>
          <w:cs/>
        </w:rPr>
        <w:t>ต้องจ่ายค่าเช่าและค่าบริการดังนี้</w:t>
      </w:r>
    </w:p>
    <w:tbl>
      <w:tblPr>
        <w:tblW w:w="10402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562"/>
      </w:tblGrid>
      <w:tr w:rsidR="008B410A" w:rsidRPr="00494247" w14:paraId="759F7533" w14:textId="77777777" w:rsidTr="008B410A">
        <w:tc>
          <w:tcPr>
            <w:tcW w:w="3686" w:type="dxa"/>
            <w:shd w:val="clear" w:color="auto" w:fill="auto"/>
          </w:tcPr>
          <w:p w14:paraId="0E33A66B" w14:textId="77777777" w:rsidR="008B410A" w:rsidRPr="00D80555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E840AF2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5AA4C8F8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7EBEB106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49A38B3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5B7E1F3D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0815CE0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4DD4BE90" w14:textId="77777777" w:rsidR="008B410A" w:rsidRPr="00494247" w:rsidRDefault="008B410A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410A" w:rsidRPr="00494247" w14:paraId="2C18962A" w14:textId="77777777" w:rsidTr="008B410A">
        <w:tc>
          <w:tcPr>
            <w:tcW w:w="3686" w:type="dxa"/>
            <w:shd w:val="clear" w:color="auto" w:fill="auto"/>
          </w:tcPr>
          <w:p w14:paraId="01600C09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5CBA54F6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35A5B33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69A62A" w14:textId="77777777" w:rsidR="008B410A" w:rsidRPr="00494247" w:rsidRDefault="008B410A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0A" w:rsidRPr="00D80555" w14:paraId="7ECD5713" w14:textId="77777777" w:rsidTr="008B410A">
        <w:tc>
          <w:tcPr>
            <w:tcW w:w="3686" w:type="dxa"/>
            <w:shd w:val="clear" w:color="auto" w:fill="auto"/>
          </w:tcPr>
          <w:p w14:paraId="46459B4E" w14:textId="77777777" w:rsidR="008B410A" w:rsidRPr="00494247" w:rsidRDefault="008B410A" w:rsidP="008B41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3D533" w14:textId="77777777" w:rsidR="008B410A" w:rsidRPr="00D80555" w:rsidRDefault="00CB125F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</w:rPr>
              <w:t xml:space="preserve">30 </w:t>
            </w:r>
            <w:r w:rsidRPr="00CB125F">
              <w:rPr>
                <w:sz w:val="27"/>
                <w:szCs w:val="27"/>
                <w:cs/>
              </w:rPr>
              <w:t xml:space="preserve">มิถุนายน </w:t>
            </w:r>
            <w:r w:rsidRPr="00CB125F">
              <w:rPr>
                <w:sz w:val="27"/>
                <w:szCs w:val="27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4BF70BE0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F5E13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</w:rPr>
              <w:t xml:space="preserve">31 </w:t>
            </w:r>
            <w:r w:rsidRPr="008B410A">
              <w:rPr>
                <w:sz w:val="27"/>
                <w:szCs w:val="27"/>
                <w:cs/>
              </w:rPr>
              <w:t xml:space="preserve">ธันวาคม </w:t>
            </w:r>
            <w:r w:rsidRPr="008B410A">
              <w:rPr>
                <w:sz w:val="27"/>
                <w:szCs w:val="27"/>
              </w:rPr>
              <w:t>2561</w:t>
            </w:r>
          </w:p>
        </w:tc>
        <w:tc>
          <w:tcPr>
            <w:tcW w:w="222" w:type="dxa"/>
          </w:tcPr>
          <w:p w14:paraId="1A18E69B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38AC5" w14:textId="77777777" w:rsidR="008B410A" w:rsidRPr="00D80555" w:rsidRDefault="00CB125F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CB125F">
              <w:rPr>
                <w:sz w:val="27"/>
                <w:szCs w:val="27"/>
                <w:cs/>
              </w:rPr>
              <w:t>30 มิถุนายน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F85D3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DDCD3" w14:textId="77777777" w:rsidR="008B410A" w:rsidRPr="00D80555" w:rsidRDefault="008B410A" w:rsidP="008B410A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8B410A">
              <w:rPr>
                <w:sz w:val="27"/>
                <w:szCs w:val="27"/>
                <w:cs/>
              </w:rPr>
              <w:t>31 ธันวาคม 2561</w:t>
            </w:r>
          </w:p>
        </w:tc>
      </w:tr>
      <w:tr w:rsidR="008B410A" w:rsidRPr="00494247" w14:paraId="1DEF5A03" w14:textId="77777777" w:rsidTr="003502E7">
        <w:tc>
          <w:tcPr>
            <w:tcW w:w="5198" w:type="dxa"/>
            <w:gridSpan w:val="2"/>
            <w:shd w:val="clear" w:color="auto" w:fill="auto"/>
            <w:vAlign w:val="center"/>
          </w:tcPr>
          <w:p w14:paraId="26927E99" w14:textId="77777777" w:rsidR="008B410A" w:rsidRPr="00494247" w:rsidRDefault="008B410A" w:rsidP="008B410A">
            <w:pPr>
              <w:spacing w:line="400" w:lineRule="exact"/>
              <w:ind w:right="1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B410A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22" w:type="dxa"/>
            <w:vAlign w:val="center"/>
          </w:tcPr>
          <w:p w14:paraId="5D0F6F73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14:paraId="34336DA3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3401DE68" w14:textId="77777777" w:rsidR="008B410A" w:rsidRPr="00494247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6BE0D9A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41CB447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5C3CA769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8B410A" w:rsidRPr="00494247" w14:paraId="19C1B2CA" w14:textId="77777777" w:rsidTr="008B410A">
        <w:tc>
          <w:tcPr>
            <w:tcW w:w="3686" w:type="dxa"/>
            <w:shd w:val="clear" w:color="auto" w:fill="auto"/>
            <w:vAlign w:val="center"/>
          </w:tcPr>
          <w:p w14:paraId="025CEA07" w14:textId="77777777" w:rsidR="008B410A" w:rsidRPr="00494247" w:rsidRDefault="008B410A" w:rsidP="003502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1512" w:type="dxa"/>
            <w:vAlign w:val="center"/>
          </w:tcPr>
          <w:p w14:paraId="418AC637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  <w:vAlign w:val="center"/>
          </w:tcPr>
          <w:p w14:paraId="03E30441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vAlign w:val="center"/>
          </w:tcPr>
          <w:p w14:paraId="3726D4AE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2" w:type="dxa"/>
          </w:tcPr>
          <w:p w14:paraId="67B9F159" w14:textId="77777777" w:rsidR="008B410A" w:rsidRPr="00494247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36CD0E0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09610A4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780959A9" w14:textId="77777777" w:rsidR="008B410A" w:rsidRPr="00494247" w:rsidRDefault="008B410A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256204" w:rsidRPr="00494247" w14:paraId="253D05D7" w14:textId="77777777" w:rsidTr="008B410A">
        <w:tc>
          <w:tcPr>
            <w:tcW w:w="3686" w:type="dxa"/>
            <w:shd w:val="clear" w:color="auto" w:fill="auto"/>
            <w:vAlign w:val="center"/>
          </w:tcPr>
          <w:p w14:paraId="36F4B5BE" w14:textId="77777777" w:rsidR="00256204" w:rsidRPr="00256204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vAlign w:val="center"/>
          </w:tcPr>
          <w:p w14:paraId="64ED0300" w14:textId="4CAC730B" w:rsidR="00256204" w:rsidRPr="00256204" w:rsidRDefault="00F61C5C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center"/>
          </w:tcPr>
          <w:p w14:paraId="7399140D" w14:textId="77777777" w:rsidR="00256204" w:rsidRPr="0025620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52A33CFE" w14:textId="77777777" w:rsidR="00256204" w:rsidRPr="00256204" w:rsidRDefault="00256204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620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5B67C94B" w14:textId="77777777" w:rsidR="00256204" w:rsidRPr="00256204" w:rsidRDefault="00256204" w:rsidP="00256204">
            <w:pPr>
              <w:pStyle w:val="1"/>
              <w:pBdr>
                <w:bottom w:val="none" w:sz="0" w:space="0" w:color="auto"/>
              </w:pBdr>
              <w:spacing w:line="280" w:lineRule="exact"/>
              <w:ind w:right="-57"/>
              <w:jc w:val="center"/>
              <w:rPr>
                <w:rFonts w:eastAsia="Times New Roman"/>
                <w:color w:val="000000"/>
                <w:sz w:val="30"/>
                <w:szCs w:val="30"/>
                <w:lang w:val="en-GB" w:eastAsia="en-US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37A2271A" w14:textId="68F329F0" w:rsidR="00256204" w:rsidRPr="00256204" w:rsidRDefault="00E239A9" w:rsidP="00256204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2,160,000.00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2C2D6A7" w14:textId="77777777" w:rsidR="00256204" w:rsidRPr="00494247" w:rsidRDefault="00256204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67B1A613" w14:textId="77777777" w:rsidR="00256204" w:rsidRPr="00494247" w:rsidRDefault="00256204" w:rsidP="003502E7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F61C5C" w:rsidRPr="00494247" w14:paraId="0064D1DB" w14:textId="77777777" w:rsidTr="008B410A">
        <w:tc>
          <w:tcPr>
            <w:tcW w:w="3686" w:type="dxa"/>
            <w:shd w:val="clear" w:color="auto" w:fill="auto"/>
            <w:vAlign w:val="center"/>
          </w:tcPr>
          <w:p w14:paraId="3115C1E7" w14:textId="77777777" w:rsidR="00F61C5C" w:rsidRPr="00494247" w:rsidRDefault="00F61C5C" w:rsidP="00F61C5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2ABC889F" w14:textId="6C513D86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  <w:tc>
          <w:tcPr>
            <w:tcW w:w="222" w:type="dxa"/>
          </w:tcPr>
          <w:p w14:paraId="1DD1FD1A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1BE790E9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4,752,000.00</w:t>
            </w:r>
          </w:p>
        </w:tc>
        <w:tc>
          <w:tcPr>
            <w:tcW w:w="222" w:type="dxa"/>
          </w:tcPr>
          <w:p w14:paraId="1DAEF28B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B9B854D" w14:textId="1285745F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2,580,000.00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855CDC2" w14:textId="77777777" w:rsidR="00F61C5C" w:rsidRPr="00494247" w:rsidRDefault="00F61C5C" w:rsidP="00F61C5C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EC3962C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4,752,000.00</w:t>
            </w:r>
          </w:p>
        </w:tc>
      </w:tr>
      <w:tr w:rsidR="00F61C5C" w:rsidRPr="00494247" w14:paraId="3D3E5645" w14:textId="77777777" w:rsidTr="008B410A">
        <w:tc>
          <w:tcPr>
            <w:tcW w:w="3686" w:type="dxa"/>
            <w:shd w:val="clear" w:color="auto" w:fill="auto"/>
            <w:vAlign w:val="center"/>
          </w:tcPr>
          <w:p w14:paraId="36D3770E" w14:textId="77777777" w:rsidR="00F61C5C" w:rsidRPr="00494247" w:rsidRDefault="00F61C5C" w:rsidP="00F61C5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vAlign w:val="center"/>
          </w:tcPr>
          <w:p w14:paraId="698B2C47" w14:textId="03B23AF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22" w:type="dxa"/>
          </w:tcPr>
          <w:p w14:paraId="1B2E8001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61F16287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  <w:tc>
          <w:tcPr>
            <w:tcW w:w="222" w:type="dxa"/>
          </w:tcPr>
          <w:p w14:paraId="045DCFC8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DF8CD00" w14:textId="1E5C2BE4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CDD4C51" w14:textId="77777777" w:rsidR="00F61C5C" w:rsidRPr="00494247" w:rsidRDefault="00F61C5C" w:rsidP="00F61C5C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00C5BF08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144,000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.00</w:t>
            </w:r>
          </w:p>
        </w:tc>
      </w:tr>
      <w:tr w:rsidR="008B410A" w:rsidRPr="00494247" w14:paraId="07DC1489" w14:textId="77777777" w:rsidTr="008B410A">
        <w:tc>
          <w:tcPr>
            <w:tcW w:w="3686" w:type="dxa"/>
            <w:shd w:val="clear" w:color="auto" w:fill="auto"/>
            <w:vAlign w:val="center"/>
          </w:tcPr>
          <w:p w14:paraId="1B807008" w14:textId="77777777" w:rsidR="008B410A" w:rsidRPr="00494247" w:rsidRDefault="008B410A" w:rsidP="008B410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มากกว่า</w:t>
            </w:r>
            <w:r w:rsidRPr="004942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หนึ่งปีแต่ไม่เกินห้าปี</w:t>
            </w:r>
          </w:p>
        </w:tc>
        <w:tc>
          <w:tcPr>
            <w:tcW w:w="1512" w:type="dxa"/>
            <w:vAlign w:val="center"/>
          </w:tcPr>
          <w:p w14:paraId="2956B57B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E7CE99A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191AA272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DD6BFAA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283A4D7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F579BE8" w14:textId="77777777" w:rsidR="008B410A" w:rsidRPr="00494247" w:rsidRDefault="008B410A" w:rsidP="008B410A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4F04D7EA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56204" w:rsidRPr="00494247" w14:paraId="106194D1" w14:textId="77777777" w:rsidTr="008B410A">
        <w:tc>
          <w:tcPr>
            <w:tcW w:w="3686" w:type="dxa"/>
            <w:shd w:val="clear" w:color="auto" w:fill="auto"/>
            <w:vAlign w:val="center"/>
          </w:tcPr>
          <w:p w14:paraId="210C8E29" w14:textId="77777777" w:rsidR="00256204" w:rsidRPr="00256204" w:rsidRDefault="00256204" w:rsidP="0025620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  <w:vAlign w:val="center"/>
          </w:tcPr>
          <w:p w14:paraId="79B66BD2" w14:textId="5CABFA41" w:rsidR="00256204" w:rsidRPr="00494247" w:rsidRDefault="00F61C5C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6534894" w14:textId="77777777"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2414482F" w14:textId="77777777"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921F490" w14:textId="77777777"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6B008B5" w14:textId="38C37070" w:rsidR="00256204" w:rsidRPr="00494247" w:rsidRDefault="00E239A9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7,920,000.00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4B0423" w14:textId="77777777" w:rsidR="00256204" w:rsidRPr="00494247" w:rsidRDefault="00256204" w:rsidP="008B410A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7AEA7A45" w14:textId="77777777" w:rsidR="00256204" w:rsidRPr="00494247" w:rsidRDefault="00256204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61C5C" w:rsidRPr="00494247" w14:paraId="345AB12D" w14:textId="77777777" w:rsidTr="008B410A">
        <w:tc>
          <w:tcPr>
            <w:tcW w:w="3686" w:type="dxa"/>
            <w:shd w:val="clear" w:color="auto" w:fill="auto"/>
            <w:vAlign w:val="center"/>
          </w:tcPr>
          <w:p w14:paraId="0A96D133" w14:textId="77777777" w:rsidR="00F61C5C" w:rsidRPr="00494247" w:rsidRDefault="00F61C5C" w:rsidP="00F61C5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56E438A4" w14:textId="4D8F808E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3,870,000.00</w:t>
            </w:r>
          </w:p>
        </w:tc>
        <w:tc>
          <w:tcPr>
            <w:tcW w:w="222" w:type="dxa"/>
          </w:tcPr>
          <w:p w14:paraId="0C5DBE61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035D37B4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4,752,000.00</w:t>
            </w:r>
          </w:p>
        </w:tc>
        <w:tc>
          <w:tcPr>
            <w:tcW w:w="222" w:type="dxa"/>
          </w:tcPr>
          <w:p w14:paraId="2A2EAB2A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B693BA1" w14:textId="76E29949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3,870,000.00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F21735D" w14:textId="77777777" w:rsidR="00F61C5C" w:rsidRPr="00494247" w:rsidRDefault="00F61C5C" w:rsidP="00F61C5C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7153BBDB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4,752,000.00</w:t>
            </w:r>
          </w:p>
        </w:tc>
      </w:tr>
      <w:tr w:rsidR="00F61C5C" w:rsidRPr="00494247" w14:paraId="24B041B6" w14:textId="77777777" w:rsidTr="008B410A">
        <w:tc>
          <w:tcPr>
            <w:tcW w:w="3686" w:type="dxa"/>
            <w:shd w:val="clear" w:color="auto" w:fill="auto"/>
            <w:vAlign w:val="center"/>
          </w:tcPr>
          <w:p w14:paraId="164BE57D" w14:textId="77777777" w:rsidR="00F61C5C" w:rsidRPr="00494247" w:rsidRDefault="00F61C5C" w:rsidP="00F61C5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8AFB397" w14:textId="154394B1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225,000.00</w:t>
            </w:r>
          </w:p>
        </w:tc>
        <w:tc>
          <w:tcPr>
            <w:tcW w:w="222" w:type="dxa"/>
          </w:tcPr>
          <w:p w14:paraId="07899721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center"/>
          </w:tcPr>
          <w:p w14:paraId="4477766C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372,000.00</w:t>
            </w:r>
          </w:p>
        </w:tc>
        <w:tc>
          <w:tcPr>
            <w:tcW w:w="222" w:type="dxa"/>
          </w:tcPr>
          <w:p w14:paraId="3606F83C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DD7F5" w14:textId="6344BB0B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225,000.00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502BAC1" w14:textId="77777777" w:rsidR="00F61C5C" w:rsidRPr="00494247" w:rsidRDefault="00F61C5C" w:rsidP="00F61C5C">
            <w:pPr>
              <w:tabs>
                <w:tab w:val="decimal" w:pos="1238"/>
              </w:tabs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35568" w14:textId="77777777" w:rsidR="00F61C5C" w:rsidRPr="00494247" w:rsidRDefault="00F61C5C" w:rsidP="00F61C5C">
            <w:pPr>
              <w:spacing w:line="400" w:lineRule="exact"/>
              <w:ind w:right="-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372,000.00</w:t>
            </w:r>
          </w:p>
        </w:tc>
      </w:tr>
      <w:tr w:rsidR="008B410A" w:rsidRPr="00494247" w14:paraId="3D500794" w14:textId="77777777" w:rsidTr="008B410A">
        <w:tc>
          <w:tcPr>
            <w:tcW w:w="3686" w:type="dxa"/>
            <w:shd w:val="clear" w:color="auto" w:fill="auto"/>
            <w:vAlign w:val="center"/>
          </w:tcPr>
          <w:p w14:paraId="18D5AF2C" w14:textId="77777777" w:rsidR="008B410A" w:rsidRPr="00494247" w:rsidRDefault="008B410A" w:rsidP="008B410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DEC78" w14:textId="00BD7FDD" w:rsidR="008B410A" w:rsidRPr="00494247" w:rsidRDefault="00F61C5C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61C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61C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61C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.00</w:t>
            </w:r>
          </w:p>
        </w:tc>
        <w:tc>
          <w:tcPr>
            <w:tcW w:w="222" w:type="dxa"/>
          </w:tcPr>
          <w:p w14:paraId="2355AE5B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0EAF14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10,020,000.00</w:t>
            </w:r>
          </w:p>
        </w:tc>
        <w:tc>
          <w:tcPr>
            <w:tcW w:w="222" w:type="dxa"/>
          </w:tcPr>
          <w:p w14:paraId="335F59D3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5B909" w14:textId="6015428D" w:rsidR="008B410A" w:rsidRPr="00494247" w:rsidRDefault="00E20EB6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16,905,000.00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2986FC1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03FEBB" w14:textId="77777777" w:rsidR="008B410A" w:rsidRPr="00494247" w:rsidRDefault="008B410A" w:rsidP="008B410A">
            <w:pPr>
              <w:spacing w:line="400" w:lineRule="exact"/>
              <w:ind w:right="-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10,020,000.00</w:t>
            </w:r>
          </w:p>
        </w:tc>
      </w:tr>
    </w:tbl>
    <w:p w14:paraId="423F82B8" w14:textId="77777777" w:rsidR="00FF4ACB" w:rsidRDefault="00FF4ACB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68D8998A" w14:textId="5887297C" w:rsidR="00022CD6" w:rsidRDefault="00022CD6" w:rsidP="00022CD6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376A653" w14:textId="77777777" w:rsidR="00022CD6" w:rsidRDefault="00022CD6" w:rsidP="00022CD6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986B166" w14:textId="589BB76C" w:rsidR="008B410A" w:rsidRPr="00494247" w:rsidRDefault="008B410A" w:rsidP="008B410A">
      <w:pPr>
        <w:numPr>
          <w:ilvl w:val="0"/>
          <w:numId w:val="23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5F5066C0" w14:textId="6AA8D643"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4" w:name="_Hlk8492122"/>
      <w:r w:rsidR="0087699B">
        <w:rPr>
          <w:rFonts w:ascii="Angsana New" w:hAnsi="Angsana New"/>
          <w:sz w:val="30"/>
          <w:szCs w:val="30"/>
        </w:rPr>
        <w:t xml:space="preserve">30 </w:t>
      </w:r>
      <w:r w:rsidR="0087699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7699B">
        <w:rPr>
          <w:rFonts w:ascii="Angsana New" w:hAnsi="Angsana New"/>
          <w:sz w:val="30"/>
          <w:szCs w:val="30"/>
          <w:lang w:val="en-US"/>
        </w:rPr>
        <w:t xml:space="preserve">2562 </w:t>
      </w:r>
      <w:r w:rsidR="0087699B">
        <w:rPr>
          <w:rFonts w:ascii="Angsana New" w:hAnsi="Angsana New" w:hint="cs"/>
          <w:sz w:val="30"/>
          <w:szCs w:val="30"/>
          <w:cs/>
          <w:lang w:val="en-US"/>
        </w:rPr>
        <w:t xml:space="preserve">และ วันที่ </w:t>
      </w:r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B80FFF" w:rsidRPr="00CE07B9">
        <w:rPr>
          <w:rFonts w:ascii="Angsana New" w:hAnsi="Angsana New"/>
          <w:sz w:val="30"/>
          <w:szCs w:val="30"/>
          <w:lang w:val="en-US"/>
        </w:rPr>
        <w:t>1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4"/>
      <w:r w:rsidRPr="00CE07B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="0087699B">
        <w:rPr>
          <w:rFonts w:ascii="Angsana New" w:hAnsi="Angsana New"/>
          <w:sz w:val="30"/>
          <w:szCs w:val="30"/>
          <w:lang w:val="en-US"/>
        </w:rPr>
        <w:t>4,708.52</w:t>
      </w:r>
      <w:r w:rsidR="0087699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699B">
        <w:rPr>
          <w:rFonts w:ascii="Angsana New" w:hAnsi="Angsana New"/>
          <w:sz w:val="30"/>
          <w:szCs w:val="30"/>
          <w:lang w:val="en-US"/>
        </w:rPr>
        <w:t xml:space="preserve">USD </w:t>
      </w:r>
      <w:r w:rsidR="0087699B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87699B">
        <w:rPr>
          <w:rFonts w:ascii="Angsana New" w:hAnsi="Angsana New"/>
          <w:sz w:val="30"/>
          <w:szCs w:val="30"/>
          <w:cs/>
          <w:lang w:val="en-US"/>
        </w:rPr>
        <w:br/>
      </w:r>
      <w:r w:rsidRPr="00CE07B9">
        <w:rPr>
          <w:rFonts w:ascii="Angsana New" w:hAnsi="Angsana New"/>
          <w:sz w:val="30"/>
          <w:szCs w:val="30"/>
          <w:lang w:val="en-US"/>
        </w:rPr>
        <w:t xml:space="preserve">1,186.50 USD </w:t>
      </w:r>
      <w:r w:rsidR="0087699B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2A82C5A5" w14:textId="77777777"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>31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CE07B9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CE07B9" w:rsidRPr="00CE07B9">
        <w:rPr>
          <w:rFonts w:ascii="Angsana New" w:hAnsi="Angsana New"/>
          <w:sz w:val="30"/>
          <w:szCs w:val="30"/>
          <w:lang w:val="en-US"/>
        </w:rPr>
        <w:t>1</w:t>
      </w:r>
      <w:r w:rsidRPr="00CE07B9">
        <w:rPr>
          <w:rFonts w:ascii="Angsana New" w:hAnsi="Angsana New"/>
          <w:sz w:val="30"/>
          <w:szCs w:val="30"/>
          <w:cs/>
        </w:rPr>
        <w:t xml:space="preserve"> บริษัทฯ มีภาระผูกพันจากการให้ธนาคารพาณิชย์ในประเทศแห่งหนึ่ง ออกหนังสือค้ำหนี้ เป็นจำนวน </w:t>
      </w:r>
      <w:bookmarkStart w:id="5" w:name="_Hlk8492141"/>
      <w:r w:rsidRPr="00CE07B9">
        <w:rPr>
          <w:rFonts w:ascii="Angsana New" w:hAnsi="Angsana New"/>
          <w:sz w:val="30"/>
          <w:szCs w:val="30"/>
          <w:lang w:val="en-US"/>
        </w:rPr>
        <w:t>84,218.10</w:t>
      </w:r>
      <w:r w:rsidRPr="00CE07B9">
        <w:rPr>
          <w:rFonts w:ascii="Angsana New" w:hAnsi="Angsana New"/>
          <w:sz w:val="30"/>
          <w:szCs w:val="30"/>
        </w:rPr>
        <w:t xml:space="preserve"> USD </w:t>
      </w:r>
      <w:bookmarkEnd w:id="5"/>
    </w:p>
    <w:p w14:paraId="75E50203" w14:textId="77777777"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CE07B9" w:rsidRPr="00CE07B9">
        <w:rPr>
          <w:rFonts w:ascii="Angsana New" w:hAnsi="Angsana New"/>
          <w:sz w:val="30"/>
          <w:szCs w:val="30"/>
        </w:rPr>
        <w:t>2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CE07B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CE07B9">
        <w:rPr>
          <w:rFonts w:ascii="Angsana New" w:hAnsi="Angsana New"/>
          <w:sz w:val="30"/>
          <w:szCs w:val="30"/>
          <w:lang w:val="en-US"/>
        </w:rPr>
        <w:t>2561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E07B9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CE07B9">
        <w:rPr>
          <w:rFonts w:ascii="Angsana New" w:hAnsi="Angsana New"/>
          <w:sz w:val="30"/>
          <w:szCs w:val="30"/>
        </w:rPr>
        <w:t xml:space="preserve">Forward </w:t>
      </w:r>
      <w:r w:rsidRPr="00CE07B9">
        <w:rPr>
          <w:rFonts w:ascii="Angsana New" w:hAnsi="Angsana New"/>
          <w:sz w:val="30"/>
          <w:szCs w:val="30"/>
          <w:cs/>
        </w:rPr>
        <w:t>รวม</w:t>
      </w:r>
      <w:r w:rsidRPr="00CE07B9">
        <w:rPr>
          <w:rFonts w:ascii="Angsana New" w:hAnsi="Angsana New"/>
          <w:sz w:val="30"/>
          <w:szCs w:val="30"/>
        </w:rPr>
        <w:t xml:space="preserve"> </w:t>
      </w:r>
      <w:r w:rsidRPr="00CE07B9">
        <w:rPr>
          <w:rFonts w:ascii="Angsana New" w:hAnsi="Angsana New"/>
          <w:sz w:val="30"/>
          <w:szCs w:val="30"/>
          <w:cs/>
        </w:rPr>
        <w:t xml:space="preserve">จำนวน </w:t>
      </w:r>
      <w:r w:rsidRPr="00CE07B9">
        <w:rPr>
          <w:rFonts w:ascii="Angsana New" w:hAnsi="Angsana New"/>
          <w:sz w:val="30"/>
          <w:szCs w:val="30"/>
        </w:rPr>
        <w:t>128</w:t>
      </w:r>
      <w:r w:rsidRPr="00CE07B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E07B9">
        <w:rPr>
          <w:rFonts w:ascii="Angsana New" w:hAnsi="Angsana New" w:hint="cs"/>
          <w:sz w:val="30"/>
          <w:szCs w:val="30"/>
          <w:cs/>
        </w:rPr>
        <w:t xml:space="preserve">(เฉพาะบริษัทฯ </w:t>
      </w:r>
      <w:r w:rsidRPr="00CE07B9">
        <w:rPr>
          <w:rFonts w:ascii="Angsana New" w:hAnsi="Angsana New"/>
          <w:sz w:val="30"/>
          <w:szCs w:val="30"/>
        </w:rPr>
        <w:t xml:space="preserve">115 </w:t>
      </w:r>
      <w:r w:rsidRPr="00CE07B9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CE07B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ภาระผูกพันดังกล่าวค้ำประกันโดยที่ดินและสิ่งปลูกสร้างกรรมสิทธิ์ของบริษัทฯ และค้ำประกันโดย</w:t>
      </w:r>
      <w:r w:rsidRPr="00CE07B9">
        <w:rPr>
          <w:rFonts w:ascii="Angsana New" w:hAnsi="Angsana New" w:hint="cs"/>
          <w:sz w:val="30"/>
          <w:szCs w:val="30"/>
          <w:cs/>
        </w:rPr>
        <w:t>บุคคลที่เกี่ยวข้องกัน</w:t>
      </w:r>
      <w:r w:rsidRPr="00CE07B9">
        <w:rPr>
          <w:rFonts w:ascii="Angsana New" w:hAnsi="Angsana New"/>
          <w:sz w:val="30"/>
          <w:szCs w:val="30"/>
          <w:cs/>
        </w:rPr>
        <w:t>เต็มจำนวน</w:t>
      </w:r>
    </w:p>
    <w:p w14:paraId="6D8B1A55" w14:textId="77777777" w:rsidR="008B410A" w:rsidRPr="00CE07B9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E07B9">
        <w:rPr>
          <w:rFonts w:ascii="Angsana New" w:hAnsi="Angsana New"/>
          <w:sz w:val="30"/>
          <w:szCs w:val="30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</w:rPr>
        <w:t>256</w:t>
      </w:r>
      <w:r w:rsidR="00B80FFF" w:rsidRPr="00CE07B9">
        <w:rPr>
          <w:rFonts w:ascii="Angsana New" w:hAnsi="Angsana New"/>
          <w:sz w:val="30"/>
          <w:szCs w:val="30"/>
          <w:lang w:val="en-US"/>
        </w:rPr>
        <w:t>2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r w:rsidR="00B80FFF" w:rsidRPr="00CE07B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CE07B9">
        <w:rPr>
          <w:rFonts w:ascii="Angsana New" w:hAnsi="Angsana New"/>
          <w:sz w:val="30"/>
          <w:szCs w:val="30"/>
          <w:lang w:val="en-US"/>
        </w:rPr>
        <w:t xml:space="preserve">2561 </w:t>
      </w:r>
      <w:r w:rsidRPr="00CE07B9">
        <w:rPr>
          <w:rFonts w:ascii="Angsana New" w:hAnsi="Angsana New"/>
          <w:sz w:val="30"/>
          <w:szCs w:val="30"/>
          <w:cs/>
        </w:rPr>
        <w:t xml:space="preserve"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 </w:t>
      </w:r>
      <w:r w:rsidRPr="00CE07B9">
        <w:rPr>
          <w:rFonts w:ascii="Angsana New" w:hAnsi="Angsana New"/>
          <w:sz w:val="30"/>
          <w:szCs w:val="30"/>
        </w:rPr>
        <w:t>1.</w:t>
      </w:r>
      <w:r w:rsidR="00B80FFF" w:rsidRPr="00CE07B9">
        <w:rPr>
          <w:rFonts w:ascii="Angsana New" w:hAnsi="Angsana New"/>
          <w:sz w:val="30"/>
          <w:szCs w:val="30"/>
        </w:rPr>
        <w:t>01</w:t>
      </w:r>
      <w:r w:rsidRPr="00CE07B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80FFF" w:rsidRPr="00CE07B9">
        <w:rPr>
          <w:rFonts w:ascii="Angsana New" w:hAnsi="Angsana New" w:hint="cs"/>
          <w:sz w:val="30"/>
          <w:szCs w:val="30"/>
          <w:cs/>
        </w:rPr>
        <w:t>แ</w:t>
      </w:r>
      <w:r w:rsidR="00CE07B9" w:rsidRPr="00CE07B9">
        <w:rPr>
          <w:rFonts w:ascii="Angsana New" w:hAnsi="Angsana New" w:hint="cs"/>
          <w:sz w:val="30"/>
          <w:szCs w:val="30"/>
          <w:cs/>
        </w:rPr>
        <w:t xml:space="preserve">ละ </w:t>
      </w:r>
      <w:r w:rsidR="00CE07B9" w:rsidRPr="00CE07B9">
        <w:rPr>
          <w:rFonts w:ascii="Angsana New" w:hAnsi="Angsana New"/>
          <w:sz w:val="30"/>
          <w:szCs w:val="30"/>
          <w:lang w:val="en-US"/>
        </w:rPr>
        <w:t xml:space="preserve">1.18 </w:t>
      </w:r>
      <w:r w:rsidR="00CE07B9" w:rsidRPr="00CE07B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CE07B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CE07B9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CE07B9">
        <w:rPr>
          <w:rFonts w:ascii="Angsana New" w:hAnsi="Angsana New" w:hint="cs"/>
          <w:sz w:val="30"/>
          <w:szCs w:val="30"/>
          <w:cs/>
        </w:rPr>
        <w:t>เต็มจำนวน</w:t>
      </w:r>
    </w:p>
    <w:p w14:paraId="53EFD70C" w14:textId="77777777" w:rsidR="008B410A" w:rsidRPr="0030065A" w:rsidRDefault="008B410A" w:rsidP="008B410A">
      <w:pPr>
        <w:numPr>
          <w:ilvl w:val="0"/>
          <w:numId w:val="2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0065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0065A">
        <w:rPr>
          <w:rFonts w:ascii="Angsana New" w:hAnsi="Angsana New"/>
          <w:sz w:val="30"/>
          <w:szCs w:val="30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30065A">
        <w:rPr>
          <w:rFonts w:ascii="Angsana New" w:hAnsi="Angsana New" w:hint="cs"/>
          <w:sz w:val="30"/>
          <w:szCs w:val="30"/>
          <w:cs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Pr="0030065A">
        <w:rPr>
          <w:rFonts w:ascii="Angsana New" w:hAnsi="Angsana New" w:hint="cs"/>
          <w:sz w:val="30"/>
          <w:szCs w:val="30"/>
          <w:cs/>
        </w:rPr>
        <w:t xml:space="preserve"> </w:t>
      </w:r>
      <w:r w:rsidRPr="0030065A">
        <w:rPr>
          <w:rFonts w:ascii="Angsana New" w:hAnsi="Angsana New"/>
          <w:sz w:val="30"/>
          <w:szCs w:val="30"/>
        </w:rPr>
        <w:t>256</w:t>
      </w:r>
      <w:r w:rsidR="0030065A">
        <w:rPr>
          <w:rFonts w:ascii="Angsana New" w:hAnsi="Angsana New"/>
          <w:sz w:val="30"/>
          <w:szCs w:val="30"/>
        </w:rPr>
        <w:t>2</w:t>
      </w:r>
      <w:r w:rsidRPr="0030065A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>
        <w:rPr>
          <w:rFonts w:ascii="Angsana New" w:hAnsi="Angsana New" w:hint="cs"/>
          <w:sz w:val="30"/>
          <w:szCs w:val="30"/>
          <w:cs/>
        </w:rPr>
        <w:t>วันที่</w:t>
      </w:r>
      <w:r w:rsidRPr="0030065A">
        <w:rPr>
          <w:rFonts w:ascii="Angsana New" w:hAnsi="Angsana New" w:hint="cs"/>
          <w:sz w:val="30"/>
          <w:szCs w:val="30"/>
          <w:cs/>
        </w:rPr>
        <w:t xml:space="preserve"> </w:t>
      </w:r>
      <w:r w:rsidR="0030065A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30065A">
        <w:rPr>
          <w:rFonts w:ascii="Angsana New" w:hAnsi="Angsana New"/>
          <w:sz w:val="30"/>
          <w:szCs w:val="30"/>
        </w:rPr>
        <w:t>256</w:t>
      </w:r>
      <w:r w:rsidR="0030065A">
        <w:rPr>
          <w:rFonts w:ascii="Angsana New" w:hAnsi="Angsana New"/>
          <w:sz w:val="30"/>
          <w:szCs w:val="30"/>
        </w:rPr>
        <w:t>1</w:t>
      </w:r>
      <w:r w:rsidRPr="0030065A">
        <w:rPr>
          <w:rFonts w:ascii="Angsana New" w:hAnsi="Angsana New"/>
          <w:sz w:val="30"/>
          <w:szCs w:val="30"/>
        </w:rPr>
        <w:t xml:space="preserve"> </w:t>
      </w:r>
      <w:r w:rsidRPr="0030065A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9502" w:type="dxa"/>
        <w:tblInd w:w="738" w:type="dxa"/>
        <w:tblLook w:val="04A0" w:firstRow="1" w:lastRow="0" w:firstColumn="1" w:lastColumn="0" w:noHBand="0" w:noVBand="1"/>
      </w:tblPr>
      <w:tblGrid>
        <w:gridCol w:w="2479"/>
        <w:gridCol w:w="1571"/>
        <w:gridCol w:w="284"/>
        <w:gridCol w:w="1516"/>
        <w:gridCol w:w="284"/>
        <w:gridCol w:w="1606"/>
        <w:gridCol w:w="244"/>
        <w:gridCol w:w="1518"/>
      </w:tblGrid>
      <w:tr w:rsidR="008B410A" w:rsidRPr="00494247" w14:paraId="78D76772" w14:textId="77777777" w:rsidTr="00CB125F">
        <w:tc>
          <w:tcPr>
            <w:tcW w:w="2479" w:type="dxa"/>
            <w:shd w:val="clear" w:color="auto" w:fill="auto"/>
          </w:tcPr>
          <w:p w14:paraId="3319DAAD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1E6E73C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24187BF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14:paraId="77015E89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A94AECD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shd w:val="clear" w:color="auto" w:fill="auto"/>
          </w:tcPr>
          <w:p w14:paraId="050299DC" w14:textId="77777777"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FD546EA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440E6F7A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14:paraId="32346E2D" w14:textId="77777777" w:rsidTr="00CB125F">
        <w:tc>
          <w:tcPr>
            <w:tcW w:w="2479" w:type="dxa"/>
            <w:shd w:val="clear" w:color="auto" w:fill="auto"/>
          </w:tcPr>
          <w:p w14:paraId="7AA86F3B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01D27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272B183E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4DC968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0A" w:rsidRPr="00494247" w14:paraId="2C37FD6E" w14:textId="77777777" w:rsidTr="00CB125F">
        <w:tc>
          <w:tcPr>
            <w:tcW w:w="2479" w:type="dxa"/>
            <w:shd w:val="clear" w:color="auto" w:fill="auto"/>
          </w:tcPr>
          <w:p w14:paraId="2073948F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6EE1F" w14:textId="77777777" w:rsidR="008B410A" w:rsidRPr="008B410A" w:rsidRDefault="00CB125F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9C945" w14:textId="77777777"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B23C6" w14:textId="77777777"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ธันวาคม 2561</w:t>
            </w:r>
          </w:p>
        </w:tc>
        <w:tc>
          <w:tcPr>
            <w:tcW w:w="284" w:type="dxa"/>
            <w:shd w:val="clear" w:color="auto" w:fill="auto"/>
          </w:tcPr>
          <w:p w14:paraId="2E483640" w14:textId="77777777"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60E7E" w14:textId="77777777" w:rsidR="008B410A" w:rsidRPr="008B410A" w:rsidRDefault="00CB125F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CB125F">
              <w:rPr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6B810" w14:textId="77777777"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011CE" w14:textId="77777777" w:rsidR="008B410A" w:rsidRPr="008B410A" w:rsidRDefault="008B410A" w:rsidP="003502E7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ธันวาคม 2561</w:t>
            </w:r>
          </w:p>
        </w:tc>
      </w:tr>
      <w:tr w:rsidR="00EB7202" w:rsidRPr="00494247" w14:paraId="784CE529" w14:textId="77777777" w:rsidTr="00CB125F">
        <w:tc>
          <w:tcPr>
            <w:tcW w:w="2479" w:type="dxa"/>
            <w:shd w:val="clear" w:color="auto" w:fill="auto"/>
          </w:tcPr>
          <w:p w14:paraId="7B022685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CBA0C" w14:textId="5B0A6F25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1,67</w:t>
            </w:r>
            <w:r w:rsidR="00CD4A67">
              <w:rPr>
                <w:rFonts w:ascii="Angsana New" w:hAnsi="Angsana New"/>
                <w:sz w:val="30"/>
                <w:szCs w:val="30"/>
                <w:lang w:val="en-US"/>
              </w:rPr>
              <w:t>9,400.00</w:t>
            </w:r>
          </w:p>
        </w:tc>
        <w:tc>
          <w:tcPr>
            <w:tcW w:w="284" w:type="dxa"/>
          </w:tcPr>
          <w:p w14:paraId="5DCA3068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30AFDBA6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1,760,400.00 </w:t>
            </w:r>
          </w:p>
        </w:tc>
        <w:tc>
          <w:tcPr>
            <w:tcW w:w="284" w:type="dxa"/>
          </w:tcPr>
          <w:p w14:paraId="658A4F49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06109783" w14:textId="49B123DF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1,560,000.00</w:t>
            </w:r>
          </w:p>
        </w:tc>
        <w:tc>
          <w:tcPr>
            <w:tcW w:w="244" w:type="dxa"/>
            <w:shd w:val="clear" w:color="auto" w:fill="auto"/>
          </w:tcPr>
          <w:p w14:paraId="459136F5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6EF641F2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1,560,000.00</w:t>
            </w:r>
          </w:p>
        </w:tc>
      </w:tr>
      <w:tr w:rsidR="00EB7202" w:rsidRPr="00494247" w14:paraId="35E5C4B8" w14:textId="77777777" w:rsidTr="00CB125F">
        <w:tc>
          <w:tcPr>
            <w:tcW w:w="2479" w:type="dxa"/>
            <w:shd w:val="clear" w:color="auto" w:fill="auto"/>
          </w:tcPr>
          <w:p w14:paraId="390046AA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AA3A978" w14:textId="2765C3E3" w:rsidR="00EB7202" w:rsidRPr="00494247" w:rsidRDefault="00CD4A67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6,288,000.00</w:t>
            </w:r>
          </w:p>
        </w:tc>
        <w:tc>
          <w:tcPr>
            <w:tcW w:w="284" w:type="dxa"/>
          </w:tcPr>
          <w:p w14:paraId="53A945E5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1FEB5236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7,812,000.00 </w:t>
            </w:r>
          </w:p>
        </w:tc>
        <w:tc>
          <w:tcPr>
            <w:tcW w:w="284" w:type="dxa"/>
          </w:tcPr>
          <w:p w14:paraId="21BDAA4D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shd w:val="clear" w:color="auto" w:fill="auto"/>
          </w:tcPr>
          <w:p w14:paraId="043B06CC" w14:textId="6BCA406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6,240,000.00</w:t>
            </w:r>
          </w:p>
        </w:tc>
        <w:tc>
          <w:tcPr>
            <w:tcW w:w="244" w:type="dxa"/>
            <w:shd w:val="clear" w:color="auto" w:fill="auto"/>
          </w:tcPr>
          <w:p w14:paraId="678063C6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43808E74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7,800,000.00</w:t>
            </w:r>
          </w:p>
        </w:tc>
      </w:tr>
      <w:tr w:rsidR="00EB7202" w:rsidRPr="00494247" w14:paraId="77E2069A" w14:textId="77777777" w:rsidTr="00CB125F">
        <w:tc>
          <w:tcPr>
            <w:tcW w:w="2479" w:type="dxa"/>
            <w:shd w:val="clear" w:color="auto" w:fill="auto"/>
          </w:tcPr>
          <w:p w14:paraId="4AB892BF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2834D" w14:textId="3DC5C0B1" w:rsidR="00EB7202" w:rsidRPr="00494247" w:rsidRDefault="00CD4A67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8,890,000.00</w:t>
            </w:r>
          </w:p>
        </w:tc>
        <w:tc>
          <w:tcPr>
            <w:tcW w:w="284" w:type="dxa"/>
          </w:tcPr>
          <w:p w14:paraId="7DD3F99C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481BD14E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6,790,000.00 </w:t>
            </w:r>
          </w:p>
        </w:tc>
        <w:tc>
          <w:tcPr>
            <w:tcW w:w="284" w:type="dxa"/>
          </w:tcPr>
          <w:p w14:paraId="6E396C15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2BF45E29" w14:textId="3BB6B3B1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8,890,000.00</w:t>
            </w:r>
          </w:p>
        </w:tc>
        <w:tc>
          <w:tcPr>
            <w:tcW w:w="244" w:type="dxa"/>
            <w:shd w:val="clear" w:color="auto" w:fill="auto"/>
          </w:tcPr>
          <w:p w14:paraId="58CD2089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50661936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6,790,000.00</w:t>
            </w:r>
          </w:p>
        </w:tc>
      </w:tr>
      <w:tr w:rsidR="00EB7202" w:rsidRPr="00494247" w14:paraId="4D15F6CC" w14:textId="77777777" w:rsidTr="00CB125F">
        <w:tc>
          <w:tcPr>
            <w:tcW w:w="2479" w:type="dxa"/>
            <w:shd w:val="clear" w:color="auto" w:fill="auto"/>
          </w:tcPr>
          <w:p w14:paraId="352447EB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7D385" w14:textId="0693C000" w:rsidR="00EB7202" w:rsidRPr="00494247" w:rsidRDefault="00CD4A67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A6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A67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D4A67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84" w:type="dxa"/>
          </w:tcPr>
          <w:p w14:paraId="17AA644B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7ED655F4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 16,362,400.00 </w:t>
            </w:r>
          </w:p>
        </w:tc>
        <w:tc>
          <w:tcPr>
            <w:tcW w:w="284" w:type="dxa"/>
          </w:tcPr>
          <w:p w14:paraId="7FAC6121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739FC" w14:textId="6460C640" w:rsidR="00EB7202" w:rsidRPr="00494247" w:rsidRDefault="009F4E3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16,690,000.00</w:t>
            </w:r>
          </w:p>
        </w:tc>
        <w:tc>
          <w:tcPr>
            <w:tcW w:w="244" w:type="dxa"/>
            <w:shd w:val="clear" w:color="auto" w:fill="auto"/>
          </w:tcPr>
          <w:p w14:paraId="7D1829EC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D377A" w14:textId="77777777" w:rsidR="00EB7202" w:rsidRPr="00494247" w:rsidRDefault="00EB7202" w:rsidP="00EB720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16,150,000.00</w:t>
            </w:r>
          </w:p>
        </w:tc>
      </w:tr>
    </w:tbl>
    <w:p w14:paraId="5EA9C1C8" w14:textId="77777777" w:rsidR="004666DB" w:rsidRDefault="004666DB" w:rsidP="004666DB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317BEF0C" w14:textId="77777777" w:rsidR="00847976" w:rsidRPr="00D34525" w:rsidRDefault="00847976" w:rsidP="00905C33">
      <w:pPr>
        <w:numPr>
          <w:ilvl w:val="0"/>
          <w:numId w:val="26"/>
        </w:numPr>
        <w:tabs>
          <w:tab w:val="left" w:pos="513"/>
          <w:tab w:val="decimal" w:pos="7920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A8E6D95" w14:textId="77777777" w:rsidR="00905C33" w:rsidRPr="00905C33" w:rsidRDefault="00905C3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905C33">
        <w:rPr>
          <w:rFonts w:ascii="Angsana New" w:hAnsi="Angsana New"/>
          <w:sz w:val="30"/>
          <w:szCs w:val="30"/>
          <w:u w:val="single"/>
          <w:cs/>
        </w:rPr>
        <w:t>นโยบายการจัดการความเสี่ยงทางด้านการเงิน</w:t>
      </w:r>
    </w:p>
    <w:p w14:paraId="450EDF3F" w14:textId="77777777" w:rsidR="00905C33" w:rsidRPr="00905C33" w:rsidRDefault="00905C33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05C33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และจากการไม่ปฏิบัติตามข้อกำหนดตามสัญญาของคู่สัญญา </w:t>
      </w:r>
      <w:r w:rsidRPr="00905C3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05C33">
        <w:rPr>
          <w:rFonts w:ascii="Angsana New" w:hAnsi="Angsana New"/>
          <w:sz w:val="30"/>
          <w:szCs w:val="30"/>
          <w:cs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66973FF0" w14:textId="77777777" w:rsidR="00905C33" w:rsidRPr="00905C33" w:rsidRDefault="00905C3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905C33">
        <w:rPr>
          <w:rFonts w:ascii="Angsana New" w:hAnsi="Angsana New" w:hint="cs"/>
          <w:sz w:val="30"/>
          <w:szCs w:val="30"/>
          <w:u w:val="single"/>
          <w:cs/>
        </w:rPr>
        <w:t>การบริหารจัดการทุน</w:t>
      </w:r>
    </w:p>
    <w:p w14:paraId="537CC20A" w14:textId="30AC5FE7" w:rsidR="00905C33" w:rsidRDefault="00905C33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นโยบายของคณะกรรมการกลุ่มบริษัท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6302FBEE" w14:textId="77777777" w:rsidR="00022CD6" w:rsidRPr="005B5F0B" w:rsidRDefault="00022CD6" w:rsidP="00022CD6">
      <w:pPr>
        <w:numPr>
          <w:ilvl w:val="0"/>
          <w:numId w:val="27"/>
        </w:numPr>
        <w:tabs>
          <w:tab w:val="left" w:pos="513"/>
          <w:tab w:val="decimal" w:pos="7920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42CCA07" w14:textId="77777777" w:rsidR="00847976" w:rsidRPr="003E4C17" w:rsidRDefault="00847976" w:rsidP="003E4C1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3E4C17">
        <w:rPr>
          <w:rFonts w:ascii="Angsana New" w:hAnsi="Angsana New"/>
          <w:sz w:val="30"/>
          <w:szCs w:val="30"/>
          <w:u w:val="single"/>
          <w:cs/>
        </w:rPr>
        <w:t>ความเสี่ยงด้านอัตราดอกเบี้ย</w:t>
      </w:r>
    </w:p>
    <w:p w14:paraId="754F6AEC" w14:textId="77777777" w:rsidR="00847976" w:rsidRDefault="00847976" w:rsidP="003E4C1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905C33">
        <w:rPr>
          <w:rFonts w:ascii="Angsana New" w:hAnsi="Angsana New" w:hint="cs"/>
          <w:sz w:val="30"/>
          <w:szCs w:val="30"/>
          <w:cs/>
        </w:rPr>
        <w:t>กลุ่ม</w:t>
      </w:r>
      <w:r w:rsidRPr="00D34525">
        <w:rPr>
          <w:rFonts w:ascii="Angsana New" w:hAnsi="Angsana New"/>
          <w:sz w:val="30"/>
          <w:szCs w:val="30"/>
          <w:cs/>
        </w:rPr>
        <w:t>บริษัท</w:t>
      </w:r>
    </w:p>
    <w:p w14:paraId="02C5CDA9" w14:textId="4EC36B6A" w:rsidR="00847976" w:rsidRDefault="00905C33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D4A6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D4A67">
        <w:rPr>
          <w:rFonts w:ascii="Angsana New" w:hAnsi="Angsana New"/>
          <w:sz w:val="30"/>
          <w:szCs w:val="30"/>
          <w:lang w:val="en-US"/>
        </w:rPr>
        <w:t>3</w:t>
      </w:r>
      <w:r w:rsidR="000036C3" w:rsidRPr="00CD4A67">
        <w:rPr>
          <w:rFonts w:ascii="Angsana New" w:hAnsi="Angsana New"/>
          <w:sz w:val="30"/>
          <w:szCs w:val="30"/>
          <w:lang w:val="en-US"/>
        </w:rPr>
        <w:t>0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</w:t>
      </w:r>
      <w:r w:rsidR="000036C3" w:rsidRPr="00CD4A6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D4A67">
        <w:rPr>
          <w:rFonts w:ascii="Angsana New" w:hAnsi="Angsana New"/>
          <w:sz w:val="30"/>
          <w:szCs w:val="30"/>
          <w:lang w:val="en-US"/>
        </w:rPr>
        <w:t>256</w:t>
      </w:r>
      <w:r w:rsidR="001C4624" w:rsidRPr="00CD4A67">
        <w:rPr>
          <w:rFonts w:ascii="Angsana New" w:hAnsi="Angsana New"/>
          <w:sz w:val="30"/>
          <w:szCs w:val="30"/>
          <w:lang w:val="en-US"/>
        </w:rPr>
        <w:t>2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F4E32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C4624" w:rsidRPr="00CD4A67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 w:rsidRPr="00CD4A6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CD4A67">
        <w:rPr>
          <w:rFonts w:ascii="Angsana New" w:hAnsi="Angsana New"/>
          <w:sz w:val="30"/>
          <w:szCs w:val="30"/>
          <w:lang w:val="en-US"/>
        </w:rPr>
        <w:t>256</w:t>
      </w:r>
      <w:r w:rsidR="001C4624" w:rsidRPr="00CD4A67">
        <w:rPr>
          <w:rFonts w:ascii="Angsana New" w:hAnsi="Angsana New"/>
          <w:sz w:val="30"/>
          <w:szCs w:val="30"/>
          <w:lang w:val="en-US"/>
        </w:rPr>
        <w:t>1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</w:t>
      </w:r>
      <w:r w:rsidRPr="00CD4A6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CD4A67">
        <w:rPr>
          <w:rFonts w:ascii="Angsana New" w:hAnsi="Angsana New"/>
          <w:sz w:val="30"/>
          <w:szCs w:val="30"/>
          <w:cs/>
        </w:rPr>
        <w:t xml:space="preserve">อัตราส่วนหนี้สินรวมต่อส่วนของผู้ถือหุ้นเท่ากับ </w:t>
      </w:r>
      <w:r w:rsidR="001C4624" w:rsidRPr="00CD4A67">
        <w:rPr>
          <w:rFonts w:ascii="Angsana New" w:hAnsi="Angsana New"/>
          <w:sz w:val="30"/>
          <w:szCs w:val="30"/>
        </w:rPr>
        <w:br/>
      </w:r>
      <w:r w:rsidRPr="00CD4A67">
        <w:rPr>
          <w:rFonts w:ascii="Angsana New" w:hAnsi="Angsana New"/>
          <w:sz w:val="30"/>
          <w:szCs w:val="30"/>
          <w:lang w:val="en-US"/>
        </w:rPr>
        <w:t>0</w:t>
      </w:r>
      <w:r w:rsidRPr="00CD4A67">
        <w:rPr>
          <w:rFonts w:ascii="Angsana New" w:hAnsi="Angsana New"/>
          <w:sz w:val="30"/>
          <w:szCs w:val="30"/>
        </w:rPr>
        <w:t>.</w:t>
      </w:r>
      <w:r w:rsidR="00402824" w:rsidRPr="00CD4A67">
        <w:rPr>
          <w:rFonts w:ascii="Angsana New" w:hAnsi="Angsana New"/>
          <w:sz w:val="30"/>
          <w:szCs w:val="30"/>
        </w:rPr>
        <w:t>34</w:t>
      </w:r>
      <w:r w:rsidRPr="00CD4A67">
        <w:rPr>
          <w:rFonts w:ascii="Angsana New" w:hAnsi="Angsana New" w:hint="cs"/>
          <w:sz w:val="30"/>
          <w:szCs w:val="30"/>
          <w:cs/>
        </w:rPr>
        <w:t xml:space="preserve"> 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1</w:t>
      </w:r>
      <w:r w:rsidRPr="00CD4A67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CD4A67">
        <w:rPr>
          <w:rFonts w:ascii="Angsana New" w:hAnsi="Angsana New"/>
          <w:sz w:val="30"/>
          <w:szCs w:val="30"/>
        </w:rPr>
        <w:t>0.2</w:t>
      </w:r>
      <w:r w:rsidR="00402824" w:rsidRPr="00CD4A67">
        <w:rPr>
          <w:rFonts w:ascii="Angsana New" w:hAnsi="Angsana New"/>
          <w:sz w:val="30"/>
          <w:szCs w:val="30"/>
        </w:rPr>
        <w:t>6</w:t>
      </w:r>
      <w:r w:rsidRPr="00CD4A67">
        <w:rPr>
          <w:rFonts w:ascii="Angsana New" w:hAnsi="Angsana New"/>
          <w:sz w:val="30"/>
          <w:szCs w:val="30"/>
        </w:rPr>
        <w:t xml:space="preserve"> </w:t>
      </w:r>
      <w:r w:rsidRPr="00CD4A67">
        <w:rPr>
          <w:rFonts w:ascii="Angsana New" w:hAnsi="Angsana New" w:hint="cs"/>
          <w:sz w:val="30"/>
          <w:szCs w:val="30"/>
          <w:cs/>
        </w:rPr>
        <w:t>ต่อ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1 </w:t>
      </w:r>
      <w:r w:rsidRPr="00CD4A67">
        <w:rPr>
          <w:rFonts w:ascii="Angsana New" w:hAnsi="Angsana New" w:hint="cs"/>
          <w:sz w:val="30"/>
          <w:szCs w:val="30"/>
          <w:cs/>
        </w:rPr>
        <w:t>ตามลำดับ (เฉพาะบริษัทฯ</w:t>
      </w:r>
      <w:r w:rsidRPr="00CD4A67">
        <w:rPr>
          <w:rFonts w:ascii="Angsana New" w:hAnsi="Angsana New"/>
          <w:sz w:val="30"/>
          <w:szCs w:val="30"/>
        </w:rPr>
        <w:t xml:space="preserve"> 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CD4A67">
        <w:rPr>
          <w:rFonts w:ascii="Angsana New" w:hAnsi="Angsana New"/>
          <w:sz w:val="30"/>
          <w:szCs w:val="30"/>
          <w:cs/>
        </w:rPr>
        <w:t>อัตราส่วนหนี้สินรวมต่อส่วนของผู้ถือหุ้นเท่ากับ</w:t>
      </w:r>
      <w:r w:rsidRPr="00CD4A67">
        <w:rPr>
          <w:rFonts w:ascii="Angsana New" w:hAnsi="Angsana New"/>
          <w:sz w:val="30"/>
          <w:szCs w:val="30"/>
        </w:rPr>
        <w:t xml:space="preserve"> </w:t>
      </w:r>
      <w:r w:rsidRPr="00CD4A67">
        <w:rPr>
          <w:rFonts w:ascii="Angsana New" w:hAnsi="Angsana New"/>
          <w:sz w:val="30"/>
          <w:szCs w:val="30"/>
          <w:lang w:val="en-US"/>
        </w:rPr>
        <w:t>0.</w:t>
      </w:r>
      <w:r w:rsidR="00402824" w:rsidRPr="00CD4A67">
        <w:rPr>
          <w:rFonts w:ascii="Angsana New" w:hAnsi="Angsana New"/>
          <w:sz w:val="30"/>
          <w:szCs w:val="30"/>
          <w:lang w:val="en-US"/>
        </w:rPr>
        <w:t>33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1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0.2</w:t>
      </w:r>
      <w:r w:rsidR="00402824" w:rsidRPr="00CD4A67">
        <w:rPr>
          <w:rFonts w:ascii="Angsana New" w:hAnsi="Angsana New"/>
          <w:sz w:val="30"/>
          <w:szCs w:val="30"/>
          <w:lang w:val="en-US"/>
        </w:rPr>
        <w:t>6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 xml:space="preserve"> ต่อ</w:t>
      </w:r>
      <w:r w:rsidRPr="00CD4A67">
        <w:rPr>
          <w:rFonts w:ascii="Angsana New" w:hAnsi="Angsana New"/>
          <w:sz w:val="30"/>
          <w:szCs w:val="30"/>
          <w:lang w:val="en-US"/>
        </w:rPr>
        <w:t xml:space="preserve"> 1</w:t>
      </w:r>
      <w:r w:rsidR="001C4624" w:rsidRPr="00CD4A67">
        <w:rPr>
          <w:rFonts w:ascii="Angsana New" w:hAnsi="Angsana New"/>
          <w:sz w:val="30"/>
          <w:szCs w:val="30"/>
          <w:lang w:val="en-US"/>
        </w:rPr>
        <w:t xml:space="preserve"> </w:t>
      </w:r>
      <w:r w:rsidRPr="00CD4A67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CD4A67">
        <w:rPr>
          <w:rFonts w:ascii="Angsana New" w:hAnsi="Angsana New"/>
          <w:sz w:val="30"/>
          <w:szCs w:val="30"/>
          <w:lang w:val="en-US"/>
        </w:rPr>
        <w:t>)</w:t>
      </w:r>
      <w:r w:rsidRPr="00CD4A67">
        <w:rPr>
          <w:rFonts w:ascii="Angsana New" w:hAnsi="Angsana New"/>
          <w:sz w:val="30"/>
          <w:szCs w:val="30"/>
          <w:cs/>
        </w:rPr>
        <w:t xml:space="preserve"> แสดง</w:t>
      </w:r>
      <w:r w:rsidRPr="00494247">
        <w:rPr>
          <w:rFonts w:ascii="Angsana New" w:hAnsi="Angsana New"/>
          <w:sz w:val="30"/>
          <w:szCs w:val="30"/>
          <w:cs/>
        </w:rPr>
        <w:t>ว่า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บริษัทมีการกู้ยืมเงินในอัตราที่ต่ำ จึงมีผลกระทบต่ออัตราดอกเบี้ยเพียงเล็กน้อย ซึ่งไม่เป็นสาระสำคัญ และใช้นโยบายการกู้ยืมส่วนใหญ่เป็นเงินระยะสั้นจากสถาบันการเงินและ</w:t>
      </w:r>
      <w:r w:rsidRPr="00494247">
        <w:rPr>
          <w:rFonts w:ascii="Angsana New" w:hAnsi="Angsana New" w:hint="cs"/>
          <w:sz w:val="30"/>
          <w:szCs w:val="30"/>
          <w:cs/>
        </w:rPr>
        <w:t>บุคคล</w:t>
      </w:r>
      <w:r w:rsidRPr="00494247">
        <w:rPr>
          <w:rFonts w:ascii="Angsana New" w:hAnsi="Angsana New"/>
          <w:sz w:val="30"/>
          <w:szCs w:val="30"/>
          <w:cs/>
        </w:rPr>
        <w:t>ที่เกี่ยวข้องกัน ซึ่งเป็น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ผู้เสนออัตราดอกเบี้ยที่ดีที่สุด</w:t>
      </w:r>
    </w:p>
    <w:p w14:paraId="2C6E13F9" w14:textId="77777777" w:rsidR="00847976" w:rsidRDefault="001539B8" w:rsidP="006C2BF4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39B8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>
        <w:rPr>
          <w:rFonts w:ascii="Angsana New" w:hAnsi="Angsana New"/>
          <w:sz w:val="30"/>
          <w:szCs w:val="30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05C33">
        <w:rPr>
          <w:rFonts w:ascii="Angsana New" w:hAnsi="Angsana New"/>
          <w:sz w:val="30"/>
          <w:szCs w:val="30"/>
        </w:rPr>
        <w:t>2</w:t>
      </w:r>
      <w:r w:rsidRPr="001539B8">
        <w:rPr>
          <w:rFonts w:ascii="Angsana New" w:hAnsi="Angsana New"/>
          <w:sz w:val="30"/>
          <w:szCs w:val="30"/>
          <w:cs/>
        </w:rPr>
        <w:t xml:space="preserve"> 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Pr="001539B8">
        <w:rPr>
          <w:rFonts w:ascii="Angsana New" w:hAnsi="Angsana New"/>
          <w:sz w:val="30"/>
          <w:szCs w:val="30"/>
          <w:cs/>
        </w:rPr>
        <w:t xml:space="preserve"> </w:t>
      </w:r>
      <w:r w:rsidR="00C07195">
        <w:rPr>
          <w:rFonts w:ascii="Angsana New" w:hAnsi="Angsana New"/>
          <w:sz w:val="30"/>
          <w:szCs w:val="30"/>
        </w:rPr>
        <w:t xml:space="preserve">31 </w:t>
      </w:r>
      <w:r w:rsidR="00C071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</w:t>
      </w:r>
      <w:r w:rsidR="00C07195">
        <w:rPr>
          <w:rFonts w:ascii="Angsana New" w:hAnsi="Angsana New"/>
          <w:sz w:val="30"/>
          <w:szCs w:val="30"/>
          <w:lang w:val="en-US"/>
        </w:rPr>
        <w:t>6</w:t>
      </w:r>
      <w:r w:rsidR="00905C33">
        <w:rPr>
          <w:rFonts w:ascii="Angsana New" w:hAnsi="Angsana New"/>
          <w:sz w:val="30"/>
          <w:szCs w:val="30"/>
          <w:lang w:val="en-US"/>
        </w:rPr>
        <w:t>1</w:t>
      </w:r>
      <w:r w:rsidRPr="001539B8">
        <w:rPr>
          <w:rFonts w:ascii="Angsana New" w:hAnsi="Angsana New"/>
          <w:sz w:val="30"/>
          <w:szCs w:val="30"/>
          <w:cs/>
        </w:rPr>
        <w:t xml:space="preserve"> ระยะที่ครบกำหนดชำระหรือกำหนดอัตราใหม่มีดังนี้</w:t>
      </w:r>
    </w:p>
    <w:tbl>
      <w:tblPr>
        <w:tblW w:w="10460" w:type="dxa"/>
        <w:tblInd w:w="-180" w:type="dxa"/>
        <w:tblLook w:val="04A0" w:firstRow="1" w:lastRow="0" w:firstColumn="1" w:lastColumn="0" w:noHBand="0" w:noVBand="1"/>
      </w:tblPr>
      <w:tblGrid>
        <w:gridCol w:w="2953"/>
        <w:gridCol w:w="1256"/>
        <w:gridCol w:w="1373"/>
        <w:gridCol w:w="222"/>
        <w:gridCol w:w="1397"/>
        <w:gridCol w:w="222"/>
        <w:gridCol w:w="1416"/>
        <w:gridCol w:w="240"/>
        <w:gridCol w:w="1381"/>
      </w:tblGrid>
      <w:tr w:rsidR="00905C33" w:rsidRPr="00494247" w14:paraId="63854924" w14:textId="77777777" w:rsidTr="00CB125F">
        <w:tc>
          <w:tcPr>
            <w:tcW w:w="2970" w:type="dxa"/>
            <w:shd w:val="clear" w:color="auto" w:fill="auto"/>
          </w:tcPr>
          <w:p w14:paraId="1600FEB7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38825B" w14:textId="77777777"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5EDA8A9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396C3FCD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</w:tcPr>
          <w:p w14:paraId="08D85E3D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6FA3F790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005D525E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72D87CA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8BF073B" w14:textId="77777777" w:rsidR="00905C33" w:rsidRPr="00494247" w:rsidRDefault="00905C33" w:rsidP="003502E7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247">
              <w:rPr>
                <w:rFonts w:ascii="Angsana New" w:hAnsi="Angsana New"/>
                <w:sz w:val="28"/>
                <w:szCs w:val="28"/>
              </w:rPr>
              <w:t>(</w:t>
            </w:r>
            <w:r w:rsidRPr="0049424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9424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9424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4942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5C33" w:rsidRPr="00494247" w14:paraId="22724657" w14:textId="77777777" w:rsidTr="00CB125F">
        <w:tc>
          <w:tcPr>
            <w:tcW w:w="2970" w:type="dxa"/>
            <w:shd w:val="clear" w:color="auto" w:fill="auto"/>
          </w:tcPr>
          <w:p w14:paraId="0B53CCE9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8E8D087" w14:textId="77777777"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948245" w14:textId="77777777" w:rsidR="00905C33" w:rsidRPr="00494247" w:rsidRDefault="00905C33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0A563F87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FC2D6" w14:textId="77777777" w:rsidR="00905C33" w:rsidRPr="00494247" w:rsidRDefault="00905C33" w:rsidP="003502E7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C33" w:rsidRPr="00494247" w14:paraId="15280BF9" w14:textId="77777777" w:rsidTr="00CB125F">
        <w:tc>
          <w:tcPr>
            <w:tcW w:w="2970" w:type="dxa"/>
            <w:shd w:val="clear" w:color="auto" w:fill="auto"/>
          </w:tcPr>
          <w:p w14:paraId="15012CBC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91DD374" w14:textId="77777777" w:rsidR="00905C33" w:rsidRPr="00494247" w:rsidRDefault="00905C33" w:rsidP="00905C33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FAF5" w14:textId="77777777" w:rsidR="00905C33" w:rsidRPr="00256204" w:rsidRDefault="00CB125F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CB125F">
              <w:rPr>
                <w:sz w:val="24"/>
                <w:cs/>
              </w:rPr>
              <w:t>30 มิถุนายน 2562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6FB95F78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6FF6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256204">
              <w:rPr>
                <w:sz w:val="24"/>
                <w:cs/>
              </w:rPr>
              <w:t>31 ธันวาคม 2561</w:t>
            </w:r>
          </w:p>
        </w:tc>
        <w:tc>
          <w:tcPr>
            <w:tcW w:w="222" w:type="dxa"/>
          </w:tcPr>
          <w:p w14:paraId="01240378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5B090" w14:textId="77777777" w:rsidR="00905C33" w:rsidRPr="00256204" w:rsidRDefault="00CB125F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CB125F">
              <w:rPr>
                <w:sz w:val="24"/>
                <w:cs/>
              </w:rPr>
              <w:t>30 มิถุนายน 2562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38737754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5AFDA" w14:textId="77777777" w:rsidR="00905C33" w:rsidRPr="00256204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4"/>
              </w:rPr>
            </w:pPr>
            <w:r w:rsidRPr="00256204">
              <w:rPr>
                <w:sz w:val="24"/>
                <w:cs/>
              </w:rPr>
              <w:t>31 ธันวาคม 2561</w:t>
            </w:r>
          </w:p>
        </w:tc>
      </w:tr>
      <w:tr w:rsidR="00905C33" w:rsidRPr="00494247" w14:paraId="25F2B78B" w14:textId="77777777" w:rsidTr="00CB125F">
        <w:tc>
          <w:tcPr>
            <w:tcW w:w="2970" w:type="dxa"/>
            <w:shd w:val="clear" w:color="auto" w:fill="auto"/>
            <w:vAlign w:val="center"/>
          </w:tcPr>
          <w:p w14:paraId="3C6017C3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vAlign w:val="center"/>
          </w:tcPr>
          <w:p w14:paraId="4D7C788B" w14:textId="77777777" w:rsidR="00905C33" w:rsidRPr="00494247" w:rsidRDefault="00905C33" w:rsidP="00905C33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B294B22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3A341AA3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</w:tcPr>
          <w:p w14:paraId="7BEEBD65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10E4D843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6492C87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03DF4A3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3DED087" w14:textId="77777777" w:rsidR="00905C33" w:rsidRPr="00494247" w:rsidRDefault="00905C33" w:rsidP="00905C3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56204" w:rsidRPr="00494247" w14:paraId="64D586E4" w14:textId="77777777" w:rsidTr="00CB125F">
        <w:tc>
          <w:tcPr>
            <w:tcW w:w="2970" w:type="dxa"/>
            <w:shd w:val="clear" w:color="auto" w:fill="auto"/>
            <w:vAlign w:val="center"/>
          </w:tcPr>
          <w:p w14:paraId="6B780392" w14:textId="77777777" w:rsidR="00256204" w:rsidRPr="00494247" w:rsidRDefault="00256204" w:rsidP="002562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762DDB17" w14:textId="77777777" w:rsidR="00256204" w:rsidRPr="00494247" w:rsidRDefault="00256204" w:rsidP="00256204">
            <w:pPr>
              <w:spacing w:line="400" w:lineRule="exact"/>
              <w:ind w:right="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sz w:val="28"/>
                <w:szCs w:val="28"/>
              </w:rPr>
              <w:t>5.025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3B06A7" w14:textId="161A720B" w:rsidR="00256204" w:rsidRPr="00494247" w:rsidRDefault="00A11920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151A0">
              <w:rPr>
                <w:rFonts w:ascii="Angsana New" w:hAnsi="Angsana New" w:hint="cs"/>
                <w:sz w:val="30"/>
                <w:szCs w:val="30"/>
                <w:cs/>
              </w:rPr>
              <w:t>51,350,000.00</w:t>
            </w:r>
          </w:p>
        </w:tc>
        <w:tc>
          <w:tcPr>
            <w:tcW w:w="222" w:type="dxa"/>
          </w:tcPr>
          <w:p w14:paraId="6B7B13E6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6BB75996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  <w:tc>
          <w:tcPr>
            <w:tcW w:w="222" w:type="dxa"/>
          </w:tcPr>
          <w:p w14:paraId="73F4B338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0D8C628F" w14:textId="3E3A13D8" w:rsidR="00256204" w:rsidRPr="00494247" w:rsidRDefault="00A11920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151A0">
              <w:rPr>
                <w:rFonts w:ascii="Angsana New" w:hAnsi="Angsana New" w:hint="cs"/>
                <w:sz w:val="30"/>
                <w:szCs w:val="30"/>
                <w:cs/>
              </w:rPr>
              <w:t>51,350,000.00</w:t>
            </w:r>
          </w:p>
        </w:tc>
        <w:tc>
          <w:tcPr>
            <w:tcW w:w="240" w:type="dxa"/>
            <w:shd w:val="clear" w:color="auto" w:fill="auto"/>
          </w:tcPr>
          <w:p w14:paraId="5DADBB20" w14:textId="77777777" w:rsidR="00256204" w:rsidRPr="00494247" w:rsidRDefault="00256204" w:rsidP="00256204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96C9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</w:tr>
      <w:tr w:rsidR="00256204" w:rsidRPr="00494247" w14:paraId="176C12DD" w14:textId="77777777" w:rsidTr="00CB125F">
        <w:tc>
          <w:tcPr>
            <w:tcW w:w="2970" w:type="dxa"/>
            <w:shd w:val="clear" w:color="auto" w:fill="auto"/>
            <w:vAlign w:val="center"/>
          </w:tcPr>
          <w:p w14:paraId="6EA4CBFE" w14:textId="77777777" w:rsidR="00256204" w:rsidRPr="009E4803" w:rsidRDefault="00256204" w:rsidP="009E4803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48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332B015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99E32F" w14:textId="0F95C799" w:rsidR="00256204" w:rsidRPr="00494247" w:rsidRDefault="00A11920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151A0">
              <w:rPr>
                <w:rFonts w:ascii="Angsana New" w:hAnsi="Angsana New" w:hint="cs"/>
                <w:sz w:val="30"/>
                <w:szCs w:val="30"/>
                <w:cs/>
              </w:rPr>
              <w:t>51,350,000.00</w:t>
            </w:r>
          </w:p>
        </w:tc>
        <w:tc>
          <w:tcPr>
            <w:tcW w:w="222" w:type="dxa"/>
          </w:tcPr>
          <w:p w14:paraId="4CAD3579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2BE95406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  <w:tc>
          <w:tcPr>
            <w:tcW w:w="222" w:type="dxa"/>
          </w:tcPr>
          <w:p w14:paraId="314947B1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01F26" w14:textId="551808E7" w:rsidR="00256204" w:rsidRPr="00494247" w:rsidRDefault="00A11920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151A0">
              <w:rPr>
                <w:rFonts w:ascii="Angsana New" w:hAnsi="Angsana New" w:hint="cs"/>
                <w:sz w:val="30"/>
                <w:szCs w:val="30"/>
                <w:cs/>
              </w:rPr>
              <w:t>51,350,000.00</w:t>
            </w:r>
          </w:p>
        </w:tc>
        <w:tc>
          <w:tcPr>
            <w:tcW w:w="240" w:type="dxa"/>
            <w:shd w:val="clear" w:color="auto" w:fill="auto"/>
          </w:tcPr>
          <w:p w14:paraId="13C7EA72" w14:textId="77777777" w:rsidR="00256204" w:rsidRPr="00494247" w:rsidRDefault="00256204" w:rsidP="00256204">
            <w:pPr>
              <w:tabs>
                <w:tab w:val="decimal" w:pos="13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9D1A1" w14:textId="77777777" w:rsidR="00256204" w:rsidRPr="00494247" w:rsidRDefault="00256204" w:rsidP="0025620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29,000,000.00</w:t>
            </w:r>
          </w:p>
        </w:tc>
      </w:tr>
    </w:tbl>
    <w:p w14:paraId="281C680D" w14:textId="77777777" w:rsidR="00045F90" w:rsidRPr="00940998" w:rsidRDefault="00045F90" w:rsidP="00045F90">
      <w:pPr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14:paraId="64D0844D" w14:textId="77777777" w:rsidR="00847976" w:rsidRPr="008F6283" w:rsidRDefault="00847976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ความเสี่ยงจากเงินตราต่างประเทศ</w:t>
      </w:r>
    </w:p>
    <w:p w14:paraId="2E70660D" w14:textId="77777777" w:rsidR="00847976" w:rsidRDefault="00905C33" w:rsidP="008B6A2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05C3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2907BFAA" w14:textId="77777777" w:rsidR="00081446" w:rsidRDefault="00847976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6283">
        <w:rPr>
          <w:rFonts w:ascii="Angsana New" w:hAnsi="Angsana New"/>
          <w:sz w:val="30"/>
          <w:szCs w:val="30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</w:rPr>
        <w:t>มิถุนายน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 w:rsidR="001C436E">
        <w:rPr>
          <w:rFonts w:ascii="Angsana New" w:hAnsi="Angsana New"/>
          <w:sz w:val="30"/>
          <w:szCs w:val="30"/>
        </w:rPr>
        <w:t>256</w:t>
      </w:r>
      <w:r w:rsidR="00905C33">
        <w:rPr>
          <w:rFonts w:ascii="Angsana New" w:hAnsi="Angsana New"/>
          <w:sz w:val="30"/>
          <w:szCs w:val="30"/>
          <w:lang w:val="en-US"/>
        </w:rPr>
        <w:t>2</w:t>
      </w:r>
      <w:r w:rsidR="00081446">
        <w:rPr>
          <w:rFonts w:ascii="Angsana New" w:hAnsi="Angsana New"/>
          <w:sz w:val="30"/>
          <w:szCs w:val="30"/>
        </w:rPr>
        <w:t xml:space="preserve"> </w:t>
      </w:r>
      <w:r w:rsidR="00081446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081446">
        <w:rPr>
          <w:rFonts w:ascii="Angsana New" w:hAnsi="Angsana New" w:hint="cs"/>
          <w:sz w:val="30"/>
          <w:szCs w:val="30"/>
          <w:cs/>
        </w:rPr>
        <w:t xml:space="preserve"> </w:t>
      </w:r>
      <w:r w:rsidR="00A91901" w:rsidRPr="008F6283">
        <w:rPr>
          <w:rFonts w:ascii="Angsana New" w:hAnsi="Angsana New"/>
          <w:sz w:val="30"/>
          <w:szCs w:val="30"/>
        </w:rPr>
        <w:t>31</w:t>
      </w:r>
      <w:r w:rsidR="00A91901"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1901">
        <w:rPr>
          <w:rFonts w:ascii="Angsana New" w:hAnsi="Angsana New"/>
          <w:sz w:val="30"/>
          <w:szCs w:val="30"/>
        </w:rPr>
        <w:t>256</w:t>
      </w:r>
      <w:r w:rsidR="00905C33">
        <w:rPr>
          <w:rFonts w:ascii="Angsana New" w:hAnsi="Angsana New"/>
          <w:sz w:val="30"/>
          <w:szCs w:val="30"/>
        </w:rPr>
        <w:t>1</w:t>
      </w:r>
      <w:r w:rsidR="00081446">
        <w:rPr>
          <w:rFonts w:ascii="Angsana New" w:hAnsi="Angsana New"/>
          <w:sz w:val="30"/>
          <w:szCs w:val="30"/>
          <w:lang w:val="en-US"/>
        </w:rPr>
        <w:t xml:space="preserve"> </w:t>
      </w:r>
      <w:r w:rsidRPr="008F6283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 w:rsidR="00D94757">
        <w:rPr>
          <w:rFonts w:ascii="Angsana New" w:hAnsi="Angsana New" w:hint="cs"/>
          <w:sz w:val="30"/>
          <w:szCs w:val="30"/>
          <w:cs/>
        </w:rPr>
        <w:t xml:space="preserve"> </w:t>
      </w:r>
      <w:r w:rsidRPr="008F6283">
        <w:rPr>
          <w:rFonts w:ascii="Angsana New" w:hAnsi="Angsana New"/>
          <w:sz w:val="30"/>
          <w:szCs w:val="30"/>
          <w:cs/>
        </w:rPr>
        <w:t>อันเป็นผลมาจากการมี</w:t>
      </w:r>
      <w:r w:rsidRPr="00D34525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8F628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430"/>
        <w:gridCol w:w="1418"/>
        <w:gridCol w:w="236"/>
        <w:gridCol w:w="1091"/>
        <w:gridCol w:w="610"/>
        <w:gridCol w:w="1728"/>
        <w:gridCol w:w="270"/>
        <w:gridCol w:w="1732"/>
      </w:tblGrid>
      <w:tr w:rsidR="00905C33" w:rsidRPr="00494247" w14:paraId="77ADCE50" w14:textId="77777777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14:paraId="2950A66A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60CF931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C087A0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171FA8CB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349B38E8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41E2E8DC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0C0BD3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1E2E7792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905C33" w:rsidRPr="00494247" w14:paraId="5D96742F" w14:textId="77777777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14:paraId="61D0CEB1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14:paraId="2296516A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7BBE25AC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B83357" w14:textId="77777777" w:rsidR="00905C33" w:rsidRPr="00494247" w:rsidRDefault="00905C33" w:rsidP="003502E7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05C33" w:rsidRPr="00494247" w14:paraId="245FB1F3" w14:textId="77777777" w:rsidTr="003502E7">
        <w:trPr>
          <w:cantSplit/>
          <w:tblHeader/>
        </w:trPr>
        <w:tc>
          <w:tcPr>
            <w:tcW w:w="2430" w:type="dxa"/>
            <w:shd w:val="clear" w:color="auto" w:fill="auto"/>
          </w:tcPr>
          <w:p w14:paraId="6FF41845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254102C" w14:textId="77777777"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FD1A42" w14:textId="77777777"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1E5519D" w14:textId="77777777"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7578B359" w14:textId="77777777" w:rsidR="00905C33" w:rsidRPr="00494247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549D4" w14:textId="77777777" w:rsidR="00905C33" w:rsidRPr="008B410A" w:rsidRDefault="00A00617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A00617">
              <w:rPr>
                <w:sz w:val="28"/>
                <w:szCs w:val="28"/>
                <w:cs/>
              </w:rPr>
              <w:t>30 มิถุนายน 2562</w:t>
            </w:r>
          </w:p>
        </w:tc>
        <w:tc>
          <w:tcPr>
            <w:tcW w:w="270" w:type="dxa"/>
            <w:shd w:val="clear" w:color="auto" w:fill="auto"/>
          </w:tcPr>
          <w:p w14:paraId="3E6E2474" w14:textId="77777777" w:rsidR="00905C33" w:rsidRPr="008B410A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95933" w14:textId="77777777" w:rsidR="00905C33" w:rsidRPr="008B410A" w:rsidRDefault="00905C33" w:rsidP="00905C3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8B410A">
              <w:rPr>
                <w:sz w:val="28"/>
                <w:szCs w:val="28"/>
                <w:cs/>
              </w:rPr>
              <w:t>31 ธันวาคม 2561</w:t>
            </w:r>
          </w:p>
        </w:tc>
      </w:tr>
      <w:tr w:rsidR="00905C33" w:rsidRPr="00494247" w14:paraId="67041D8A" w14:textId="77777777" w:rsidTr="003502E7">
        <w:trPr>
          <w:cantSplit/>
        </w:trPr>
        <w:tc>
          <w:tcPr>
            <w:tcW w:w="2430" w:type="dxa"/>
            <w:shd w:val="clear" w:color="auto" w:fill="auto"/>
          </w:tcPr>
          <w:p w14:paraId="063A8881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18" w:type="dxa"/>
            <w:shd w:val="clear" w:color="auto" w:fill="auto"/>
          </w:tcPr>
          <w:p w14:paraId="0E936C72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8B41201" w14:textId="77777777" w:rsidR="00905C33" w:rsidRPr="00494247" w:rsidRDefault="00905C33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3F2379DE" w14:textId="77777777"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4F071AC1" w14:textId="77777777"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9A4789" w14:textId="77777777"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B74269" w14:textId="77777777"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</w:tcPr>
          <w:p w14:paraId="147BA8B6" w14:textId="77777777" w:rsidR="00905C33" w:rsidRPr="00494247" w:rsidRDefault="00905C33" w:rsidP="003502E7">
            <w:pPr>
              <w:tabs>
                <w:tab w:val="decimal" w:pos="97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C33" w:rsidRPr="00494247" w14:paraId="29B08F82" w14:textId="77777777" w:rsidTr="00256204">
        <w:trPr>
          <w:cantSplit/>
        </w:trPr>
        <w:tc>
          <w:tcPr>
            <w:tcW w:w="2430" w:type="dxa"/>
            <w:shd w:val="clear" w:color="auto" w:fill="auto"/>
          </w:tcPr>
          <w:p w14:paraId="23EE25A7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14:paraId="02274E70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F8DF34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E97906E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578CA1D4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292200" w14:textId="486FAA54" w:rsidR="00905C33" w:rsidRPr="00494247" w:rsidRDefault="007A6708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10,229,400.60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A27A0" w14:textId="77777777" w:rsidR="00905C33" w:rsidRPr="00494247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29F05DD" w14:textId="77777777" w:rsidR="00905C33" w:rsidRPr="00494247" w:rsidRDefault="00905C33" w:rsidP="00CC260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114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523.18</w:t>
            </w:r>
          </w:p>
        </w:tc>
      </w:tr>
      <w:tr w:rsidR="00905C33" w:rsidRPr="00494247" w14:paraId="64DB6F41" w14:textId="77777777" w:rsidTr="00256204">
        <w:trPr>
          <w:cantSplit/>
        </w:trPr>
        <w:tc>
          <w:tcPr>
            <w:tcW w:w="2430" w:type="dxa"/>
            <w:shd w:val="clear" w:color="auto" w:fill="auto"/>
          </w:tcPr>
          <w:p w14:paraId="757E25BF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37B1816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57B5AC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3E14B5E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051544B8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A0C14" w14:textId="40601BE9" w:rsidR="00905C33" w:rsidRPr="00494247" w:rsidRDefault="007A6708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E2ECF" w14:textId="77777777" w:rsidR="00905C33" w:rsidRPr="00494247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6A958" w14:textId="77777777" w:rsidR="00905C33" w:rsidRPr="00494247" w:rsidRDefault="00905C33" w:rsidP="00CC260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746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CC260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756.49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905C33" w:rsidRPr="00494247" w14:paraId="28003300" w14:textId="77777777" w:rsidTr="00256204">
        <w:trPr>
          <w:cantSplit/>
        </w:trPr>
        <w:tc>
          <w:tcPr>
            <w:tcW w:w="4084" w:type="dxa"/>
            <w:gridSpan w:val="3"/>
            <w:shd w:val="clear" w:color="auto" w:fill="auto"/>
          </w:tcPr>
          <w:p w14:paraId="51480C18" w14:textId="77777777" w:rsidR="00905C33" w:rsidRPr="00494247" w:rsidRDefault="00905C33" w:rsidP="00905C3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91" w:type="dxa"/>
            <w:shd w:val="clear" w:color="auto" w:fill="auto"/>
          </w:tcPr>
          <w:p w14:paraId="5404DBBF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596EFEDC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341AE9" w14:textId="60C4B79E" w:rsidR="00905C33" w:rsidRPr="00494247" w:rsidRDefault="007A6708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10,229,400.60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92014" w14:textId="77777777" w:rsidR="00905C33" w:rsidRPr="00494247" w:rsidRDefault="00905C33" w:rsidP="00905C33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08B63" w14:textId="77777777" w:rsidR="00905C33" w:rsidRPr="00494247" w:rsidRDefault="00905C33" w:rsidP="00905C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8,367,766.69</w:t>
            </w:r>
          </w:p>
        </w:tc>
      </w:tr>
    </w:tbl>
    <w:p w14:paraId="2AB15F44" w14:textId="0487D446" w:rsidR="00905C33" w:rsidRDefault="00905C33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9E729BD" w14:textId="64392D39" w:rsidR="00022CD6" w:rsidRDefault="00022CD6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088BD53" w14:textId="18D3D5EC" w:rsidR="00022CD6" w:rsidRDefault="00022CD6" w:rsidP="004666D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991180A" w14:textId="77777777" w:rsidR="00022CD6" w:rsidRPr="0012646A" w:rsidRDefault="00022CD6" w:rsidP="00022CD6">
      <w:pPr>
        <w:numPr>
          <w:ilvl w:val="0"/>
          <w:numId w:val="28"/>
        </w:numPr>
        <w:tabs>
          <w:tab w:val="left" w:pos="513"/>
        </w:tabs>
        <w:spacing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1A08C7E" w14:textId="77777777" w:rsidR="007734AB" w:rsidRPr="008F6283" w:rsidRDefault="007734AB" w:rsidP="008F6283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ความเสี่ยงด้านสินเชื่อ</w:t>
      </w:r>
    </w:p>
    <w:p w14:paraId="373AA0FB" w14:textId="77777777" w:rsidR="007734AB" w:rsidRDefault="007734AB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 เมื่อครบกำหนด</w:t>
      </w:r>
    </w:p>
    <w:p w14:paraId="5F3E838A" w14:textId="77777777" w:rsidR="007734AB" w:rsidRDefault="007734AB" w:rsidP="008F628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ฝ่ายบริหารได้กำหนดนโยบายการให้สินเชื่อที่ระมัดระวังและขายสินค้าให้กับลูกค้าที่ได้มีการอนุมัติวงเงินสินเชื่อแล้วว่ามีฐานะการเงินดีแ</w:t>
      </w:r>
      <w:r w:rsidR="008F6283">
        <w:rPr>
          <w:rFonts w:ascii="Angsana New" w:hAnsi="Angsana New"/>
          <w:sz w:val="30"/>
          <w:szCs w:val="30"/>
          <w:cs/>
        </w:rPr>
        <w:t xml:space="preserve">ละมีความสามารถในการชำระหนี้ได้ </w:t>
      </w:r>
      <w:r>
        <w:rPr>
          <w:rFonts w:ascii="Angsana New" w:hAnsi="Angsana New"/>
          <w:sz w:val="30"/>
          <w:szCs w:val="30"/>
          <w:cs/>
        </w:rPr>
        <w:t>ดังนั้นบริษัทจึงไม่คาดว่าจะ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14:paraId="13B4A3C8" w14:textId="77777777" w:rsidR="007734AB" w:rsidRPr="008F6283" w:rsidRDefault="007734AB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13FBDB58" w14:textId="77777777" w:rsidR="007734AB" w:rsidRDefault="00905C33" w:rsidP="00F25A4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บริษัทและเพื่อทำให้ผลกระทบจากความผันผวนของกระแสเงินสดลดลง</w:t>
      </w:r>
    </w:p>
    <w:p w14:paraId="401A6E79" w14:textId="77777777" w:rsidR="007734AB" w:rsidRPr="008F6283" w:rsidRDefault="007734AB" w:rsidP="00F25A47">
      <w:pPr>
        <w:spacing w:before="24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8F6283">
        <w:rPr>
          <w:rFonts w:ascii="Angsana New" w:hAnsi="Angsana New"/>
          <w:sz w:val="30"/>
          <w:szCs w:val="30"/>
          <w:u w:val="single"/>
          <w:cs/>
        </w:rPr>
        <w:t>มูลค่ายุติธรรมของสินทรัพย์และหนี้สินทางการเงิน</w:t>
      </w:r>
    </w:p>
    <w:p w14:paraId="510CF7F1" w14:textId="77777777" w:rsidR="009E5FFC" w:rsidRDefault="00905C33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และอัตราดอกเบี้ยเป็นไปตามอัตราตลาด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ฝ่ายบริหารเชื่อว่ามูลค่ายุติธรรมของสินทรัพย์ทางการเงินและหนี้สินทางการเงิน ณ วันที่</w:t>
      </w:r>
      <w:r w:rsidRPr="00494247">
        <w:rPr>
          <w:rFonts w:ascii="Angsana New" w:hAnsi="Angsana New"/>
          <w:sz w:val="30"/>
          <w:szCs w:val="30"/>
        </w:rPr>
        <w:br/>
      </w:r>
      <w:r w:rsidRPr="00494247">
        <w:rPr>
          <w:rFonts w:ascii="Angsana New" w:hAnsi="Angsana New"/>
          <w:sz w:val="30"/>
          <w:szCs w:val="30"/>
          <w:lang w:val="en-US"/>
        </w:rPr>
        <w:t>3</w:t>
      </w:r>
      <w:r w:rsidR="000036C3">
        <w:rPr>
          <w:rFonts w:ascii="Angsana New" w:hAnsi="Angsana New"/>
          <w:sz w:val="30"/>
          <w:szCs w:val="30"/>
          <w:lang w:val="en-US"/>
        </w:rPr>
        <w:t>0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</w:t>
      </w:r>
      <w:r w:rsidR="000036C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94247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494247">
        <w:rPr>
          <w:rFonts w:ascii="Angsana New" w:hAnsi="Angsana New"/>
          <w:sz w:val="30"/>
          <w:szCs w:val="30"/>
          <w:lang w:val="en-US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4942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75E366AA" w14:textId="08B385EC" w:rsidR="00CD4A67" w:rsidRDefault="00CD4A67" w:rsidP="00905C33">
      <w:pPr>
        <w:numPr>
          <w:ilvl w:val="0"/>
          <w:numId w:val="28"/>
        </w:numPr>
        <w:tabs>
          <w:tab w:val="left" w:pos="513"/>
        </w:tabs>
        <w:spacing w:before="240"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14ACCDCB" w14:textId="4C1737D7" w:rsidR="00CD4A67" w:rsidRPr="00CD4A67" w:rsidRDefault="00CD4A67" w:rsidP="00CD4A6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D4A67">
        <w:rPr>
          <w:rFonts w:ascii="Angsana New" w:hAnsi="Angsana New"/>
          <w:sz w:val="30"/>
          <w:szCs w:val="30"/>
          <w:cs/>
        </w:rPr>
        <w:t xml:space="preserve">ในระหว่างวันที่ </w:t>
      </w:r>
      <w:r w:rsidRPr="00CD4A67">
        <w:rPr>
          <w:rFonts w:ascii="Angsana New" w:hAnsi="Angsana New"/>
          <w:sz w:val="30"/>
          <w:szCs w:val="30"/>
        </w:rPr>
        <w:t>24</w:t>
      </w:r>
      <w:r w:rsidRPr="00CD4A67">
        <w:rPr>
          <w:rFonts w:ascii="Angsana New" w:hAnsi="Angsana New"/>
          <w:sz w:val="30"/>
          <w:szCs w:val="30"/>
          <w:cs/>
        </w:rPr>
        <w:t xml:space="preserve"> </w:t>
      </w:r>
      <w:r w:rsidR="009F4E32">
        <w:rPr>
          <w:rFonts w:ascii="Angsana New" w:hAnsi="Angsana New" w:hint="cs"/>
          <w:sz w:val="30"/>
          <w:szCs w:val="30"/>
          <w:cs/>
        </w:rPr>
        <w:t>กรกฎาคม</w:t>
      </w:r>
      <w:r w:rsidRPr="00CD4A67">
        <w:rPr>
          <w:rFonts w:ascii="Angsana New" w:hAnsi="Angsana New"/>
          <w:sz w:val="30"/>
          <w:szCs w:val="30"/>
          <w:cs/>
        </w:rPr>
        <w:t xml:space="preserve"> </w:t>
      </w:r>
      <w:r w:rsidRPr="00CD4A67">
        <w:rPr>
          <w:rFonts w:ascii="Angsana New" w:hAnsi="Angsana New"/>
          <w:sz w:val="30"/>
          <w:szCs w:val="30"/>
        </w:rPr>
        <w:t xml:space="preserve">2562 </w:t>
      </w:r>
      <w:r w:rsidRPr="00CD4A67">
        <w:rPr>
          <w:rFonts w:ascii="Angsana New" w:hAnsi="Angsana New"/>
          <w:sz w:val="30"/>
          <w:szCs w:val="30"/>
          <w:cs/>
        </w:rPr>
        <w:t>ถึง</w:t>
      </w:r>
      <w:r w:rsidR="008D5AEF">
        <w:rPr>
          <w:rFonts w:ascii="Angsana New" w:hAnsi="Angsana New" w:hint="cs"/>
          <w:sz w:val="30"/>
          <w:szCs w:val="30"/>
          <w:cs/>
        </w:rPr>
        <w:t>วันที่</w:t>
      </w:r>
      <w:r w:rsidRPr="00CD4A67">
        <w:rPr>
          <w:rFonts w:ascii="Angsana New" w:hAnsi="Angsana New"/>
          <w:sz w:val="30"/>
          <w:szCs w:val="30"/>
          <w:cs/>
        </w:rPr>
        <w:t xml:space="preserve"> </w:t>
      </w:r>
      <w:r w:rsidRPr="00CD4A67">
        <w:rPr>
          <w:rFonts w:ascii="Angsana New" w:hAnsi="Angsana New"/>
          <w:sz w:val="30"/>
          <w:szCs w:val="30"/>
        </w:rPr>
        <w:t>26</w:t>
      </w:r>
      <w:r w:rsidRPr="00CD4A67">
        <w:rPr>
          <w:rFonts w:ascii="Angsana New" w:hAnsi="Angsana New"/>
          <w:sz w:val="30"/>
          <w:szCs w:val="30"/>
          <w:cs/>
        </w:rPr>
        <w:t xml:space="preserve"> </w:t>
      </w:r>
      <w:r w:rsidR="009F4E32">
        <w:rPr>
          <w:rFonts w:ascii="Angsana New" w:hAnsi="Angsana New" w:hint="cs"/>
          <w:sz w:val="30"/>
          <w:szCs w:val="30"/>
          <w:cs/>
        </w:rPr>
        <w:t>กรกฎาคม</w:t>
      </w:r>
      <w:r w:rsidRPr="00CD4A67">
        <w:rPr>
          <w:rFonts w:ascii="Angsana New" w:hAnsi="Angsana New"/>
          <w:sz w:val="30"/>
          <w:szCs w:val="30"/>
          <w:cs/>
        </w:rPr>
        <w:t xml:space="preserve"> </w:t>
      </w:r>
      <w:r w:rsidRPr="00CD4A67">
        <w:rPr>
          <w:rFonts w:ascii="Angsana New" w:hAnsi="Angsana New"/>
          <w:sz w:val="30"/>
          <w:szCs w:val="30"/>
        </w:rPr>
        <w:t>2562</w:t>
      </w:r>
      <w:r w:rsidRPr="00CD4A67">
        <w:rPr>
          <w:rFonts w:ascii="Angsana New" w:hAnsi="Angsana New"/>
          <w:sz w:val="30"/>
          <w:szCs w:val="30"/>
          <w:cs/>
        </w:rPr>
        <w:t xml:space="preserve"> บริษัทฯได้เสนอขายหุ้นสามัญเพิ่มทุนจำนวน</w:t>
      </w:r>
      <w:r w:rsidRPr="00CD4A67">
        <w:rPr>
          <w:rFonts w:ascii="Angsana New" w:hAnsi="Angsana New"/>
          <w:sz w:val="30"/>
          <w:szCs w:val="30"/>
        </w:rPr>
        <w:t>130</w:t>
      </w:r>
      <w:r w:rsidRPr="00CD4A67">
        <w:rPr>
          <w:rFonts w:ascii="Angsana New" w:hAnsi="Angsana New"/>
          <w:sz w:val="30"/>
          <w:szCs w:val="30"/>
          <w:cs/>
        </w:rPr>
        <w:t xml:space="preserve"> ล้านหุ้น ในราคาหุ้นละ </w:t>
      </w:r>
      <w:r w:rsidRPr="00CD4A67">
        <w:rPr>
          <w:rFonts w:ascii="Angsana New" w:hAnsi="Angsana New"/>
          <w:sz w:val="30"/>
          <w:szCs w:val="30"/>
        </w:rPr>
        <w:t>1.10</w:t>
      </w:r>
      <w:r w:rsidRPr="00CD4A67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 คิดเป็นจำนวนเงินรวม </w:t>
      </w:r>
      <w:r w:rsidRPr="00CD4A67">
        <w:rPr>
          <w:rFonts w:ascii="Angsana New" w:hAnsi="Angsana New"/>
          <w:sz w:val="30"/>
          <w:szCs w:val="30"/>
        </w:rPr>
        <w:t xml:space="preserve">143 </w:t>
      </w:r>
      <w:r w:rsidRPr="00CD4A67">
        <w:rPr>
          <w:rFonts w:ascii="Angsana New" w:hAnsi="Angsana New"/>
          <w:sz w:val="30"/>
          <w:szCs w:val="30"/>
          <w:cs/>
        </w:rPr>
        <w:t xml:space="preserve">ล้านบาท ซึ่งบริษัทฯได้รับชำระเงินค่าหุ้นเพิ่มทุนดังกล่าวแล้วทั้งจำนวนในวันที่ </w:t>
      </w:r>
      <w:r w:rsidR="008D5AEF">
        <w:rPr>
          <w:rFonts w:ascii="Angsana New" w:hAnsi="Angsana New"/>
          <w:sz w:val="30"/>
          <w:szCs w:val="30"/>
          <w:lang w:val="en-US"/>
        </w:rPr>
        <w:t>30</w:t>
      </w:r>
      <w:r w:rsidR="008D5AEF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8D5AEF">
        <w:rPr>
          <w:rFonts w:ascii="Angsana New" w:hAnsi="Angsana New"/>
          <w:sz w:val="30"/>
          <w:szCs w:val="30"/>
          <w:lang w:val="en-US"/>
        </w:rPr>
        <w:t>2562</w:t>
      </w:r>
      <w:r w:rsidRPr="00CD4A67">
        <w:rPr>
          <w:rFonts w:ascii="Angsana New" w:hAnsi="Angsana New"/>
          <w:sz w:val="30"/>
          <w:szCs w:val="30"/>
          <w:cs/>
        </w:rPr>
        <w:t xml:space="preserve">โดยบริษัทฯได้จดทะเบียนการเพิ่มทุนชำระแล้วดังกล่าวกับกระทรวงพาณิชย์เมื่อวันที่ </w:t>
      </w:r>
      <w:r w:rsidR="008D5AEF">
        <w:rPr>
          <w:rFonts w:ascii="Angsana New" w:hAnsi="Angsana New"/>
          <w:sz w:val="30"/>
          <w:szCs w:val="30"/>
        </w:rPr>
        <w:t>30</w:t>
      </w:r>
      <w:r w:rsidR="008D5AEF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CD4A67">
        <w:rPr>
          <w:rFonts w:ascii="Angsana New" w:hAnsi="Angsana New" w:hint="cs"/>
          <w:sz w:val="30"/>
          <w:szCs w:val="30"/>
          <w:cs/>
        </w:rPr>
        <w:t xml:space="preserve"> </w:t>
      </w:r>
      <w:r w:rsidR="008D5AEF">
        <w:rPr>
          <w:rFonts w:ascii="Angsana New" w:hAnsi="Angsana New"/>
          <w:sz w:val="30"/>
          <w:szCs w:val="30"/>
          <w:lang w:val="en-US"/>
        </w:rPr>
        <w:t>2562</w:t>
      </w:r>
      <w:bookmarkStart w:id="6" w:name="_GoBack"/>
      <w:bookmarkEnd w:id="6"/>
      <w:r w:rsidRPr="00CD4A67">
        <w:rPr>
          <w:rFonts w:ascii="Angsana New" w:hAnsi="Angsana New"/>
          <w:sz w:val="30"/>
          <w:szCs w:val="30"/>
        </w:rPr>
        <w:t xml:space="preserve"> </w:t>
      </w:r>
      <w:r w:rsidRPr="00CD4A67">
        <w:rPr>
          <w:rFonts w:ascii="Angsana New" w:hAnsi="Angsana New"/>
          <w:sz w:val="30"/>
          <w:szCs w:val="30"/>
          <w:cs/>
        </w:rPr>
        <w:t>นอกจากนี้ ค่าใช้จ่ายทางตรงที่เกี่ยวข้องกับการเสนอขายหุ้นดังกล่าวจะแสดงหักจากส่วนเกินมูลค่าหุ้นสามัญในไตรมาสที่</w:t>
      </w:r>
      <w:r w:rsidRPr="00CD4A67">
        <w:rPr>
          <w:rFonts w:ascii="Angsana New" w:hAnsi="Angsana New" w:hint="cs"/>
          <w:sz w:val="30"/>
          <w:szCs w:val="30"/>
          <w:cs/>
        </w:rPr>
        <w:t>สาม</w:t>
      </w:r>
      <w:r w:rsidRPr="00CD4A67">
        <w:rPr>
          <w:rFonts w:ascii="Angsana New" w:hAnsi="Angsana New"/>
          <w:sz w:val="30"/>
          <w:szCs w:val="30"/>
          <w:cs/>
        </w:rPr>
        <w:t xml:space="preserve">ของปี </w:t>
      </w:r>
      <w:r w:rsidRPr="00CD4A67">
        <w:rPr>
          <w:rFonts w:ascii="Angsana New" w:hAnsi="Angsana New"/>
          <w:sz w:val="30"/>
          <w:szCs w:val="30"/>
        </w:rPr>
        <w:t>2562</w:t>
      </w:r>
    </w:p>
    <w:p w14:paraId="6A2570AB" w14:textId="445F9500" w:rsidR="00CD4A67" w:rsidRPr="00CD4A67" w:rsidRDefault="00CD4A67" w:rsidP="00CD4A6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D4A67">
        <w:rPr>
          <w:rFonts w:ascii="Angsana New" w:hAnsi="Angsana New"/>
          <w:sz w:val="30"/>
          <w:szCs w:val="30"/>
        </w:rPr>
        <w:tab/>
      </w:r>
      <w:r w:rsidRPr="00CD4A67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 ได้รับหุ้นสามัญของบริษัทฯเป็นหลักทรัพย์จดทะเบียนในตลาดหลักทรัพย์แห่งประเทศไทย และให้เริ่มซื้อขายในวันที่ </w:t>
      </w:r>
      <w:r w:rsidRPr="00CD4A67">
        <w:rPr>
          <w:rFonts w:ascii="Angsana New" w:hAnsi="Angsana New"/>
          <w:sz w:val="30"/>
          <w:szCs w:val="30"/>
        </w:rPr>
        <w:t xml:space="preserve">1 </w:t>
      </w:r>
      <w:r w:rsidRPr="00CD4A67">
        <w:rPr>
          <w:rFonts w:ascii="Angsana New" w:hAnsi="Angsana New" w:hint="cs"/>
          <w:sz w:val="30"/>
          <w:szCs w:val="30"/>
          <w:cs/>
        </w:rPr>
        <w:t>สิงหาคม</w:t>
      </w:r>
      <w:r w:rsidRPr="00CD4A67">
        <w:rPr>
          <w:rFonts w:ascii="Angsana New" w:hAnsi="Angsana New"/>
          <w:sz w:val="30"/>
          <w:szCs w:val="30"/>
          <w:cs/>
        </w:rPr>
        <w:t xml:space="preserve"> </w:t>
      </w:r>
      <w:r w:rsidRPr="00CD4A67">
        <w:rPr>
          <w:rFonts w:ascii="Angsana New" w:hAnsi="Angsana New"/>
          <w:sz w:val="30"/>
          <w:szCs w:val="30"/>
        </w:rPr>
        <w:t>2562</w:t>
      </w:r>
    </w:p>
    <w:p w14:paraId="5DDF601C" w14:textId="673EF900" w:rsidR="001E11E6" w:rsidRPr="00F25A47" w:rsidRDefault="001E11E6" w:rsidP="00905C33">
      <w:pPr>
        <w:numPr>
          <w:ilvl w:val="0"/>
          <w:numId w:val="28"/>
        </w:numPr>
        <w:tabs>
          <w:tab w:val="left" w:pos="513"/>
        </w:tabs>
        <w:spacing w:before="240" w:line="240" w:lineRule="atLeast"/>
        <w:ind w:hanging="1440"/>
        <w:jc w:val="both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5D7702A3" w14:textId="77777777" w:rsidR="001E11E6" w:rsidRPr="00905C33" w:rsidRDefault="001E11E6" w:rsidP="00F25A47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850CAB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</w:t>
      </w:r>
      <w:r w:rsidRPr="00A748FF">
        <w:rPr>
          <w:rFonts w:ascii="Angsana New" w:hAnsi="Angsana New"/>
          <w:sz w:val="30"/>
          <w:szCs w:val="30"/>
          <w:cs/>
        </w:rPr>
        <w:t>แล้วเมื่อ</w:t>
      </w:r>
      <w:r w:rsidRPr="001C4624">
        <w:rPr>
          <w:rFonts w:ascii="Angsana New" w:hAnsi="Angsana New"/>
          <w:sz w:val="30"/>
          <w:szCs w:val="30"/>
          <w:cs/>
        </w:rPr>
        <w:t>วันที่</w:t>
      </w:r>
      <w:r w:rsidRPr="001C4624">
        <w:rPr>
          <w:rFonts w:ascii="Angsana New" w:hAnsi="Angsana New"/>
          <w:sz w:val="30"/>
          <w:szCs w:val="30"/>
        </w:rPr>
        <w:t xml:space="preserve"> </w:t>
      </w:r>
      <w:r w:rsidR="001C4624" w:rsidRPr="00022CD6">
        <w:rPr>
          <w:rFonts w:ascii="Angsana New" w:hAnsi="Angsana New"/>
          <w:sz w:val="30"/>
          <w:szCs w:val="30"/>
        </w:rPr>
        <w:t>13</w:t>
      </w:r>
      <w:r w:rsidRPr="001C4624">
        <w:rPr>
          <w:rFonts w:ascii="Angsana New" w:hAnsi="Angsana New"/>
          <w:sz w:val="30"/>
          <w:szCs w:val="30"/>
        </w:rPr>
        <w:t xml:space="preserve"> </w:t>
      </w:r>
      <w:r w:rsidR="00A00617">
        <w:rPr>
          <w:rFonts w:ascii="Angsana New" w:hAnsi="Angsana New" w:hint="cs"/>
          <w:sz w:val="30"/>
          <w:szCs w:val="30"/>
          <w:cs/>
        </w:rPr>
        <w:t>สิงหาคม</w:t>
      </w:r>
      <w:r w:rsidRPr="001C4624">
        <w:rPr>
          <w:rFonts w:ascii="Angsana New" w:hAnsi="Angsana New"/>
          <w:sz w:val="30"/>
          <w:szCs w:val="30"/>
        </w:rPr>
        <w:t xml:space="preserve"> </w:t>
      </w:r>
      <w:r w:rsidRPr="001C4624">
        <w:rPr>
          <w:rFonts w:ascii="Angsana New" w:hAnsi="Angsana New" w:hint="cs"/>
          <w:sz w:val="30"/>
          <w:szCs w:val="30"/>
          <w:cs/>
        </w:rPr>
        <w:t>25</w:t>
      </w:r>
      <w:r w:rsidR="00A748FF" w:rsidRPr="001C4624">
        <w:rPr>
          <w:rFonts w:ascii="Angsana New" w:hAnsi="Angsana New"/>
          <w:sz w:val="30"/>
          <w:szCs w:val="30"/>
        </w:rPr>
        <w:t>6</w:t>
      </w:r>
      <w:r w:rsidR="00905C33" w:rsidRPr="001C4624">
        <w:rPr>
          <w:rFonts w:ascii="Angsana New" w:hAnsi="Angsana New"/>
          <w:sz w:val="30"/>
          <w:szCs w:val="30"/>
          <w:lang w:val="en-US"/>
        </w:rPr>
        <w:t>2</w:t>
      </w:r>
    </w:p>
    <w:p w14:paraId="39AD19B5" w14:textId="77777777" w:rsidR="00296204" w:rsidRPr="00EA4315" w:rsidRDefault="00296204" w:rsidP="001E11E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296204" w:rsidRPr="00EA4315" w:rsidSect="00702663">
      <w:footerReference w:type="default" r:id="rId14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DE8B5" w14:textId="77777777" w:rsidR="00C50FB7" w:rsidRDefault="00C50FB7">
      <w:r>
        <w:separator/>
      </w:r>
    </w:p>
  </w:endnote>
  <w:endnote w:type="continuationSeparator" w:id="0">
    <w:p w14:paraId="592CC8EB" w14:textId="77777777" w:rsidR="00C50FB7" w:rsidRDefault="00C5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D05B7" w14:textId="77777777" w:rsidR="00AB4463" w:rsidRPr="008C31D3" w:rsidRDefault="00AB4463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DE106D6" w14:textId="77777777" w:rsidR="00AB4463" w:rsidRPr="008C31D3" w:rsidRDefault="00AB4463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94481" w14:textId="77777777" w:rsidR="00AB4463" w:rsidRPr="008C31D3" w:rsidRDefault="00AB4463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985CD46" w14:textId="77777777" w:rsidR="00AB4463" w:rsidRPr="008C31D3" w:rsidRDefault="00AB4463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 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42379" w14:textId="77777777" w:rsidR="00AB4463" w:rsidRDefault="00AB446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A01AF20" w14:textId="77777777" w:rsidR="00AB4463" w:rsidRPr="008C31D3" w:rsidRDefault="00AB446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44667" w14:textId="77777777" w:rsidR="00AB4463" w:rsidRDefault="00AB446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86DBFA6" w14:textId="77777777" w:rsidR="00AB4463" w:rsidRPr="008C31D3" w:rsidRDefault="00AB446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7D72" w14:textId="77777777" w:rsidR="00AB4463" w:rsidRDefault="00AB446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C46769A" w14:textId="77777777" w:rsidR="00AB4463" w:rsidRPr="008C31D3" w:rsidRDefault="00AB446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9918B0">
      <w:rPr>
        <w:rFonts w:ascii="Angsana New" w:hAnsi="Angsana New" w:cs="Angsana New"/>
        <w:sz w:val="30"/>
        <w:szCs w:val="30"/>
        <w:cs/>
        <w:lang w:val="en-US"/>
      </w:rPr>
      <w:t>นายวราวุธ   อรุโณทัย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22803" w14:textId="77777777" w:rsidR="00C50FB7" w:rsidRDefault="00C50FB7">
      <w:r>
        <w:separator/>
      </w:r>
    </w:p>
  </w:footnote>
  <w:footnote w:type="continuationSeparator" w:id="0">
    <w:p w14:paraId="4394A7C0" w14:textId="77777777" w:rsidR="00C50FB7" w:rsidRDefault="00C50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BF0ED" w14:textId="77777777" w:rsidR="00AB4463" w:rsidRDefault="00AB4463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8D5AEF">
      <w:rPr>
        <w:rStyle w:val="PageNumber"/>
        <w:rFonts w:ascii="Angsana New" w:hAnsi="Angsana New" w:cs="Angsana New"/>
        <w:noProof/>
        <w:sz w:val="28"/>
        <w:szCs w:val="28"/>
      </w:rPr>
      <w:t>6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3FE6669A" w14:textId="77777777" w:rsidR="00AB4463" w:rsidRDefault="00AB4463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26650" w14:textId="77777777" w:rsidR="00AB4463" w:rsidRDefault="00AB4463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8D5AEF">
      <w:rPr>
        <w:rStyle w:val="PageNumber"/>
        <w:rFonts w:ascii="Angsana New" w:hAnsi="Angsana New" w:cs="Angsana New"/>
        <w:noProof/>
        <w:sz w:val="28"/>
        <w:szCs w:val="28"/>
      </w:rPr>
      <w:t>36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50CBD398" w14:textId="77777777" w:rsidR="00AB4463" w:rsidRPr="00AC69F6" w:rsidRDefault="00AB4463" w:rsidP="00AC69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2F36"/>
    <w:multiLevelType w:val="hybridMultilevel"/>
    <w:tmpl w:val="D8E43D5A"/>
    <w:lvl w:ilvl="0" w:tplc="BF2807F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2A7D"/>
    <w:multiLevelType w:val="hybridMultilevel"/>
    <w:tmpl w:val="7FFA2334"/>
    <w:lvl w:ilvl="0" w:tplc="AB8C9C8A">
      <w:start w:val="1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711D0"/>
    <w:multiLevelType w:val="hybridMultilevel"/>
    <w:tmpl w:val="17B25420"/>
    <w:lvl w:ilvl="0" w:tplc="E60A9D90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C5C31"/>
    <w:multiLevelType w:val="hybridMultilevel"/>
    <w:tmpl w:val="570E2EB2"/>
    <w:lvl w:ilvl="0" w:tplc="AB0800A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90EC6"/>
    <w:multiLevelType w:val="hybridMultilevel"/>
    <w:tmpl w:val="D8E43D5A"/>
    <w:lvl w:ilvl="0" w:tplc="BF2807F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54A7F"/>
    <w:multiLevelType w:val="hybridMultilevel"/>
    <w:tmpl w:val="5E44F0EE"/>
    <w:lvl w:ilvl="0" w:tplc="9F26EC3A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B0741"/>
    <w:multiLevelType w:val="hybridMultilevel"/>
    <w:tmpl w:val="E3A8663A"/>
    <w:lvl w:ilvl="0" w:tplc="1BB2D6A6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55E5CAC"/>
    <w:multiLevelType w:val="hybridMultilevel"/>
    <w:tmpl w:val="F93AB0A6"/>
    <w:lvl w:ilvl="0" w:tplc="CD78F582">
      <w:start w:val="2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01BE3"/>
    <w:multiLevelType w:val="hybridMultilevel"/>
    <w:tmpl w:val="FD1CC63C"/>
    <w:lvl w:ilvl="0" w:tplc="BF78E4FC">
      <w:start w:val="2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41BED"/>
    <w:multiLevelType w:val="hybridMultilevel"/>
    <w:tmpl w:val="DE04E984"/>
    <w:lvl w:ilvl="0" w:tplc="AB0800A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34945"/>
    <w:multiLevelType w:val="hybridMultilevel"/>
    <w:tmpl w:val="3424AAF2"/>
    <w:lvl w:ilvl="0" w:tplc="91365146">
      <w:start w:val="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C1990"/>
    <w:multiLevelType w:val="hybridMultilevel"/>
    <w:tmpl w:val="C60064BA"/>
    <w:lvl w:ilvl="0" w:tplc="09CC5514">
      <w:start w:val="2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586568"/>
    <w:multiLevelType w:val="hybridMultilevel"/>
    <w:tmpl w:val="D8E43D5A"/>
    <w:lvl w:ilvl="0" w:tplc="BF2807F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A628C"/>
    <w:multiLevelType w:val="hybridMultilevel"/>
    <w:tmpl w:val="C07E25A8"/>
    <w:lvl w:ilvl="0" w:tplc="A18AD2F4">
      <w:start w:val="1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C0030"/>
    <w:multiLevelType w:val="hybridMultilevel"/>
    <w:tmpl w:val="CDBA0E60"/>
    <w:lvl w:ilvl="0" w:tplc="C1CC44FC">
      <w:start w:val="1"/>
      <w:numFmt w:val="decimal"/>
      <w:lvlText w:val="23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2C0145"/>
    <w:multiLevelType w:val="hybridMultilevel"/>
    <w:tmpl w:val="A9A25770"/>
    <w:lvl w:ilvl="0" w:tplc="10FC174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6711B"/>
    <w:multiLevelType w:val="hybridMultilevel"/>
    <w:tmpl w:val="DE04E984"/>
    <w:lvl w:ilvl="0" w:tplc="AB0800A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A5AE4"/>
    <w:multiLevelType w:val="hybridMultilevel"/>
    <w:tmpl w:val="348EB53E"/>
    <w:lvl w:ilvl="0" w:tplc="0C186356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230B3"/>
    <w:multiLevelType w:val="hybridMultilevel"/>
    <w:tmpl w:val="E78C777E"/>
    <w:lvl w:ilvl="0" w:tplc="7BCE160E">
      <w:start w:val="1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636FB4"/>
    <w:multiLevelType w:val="hybridMultilevel"/>
    <w:tmpl w:val="E78C777E"/>
    <w:lvl w:ilvl="0" w:tplc="7BCE160E">
      <w:start w:val="1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FF6351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242B8"/>
    <w:multiLevelType w:val="hybridMultilevel"/>
    <w:tmpl w:val="83D4F11E"/>
    <w:lvl w:ilvl="0" w:tplc="2C26053E">
      <w:start w:val="2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145570"/>
    <w:multiLevelType w:val="hybridMultilevel"/>
    <w:tmpl w:val="F9A4BEB0"/>
    <w:lvl w:ilvl="0" w:tplc="6D421F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82D75"/>
    <w:multiLevelType w:val="hybridMultilevel"/>
    <w:tmpl w:val="5538BD1C"/>
    <w:lvl w:ilvl="0" w:tplc="CFF0CE30">
      <w:start w:val="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F4D41"/>
    <w:multiLevelType w:val="hybridMultilevel"/>
    <w:tmpl w:val="EB2810B8"/>
    <w:lvl w:ilvl="0" w:tplc="3168D804">
      <w:start w:val="2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C2F9F"/>
    <w:multiLevelType w:val="hybridMultilevel"/>
    <w:tmpl w:val="348EB53E"/>
    <w:lvl w:ilvl="0" w:tplc="0C186356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0E82A0D"/>
    <w:multiLevelType w:val="hybridMultilevel"/>
    <w:tmpl w:val="261EC3FE"/>
    <w:lvl w:ilvl="0" w:tplc="728002F6">
      <w:start w:val="1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4B610D"/>
    <w:multiLevelType w:val="hybridMultilevel"/>
    <w:tmpl w:val="EE1EAB5E"/>
    <w:lvl w:ilvl="0" w:tplc="574A13DA">
      <w:start w:val="1"/>
      <w:numFmt w:val="decimal"/>
      <w:lvlText w:val="25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315C91"/>
    <w:multiLevelType w:val="hybridMultilevel"/>
    <w:tmpl w:val="DE04E984"/>
    <w:lvl w:ilvl="0" w:tplc="AB0800A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35B02"/>
    <w:multiLevelType w:val="hybridMultilevel"/>
    <w:tmpl w:val="C07E25A8"/>
    <w:lvl w:ilvl="0" w:tplc="A18AD2F4">
      <w:start w:val="19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26C21"/>
    <w:multiLevelType w:val="hybridMultilevel"/>
    <w:tmpl w:val="ED80D194"/>
    <w:lvl w:ilvl="0" w:tplc="F18C165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65E9E"/>
    <w:multiLevelType w:val="hybridMultilevel"/>
    <w:tmpl w:val="49C69F92"/>
    <w:lvl w:ilvl="0" w:tplc="017C6E3E">
      <w:start w:val="2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EC4CEF"/>
    <w:multiLevelType w:val="hybridMultilevel"/>
    <w:tmpl w:val="4C4A475A"/>
    <w:lvl w:ilvl="0" w:tplc="AC0CEA30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2B4735"/>
    <w:multiLevelType w:val="hybridMultilevel"/>
    <w:tmpl w:val="1B4A3556"/>
    <w:lvl w:ilvl="0" w:tplc="8E28142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E8207B"/>
    <w:multiLevelType w:val="hybridMultilevel"/>
    <w:tmpl w:val="7AF0ED94"/>
    <w:lvl w:ilvl="0" w:tplc="A706393A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EA6D62"/>
    <w:multiLevelType w:val="hybridMultilevel"/>
    <w:tmpl w:val="9B9049FA"/>
    <w:lvl w:ilvl="0" w:tplc="3F949D86">
      <w:start w:val="1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4D3502"/>
    <w:multiLevelType w:val="hybridMultilevel"/>
    <w:tmpl w:val="37345710"/>
    <w:lvl w:ilvl="0" w:tplc="FE826668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B4408"/>
    <w:multiLevelType w:val="hybridMultilevel"/>
    <w:tmpl w:val="52DC2FA0"/>
    <w:lvl w:ilvl="0" w:tplc="D2B0496A">
      <w:start w:val="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8036F8"/>
    <w:multiLevelType w:val="hybridMultilevel"/>
    <w:tmpl w:val="F9A4BEB0"/>
    <w:lvl w:ilvl="0" w:tplc="6D421F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D469BE"/>
    <w:multiLevelType w:val="hybridMultilevel"/>
    <w:tmpl w:val="B8D8B056"/>
    <w:lvl w:ilvl="0" w:tplc="CCEAA0F2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B26DDC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12"/>
  </w:num>
  <w:num w:numId="4">
    <w:abstractNumId w:val="45"/>
  </w:num>
  <w:num w:numId="5">
    <w:abstractNumId w:val="13"/>
  </w:num>
  <w:num w:numId="6">
    <w:abstractNumId w:val="8"/>
  </w:num>
  <w:num w:numId="7">
    <w:abstractNumId w:val="14"/>
  </w:num>
  <w:num w:numId="8">
    <w:abstractNumId w:val="17"/>
  </w:num>
  <w:num w:numId="9">
    <w:abstractNumId w:val="38"/>
  </w:num>
  <w:num w:numId="10">
    <w:abstractNumId w:val="18"/>
  </w:num>
  <w:num w:numId="11">
    <w:abstractNumId w:val="42"/>
  </w:num>
  <w:num w:numId="12">
    <w:abstractNumId w:val="26"/>
  </w:num>
  <w:num w:numId="13">
    <w:abstractNumId w:val="1"/>
  </w:num>
  <w:num w:numId="14">
    <w:abstractNumId w:val="6"/>
  </w:num>
  <w:num w:numId="15">
    <w:abstractNumId w:val="40"/>
  </w:num>
  <w:num w:numId="16">
    <w:abstractNumId w:val="21"/>
  </w:num>
  <w:num w:numId="17">
    <w:abstractNumId w:val="16"/>
  </w:num>
  <w:num w:numId="18">
    <w:abstractNumId w:val="20"/>
  </w:num>
  <w:num w:numId="19">
    <w:abstractNumId w:val="0"/>
  </w:num>
  <w:num w:numId="20">
    <w:abstractNumId w:val="4"/>
  </w:num>
  <w:num w:numId="21">
    <w:abstractNumId w:val="15"/>
  </w:num>
  <w:num w:numId="22">
    <w:abstractNumId w:val="19"/>
  </w:num>
  <w:num w:numId="23">
    <w:abstractNumId w:val="3"/>
  </w:num>
  <w:num w:numId="24">
    <w:abstractNumId w:val="31"/>
  </w:num>
  <w:num w:numId="25">
    <w:abstractNumId w:val="41"/>
  </w:num>
  <w:num w:numId="26">
    <w:abstractNumId w:val="27"/>
  </w:num>
  <w:num w:numId="27">
    <w:abstractNumId w:val="9"/>
  </w:num>
  <w:num w:numId="28">
    <w:abstractNumId w:val="24"/>
  </w:num>
  <w:num w:numId="29">
    <w:abstractNumId w:val="35"/>
  </w:num>
  <w:num w:numId="30">
    <w:abstractNumId w:val="32"/>
  </w:num>
  <w:num w:numId="31">
    <w:abstractNumId w:val="11"/>
  </w:num>
  <w:num w:numId="32">
    <w:abstractNumId w:val="23"/>
  </w:num>
  <w:num w:numId="33">
    <w:abstractNumId w:val="43"/>
  </w:num>
  <w:num w:numId="34">
    <w:abstractNumId w:val="25"/>
  </w:num>
  <w:num w:numId="35">
    <w:abstractNumId w:val="30"/>
  </w:num>
  <w:num w:numId="36">
    <w:abstractNumId w:val="28"/>
  </w:num>
  <w:num w:numId="37">
    <w:abstractNumId w:val="36"/>
  </w:num>
  <w:num w:numId="38">
    <w:abstractNumId w:val="44"/>
  </w:num>
  <w:num w:numId="39">
    <w:abstractNumId w:val="2"/>
  </w:num>
  <w:num w:numId="40">
    <w:abstractNumId w:val="39"/>
  </w:num>
  <w:num w:numId="41">
    <w:abstractNumId w:val="5"/>
  </w:num>
  <w:num w:numId="42">
    <w:abstractNumId w:val="37"/>
  </w:num>
  <w:num w:numId="43">
    <w:abstractNumId w:val="22"/>
  </w:num>
  <w:num w:numId="44">
    <w:abstractNumId w:val="34"/>
  </w:num>
  <w:num w:numId="45">
    <w:abstractNumId w:val="33"/>
  </w:num>
  <w:num w:numId="4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6FD"/>
    <w:rsid w:val="000009F6"/>
    <w:rsid w:val="0000175F"/>
    <w:rsid w:val="000027B7"/>
    <w:rsid w:val="00002BEF"/>
    <w:rsid w:val="000036C3"/>
    <w:rsid w:val="00003B9C"/>
    <w:rsid w:val="00003BA3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E3B"/>
    <w:rsid w:val="000160E4"/>
    <w:rsid w:val="00016248"/>
    <w:rsid w:val="00016765"/>
    <w:rsid w:val="00016F20"/>
    <w:rsid w:val="00020364"/>
    <w:rsid w:val="00020D9A"/>
    <w:rsid w:val="00020FCA"/>
    <w:rsid w:val="00022CD6"/>
    <w:rsid w:val="00022E54"/>
    <w:rsid w:val="00023CBB"/>
    <w:rsid w:val="00023D7D"/>
    <w:rsid w:val="00023E09"/>
    <w:rsid w:val="00024109"/>
    <w:rsid w:val="000246D4"/>
    <w:rsid w:val="000256AD"/>
    <w:rsid w:val="000258DC"/>
    <w:rsid w:val="00026B9B"/>
    <w:rsid w:val="00026F5D"/>
    <w:rsid w:val="0002729C"/>
    <w:rsid w:val="000272BF"/>
    <w:rsid w:val="000275E9"/>
    <w:rsid w:val="0002769D"/>
    <w:rsid w:val="00030F23"/>
    <w:rsid w:val="0003106B"/>
    <w:rsid w:val="00031DB8"/>
    <w:rsid w:val="00031EA7"/>
    <w:rsid w:val="000332FC"/>
    <w:rsid w:val="000345C1"/>
    <w:rsid w:val="000349C4"/>
    <w:rsid w:val="0003545E"/>
    <w:rsid w:val="000355B3"/>
    <w:rsid w:val="000357E3"/>
    <w:rsid w:val="000359D6"/>
    <w:rsid w:val="00037859"/>
    <w:rsid w:val="00040BA9"/>
    <w:rsid w:val="00040CAD"/>
    <w:rsid w:val="00041027"/>
    <w:rsid w:val="00041A52"/>
    <w:rsid w:val="000440C5"/>
    <w:rsid w:val="00045512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43D"/>
    <w:rsid w:val="0005158B"/>
    <w:rsid w:val="00051EDC"/>
    <w:rsid w:val="0005276E"/>
    <w:rsid w:val="00052D9E"/>
    <w:rsid w:val="00052F97"/>
    <w:rsid w:val="00054528"/>
    <w:rsid w:val="00054716"/>
    <w:rsid w:val="00055075"/>
    <w:rsid w:val="00055ED7"/>
    <w:rsid w:val="00056CE1"/>
    <w:rsid w:val="00056E08"/>
    <w:rsid w:val="0005726C"/>
    <w:rsid w:val="000572D0"/>
    <w:rsid w:val="00057447"/>
    <w:rsid w:val="00060C27"/>
    <w:rsid w:val="000612EC"/>
    <w:rsid w:val="000616CB"/>
    <w:rsid w:val="00061BB8"/>
    <w:rsid w:val="0006394B"/>
    <w:rsid w:val="00065412"/>
    <w:rsid w:val="000659EC"/>
    <w:rsid w:val="00065BE6"/>
    <w:rsid w:val="00065EE6"/>
    <w:rsid w:val="0006698D"/>
    <w:rsid w:val="000669EB"/>
    <w:rsid w:val="00066B80"/>
    <w:rsid w:val="000715D6"/>
    <w:rsid w:val="0007242D"/>
    <w:rsid w:val="00072814"/>
    <w:rsid w:val="00072948"/>
    <w:rsid w:val="00072F22"/>
    <w:rsid w:val="00072FD7"/>
    <w:rsid w:val="00073409"/>
    <w:rsid w:val="00074B7D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C1F"/>
    <w:rsid w:val="000837E5"/>
    <w:rsid w:val="00083F73"/>
    <w:rsid w:val="0008512B"/>
    <w:rsid w:val="00085750"/>
    <w:rsid w:val="00085DC8"/>
    <w:rsid w:val="00085DEC"/>
    <w:rsid w:val="0008668F"/>
    <w:rsid w:val="000876A9"/>
    <w:rsid w:val="00087D19"/>
    <w:rsid w:val="00087E62"/>
    <w:rsid w:val="000900B5"/>
    <w:rsid w:val="00090920"/>
    <w:rsid w:val="00091199"/>
    <w:rsid w:val="00091361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36A"/>
    <w:rsid w:val="00096468"/>
    <w:rsid w:val="00096544"/>
    <w:rsid w:val="00096AE7"/>
    <w:rsid w:val="00096B60"/>
    <w:rsid w:val="00097A60"/>
    <w:rsid w:val="00097B7C"/>
    <w:rsid w:val="000A079C"/>
    <w:rsid w:val="000A1AB7"/>
    <w:rsid w:val="000A1C7D"/>
    <w:rsid w:val="000A1E0A"/>
    <w:rsid w:val="000A2459"/>
    <w:rsid w:val="000A2628"/>
    <w:rsid w:val="000A26A2"/>
    <w:rsid w:val="000A341C"/>
    <w:rsid w:val="000A399E"/>
    <w:rsid w:val="000A3AD8"/>
    <w:rsid w:val="000A411A"/>
    <w:rsid w:val="000A43D7"/>
    <w:rsid w:val="000A4DEB"/>
    <w:rsid w:val="000A636E"/>
    <w:rsid w:val="000A65A7"/>
    <w:rsid w:val="000A7459"/>
    <w:rsid w:val="000A7A9C"/>
    <w:rsid w:val="000B09CD"/>
    <w:rsid w:val="000B2164"/>
    <w:rsid w:val="000B21E8"/>
    <w:rsid w:val="000B281D"/>
    <w:rsid w:val="000B2872"/>
    <w:rsid w:val="000B362C"/>
    <w:rsid w:val="000B369D"/>
    <w:rsid w:val="000B3B58"/>
    <w:rsid w:val="000B4048"/>
    <w:rsid w:val="000B541E"/>
    <w:rsid w:val="000B72DA"/>
    <w:rsid w:val="000C05D4"/>
    <w:rsid w:val="000C13EB"/>
    <w:rsid w:val="000C189F"/>
    <w:rsid w:val="000C2BD4"/>
    <w:rsid w:val="000C3966"/>
    <w:rsid w:val="000C529A"/>
    <w:rsid w:val="000C5B1B"/>
    <w:rsid w:val="000C5C6A"/>
    <w:rsid w:val="000C6DA9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641"/>
    <w:rsid w:val="000D329B"/>
    <w:rsid w:val="000D40E5"/>
    <w:rsid w:val="000D42E7"/>
    <w:rsid w:val="000D6098"/>
    <w:rsid w:val="000D64D0"/>
    <w:rsid w:val="000D6961"/>
    <w:rsid w:val="000D71C6"/>
    <w:rsid w:val="000D73A1"/>
    <w:rsid w:val="000D7431"/>
    <w:rsid w:val="000D7BDC"/>
    <w:rsid w:val="000D7CC1"/>
    <w:rsid w:val="000D7EEF"/>
    <w:rsid w:val="000E0CDE"/>
    <w:rsid w:val="000E11CA"/>
    <w:rsid w:val="000E11EA"/>
    <w:rsid w:val="000E14BF"/>
    <w:rsid w:val="000E1546"/>
    <w:rsid w:val="000E1EA5"/>
    <w:rsid w:val="000E1F62"/>
    <w:rsid w:val="000E276E"/>
    <w:rsid w:val="000E28EE"/>
    <w:rsid w:val="000E28F8"/>
    <w:rsid w:val="000E298F"/>
    <w:rsid w:val="000E34FE"/>
    <w:rsid w:val="000E49F1"/>
    <w:rsid w:val="000E4A04"/>
    <w:rsid w:val="000E6294"/>
    <w:rsid w:val="000E6951"/>
    <w:rsid w:val="000E6E70"/>
    <w:rsid w:val="000E6F6C"/>
    <w:rsid w:val="000E7C43"/>
    <w:rsid w:val="000F047C"/>
    <w:rsid w:val="000F05CA"/>
    <w:rsid w:val="000F110C"/>
    <w:rsid w:val="000F1767"/>
    <w:rsid w:val="000F2D3A"/>
    <w:rsid w:val="000F3433"/>
    <w:rsid w:val="000F4DF6"/>
    <w:rsid w:val="000F50E2"/>
    <w:rsid w:val="000F5990"/>
    <w:rsid w:val="000F5BE4"/>
    <w:rsid w:val="000F6568"/>
    <w:rsid w:val="000F6F61"/>
    <w:rsid w:val="000F737E"/>
    <w:rsid w:val="000F796E"/>
    <w:rsid w:val="000F7B51"/>
    <w:rsid w:val="000F7BB5"/>
    <w:rsid w:val="000F7E01"/>
    <w:rsid w:val="00100EC3"/>
    <w:rsid w:val="0010246E"/>
    <w:rsid w:val="0010339A"/>
    <w:rsid w:val="00103ED3"/>
    <w:rsid w:val="001064AD"/>
    <w:rsid w:val="0010660F"/>
    <w:rsid w:val="00107902"/>
    <w:rsid w:val="00110629"/>
    <w:rsid w:val="001117D4"/>
    <w:rsid w:val="001119E2"/>
    <w:rsid w:val="0011227F"/>
    <w:rsid w:val="00112EA4"/>
    <w:rsid w:val="001134A6"/>
    <w:rsid w:val="0011493A"/>
    <w:rsid w:val="00115CE5"/>
    <w:rsid w:val="0011690B"/>
    <w:rsid w:val="00117260"/>
    <w:rsid w:val="00117B13"/>
    <w:rsid w:val="00117C71"/>
    <w:rsid w:val="00117F1F"/>
    <w:rsid w:val="00120267"/>
    <w:rsid w:val="0012070F"/>
    <w:rsid w:val="00120A92"/>
    <w:rsid w:val="001216E8"/>
    <w:rsid w:val="00121DD0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D14"/>
    <w:rsid w:val="0012646A"/>
    <w:rsid w:val="0012672F"/>
    <w:rsid w:val="001267F4"/>
    <w:rsid w:val="00126ACF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8EF"/>
    <w:rsid w:val="00133C16"/>
    <w:rsid w:val="0013462D"/>
    <w:rsid w:val="00134A8C"/>
    <w:rsid w:val="00135712"/>
    <w:rsid w:val="0013632B"/>
    <w:rsid w:val="00136474"/>
    <w:rsid w:val="00137EA6"/>
    <w:rsid w:val="00137F97"/>
    <w:rsid w:val="001406A1"/>
    <w:rsid w:val="00143B5D"/>
    <w:rsid w:val="00143C29"/>
    <w:rsid w:val="00144908"/>
    <w:rsid w:val="00145761"/>
    <w:rsid w:val="00145FE8"/>
    <w:rsid w:val="00146DB1"/>
    <w:rsid w:val="00147250"/>
    <w:rsid w:val="0014783A"/>
    <w:rsid w:val="00147CFD"/>
    <w:rsid w:val="00147FF1"/>
    <w:rsid w:val="0015025B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4F5E"/>
    <w:rsid w:val="00155837"/>
    <w:rsid w:val="00156AF2"/>
    <w:rsid w:val="00156E8F"/>
    <w:rsid w:val="001604CB"/>
    <w:rsid w:val="001616C1"/>
    <w:rsid w:val="00162635"/>
    <w:rsid w:val="00162BE3"/>
    <w:rsid w:val="00163657"/>
    <w:rsid w:val="0016487B"/>
    <w:rsid w:val="00164A19"/>
    <w:rsid w:val="00165123"/>
    <w:rsid w:val="001657B5"/>
    <w:rsid w:val="00165CD4"/>
    <w:rsid w:val="00167443"/>
    <w:rsid w:val="0017015C"/>
    <w:rsid w:val="00170D33"/>
    <w:rsid w:val="0017146D"/>
    <w:rsid w:val="001716E3"/>
    <w:rsid w:val="001716EF"/>
    <w:rsid w:val="00171C77"/>
    <w:rsid w:val="00171F6E"/>
    <w:rsid w:val="00172B2A"/>
    <w:rsid w:val="0017381A"/>
    <w:rsid w:val="0017453D"/>
    <w:rsid w:val="001747EE"/>
    <w:rsid w:val="00174E44"/>
    <w:rsid w:val="00174EB6"/>
    <w:rsid w:val="00175C24"/>
    <w:rsid w:val="0017624B"/>
    <w:rsid w:val="001766EB"/>
    <w:rsid w:val="001776EE"/>
    <w:rsid w:val="001807D5"/>
    <w:rsid w:val="001810A1"/>
    <w:rsid w:val="00182A7E"/>
    <w:rsid w:val="00183455"/>
    <w:rsid w:val="00183671"/>
    <w:rsid w:val="001838D5"/>
    <w:rsid w:val="001840A9"/>
    <w:rsid w:val="001842BA"/>
    <w:rsid w:val="00185C6D"/>
    <w:rsid w:val="0018601C"/>
    <w:rsid w:val="00187570"/>
    <w:rsid w:val="0019090D"/>
    <w:rsid w:val="00191010"/>
    <w:rsid w:val="00191089"/>
    <w:rsid w:val="00191431"/>
    <w:rsid w:val="001924A0"/>
    <w:rsid w:val="001927B9"/>
    <w:rsid w:val="00192C55"/>
    <w:rsid w:val="00192EFF"/>
    <w:rsid w:val="00193BD9"/>
    <w:rsid w:val="00193DC6"/>
    <w:rsid w:val="00193FDB"/>
    <w:rsid w:val="001943C2"/>
    <w:rsid w:val="0019464A"/>
    <w:rsid w:val="00194F1E"/>
    <w:rsid w:val="00195B74"/>
    <w:rsid w:val="001966DB"/>
    <w:rsid w:val="00196794"/>
    <w:rsid w:val="001969E0"/>
    <w:rsid w:val="00196ABA"/>
    <w:rsid w:val="001975E7"/>
    <w:rsid w:val="001A1494"/>
    <w:rsid w:val="001A4E1E"/>
    <w:rsid w:val="001A505B"/>
    <w:rsid w:val="001A529B"/>
    <w:rsid w:val="001A5B43"/>
    <w:rsid w:val="001B0412"/>
    <w:rsid w:val="001B15D6"/>
    <w:rsid w:val="001B19C3"/>
    <w:rsid w:val="001B225A"/>
    <w:rsid w:val="001B2559"/>
    <w:rsid w:val="001B2D62"/>
    <w:rsid w:val="001B3439"/>
    <w:rsid w:val="001B3C31"/>
    <w:rsid w:val="001B5992"/>
    <w:rsid w:val="001B5E90"/>
    <w:rsid w:val="001B6838"/>
    <w:rsid w:val="001B6EA1"/>
    <w:rsid w:val="001B74A3"/>
    <w:rsid w:val="001B7829"/>
    <w:rsid w:val="001B7CF3"/>
    <w:rsid w:val="001B7DF5"/>
    <w:rsid w:val="001C0395"/>
    <w:rsid w:val="001C2650"/>
    <w:rsid w:val="001C288C"/>
    <w:rsid w:val="001C2892"/>
    <w:rsid w:val="001C2D85"/>
    <w:rsid w:val="001C2E30"/>
    <w:rsid w:val="001C3216"/>
    <w:rsid w:val="001C40DE"/>
    <w:rsid w:val="001C436E"/>
    <w:rsid w:val="001C4624"/>
    <w:rsid w:val="001C4A22"/>
    <w:rsid w:val="001C53E7"/>
    <w:rsid w:val="001C551B"/>
    <w:rsid w:val="001C5A2F"/>
    <w:rsid w:val="001C5A94"/>
    <w:rsid w:val="001C669B"/>
    <w:rsid w:val="001C7227"/>
    <w:rsid w:val="001D011F"/>
    <w:rsid w:val="001D01E8"/>
    <w:rsid w:val="001D2B2C"/>
    <w:rsid w:val="001D3470"/>
    <w:rsid w:val="001D35B7"/>
    <w:rsid w:val="001D3C67"/>
    <w:rsid w:val="001D45CC"/>
    <w:rsid w:val="001D547F"/>
    <w:rsid w:val="001D68E0"/>
    <w:rsid w:val="001D6AC3"/>
    <w:rsid w:val="001D6D8A"/>
    <w:rsid w:val="001D6E58"/>
    <w:rsid w:val="001D7431"/>
    <w:rsid w:val="001D7AC6"/>
    <w:rsid w:val="001D7E8E"/>
    <w:rsid w:val="001E08BB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A89"/>
    <w:rsid w:val="001E6CE6"/>
    <w:rsid w:val="001E6E2A"/>
    <w:rsid w:val="001E7665"/>
    <w:rsid w:val="001E7AB4"/>
    <w:rsid w:val="001F0789"/>
    <w:rsid w:val="001F153E"/>
    <w:rsid w:val="001F1682"/>
    <w:rsid w:val="001F3FE8"/>
    <w:rsid w:val="001F42AC"/>
    <w:rsid w:val="001F438F"/>
    <w:rsid w:val="001F5AA8"/>
    <w:rsid w:val="001F5B9A"/>
    <w:rsid w:val="001F6C7D"/>
    <w:rsid w:val="001F6CF3"/>
    <w:rsid w:val="001F6FB6"/>
    <w:rsid w:val="001F707B"/>
    <w:rsid w:val="001F7409"/>
    <w:rsid w:val="001F7CF5"/>
    <w:rsid w:val="00200FB7"/>
    <w:rsid w:val="00201347"/>
    <w:rsid w:val="00201758"/>
    <w:rsid w:val="00201ABB"/>
    <w:rsid w:val="00202912"/>
    <w:rsid w:val="00202B72"/>
    <w:rsid w:val="00203DC7"/>
    <w:rsid w:val="0020448F"/>
    <w:rsid w:val="00205100"/>
    <w:rsid w:val="002051C4"/>
    <w:rsid w:val="002056EB"/>
    <w:rsid w:val="00206EB5"/>
    <w:rsid w:val="002072C8"/>
    <w:rsid w:val="0020730B"/>
    <w:rsid w:val="002076EE"/>
    <w:rsid w:val="00210359"/>
    <w:rsid w:val="002103AE"/>
    <w:rsid w:val="0021051B"/>
    <w:rsid w:val="00210B3B"/>
    <w:rsid w:val="00210D2C"/>
    <w:rsid w:val="00210F69"/>
    <w:rsid w:val="0021106F"/>
    <w:rsid w:val="00211949"/>
    <w:rsid w:val="00211BA6"/>
    <w:rsid w:val="002137C9"/>
    <w:rsid w:val="00213C50"/>
    <w:rsid w:val="00213CA4"/>
    <w:rsid w:val="00214377"/>
    <w:rsid w:val="002145EE"/>
    <w:rsid w:val="002155C7"/>
    <w:rsid w:val="00215A60"/>
    <w:rsid w:val="002162E7"/>
    <w:rsid w:val="00216682"/>
    <w:rsid w:val="00216C5F"/>
    <w:rsid w:val="00217A0C"/>
    <w:rsid w:val="00217ADF"/>
    <w:rsid w:val="00220E48"/>
    <w:rsid w:val="00221560"/>
    <w:rsid w:val="00222207"/>
    <w:rsid w:val="00223097"/>
    <w:rsid w:val="0022348E"/>
    <w:rsid w:val="0022425F"/>
    <w:rsid w:val="00225581"/>
    <w:rsid w:val="00225DC8"/>
    <w:rsid w:val="00226D26"/>
    <w:rsid w:val="002270E1"/>
    <w:rsid w:val="00230DB1"/>
    <w:rsid w:val="00231267"/>
    <w:rsid w:val="00231EE4"/>
    <w:rsid w:val="00231FD8"/>
    <w:rsid w:val="00232854"/>
    <w:rsid w:val="0023357F"/>
    <w:rsid w:val="0023467E"/>
    <w:rsid w:val="002348F1"/>
    <w:rsid w:val="002354AF"/>
    <w:rsid w:val="002364B5"/>
    <w:rsid w:val="00237B82"/>
    <w:rsid w:val="0024054D"/>
    <w:rsid w:val="00240D10"/>
    <w:rsid w:val="00241553"/>
    <w:rsid w:val="002417BD"/>
    <w:rsid w:val="002417F4"/>
    <w:rsid w:val="00241908"/>
    <w:rsid w:val="00242B1F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2ADB"/>
    <w:rsid w:val="002532EF"/>
    <w:rsid w:val="0025590F"/>
    <w:rsid w:val="00255EA7"/>
    <w:rsid w:val="00256204"/>
    <w:rsid w:val="0025723D"/>
    <w:rsid w:val="00260556"/>
    <w:rsid w:val="00260FD7"/>
    <w:rsid w:val="002610BB"/>
    <w:rsid w:val="0026164E"/>
    <w:rsid w:val="00261BC5"/>
    <w:rsid w:val="0026224A"/>
    <w:rsid w:val="0026271C"/>
    <w:rsid w:val="00262B5A"/>
    <w:rsid w:val="002636A3"/>
    <w:rsid w:val="0026386F"/>
    <w:rsid w:val="00263A2F"/>
    <w:rsid w:val="00264423"/>
    <w:rsid w:val="002646AD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741"/>
    <w:rsid w:val="00273969"/>
    <w:rsid w:val="00275217"/>
    <w:rsid w:val="00276D39"/>
    <w:rsid w:val="0027759A"/>
    <w:rsid w:val="00277F46"/>
    <w:rsid w:val="002805B3"/>
    <w:rsid w:val="00280C17"/>
    <w:rsid w:val="00280EC0"/>
    <w:rsid w:val="0028102A"/>
    <w:rsid w:val="00281107"/>
    <w:rsid w:val="00281427"/>
    <w:rsid w:val="00282299"/>
    <w:rsid w:val="00282D7A"/>
    <w:rsid w:val="00282EB1"/>
    <w:rsid w:val="00285340"/>
    <w:rsid w:val="0028568E"/>
    <w:rsid w:val="00285927"/>
    <w:rsid w:val="00287346"/>
    <w:rsid w:val="00287350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52C4"/>
    <w:rsid w:val="0029555F"/>
    <w:rsid w:val="0029575B"/>
    <w:rsid w:val="00295773"/>
    <w:rsid w:val="00296204"/>
    <w:rsid w:val="0029736F"/>
    <w:rsid w:val="00297CD8"/>
    <w:rsid w:val="002A014E"/>
    <w:rsid w:val="002A05F9"/>
    <w:rsid w:val="002A0779"/>
    <w:rsid w:val="002A0E63"/>
    <w:rsid w:val="002A236A"/>
    <w:rsid w:val="002A256C"/>
    <w:rsid w:val="002A2943"/>
    <w:rsid w:val="002A2BE2"/>
    <w:rsid w:val="002A2F6A"/>
    <w:rsid w:val="002A329B"/>
    <w:rsid w:val="002A32EB"/>
    <w:rsid w:val="002A37B2"/>
    <w:rsid w:val="002A397F"/>
    <w:rsid w:val="002A489E"/>
    <w:rsid w:val="002A6135"/>
    <w:rsid w:val="002A62B8"/>
    <w:rsid w:val="002A6673"/>
    <w:rsid w:val="002A77C0"/>
    <w:rsid w:val="002A7808"/>
    <w:rsid w:val="002A7AA8"/>
    <w:rsid w:val="002B0B55"/>
    <w:rsid w:val="002B1C95"/>
    <w:rsid w:val="002B2B3C"/>
    <w:rsid w:val="002B4962"/>
    <w:rsid w:val="002B4BBC"/>
    <w:rsid w:val="002B5508"/>
    <w:rsid w:val="002B5DB9"/>
    <w:rsid w:val="002B682C"/>
    <w:rsid w:val="002B6B97"/>
    <w:rsid w:val="002B71BB"/>
    <w:rsid w:val="002B78C2"/>
    <w:rsid w:val="002C0AA4"/>
    <w:rsid w:val="002C0D56"/>
    <w:rsid w:val="002C12A0"/>
    <w:rsid w:val="002C17AC"/>
    <w:rsid w:val="002C1CC0"/>
    <w:rsid w:val="002C357F"/>
    <w:rsid w:val="002C3699"/>
    <w:rsid w:val="002C48CA"/>
    <w:rsid w:val="002C4E93"/>
    <w:rsid w:val="002C4F38"/>
    <w:rsid w:val="002C6254"/>
    <w:rsid w:val="002C6585"/>
    <w:rsid w:val="002C7BB4"/>
    <w:rsid w:val="002D0D73"/>
    <w:rsid w:val="002D175B"/>
    <w:rsid w:val="002D2252"/>
    <w:rsid w:val="002D2E65"/>
    <w:rsid w:val="002D30D6"/>
    <w:rsid w:val="002D3451"/>
    <w:rsid w:val="002D4416"/>
    <w:rsid w:val="002D4772"/>
    <w:rsid w:val="002D6008"/>
    <w:rsid w:val="002D63D5"/>
    <w:rsid w:val="002D6AB0"/>
    <w:rsid w:val="002D7273"/>
    <w:rsid w:val="002D7316"/>
    <w:rsid w:val="002D7C75"/>
    <w:rsid w:val="002D7E04"/>
    <w:rsid w:val="002E0080"/>
    <w:rsid w:val="002E05C3"/>
    <w:rsid w:val="002E0848"/>
    <w:rsid w:val="002E0AA5"/>
    <w:rsid w:val="002E0DA9"/>
    <w:rsid w:val="002E1657"/>
    <w:rsid w:val="002E1AA5"/>
    <w:rsid w:val="002E1D62"/>
    <w:rsid w:val="002E1DC4"/>
    <w:rsid w:val="002E2099"/>
    <w:rsid w:val="002E2CE8"/>
    <w:rsid w:val="002E3CF6"/>
    <w:rsid w:val="002E4DFB"/>
    <w:rsid w:val="002E54A7"/>
    <w:rsid w:val="002E5681"/>
    <w:rsid w:val="002E67CF"/>
    <w:rsid w:val="002E6AD4"/>
    <w:rsid w:val="002F051D"/>
    <w:rsid w:val="002F067B"/>
    <w:rsid w:val="002F266E"/>
    <w:rsid w:val="002F277E"/>
    <w:rsid w:val="002F2973"/>
    <w:rsid w:val="002F2ACA"/>
    <w:rsid w:val="002F31B3"/>
    <w:rsid w:val="002F33E0"/>
    <w:rsid w:val="002F34BE"/>
    <w:rsid w:val="002F39AB"/>
    <w:rsid w:val="002F3D01"/>
    <w:rsid w:val="002F4438"/>
    <w:rsid w:val="002F4B37"/>
    <w:rsid w:val="002F5220"/>
    <w:rsid w:val="002F57AB"/>
    <w:rsid w:val="002F6130"/>
    <w:rsid w:val="002F6329"/>
    <w:rsid w:val="002F6549"/>
    <w:rsid w:val="002F662B"/>
    <w:rsid w:val="002F71AD"/>
    <w:rsid w:val="0030065A"/>
    <w:rsid w:val="003010CA"/>
    <w:rsid w:val="00301F78"/>
    <w:rsid w:val="00302721"/>
    <w:rsid w:val="00302EA0"/>
    <w:rsid w:val="0030397A"/>
    <w:rsid w:val="00303B37"/>
    <w:rsid w:val="00304585"/>
    <w:rsid w:val="00306002"/>
    <w:rsid w:val="003062F3"/>
    <w:rsid w:val="0030713A"/>
    <w:rsid w:val="003078ED"/>
    <w:rsid w:val="00307F21"/>
    <w:rsid w:val="00311644"/>
    <w:rsid w:val="00311ECB"/>
    <w:rsid w:val="0031215B"/>
    <w:rsid w:val="00312614"/>
    <w:rsid w:val="00312A2E"/>
    <w:rsid w:val="003132B9"/>
    <w:rsid w:val="00313934"/>
    <w:rsid w:val="00313AB2"/>
    <w:rsid w:val="00313CCF"/>
    <w:rsid w:val="00313E3B"/>
    <w:rsid w:val="00314038"/>
    <w:rsid w:val="00314BE9"/>
    <w:rsid w:val="00315878"/>
    <w:rsid w:val="00316EF8"/>
    <w:rsid w:val="00317188"/>
    <w:rsid w:val="0031756F"/>
    <w:rsid w:val="003202AE"/>
    <w:rsid w:val="003202CA"/>
    <w:rsid w:val="003207D3"/>
    <w:rsid w:val="0032115D"/>
    <w:rsid w:val="00321848"/>
    <w:rsid w:val="00321AB0"/>
    <w:rsid w:val="0032208E"/>
    <w:rsid w:val="003220C1"/>
    <w:rsid w:val="00323A51"/>
    <w:rsid w:val="00323B72"/>
    <w:rsid w:val="00324373"/>
    <w:rsid w:val="00324B76"/>
    <w:rsid w:val="00324CCB"/>
    <w:rsid w:val="003250B4"/>
    <w:rsid w:val="003253FF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FC1"/>
    <w:rsid w:val="00351580"/>
    <w:rsid w:val="00351843"/>
    <w:rsid w:val="00351963"/>
    <w:rsid w:val="00353B4F"/>
    <w:rsid w:val="00353C96"/>
    <w:rsid w:val="00354A71"/>
    <w:rsid w:val="00354F60"/>
    <w:rsid w:val="003552D4"/>
    <w:rsid w:val="003554DE"/>
    <w:rsid w:val="00355BC7"/>
    <w:rsid w:val="00355E16"/>
    <w:rsid w:val="003574D4"/>
    <w:rsid w:val="00357CA2"/>
    <w:rsid w:val="00360127"/>
    <w:rsid w:val="00360557"/>
    <w:rsid w:val="00361128"/>
    <w:rsid w:val="00361F7C"/>
    <w:rsid w:val="003622A5"/>
    <w:rsid w:val="0036293C"/>
    <w:rsid w:val="00362B7A"/>
    <w:rsid w:val="0036324A"/>
    <w:rsid w:val="003639C4"/>
    <w:rsid w:val="00363B87"/>
    <w:rsid w:val="00363D02"/>
    <w:rsid w:val="00364BC0"/>
    <w:rsid w:val="00365422"/>
    <w:rsid w:val="0036574C"/>
    <w:rsid w:val="00365AE1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5769"/>
    <w:rsid w:val="00376019"/>
    <w:rsid w:val="00376056"/>
    <w:rsid w:val="003769C5"/>
    <w:rsid w:val="00376F49"/>
    <w:rsid w:val="003770D7"/>
    <w:rsid w:val="00377703"/>
    <w:rsid w:val="003812F8"/>
    <w:rsid w:val="00381642"/>
    <w:rsid w:val="00382167"/>
    <w:rsid w:val="00382571"/>
    <w:rsid w:val="00383E13"/>
    <w:rsid w:val="0038474D"/>
    <w:rsid w:val="0038504F"/>
    <w:rsid w:val="003860D0"/>
    <w:rsid w:val="00386DC8"/>
    <w:rsid w:val="00387DCF"/>
    <w:rsid w:val="00390130"/>
    <w:rsid w:val="003909FC"/>
    <w:rsid w:val="0039217C"/>
    <w:rsid w:val="00392187"/>
    <w:rsid w:val="00392414"/>
    <w:rsid w:val="00393CB4"/>
    <w:rsid w:val="00393D6A"/>
    <w:rsid w:val="003948A1"/>
    <w:rsid w:val="00394FCE"/>
    <w:rsid w:val="00397999"/>
    <w:rsid w:val="003A1CB9"/>
    <w:rsid w:val="003A26F5"/>
    <w:rsid w:val="003A274F"/>
    <w:rsid w:val="003A3515"/>
    <w:rsid w:val="003A394B"/>
    <w:rsid w:val="003A4343"/>
    <w:rsid w:val="003A46A2"/>
    <w:rsid w:val="003A4AC8"/>
    <w:rsid w:val="003A5015"/>
    <w:rsid w:val="003A5652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992"/>
    <w:rsid w:val="003C0A61"/>
    <w:rsid w:val="003C0F27"/>
    <w:rsid w:val="003C15BC"/>
    <w:rsid w:val="003C1870"/>
    <w:rsid w:val="003C4151"/>
    <w:rsid w:val="003C482C"/>
    <w:rsid w:val="003C4DA3"/>
    <w:rsid w:val="003C4EE8"/>
    <w:rsid w:val="003C640A"/>
    <w:rsid w:val="003C65C7"/>
    <w:rsid w:val="003C71B5"/>
    <w:rsid w:val="003D007C"/>
    <w:rsid w:val="003D03DB"/>
    <w:rsid w:val="003D111A"/>
    <w:rsid w:val="003D14BF"/>
    <w:rsid w:val="003D1C3E"/>
    <w:rsid w:val="003D1EDC"/>
    <w:rsid w:val="003D3190"/>
    <w:rsid w:val="003D3C50"/>
    <w:rsid w:val="003D4437"/>
    <w:rsid w:val="003D4ADE"/>
    <w:rsid w:val="003D5E5D"/>
    <w:rsid w:val="003D61A5"/>
    <w:rsid w:val="003D67A0"/>
    <w:rsid w:val="003D6D6A"/>
    <w:rsid w:val="003E0340"/>
    <w:rsid w:val="003E0F2F"/>
    <w:rsid w:val="003E1124"/>
    <w:rsid w:val="003E159B"/>
    <w:rsid w:val="003E2522"/>
    <w:rsid w:val="003E258D"/>
    <w:rsid w:val="003E25F8"/>
    <w:rsid w:val="003E2A53"/>
    <w:rsid w:val="003E2D4E"/>
    <w:rsid w:val="003E47E1"/>
    <w:rsid w:val="003E4C17"/>
    <w:rsid w:val="003E5033"/>
    <w:rsid w:val="003E7045"/>
    <w:rsid w:val="003E78CE"/>
    <w:rsid w:val="003E7DDF"/>
    <w:rsid w:val="003F0C14"/>
    <w:rsid w:val="003F1200"/>
    <w:rsid w:val="003F2581"/>
    <w:rsid w:val="003F25E0"/>
    <w:rsid w:val="003F27AA"/>
    <w:rsid w:val="003F32A4"/>
    <w:rsid w:val="003F4386"/>
    <w:rsid w:val="003F4AF5"/>
    <w:rsid w:val="003F4F24"/>
    <w:rsid w:val="003F5988"/>
    <w:rsid w:val="003F5C85"/>
    <w:rsid w:val="003F5C87"/>
    <w:rsid w:val="003F7A8A"/>
    <w:rsid w:val="00400339"/>
    <w:rsid w:val="004011C9"/>
    <w:rsid w:val="00401F7D"/>
    <w:rsid w:val="00402824"/>
    <w:rsid w:val="00402F5A"/>
    <w:rsid w:val="004034D2"/>
    <w:rsid w:val="00403641"/>
    <w:rsid w:val="00403A26"/>
    <w:rsid w:val="00404440"/>
    <w:rsid w:val="00405DE2"/>
    <w:rsid w:val="00407319"/>
    <w:rsid w:val="00407EA1"/>
    <w:rsid w:val="00410D96"/>
    <w:rsid w:val="0041226B"/>
    <w:rsid w:val="00412D96"/>
    <w:rsid w:val="004144CD"/>
    <w:rsid w:val="004151A0"/>
    <w:rsid w:val="004151A1"/>
    <w:rsid w:val="0041521B"/>
    <w:rsid w:val="00415586"/>
    <w:rsid w:val="0041611A"/>
    <w:rsid w:val="00416213"/>
    <w:rsid w:val="004208DC"/>
    <w:rsid w:val="00422A23"/>
    <w:rsid w:val="00423421"/>
    <w:rsid w:val="00423CCF"/>
    <w:rsid w:val="00424539"/>
    <w:rsid w:val="00424806"/>
    <w:rsid w:val="00424CCC"/>
    <w:rsid w:val="00424E80"/>
    <w:rsid w:val="004252B7"/>
    <w:rsid w:val="00427D4C"/>
    <w:rsid w:val="00430357"/>
    <w:rsid w:val="004307AB"/>
    <w:rsid w:val="004308F1"/>
    <w:rsid w:val="00430CB3"/>
    <w:rsid w:val="0043280A"/>
    <w:rsid w:val="00433090"/>
    <w:rsid w:val="00435D74"/>
    <w:rsid w:val="00435DBE"/>
    <w:rsid w:val="00435F47"/>
    <w:rsid w:val="0043667A"/>
    <w:rsid w:val="00436A31"/>
    <w:rsid w:val="004372AE"/>
    <w:rsid w:val="004373A0"/>
    <w:rsid w:val="00440096"/>
    <w:rsid w:val="00440619"/>
    <w:rsid w:val="004413C2"/>
    <w:rsid w:val="00441FD4"/>
    <w:rsid w:val="004420CC"/>
    <w:rsid w:val="0044216A"/>
    <w:rsid w:val="0044281F"/>
    <w:rsid w:val="004437B7"/>
    <w:rsid w:val="00443993"/>
    <w:rsid w:val="00443B86"/>
    <w:rsid w:val="00443FE1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52B7A"/>
    <w:rsid w:val="00452DBF"/>
    <w:rsid w:val="00453169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D8B"/>
    <w:rsid w:val="00461669"/>
    <w:rsid w:val="00461FE1"/>
    <w:rsid w:val="00463E04"/>
    <w:rsid w:val="004652FC"/>
    <w:rsid w:val="00465F82"/>
    <w:rsid w:val="004666DB"/>
    <w:rsid w:val="004667E5"/>
    <w:rsid w:val="00466A1C"/>
    <w:rsid w:val="00466E81"/>
    <w:rsid w:val="00467C61"/>
    <w:rsid w:val="00470232"/>
    <w:rsid w:val="004714C1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B20"/>
    <w:rsid w:val="00476231"/>
    <w:rsid w:val="004768D4"/>
    <w:rsid w:val="00477159"/>
    <w:rsid w:val="00480EF1"/>
    <w:rsid w:val="0048151A"/>
    <w:rsid w:val="00482134"/>
    <w:rsid w:val="0048336F"/>
    <w:rsid w:val="00483C4C"/>
    <w:rsid w:val="0048448B"/>
    <w:rsid w:val="00485286"/>
    <w:rsid w:val="004861C4"/>
    <w:rsid w:val="00486627"/>
    <w:rsid w:val="00487F2F"/>
    <w:rsid w:val="0049064E"/>
    <w:rsid w:val="004907F1"/>
    <w:rsid w:val="00491108"/>
    <w:rsid w:val="00491ADA"/>
    <w:rsid w:val="00491F8C"/>
    <w:rsid w:val="004928E0"/>
    <w:rsid w:val="00493491"/>
    <w:rsid w:val="00493E37"/>
    <w:rsid w:val="00493FB4"/>
    <w:rsid w:val="004940A2"/>
    <w:rsid w:val="0049417C"/>
    <w:rsid w:val="00494308"/>
    <w:rsid w:val="0049446A"/>
    <w:rsid w:val="00494BCA"/>
    <w:rsid w:val="00495007"/>
    <w:rsid w:val="00495122"/>
    <w:rsid w:val="00496242"/>
    <w:rsid w:val="0049676E"/>
    <w:rsid w:val="00497ABE"/>
    <w:rsid w:val="004A052D"/>
    <w:rsid w:val="004A29D9"/>
    <w:rsid w:val="004A3A60"/>
    <w:rsid w:val="004A4B11"/>
    <w:rsid w:val="004A4E48"/>
    <w:rsid w:val="004A5132"/>
    <w:rsid w:val="004A54FC"/>
    <w:rsid w:val="004A59CA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3F4B"/>
    <w:rsid w:val="004B4387"/>
    <w:rsid w:val="004B78AD"/>
    <w:rsid w:val="004C0B4A"/>
    <w:rsid w:val="004C0E0B"/>
    <w:rsid w:val="004C105D"/>
    <w:rsid w:val="004C1C25"/>
    <w:rsid w:val="004C1E58"/>
    <w:rsid w:val="004C1F0D"/>
    <w:rsid w:val="004C239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21FF"/>
    <w:rsid w:val="004D25BA"/>
    <w:rsid w:val="004D2A69"/>
    <w:rsid w:val="004D2B98"/>
    <w:rsid w:val="004D3047"/>
    <w:rsid w:val="004D3118"/>
    <w:rsid w:val="004D3B8F"/>
    <w:rsid w:val="004D480D"/>
    <w:rsid w:val="004D482E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435A"/>
    <w:rsid w:val="004E4FDC"/>
    <w:rsid w:val="004E5886"/>
    <w:rsid w:val="004E5973"/>
    <w:rsid w:val="004E5A45"/>
    <w:rsid w:val="004E5DFF"/>
    <w:rsid w:val="004E5FF7"/>
    <w:rsid w:val="004E6483"/>
    <w:rsid w:val="004E6BE5"/>
    <w:rsid w:val="004E7377"/>
    <w:rsid w:val="004E7917"/>
    <w:rsid w:val="004F1443"/>
    <w:rsid w:val="004F1CB3"/>
    <w:rsid w:val="004F2308"/>
    <w:rsid w:val="004F2820"/>
    <w:rsid w:val="004F2860"/>
    <w:rsid w:val="004F2ABA"/>
    <w:rsid w:val="004F36F0"/>
    <w:rsid w:val="004F3D0C"/>
    <w:rsid w:val="004F4A92"/>
    <w:rsid w:val="004F4E00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7B8"/>
    <w:rsid w:val="00503D25"/>
    <w:rsid w:val="005046F0"/>
    <w:rsid w:val="0050537E"/>
    <w:rsid w:val="00505987"/>
    <w:rsid w:val="00505B1D"/>
    <w:rsid w:val="0050650D"/>
    <w:rsid w:val="00506C1C"/>
    <w:rsid w:val="00506E54"/>
    <w:rsid w:val="00507579"/>
    <w:rsid w:val="00510832"/>
    <w:rsid w:val="0051126E"/>
    <w:rsid w:val="005112E2"/>
    <w:rsid w:val="00511F26"/>
    <w:rsid w:val="0051276C"/>
    <w:rsid w:val="00512859"/>
    <w:rsid w:val="00512CF5"/>
    <w:rsid w:val="00513FEA"/>
    <w:rsid w:val="005141EE"/>
    <w:rsid w:val="005148C3"/>
    <w:rsid w:val="005150A2"/>
    <w:rsid w:val="00516CA7"/>
    <w:rsid w:val="005172BD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43AE"/>
    <w:rsid w:val="005244B1"/>
    <w:rsid w:val="00524BD4"/>
    <w:rsid w:val="00525252"/>
    <w:rsid w:val="00525BEA"/>
    <w:rsid w:val="005260C1"/>
    <w:rsid w:val="00526F8E"/>
    <w:rsid w:val="00527745"/>
    <w:rsid w:val="00527D98"/>
    <w:rsid w:val="005308F5"/>
    <w:rsid w:val="00531330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62E7"/>
    <w:rsid w:val="00536978"/>
    <w:rsid w:val="00536C98"/>
    <w:rsid w:val="00536CD7"/>
    <w:rsid w:val="00536FD2"/>
    <w:rsid w:val="005378D3"/>
    <w:rsid w:val="005379BF"/>
    <w:rsid w:val="00537FC9"/>
    <w:rsid w:val="0054000E"/>
    <w:rsid w:val="005406D5"/>
    <w:rsid w:val="00540C6E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CDE"/>
    <w:rsid w:val="005466D7"/>
    <w:rsid w:val="00546840"/>
    <w:rsid w:val="00546F45"/>
    <w:rsid w:val="00546FC9"/>
    <w:rsid w:val="00546FDB"/>
    <w:rsid w:val="00550886"/>
    <w:rsid w:val="00550A72"/>
    <w:rsid w:val="005521A6"/>
    <w:rsid w:val="00552A4F"/>
    <w:rsid w:val="00552C97"/>
    <w:rsid w:val="0055304B"/>
    <w:rsid w:val="005532F4"/>
    <w:rsid w:val="00553F7A"/>
    <w:rsid w:val="005542C9"/>
    <w:rsid w:val="00554452"/>
    <w:rsid w:val="00556790"/>
    <w:rsid w:val="00556CB1"/>
    <w:rsid w:val="0055707D"/>
    <w:rsid w:val="0056198F"/>
    <w:rsid w:val="00562261"/>
    <w:rsid w:val="00562DA3"/>
    <w:rsid w:val="005632A7"/>
    <w:rsid w:val="00563402"/>
    <w:rsid w:val="005638B7"/>
    <w:rsid w:val="0056418A"/>
    <w:rsid w:val="0056485A"/>
    <w:rsid w:val="00564C8B"/>
    <w:rsid w:val="0056513D"/>
    <w:rsid w:val="0056554B"/>
    <w:rsid w:val="005656B7"/>
    <w:rsid w:val="00565B41"/>
    <w:rsid w:val="00565E9C"/>
    <w:rsid w:val="00567325"/>
    <w:rsid w:val="00567CBC"/>
    <w:rsid w:val="00570219"/>
    <w:rsid w:val="005703E2"/>
    <w:rsid w:val="00570431"/>
    <w:rsid w:val="00570585"/>
    <w:rsid w:val="005733DD"/>
    <w:rsid w:val="00573CCE"/>
    <w:rsid w:val="00573EAC"/>
    <w:rsid w:val="0057416E"/>
    <w:rsid w:val="00574C58"/>
    <w:rsid w:val="00574C9A"/>
    <w:rsid w:val="0057592F"/>
    <w:rsid w:val="00575A06"/>
    <w:rsid w:val="005760DC"/>
    <w:rsid w:val="00576251"/>
    <w:rsid w:val="00576B83"/>
    <w:rsid w:val="00580000"/>
    <w:rsid w:val="005809EC"/>
    <w:rsid w:val="00580B0D"/>
    <w:rsid w:val="00580FBC"/>
    <w:rsid w:val="005815CB"/>
    <w:rsid w:val="005820CA"/>
    <w:rsid w:val="005821D0"/>
    <w:rsid w:val="00582AF9"/>
    <w:rsid w:val="00582E8D"/>
    <w:rsid w:val="005838DE"/>
    <w:rsid w:val="00584080"/>
    <w:rsid w:val="00584AE0"/>
    <w:rsid w:val="00585596"/>
    <w:rsid w:val="005858A6"/>
    <w:rsid w:val="00585EF8"/>
    <w:rsid w:val="005864BE"/>
    <w:rsid w:val="00586B27"/>
    <w:rsid w:val="00586FBF"/>
    <w:rsid w:val="005901C7"/>
    <w:rsid w:val="00590462"/>
    <w:rsid w:val="00590D03"/>
    <w:rsid w:val="00590D4B"/>
    <w:rsid w:val="005911A7"/>
    <w:rsid w:val="00591275"/>
    <w:rsid w:val="005919FE"/>
    <w:rsid w:val="00592134"/>
    <w:rsid w:val="00593457"/>
    <w:rsid w:val="00593C87"/>
    <w:rsid w:val="005945E1"/>
    <w:rsid w:val="00595411"/>
    <w:rsid w:val="00595625"/>
    <w:rsid w:val="00595914"/>
    <w:rsid w:val="00595932"/>
    <w:rsid w:val="00595EFA"/>
    <w:rsid w:val="00595FDB"/>
    <w:rsid w:val="0059632F"/>
    <w:rsid w:val="00596E12"/>
    <w:rsid w:val="005976CC"/>
    <w:rsid w:val="005A02A8"/>
    <w:rsid w:val="005A0E7A"/>
    <w:rsid w:val="005A114B"/>
    <w:rsid w:val="005A1516"/>
    <w:rsid w:val="005A1A3E"/>
    <w:rsid w:val="005A2794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813"/>
    <w:rsid w:val="005B02E3"/>
    <w:rsid w:val="005B12E9"/>
    <w:rsid w:val="005B1EAD"/>
    <w:rsid w:val="005B207A"/>
    <w:rsid w:val="005B2C35"/>
    <w:rsid w:val="005B4220"/>
    <w:rsid w:val="005B55B6"/>
    <w:rsid w:val="005B5A9F"/>
    <w:rsid w:val="005B5F0B"/>
    <w:rsid w:val="005B652F"/>
    <w:rsid w:val="005B6DBC"/>
    <w:rsid w:val="005B75B1"/>
    <w:rsid w:val="005B7BD7"/>
    <w:rsid w:val="005B7C81"/>
    <w:rsid w:val="005C0E7E"/>
    <w:rsid w:val="005C2319"/>
    <w:rsid w:val="005C2B69"/>
    <w:rsid w:val="005C2E9B"/>
    <w:rsid w:val="005C3647"/>
    <w:rsid w:val="005C3EDA"/>
    <w:rsid w:val="005C438A"/>
    <w:rsid w:val="005C4911"/>
    <w:rsid w:val="005C4CFB"/>
    <w:rsid w:val="005C520C"/>
    <w:rsid w:val="005C5BC6"/>
    <w:rsid w:val="005C6376"/>
    <w:rsid w:val="005C63BF"/>
    <w:rsid w:val="005C69DC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9E8"/>
    <w:rsid w:val="005D1D68"/>
    <w:rsid w:val="005D215F"/>
    <w:rsid w:val="005D26DC"/>
    <w:rsid w:val="005D27E3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3201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F0DB0"/>
    <w:rsid w:val="005F260F"/>
    <w:rsid w:val="005F2833"/>
    <w:rsid w:val="005F2F45"/>
    <w:rsid w:val="005F37B8"/>
    <w:rsid w:val="005F3EBF"/>
    <w:rsid w:val="005F4B06"/>
    <w:rsid w:val="005F52B8"/>
    <w:rsid w:val="005F53AA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F4E"/>
    <w:rsid w:val="00602835"/>
    <w:rsid w:val="006038AD"/>
    <w:rsid w:val="00603AD6"/>
    <w:rsid w:val="00604083"/>
    <w:rsid w:val="0060480D"/>
    <w:rsid w:val="00607717"/>
    <w:rsid w:val="0061034C"/>
    <w:rsid w:val="006104C0"/>
    <w:rsid w:val="00610753"/>
    <w:rsid w:val="00610C60"/>
    <w:rsid w:val="00610C9A"/>
    <w:rsid w:val="006120A9"/>
    <w:rsid w:val="00612240"/>
    <w:rsid w:val="0061299C"/>
    <w:rsid w:val="00612A63"/>
    <w:rsid w:val="00612C4F"/>
    <w:rsid w:val="00612C7A"/>
    <w:rsid w:val="00612CC4"/>
    <w:rsid w:val="00612EB2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97B"/>
    <w:rsid w:val="00621CF2"/>
    <w:rsid w:val="0062232C"/>
    <w:rsid w:val="006244E0"/>
    <w:rsid w:val="00624B0A"/>
    <w:rsid w:val="00624FC5"/>
    <w:rsid w:val="00625127"/>
    <w:rsid w:val="00625E9E"/>
    <w:rsid w:val="00626CD9"/>
    <w:rsid w:val="00627455"/>
    <w:rsid w:val="00630437"/>
    <w:rsid w:val="0063155D"/>
    <w:rsid w:val="006329C0"/>
    <w:rsid w:val="00634817"/>
    <w:rsid w:val="00634D08"/>
    <w:rsid w:val="0063527E"/>
    <w:rsid w:val="00635998"/>
    <w:rsid w:val="00635F1D"/>
    <w:rsid w:val="00636281"/>
    <w:rsid w:val="00636534"/>
    <w:rsid w:val="00636807"/>
    <w:rsid w:val="006375B6"/>
    <w:rsid w:val="00640214"/>
    <w:rsid w:val="006413A4"/>
    <w:rsid w:val="00643C82"/>
    <w:rsid w:val="00644E33"/>
    <w:rsid w:val="00645F8E"/>
    <w:rsid w:val="00645FA4"/>
    <w:rsid w:val="006461A0"/>
    <w:rsid w:val="006464DD"/>
    <w:rsid w:val="00646B8A"/>
    <w:rsid w:val="00646EF0"/>
    <w:rsid w:val="006470C0"/>
    <w:rsid w:val="0064767D"/>
    <w:rsid w:val="00647EF4"/>
    <w:rsid w:val="0065079A"/>
    <w:rsid w:val="00650A11"/>
    <w:rsid w:val="00650CEF"/>
    <w:rsid w:val="00650E0E"/>
    <w:rsid w:val="00651455"/>
    <w:rsid w:val="0065183E"/>
    <w:rsid w:val="006518BB"/>
    <w:rsid w:val="00652280"/>
    <w:rsid w:val="00653269"/>
    <w:rsid w:val="00653335"/>
    <w:rsid w:val="00653EC2"/>
    <w:rsid w:val="00657180"/>
    <w:rsid w:val="006575AD"/>
    <w:rsid w:val="006578F7"/>
    <w:rsid w:val="00657C51"/>
    <w:rsid w:val="00657F75"/>
    <w:rsid w:val="006601AD"/>
    <w:rsid w:val="00661B67"/>
    <w:rsid w:val="00661DC4"/>
    <w:rsid w:val="00662454"/>
    <w:rsid w:val="00662A3E"/>
    <w:rsid w:val="006632F8"/>
    <w:rsid w:val="00663EA7"/>
    <w:rsid w:val="0066467C"/>
    <w:rsid w:val="00664F3A"/>
    <w:rsid w:val="00666DC5"/>
    <w:rsid w:val="00667265"/>
    <w:rsid w:val="006676BA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377C"/>
    <w:rsid w:val="00675B3F"/>
    <w:rsid w:val="00675C5A"/>
    <w:rsid w:val="00675DD4"/>
    <w:rsid w:val="0067686D"/>
    <w:rsid w:val="00676898"/>
    <w:rsid w:val="00676CED"/>
    <w:rsid w:val="00676F0B"/>
    <w:rsid w:val="00677707"/>
    <w:rsid w:val="006777C0"/>
    <w:rsid w:val="0068086E"/>
    <w:rsid w:val="00680917"/>
    <w:rsid w:val="006809E7"/>
    <w:rsid w:val="006825F4"/>
    <w:rsid w:val="00683B2A"/>
    <w:rsid w:val="00684B42"/>
    <w:rsid w:val="00685CAC"/>
    <w:rsid w:val="00686F15"/>
    <w:rsid w:val="00687051"/>
    <w:rsid w:val="00687FB3"/>
    <w:rsid w:val="006915FB"/>
    <w:rsid w:val="0069323A"/>
    <w:rsid w:val="00693AA1"/>
    <w:rsid w:val="00695FF7"/>
    <w:rsid w:val="006960AD"/>
    <w:rsid w:val="00696D2C"/>
    <w:rsid w:val="006975F7"/>
    <w:rsid w:val="00697F4C"/>
    <w:rsid w:val="006A03FC"/>
    <w:rsid w:val="006A0C3B"/>
    <w:rsid w:val="006A187B"/>
    <w:rsid w:val="006A3C57"/>
    <w:rsid w:val="006A3CFE"/>
    <w:rsid w:val="006A5F6A"/>
    <w:rsid w:val="006A75FE"/>
    <w:rsid w:val="006B1090"/>
    <w:rsid w:val="006B1B3F"/>
    <w:rsid w:val="006B1DF5"/>
    <w:rsid w:val="006B1F53"/>
    <w:rsid w:val="006B2477"/>
    <w:rsid w:val="006B2A19"/>
    <w:rsid w:val="006B4409"/>
    <w:rsid w:val="006B4BAB"/>
    <w:rsid w:val="006B5217"/>
    <w:rsid w:val="006B52AD"/>
    <w:rsid w:val="006B5472"/>
    <w:rsid w:val="006B5EAE"/>
    <w:rsid w:val="006B5F92"/>
    <w:rsid w:val="006B7DC0"/>
    <w:rsid w:val="006C0B23"/>
    <w:rsid w:val="006C0F2A"/>
    <w:rsid w:val="006C1503"/>
    <w:rsid w:val="006C21F2"/>
    <w:rsid w:val="006C2BF4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BC9"/>
    <w:rsid w:val="006D0C3B"/>
    <w:rsid w:val="006D15DD"/>
    <w:rsid w:val="006D2B77"/>
    <w:rsid w:val="006D2C0C"/>
    <w:rsid w:val="006D301C"/>
    <w:rsid w:val="006D41AB"/>
    <w:rsid w:val="006D44B0"/>
    <w:rsid w:val="006D5272"/>
    <w:rsid w:val="006D5859"/>
    <w:rsid w:val="006D6034"/>
    <w:rsid w:val="006E0806"/>
    <w:rsid w:val="006E08B7"/>
    <w:rsid w:val="006E1204"/>
    <w:rsid w:val="006E15A4"/>
    <w:rsid w:val="006E17AF"/>
    <w:rsid w:val="006E1A7E"/>
    <w:rsid w:val="006E1AA2"/>
    <w:rsid w:val="006E1B06"/>
    <w:rsid w:val="006E1FCD"/>
    <w:rsid w:val="006E1FEF"/>
    <w:rsid w:val="006E2288"/>
    <w:rsid w:val="006E2A40"/>
    <w:rsid w:val="006E2C14"/>
    <w:rsid w:val="006E2DFC"/>
    <w:rsid w:val="006E4CC0"/>
    <w:rsid w:val="006E6249"/>
    <w:rsid w:val="006E6D3E"/>
    <w:rsid w:val="006E7321"/>
    <w:rsid w:val="006E7EF1"/>
    <w:rsid w:val="006F0481"/>
    <w:rsid w:val="006F0665"/>
    <w:rsid w:val="006F09D2"/>
    <w:rsid w:val="006F1691"/>
    <w:rsid w:val="006F2959"/>
    <w:rsid w:val="006F30AD"/>
    <w:rsid w:val="006F3DC7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700B09"/>
    <w:rsid w:val="00700B57"/>
    <w:rsid w:val="0070147C"/>
    <w:rsid w:val="00702663"/>
    <w:rsid w:val="00702837"/>
    <w:rsid w:val="00702A1D"/>
    <w:rsid w:val="007034A3"/>
    <w:rsid w:val="00703923"/>
    <w:rsid w:val="00705A69"/>
    <w:rsid w:val="0070688F"/>
    <w:rsid w:val="00707435"/>
    <w:rsid w:val="00707BDB"/>
    <w:rsid w:val="00707E36"/>
    <w:rsid w:val="007100E2"/>
    <w:rsid w:val="00710F6D"/>
    <w:rsid w:val="00711D9E"/>
    <w:rsid w:val="007131C7"/>
    <w:rsid w:val="007140C0"/>
    <w:rsid w:val="00715906"/>
    <w:rsid w:val="00715A06"/>
    <w:rsid w:val="00715A45"/>
    <w:rsid w:val="00715ED6"/>
    <w:rsid w:val="00716165"/>
    <w:rsid w:val="007169FD"/>
    <w:rsid w:val="007170D0"/>
    <w:rsid w:val="007172E2"/>
    <w:rsid w:val="00717DB3"/>
    <w:rsid w:val="0072008B"/>
    <w:rsid w:val="007201B4"/>
    <w:rsid w:val="00720DDB"/>
    <w:rsid w:val="0072124E"/>
    <w:rsid w:val="00721D6E"/>
    <w:rsid w:val="00721F89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AE7"/>
    <w:rsid w:val="0072547A"/>
    <w:rsid w:val="0072612D"/>
    <w:rsid w:val="0072682A"/>
    <w:rsid w:val="00727766"/>
    <w:rsid w:val="00727CF3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DB"/>
    <w:rsid w:val="00735849"/>
    <w:rsid w:val="0073598B"/>
    <w:rsid w:val="007368AA"/>
    <w:rsid w:val="0074005C"/>
    <w:rsid w:val="00740918"/>
    <w:rsid w:val="00740D36"/>
    <w:rsid w:val="007417D6"/>
    <w:rsid w:val="00741AC4"/>
    <w:rsid w:val="00742094"/>
    <w:rsid w:val="007423E7"/>
    <w:rsid w:val="00742B0F"/>
    <w:rsid w:val="0074325C"/>
    <w:rsid w:val="00743DBE"/>
    <w:rsid w:val="00744302"/>
    <w:rsid w:val="00744DEC"/>
    <w:rsid w:val="00744EC1"/>
    <w:rsid w:val="007459AE"/>
    <w:rsid w:val="00745F6F"/>
    <w:rsid w:val="00746DB9"/>
    <w:rsid w:val="00746F89"/>
    <w:rsid w:val="0074742A"/>
    <w:rsid w:val="007474D3"/>
    <w:rsid w:val="007476B1"/>
    <w:rsid w:val="00747EDB"/>
    <w:rsid w:val="0075044B"/>
    <w:rsid w:val="00750B00"/>
    <w:rsid w:val="00750E19"/>
    <w:rsid w:val="007515A9"/>
    <w:rsid w:val="007516C7"/>
    <w:rsid w:val="007518FF"/>
    <w:rsid w:val="007524D5"/>
    <w:rsid w:val="00752FD3"/>
    <w:rsid w:val="00753692"/>
    <w:rsid w:val="00753899"/>
    <w:rsid w:val="00753FA1"/>
    <w:rsid w:val="00754239"/>
    <w:rsid w:val="00754ED1"/>
    <w:rsid w:val="007570D0"/>
    <w:rsid w:val="00757215"/>
    <w:rsid w:val="00757DF3"/>
    <w:rsid w:val="00760107"/>
    <w:rsid w:val="0076023E"/>
    <w:rsid w:val="00760407"/>
    <w:rsid w:val="0076119C"/>
    <w:rsid w:val="007612C1"/>
    <w:rsid w:val="007615C9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1CB"/>
    <w:rsid w:val="00770E05"/>
    <w:rsid w:val="007714B9"/>
    <w:rsid w:val="00771B99"/>
    <w:rsid w:val="007734AB"/>
    <w:rsid w:val="00774108"/>
    <w:rsid w:val="00774CD8"/>
    <w:rsid w:val="007751CE"/>
    <w:rsid w:val="00775AFF"/>
    <w:rsid w:val="007767AD"/>
    <w:rsid w:val="0077708B"/>
    <w:rsid w:val="00777301"/>
    <w:rsid w:val="00777428"/>
    <w:rsid w:val="007801E7"/>
    <w:rsid w:val="00780834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4489"/>
    <w:rsid w:val="00784CB2"/>
    <w:rsid w:val="00785CFB"/>
    <w:rsid w:val="00786927"/>
    <w:rsid w:val="00786EAF"/>
    <w:rsid w:val="007903AA"/>
    <w:rsid w:val="00790449"/>
    <w:rsid w:val="00790CB7"/>
    <w:rsid w:val="00790E92"/>
    <w:rsid w:val="007912A0"/>
    <w:rsid w:val="007916C1"/>
    <w:rsid w:val="0079191F"/>
    <w:rsid w:val="00791BF3"/>
    <w:rsid w:val="0079271F"/>
    <w:rsid w:val="007936C7"/>
    <w:rsid w:val="00793BC0"/>
    <w:rsid w:val="00793FBA"/>
    <w:rsid w:val="00794276"/>
    <w:rsid w:val="0079492D"/>
    <w:rsid w:val="00794B25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38EB"/>
    <w:rsid w:val="007A427C"/>
    <w:rsid w:val="007A42DD"/>
    <w:rsid w:val="007A4345"/>
    <w:rsid w:val="007A4D0E"/>
    <w:rsid w:val="007A53B5"/>
    <w:rsid w:val="007A54B5"/>
    <w:rsid w:val="007A6708"/>
    <w:rsid w:val="007A6917"/>
    <w:rsid w:val="007B0225"/>
    <w:rsid w:val="007B0B42"/>
    <w:rsid w:val="007B0BB9"/>
    <w:rsid w:val="007B18B0"/>
    <w:rsid w:val="007B1AC8"/>
    <w:rsid w:val="007B1FBD"/>
    <w:rsid w:val="007B3024"/>
    <w:rsid w:val="007B355A"/>
    <w:rsid w:val="007B3C9A"/>
    <w:rsid w:val="007B515F"/>
    <w:rsid w:val="007B55AE"/>
    <w:rsid w:val="007B5E40"/>
    <w:rsid w:val="007B6EF5"/>
    <w:rsid w:val="007C0945"/>
    <w:rsid w:val="007C0DA9"/>
    <w:rsid w:val="007C1EB8"/>
    <w:rsid w:val="007C20EB"/>
    <w:rsid w:val="007C2507"/>
    <w:rsid w:val="007C2BC2"/>
    <w:rsid w:val="007C2D2C"/>
    <w:rsid w:val="007C314D"/>
    <w:rsid w:val="007C32C7"/>
    <w:rsid w:val="007C341A"/>
    <w:rsid w:val="007C342C"/>
    <w:rsid w:val="007C3FF9"/>
    <w:rsid w:val="007C4138"/>
    <w:rsid w:val="007C46E6"/>
    <w:rsid w:val="007C49E4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598"/>
    <w:rsid w:val="007E0B68"/>
    <w:rsid w:val="007E11AE"/>
    <w:rsid w:val="007E1464"/>
    <w:rsid w:val="007E1BA4"/>
    <w:rsid w:val="007E1DBA"/>
    <w:rsid w:val="007E1F63"/>
    <w:rsid w:val="007E22DF"/>
    <w:rsid w:val="007E24B5"/>
    <w:rsid w:val="007E3647"/>
    <w:rsid w:val="007E48ED"/>
    <w:rsid w:val="007E4FCB"/>
    <w:rsid w:val="007E57C8"/>
    <w:rsid w:val="007E6E57"/>
    <w:rsid w:val="007F0268"/>
    <w:rsid w:val="007F02F8"/>
    <w:rsid w:val="007F035B"/>
    <w:rsid w:val="007F1BF1"/>
    <w:rsid w:val="007F3B4B"/>
    <w:rsid w:val="007F43E0"/>
    <w:rsid w:val="007F5799"/>
    <w:rsid w:val="007F5B3D"/>
    <w:rsid w:val="007F644B"/>
    <w:rsid w:val="007F73C6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AE6"/>
    <w:rsid w:val="0080653F"/>
    <w:rsid w:val="00806699"/>
    <w:rsid w:val="00806C28"/>
    <w:rsid w:val="00806F41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655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4BD"/>
    <w:rsid w:val="00821505"/>
    <w:rsid w:val="0082160E"/>
    <w:rsid w:val="00822541"/>
    <w:rsid w:val="00822A5E"/>
    <w:rsid w:val="00823A46"/>
    <w:rsid w:val="00823B4D"/>
    <w:rsid w:val="00823FA3"/>
    <w:rsid w:val="0082435B"/>
    <w:rsid w:val="00824A4D"/>
    <w:rsid w:val="00824C30"/>
    <w:rsid w:val="00825E5C"/>
    <w:rsid w:val="00827E69"/>
    <w:rsid w:val="008306ED"/>
    <w:rsid w:val="00830930"/>
    <w:rsid w:val="00830CB9"/>
    <w:rsid w:val="00830CC5"/>
    <w:rsid w:val="00830EAB"/>
    <w:rsid w:val="008322DB"/>
    <w:rsid w:val="0083251E"/>
    <w:rsid w:val="008325C6"/>
    <w:rsid w:val="008325F8"/>
    <w:rsid w:val="00833CBE"/>
    <w:rsid w:val="00834212"/>
    <w:rsid w:val="00835C40"/>
    <w:rsid w:val="00836743"/>
    <w:rsid w:val="008367C1"/>
    <w:rsid w:val="008371FE"/>
    <w:rsid w:val="0083774E"/>
    <w:rsid w:val="00840621"/>
    <w:rsid w:val="00840740"/>
    <w:rsid w:val="008416A8"/>
    <w:rsid w:val="00841B7F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625C"/>
    <w:rsid w:val="008465F2"/>
    <w:rsid w:val="00846CCA"/>
    <w:rsid w:val="00847690"/>
    <w:rsid w:val="008477C6"/>
    <w:rsid w:val="008478DB"/>
    <w:rsid w:val="00847976"/>
    <w:rsid w:val="00847FD2"/>
    <w:rsid w:val="008504D1"/>
    <w:rsid w:val="008504D2"/>
    <w:rsid w:val="008511D7"/>
    <w:rsid w:val="008517F5"/>
    <w:rsid w:val="00851C98"/>
    <w:rsid w:val="00852999"/>
    <w:rsid w:val="00853463"/>
    <w:rsid w:val="00853D0C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31E"/>
    <w:rsid w:val="008600F6"/>
    <w:rsid w:val="00862640"/>
    <w:rsid w:val="0086486E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365C"/>
    <w:rsid w:val="00873CB0"/>
    <w:rsid w:val="00873FFB"/>
    <w:rsid w:val="00875E0B"/>
    <w:rsid w:val="00876858"/>
    <w:rsid w:val="0087699B"/>
    <w:rsid w:val="00877E39"/>
    <w:rsid w:val="00877FE1"/>
    <w:rsid w:val="00881ED7"/>
    <w:rsid w:val="008822DA"/>
    <w:rsid w:val="008830B0"/>
    <w:rsid w:val="008841B8"/>
    <w:rsid w:val="00885100"/>
    <w:rsid w:val="00885711"/>
    <w:rsid w:val="008864DA"/>
    <w:rsid w:val="00887897"/>
    <w:rsid w:val="008907DE"/>
    <w:rsid w:val="00891218"/>
    <w:rsid w:val="00891479"/>
    <w:rsid w:val="008921A7"/>
    <w:rsid w:val="00893358"/>
    <w:rsid w:val="00893632"/>
    <w:rsid w:val="00893921"/>
    <w:rsid w:val="0089455A"/>
    <w:rsid w:val="00894C27"/>
    <w:rsid w:val="00894CD8"/>
    <w:rsid w:val="0089515B"/>
    <w:rsid w:val="00895F53"/>
    <w:rsid w:val="008963C5"/>
    <w:rsid w:val="00896D48"/>
    <w:rsid w:val="00896DF2"/>
    <w:rsid w:val="008A09BD"/>
    <w:rsid w:val="008A0A26"/>
    <w:rsid w:val="008A1A1B"/>
    <w:rsid w:val="008A1A24"/>
    <w:rsid w:val="008A1A41"/>
    <w:rsid w:val="008A22B2"/>
    <w:rsid w:val="008A2417"/>
    <w:rsid w:val="008A256D"/>
    <w:rsid w:val="008A3174"/>
    <w:rsid w:val="008A324B"/>
    <w:rsid w:val="008A35E8"/>
    <w:rsid w:val="008A3FA5"/>
    <w:rsid w:val="008A4428"/>
    <w:rsid w:val="008A4679"/>
    <w:rsid w:val="008A46E8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E8C"/>
    <w:rsid w:val="008C63D6"/>
    <w:rsid w:val="008C68C6"/>
    <w:rsid w:val="008C6FA0"/>
    <w:rsid w:val="008C7000"/>
    <w:rsid w:val="008D07B0"/>
    <w:rsid w:val="008D1150"/>
    <w:rsid w:val="008D11E5"/>
    <w:rsid w:val="008D1C27"/>
    <w:rsid w:val="008D1D6A"/>
    <w:rsid w:val="008D236B"/>
    <w:rsid w:val="008D2386"/>
    <w:rsid w:val="008D3A7D"/>
    <w:rsid w:val="008D4B6E"/>
    <w:rsid w:val="008D5082"/>
    <w:rsid w:val="008D56F3"/>
    <w:rsid w:val="008D5AEF"/>
    <w:rsid w:val="008D5DB7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0A5"/>
    <w:rsid w:val="008E3179"/>
    <w:rsid w:val="008E3322"/>
    <w:rsid w:val="008E3326"/>
    <w:rsid w:val="008E3F73"/>
    <w:rsid w:val="008E40FC"/>
    <w:rsid w:val="008E4279"/>
    <w:rsid w:val="008E4C85"/>
    <w:rsid w:val="008E514F"/>
    <w:rsid w:val="008E54C7"/>
    <w:rsid w:val="008E639E"/>
    <w:rsid w:val="008E64E2"/>
    <w:rsid w:val="008E6F13"/>
    <w:rsid w:val="008E6FCC"/>
    <w:rsid w:val="008E7796"/>
    <w:rsid w:val="008E7D1F"/>
    <w:rsid w:val="008E7D28"/>
    <w:rsid w:val="008F06F2"/>
    <w:rsid w:val="008F1633"/>
    <w:rsid w:val="008F16F6"/>
    <w:rsid w:val="008F1817"/>
    <w:rsid w:val="008F2E0B"/>
    <w:rsid w:val="008F309F"/>
    <w:rsid w:val="008F3F4A"/>
    <w:rsid w:val="008F4F07"/>
    <w:rsid w:val="008F5AEA"/>
    <w:rsid w:val="008F6283"/>
    <w:rsid w:val="008F69D0"/>
    <w:rsid w:val="008F6D6F"/>
    <w:rsid w:val="008F74BC"/>
    <w:rsid w:val="00900968"/>
    <w:rsid w:val="00901BD9"/>
    <w:rsid w:val="0090219A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434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20391"/>
    <w:rsid w:val="00920B74"/>
    <w:rsid w:val="009217A4"/>
    <w:rsid w:val="00921A4E"/>
    <w:rsid w:val="00921CD1"/>
    <w:rsid w:val="00922500"/>
    <w:rsid w:val="00923010"/>
    <w:rsid w:val="0092330E"/>
    <w:rsid w:val="00923525"/>
    <w:rsid w:val="009240B3"/>
    <w:rsid w:val="00924347"/>
    <w:rsid w:val="0092459A"/>
    <w:rsid w:val="00924E10"/>
    <w:rsid w:val="00925612"/>
    <w:rsid w:val="009258CC"/>
    <w:rsid w:val="00925AE1"/>
    <w:rsid w:val="00926431"/>
    <w:rsid w:val="009266EC"/>
    <w:rsid w:val="00926A2B"/>
    <w:rsid w:val="009272DE"/>
    <w:rsid w:val="00927A5C"/>
    <w:rsid w:val="009313FA"/>
    <w:rsid w:val="009318B1"/>
    <w:rsid w:val="00932ACB"/>
    <w:rsid w:val="00932D0E"/>
    <w:rsid w:val="00933C24"/>
    <w:rsid w:val="009343C3"/>
    <w:rsid w:val="00936A63"/>
    <w:rsid w:val="009370E6"/>
    <w:rsid w:val="0093719F"/>
    <w:rsid w:val="00940339"/>
    <w:rsid w:val="00940998"/>
    <w:rsid w:val="00942AA0"/>
    <w:rsid w:val="009431C2"/>
    <w:rsid w:val="00943500"/>
    <w:rsid w:val="00943A68"/>
    <w:rsid w:val="00944BA2"/>
    <w:rsid w:val="009454C1"/>
    <w:rsid w:val="00945974"/>
    <w:rsid w:val="00946418"/>
    <w:rsid w:val="00946D16"/>
    <w:rsid w:val="0094759F"/>
    <w:rsid w:val="00947AD9"/>
    <w:rsid w:val="00950469"/>
    <w:rsid w:val="009522C8"/>
    <w:rsid w:val="0095239F"/>
    <w:rsid w:val="009523D0"/>
    <w:rsid w:val="009528E6"/>
    <w:rsid w:val="00952ECD"/>
    <w:rsid w:val="00952FA1"/>
    <w:rsid w:val="0095333F"/>
    <w:rsid w:val="009533CF"/>
    <w:rsid w:val="00953681"/>
    <w:rsid w:val="009537AC"/>
    <w:rsid w:val="00953EF1"/>
    <w:rsid w:val="00954096"/>
    <w:rsid w:val="009540C2"/>
    <w:rsid w:val="00954366"/>
    <w:rsid w:val="00954C7E"/>
    <w:rsid w:val="00954FAC"/>
    <w:rsid w:val="00955D13"/>
    <w:rsid w:val="00955DF5"/>
    <w:rsid w:val="00956A83"/>
    <w:rsid w:val="00957DC1"/>
    <w:rsid w:val="00963592"/>
    <w:rsid w:val="00963A71"/>
    <w:rsid w:val="00963C7B"/>
    <w:rsid w:val="00965382"/>
    <w:rsid w:val="00965D64"/>
    <w:rsid w:val="009670E2"/>
    <w:rsid w:val="009676AA"/>
    <w:rsid w:val="00967741"/>
    <w:rsid w:val="00970076"/>
    <w:rsid w:val="00971DCF"/>
    <w:rsid w:val="00972219"/>
    <w:rsid w:val="00972AD0"/>
    <w:rsid w:val="00972FD9"/>
    <w:rsid w:val="0097304B"/>
    <w:rsid w:val="009741C0"/>
    <w:rsid w:val="0097466B"/>
    <w:rsid w:val="009748EC"/>
    <w:rsid w:val="00977414"/>
    <w:rsid w:val="00977802"/>
    <w:rsid w:val="00977A3B"/>
    <w:rsid w:val="00980281"/>
    <w:rsid w:val="00980E46"/>
    <w:rsid w:val="009813BA"/>
    <w:rsid w:val="009814E4"/>
    <w:rsid w:val="00981DFF"/>
    <w:rsid w:val="0098209D"/>
    <w:rsid w:val="0098271A"/>
    <w:rsid w:val="009829A6"/>
    <w:rsid w:val="009829EE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74BF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E8"/>
    <w:rsid w:val="0099692A"/>
    <w:rsid w:val="009A0032"/>
    <w:rsid w:val="009A06CF"/>
    <w:rsid w:val="009A06EE"/>
    <w:rsid w:val="009A178A"/>
    <w:rsid w:val="009A329F"/>
    <w:rsid w:val="009A34D6"/>
    <w:rsid w:val="009A4CA4"/>
    <w:rsid w:val="009A5439"/>
    <w:rsid w:val="009A563C"/>
    <w:rsid w:val="009A5C4E"/>
    <w:rsid w:val="009A5DE3"/>
    <w:rsid w:val="009A6072"/>
    <w:rsid w:val="009A6CA5"/>
    <w:rsid w:val="009B2797"/>
    <w:rsid w:val="009B2BC4"/>
    <w:rsid w:val="009B2C6D"/>
    <w:rsid w:val="009B3B71"/>
    <w:rsid w:val="009B3C25"/>
    <w:rsid w:val="009B43F3"/>
    <w:rsid w:val="009B4869"/>
    <w:rsid w:val="009B5A2A"/>
    <w:rsid w:val="009B5D5C"/>
    <w:rsid w:val="009B6CBE"/>
    <w:rsid w:val="009B741B"/>
    <w:rsid w:val="009B7DCA"/>
    <w:rsid w:val="009C040F"/>
    <w:rsid w:val="009C1748"/>
    <w:rsid w:val="009C35A1"/>
    <w:rsid w:val="009C3C50"/>
    <w:rsid w:val="009C42BA"/>
    <w:rsid w:val="009C4E21"/>
    <w:rsid w:val="009C73C7"/>
    <w:rsid w:val="009C7502"/>
    <w:rsid w:val="009D021D"/>
    <w:rsid w:val="009D056A"/>
    <w:rsid w:val="009D0693"/>
    <w:rsid w:val="009D15C4"/>
    <w:rsid w:val="009D1665"/>
    <w:rsid w:val="009D1743"/>
    <w:rsid w:val="009D1B93"/>
    <w:rsid w:val="009D1C7B"/>
    <w:rsid w:val="009D299A"/>
    <w:rsid w:val="009D40C7"/>
    <w:rsid w:val="009D4312"/>
    <w:rsid w:val="009D52A3"/>
    <w:rsid w:val="009D5749"/>
    <w:rsid w:val="009D6B4E"/>
    <w:rsid w:val="009D6CF1"/>
    <w:rsid w:val="009D75C8"/>
    <w:rsid w:val="009E06C7"/>
    <w:rsid w:val="009E0BD2"/>
    <w:rsid w:val="009E3352"/>
    <w:rsid w:val="009E3BA6"/>
    <w:rsid w:val="009E3FBD"/>
    <w:rsid w:val="009E41BD"/>
    <w:rsid w:val="009E41DC"/>
    <w:rsid w:val="009E463B"/>
    <w:rsid w:val="009E4803"/>
    <w:rsid w:val="009E5073"/>
    <w:rsid w:val="009E5AF1"/>
    <w:rsid w:val="009E5FFC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764"/>
    <w:rsid w:val="009F3866"/>
    <w:rsid w:val="009F3BFB"/>
    <w:rsid w:val="009F40BB"/>
    <w:rsid w:val="009F4E32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617"/>
    <w:rsid w:val="00A0063A"/>
    <w:rsid w:val="00A00F9E"/>
    <w:rsid w:val="00A0119C"/>
    <w:rsid w:val="00A013DB"/>
    <w:rsid w:val="00A021F1"/>
    <w:rsid w:val="00A02359"/>
    <w:rsid w:val="00A024AB"/>
    <w:rsid w:val="00A02A2E"/>
    <w:rsid w:val="00A03D23"/>
    <w:rsid w:val="00A05CA6"/>
    <w:rsid w:val="00A0632F"/>
    <w:rsid w:val="00A0678E"/>
    <w:rsid w:val="00A07230"/>
    <w:rsid w:val="00A10E4E"/>
    <w:rsid w:val="00A11920"/>
    <w:rsid w:val="00A11D1E"/>
    <w:rsid w:val="00A12231"/>
    <w:rsid w:val="00A128FA"/>
    <w:rsid w:val="00A1391F"/>
    <w:rsid w:val="00A13B10"/>
    <w:rsid w:val="00A14454"/>
    <w:rsid w:val="00A14ABE"/>
    <w:rsid w:val="00A1530F"/>
    <w:rsid w:val="00A168B4"/>
    <w:rsid w:val="00A16EF1"/>
    <w:rsid w:val="00A20042"/>
    <w:rsid w:val="00A203CC"/>
    <w:rsid w:val="00A20CDC"/>
    <w:rsid w:val="00A21070"/>
    <w:rsid w:val="00A214C4"/>
    <w:rsid w:val="00A21EF0"/>
    <w:rsid w:val="00A21FC9"/>
    <w:rsid w:val="00A223E2"/>
    <w:rsid w:val="00A2316F"/>
    <w:rsid w:val="00A24A41"/>
    <w:rsid w:val="00A255F7"/>
    <w:rsid w:val="00A2621B"/>
    <w:rsid w:val="00A26B95"/>
    <w:rsid w:val="00A31438"/>
    <w:rsid w:val="00A31854"/>
    <w:rsid w:val="00A318FF"/>
    <w:rsid w:val="00A32218"/>
    <w:rsid w:val="00A322DD"/>
    <w:rsid w:val="00A32F85"/>
    <w:rsid w:val="00A33503"/>
    <w:rsid w:val="00A33AD3"/>
    <w:rsid w:val="00A33B01"/>
    <w:rsid w:val="00A34192"/>
    <w:rsid w:val="00A34580"/>
    <w:rsid w:val="00A345E0"/>
    <w:rsid w:val="00A358FB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4D6"/>
    <w:rsid w:val="00A476A3"/>
    <w:rsid w:val="00A500E5"/>
    <w:rsid w:val="00A50A1A"/>
    <w:rsid w:val="00A51503"/>
    <w:rsid w:val="00A5179E"/>
    <w:rsid w:val="00A51FF2"/>
    <w:rsid w:val="00A525D2"/>
    <w:rsid w:val="00A525F9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7375"/>
    <w:rsid w:val="00A5743B"/>
    <w:rsid w:val="00A5746F"/>
    <w:rsid w:val="00A6042B"/>
    <w:rsid w:val="00A60BDA"/>
    <w:rsid w:val="00A61128"/>
    <w:rsid w:val="00A61960"/>
    <w:rsid w:val="00A61F3C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75A"/>
    <w:rsid w:val="00A6676A"/>
    <w:rsid w:val="00A669E7"/>
    <w:rsid w:val="00A674A5"/>
    <w:rsid w:val="00A67673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759"/>
    <w:rsid w:val="00A748FF"/>
    <w:rsid w:val="00A7589B"/>
    <w:rsid w:val="00A75ECA"/>
    <w:rsid w:val="00A768BB"/>
    <w:rsid w:val="00A7726D"/>
    <w:rsid w:val="00A7753A"/>
    <w:rsid w:val="00A7774C"/>
    <w:rsid w:val="00A77DF4"/>
    <w:rsid w:val="00A77E7F"/>
    <w:rsid w:val="00A80093"/>
    <w:rsid w:val="00A80BFA"/>
    <w:rsid w:val="00A81373"/>
    <w:rsid w:val="00A815DB"/>
    <w:rsid w:val="00A81A9D"/>
    <w:rsid w:val="00A8300D"/>
    <w:rsid w:val="00A83013"/>
    <w:rsid w:val="00A835D9"/>
    <w:rsid w:val="00A83CD0"/>
    <w:rsid w:val="00A843D7"/>
    <w:rsid w:val="00A8454F"/>
    <w:rsid w:val="00A84962"/>
    <w:rsid w:val="00A858D2"/>
    <w:rsid w:val="00A86C34"/>
    <w:rsid w:val="00A87097"/>
    <w:rsid w:val="00A87199"/>
    <w:rsid w:val="00A87685"/>
    <w:rsid w:val="00A878AF"/>
    <w:rsid w:val="00A879BC"/>
    <w:rsid w:val="00A908CF"/>
    <w:rsid w:val="00A90DA3"/>
    <w:rsid w:val="00A913B6"/>
    <w:rsid w:val="00A916AB"/>
    <w:rsid w:val="00A91901"/>
    <w:rsid w:val="00A91C93"/>
    <w:rsid w:val="00A91FCB"/>
    <w:rsid w:val="00A92EF6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21D8"/>
    <w:rsid w:val="00AA21EE"/>
    <w:rsid w:val="00AA2679"/>
    <w:rsid w:val="00AA273D"/>
    <w:rsid w:val="00AA2776"/>
    <w:rsid w:val="00AA2B8D"/>
    <w:rsid w:val="00AA32CD"/>
    <w:rsid w:val="00AA4598"/>
    <w:rsid w:val="00AA5C85"/>
    <w:rsid w:val="00AA63D7"/>
    <w:rsid w:val="00AA6A28"/>
    <w:rsid w:val="00AA6D81"/>
    <w:rsid w:val="00AB019E"/>
    <w:rsid w:val="00AB0846"/>
    <w:rsid w:val="00AB0B75"/>
    <w:rsid w:val="00AB1BE6"/>
    <w:rsid w:val="00AB1E7F"/>
    <w:rsid w:val="00AB3F27"/>
    <w:rsid w:val="00AB4463"/>
    <w:rsid w:val="00AB529A"/>
    <w:rsid w:val="00AB56D1"/>
    <w:rsid w:val="00AB63E2"/>
    <w:rsid w:val="00AB70D8"/>
    <w:rsid w:val="00AB71FE"/>
    <w:rsid w:val="00AB721C"/>
    <w:rsid w:val="00AC1C94"/>
    <w:rsid w:val="00AC1E2A"/>
    <w:rsid w:val="00AC1EC4"/>
    <w:rsid w:val="00AC3B39"/>
    <w:rsid w:val="00AC418C"/>
    <w:rsid w:val="00AC4585"/>
    <w:rsid w:val="00AC4796"/>
    <w:rsid w:val="00AC492F"/>
    <w:rsid w:val="00AC4F78"/>
    <w:rsid w:val="00AC5826"/>
    <w:rsid w:val="00AC65F7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61DD"/>
    <w:rsid w:val="00AD6A01"/>
    <w:rsid w:val="00AD6BC6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844"/>
    <w:rsid w:val="00AE2369"/>
    <w:rsid w:val="00AE2643"/>
    <w:rsid w:val="00AE2919"/>
    <w:rsid w:val="00AE3294"/>
    <w:rsid w:val="00AE37F1"/>
    <w:rsid w:val="00AE3B6A"/>
    <w:rsid w:val="00AE3D71"/>
    <w:rsid w:val="00AE40CC"/>
    <w:rsid w:val="00AE4D92"/>
    <w:rsid w:val="00AE4E49"/>
    <w:rsid w:val="00AE5143"/>
    <w:rsid w:val="00AE5F89"/>
    <w:rsid w:val="00AE6112"/>
    <w:rsid w:val="00AE62C9"/>
    <w:rsid w:val="00AE6628"/>
    <w:rsid w:val="00AE69DB"/>
    <w:rsid w:val="00AE69F0"/>
    <w:rsid w:val="00AE6A34"/>
    <w:rsid w:val="00AE77FC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3EE0"/>
    <w:rsid w:val="00AF4573"/>
    <w:rsid w:val="00AF47EA"/>
    <w:rsid w:val="00AF4B32"/>
    <w:rsid w:val="00AF531C"/>
    <w:rsid w:val="00AF5511"/>
    <w:rsid w:val="00AF5624"/>
    <w:rsid w:val="00AF5AA3"/>
    <w:rsid w:val="00B002D7"/>
    <w:rsid w:val="00B00653"/>
    <w:rsid w:val="00B006D0"/>
    <w:rsid w:val="00B01269"/>
    <w:rsid w:val="00B01E9A"/>
    <w:rsid w:val="00B02E1C"/>
    <w:rsid w:val="00B02F88"/>
    <w:rsid w:val="00B03EE7"/>
    <w:rsid w:val="00B03FF0"/>
    <w:rsid w:val="00B04912"/>
    <w:rsid w:val="00B05115"/>
    <w:rsid w:val="00B0521B"/>
    <w:rsid w:val="00B05776"/>
    <w:rsid w:val="00B07CB5"/>
    <w:rsid w:val="00B07E7C"/>
    <w:rsid w:val="00B1022D"/>
    <w:rsid w:val="00B1039C"/>
    <w:rsid w:val="00B12C49"/>
    <w:rsid w:val="00B14133"/>
    <w:rsid w:val="00B143C6"/>
    <w:rsid w:val="00B15B9D"/>
    <w:rsid w:val="00B15CCF"/>
    <w:rsid w:val="00B16618"/>
    <w:rsid w:val="00B17072"/>
    <w:rsid w:val="00B2025A"/>
    <w:rsid w:val="00B2061B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57C7"/>
    <w:rsid w:val="00B2602F"/>
    <w:rsid w:val="00B26EBA"/>
    <w:rsid w:val="00B272F5"/>
    <w:rsid w:val="00B3067E"/>
    <w:rsid w:val="00B31F06"/>
    <w:rsid w:val="00B31F0C"/>
    <w:rsid w:val="00B32FFF"/>
    <w:rsid w:val="00B33341"/>
    <w:rsid w:val="00B33649"/>
    <w:rsid w:val="00B34781"/>
    <w:rsid w:val="00B3478F"/>
    <w:rsid w:val="00B34DE1"/>
    <w:rsid w:val="00B36151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F0D"/>
    <w:rsid w:val="00B470CB"/>
    <w:rsid w:val="00B474B1"/>
    <w:rsid w:val="00B47894"/>
    <w:rsid w:val="00B4791F"/>
    <w:rsid w:val="00B50858"/>
    <w:rsid w:val="00B50931"/>
    <w:rsid w:val="00B50F81"/>
    <w:rsid w:val="00B51400"/>
    <w:rsid w:val="00B51986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60CBD"/>
    <w:rsid w:val="00B60F14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2126"/>
    <w:rsid w:val="00B726ED"/>
    <w:rsid w:val="00B72FDD"/>
    <w:rsid w:val="00B73BFF"/>
    <w:rsid w:val="00B73F3A"/>
    <w:rsid w:val="00B74B24"/>
    <w:rsid w:val="00B754D9"/>
    <w:rsid w:val="00B755AA"/>
    <w:rsid w:val="00B756AA"/>
    <w:rsid w:val="00B756BB"/>
    <w:rsid w:val="00B75B48"/>
    <w:rsid w:val="00B767C9"/>
    <w:rsid w:val="00B77519"/>
    <w:rsid w:val="00B77717"/>
    <w:rsid w:val="00B77727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657"/>
    <w:rsid w:val="00B83A0B"/>
    <w:rsid w:val="00B84C9E"/>
    <w:rsid w:val="00B85866"/>
    <w:rsid w:val="00B85C7A"/>
    <w:rsid w:val="00B86DBC"/>
    <w:rsid w:val="00B86E74"/>
    <w:rsid w:val="00B87164"/>
    <w:rsid w:val="00B90271"/>
    <w:rsid w:val="00B92275"/>
    <w:rsid w:val="00B92472"/>
    <w:rsid w:val="00B93993"/>
    <w:rsid w:val="00B944CE"/>
    <w:rsid w:val="00B945F5"/>
    <w:rsid w:val="00B9662B"/>
    <w:rsid w:val="00B967ED"/>
    <w:rsid w:val="00B96E15"/>
    <w:rsid w:val="00BA08CC"/>
    <w:rsid w:val="00BA1041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B0E64"/>
    <w:rsid w:val="00BB10CB"/>
    <w:rsid w:val="00BB128B"/>
    <w:rsid w:val="00BB2322"/>
    <w:rsid w:val="00BB32A9"/>
    <w:rsid w:val="00BB343C"/>
    <w:rsid w:val="00BB3984"/>
    <w:rsid w:val="00BB3C67"/>
    <w:rsid w:val="00BB4777"/>
    <w:rsid w:val="00BB51D1"/>
    <w:rsid w:val="00BB5CB2"/>
    <w:rsid w:val="00BB5E4C"/>
    <w:rsid w:val="00BB6666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492"/>
    <w:rsid w:val="00BC5E05"/>
    <w:rsid w:val="00BC7C53"/>
    <w:rsid w:val="00BD1B60"/>
    <w:rsid w:val="00BD1E80"/>
    <w:rsid w:val="00BD24A8"/>
    <w:rsid w:val="00BD2980"/>
    <w:rsid w:val="00BD37BC"/>
    <w:rsid w:val="00BD505B"/>
    <w:rsid w:val="00BD5934"/>
    <w:rsid w:val="00BD5DC8"/>
    <w:rsid w:val="00BD61DA"/>
    <w:rsid w:val="00BD6C68"/>
    <w:rsid w:val="00BD7016"/>
    <w:rsid w:val="00BD74B8"/>
    <w:rsid w:val="00BD7A32"/>
    <w:rsid w:val="00BD7D64"/>
    <w:rsid w:val="00BE03AB"/>
    <w:rsid w:val="00BE16D1"/>
    <w:rsid w:val="00BE1A82"/>
    <w:rsid w:val="00BE1EC6"/>
    <w:rsid w:val="00BE1F73"/>
    <w:rsid w:val="00BE21C9"/>
    <w:rsid w:val="00BE3135"/>
    <w:rsid w:val="00BE3435"/>
    <w:rsid w:val="00BE3F20"/>
    <w:rsid w:val="00BE4217"/>
    <w:rsid w:val="00BE498E"/>
    <w:rsid w:val="00BE50A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35FF"/>
    <w:rsid w:val="00BF373B"/>
    <w:rsid w:val="00BF38AA"/>
    <w:rsid w:val="00BF4757"/>
    <w:rsid w:val="00BF6342"/>
    <w:rsid w:val="00BF6C33"/>
    <w:rsid w:val="00BF732F"/>
    <w:rsid w:val="00BF7A09"/>
    <w:rsid w:val="00C00921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F6C"/>
    <w:rsid w:val="00C214F1"/>
    <w:rsid w:val="00C22678"/>
    <w:rsid w:val="00C23126"/>
    <w:rsid w:val="00C232FE"/>
    <w:rsid w:val="00C23760"/>
    <w:rsid w:val="00C23E45"/>
    <w:rsid w:val="00C240EB"/>
    <w:rsid w:val="00C245A3"/>
    <w:rsid w:val="00C24FD2"/>
    <w:rsid w:val="00C25060"/>
    <w:rsid w:val="00C25135"/>
    <w:rsid w:val="00C25383"/>
    <w:rsid w:val="00C266EB"/>
    <w:rsid w:val="00C26ABD"/>
    <w:rsid w:val="00C275D7"/>
    <w:rsid w:val="00C30DCD"/>
    <w:rsid w:val="00C31D7E"/>
    <w:rsid w:val="00C32423"/>
    <w:rsid w:val="00C3261B"/>
    <w:rsid w:val="00C33A74"/>
    <w:rsid w:val="00C34114"/>
    <w:rsid w:val="00C34EFD"/>
    <w:rsid w:val="00C35911"/>
    <w:rsid w:val="00C35F70"/>
    <w:rsid w:val="00C36B06"/>
    <w:rsid w:val="00C3735F"/>
    <w:rsid w:val="00C41132"/>
    <w:rsid w:val="00C4128B"/>
    <w:rsid w:val="00C41526"/>
    <w:rsid w:val="00C41A19"/>
    <w:rsid w:val="00C41E8A"/>
    <w:rsid w:val="00C42FAE"/>
    <w:rsid w:val="00C43059"/>
    <w:rsid w:val="00C43334"/>
    <w:rsid w:val="00C433F9"/>
    <w:rsid w:val="00C45403"/>
    <w:rsid w:val="00C45D54"/>
    <w:rsid w:val="00C464DB"/>
    <w:rsid w:val="00C46D1D"/>
    <w:rsid w:val="00C47606"/>
    <w:rsid w:val="00C479C3"/>
    <w:rsid w:val="00C506BE"/>
    <w:rsid w:val="00C50DBF"/>
    <w:rsid w:val="00C50FB7"/>
    <w:rsid w:val="00C51377"/>
    <w:rsid w:val="00C51B58"/>
    <w:rsid w:val="00C51DD4"/>
    <w:rsid w:val="00C53617"/>
    <w:rsid w:val="00C53833"/>
    <w:rsid w:val="00C54672"/>
    <w:rsid w:val="00C54C95"/>
    <w:rsid w:val="00C55A3F"/>
    <w:rsid w:val="00C5757C"/>
    <w:rsid w:val="00C57E6F"/>
    <w:rsid w:val="00C60C77"/>
    <w:rsid w:val="00C612BE"/>
    <w:rsid w:val="00C62CA1"/>
    <w:rsid w:val="00C63744"/>
    <w:rsid w:val="00C63CA7"/>
    <w:rsid w:val="00C65A40"/>
    <w:rsid w:val="00C66440"/>
    <w:rsid w:val="00C66897"/>
    <w:rsid w:val="00C66C29"/>
    <w:rsid w:val="00C67127"/>
    <w:rsid w:val="00C672DA"/>
    <w:rsid w:val="00C673F9"/>
    <w:rsid w:val="00C679C4"/>
    <w:rsid w:val="00C703A3"/>
    <w:rsid w:val="00C707CE"/>
    <w:rsid w:val="00C70981"/>
    <w:rsid w:val="00C711CB"/>
    <w:rsid w:val="00C71503"/>
    <w:rsid w:val="00C72179"/>
    <w:rsid w:val="00C732CC"/>
    <w:rsid w:val="00C740FB"/>
    <w:rsid w:val="00C7442D"/>
    <w:rsid w:val="00C746D8"/>
    <w:rsid w:val="00C75391"/>
    <w:rsid w:val="00C7540A"/>
    <w:rsid w:val="00C756D9"/>
    <w:rsid w:val="00C7591E"/>
    <w:rsid w:val="00C7642B"/>
    <w:rsid w:val="00C764C3"/>
    <w:rsid w:val="00C769C0"/>
    <w:rsid w:val="00C76F89"/>
    <w:rsid w:val="00C805A6"/>
    <w:rsid w:val="00C80C44"/>
    <w:rsid w:val="00C80C9A"/>
    <w:rsid w:val="00C81759"/>
    <w:rsid w:val="00C820D0"/>
    <w:rsid w:val="00C82368"/>
    <w:rsid w:val="00C823E3"/>
    <w:rsid w:val="00C82776"/>
    <w:rsid w:val="00C836E0"/>
    <w:rsid w:val="00C83898"/>
    <w:rsid w:val="00C84521"/>
    <w:rsid w:val="00C85B27"/>
    <w:rsid w:val="00C86565"/>
    <w:rsid w:val="00C86EE4"/>
    <w:rsid w:val="00C877AA"/>
    <w:rsid w:val="00C90E2C"/>
    <w:rsid w:val="00C92D1D"/>
    <w:rsid w:val="00C93369"/>
    <w:rsid w:val="00C93731"/>
    <w:rsid w:val="00C9385C"/>
    <w:rsid w:val="00C93919"/>
    <w:rsid w:val="00C943C8"/>
    <w:rsid w:val="00C94A3B"/>
    <w:rsid w:val="00C95343"/>
    <w:rsid w:val="00C96514"/>
    <w:rsid w:val="00C969A0"/>
    <w:rsid w:val="00C974A5"/>
    <w:rsid w:val="00CA0394"/>
    <w:rsid w:val="00CA0BE3"/>
    <w:rsid w:val="00CA0DFA"/>
    <w:rsid w:val="00CA0ED9"/>
    <w:rsid w:val="00CA1DE8"/>
    <w:rsid w:val="00CA33B5"/>
    <w:rsid w:val="00CA5A5B"/>
    <w:rsid w:val="00CB004E"/>
    <w:rsid w:val="00CB05A8"/>
    <w:rsid w:val="00CB05BB"/>
    <w:rsid w:val="00CB0AE0"/>
    <w:rsid w:val="00CB125F"/>
    <w:rsid w:val="00CB17BB"/>
    <w:rsid w:val="00CB1CC8"/>
    <w:rsid w:val="00CB23D8"/>
    <w:rsid w:val="00CB2832"/>
    <w:rsid w:val="00CB30AE"/>
    <w:rsid w:val="00CB3280"/>
    <w:rsid w:val="00CB3983"/>
    <w:rsid w:val="00CB47EE"/>
    <w:rsid w:val="00CB4C77"/>
    <w:rsid w:val="00CB52EA"/>
    <w:rsid w:val="00CB5454"/>
    <w:rsid w:val="00CB5AAD"/>
    <w:rsid w:val="00CB5E64"/>
    <w:rsid w:val="00CB6AE6"/>
    <w:rsid w:val="00CB70AD"/>
    <w:rsid w:val="00CB74CA"/>
    <w:rsid w:val="00CC02BA"/>
    <w:rsid w:val="00CC0357"/>
    <w:rsid w:val="00CC0BF6"/>
    <w:rsid w:val="00CC1233"/>
    <w:rsid w:val="00CC1276"/>
    <w:rsid w:val="00CC1353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D64"/>
    <w:rsid w:val="00CC713B"/>
    <w:rsid w:val="00CD0200"/>
    <w:rsid w:val="00CD0283"/>
    <w:rsid w:val="00CD048B"/>
    <w:rsid w:val="00CD248B"/>
    <w:rsid w:val="00CD30FD"/>
    <w:rsid w:val="00CD32B8"/>
    <w:rsid w:val="00CD40A2"/>
    <w:rsid w:val="00CD430A"/>
    <w:rsid w:val="00CD431F"/>
    <w:rsid w:val="00CD4A67"/>
    <w:rsid w:val="00CD4BA4"/>
    <w:rsid w:val="00CD4C54"/>
    <w:rsid w:val="00CD5513"/>
    <w:rsid w:val="00CD61EF"/>
    <w:rsid w:val="00CD6563"/>
    <w:rsid w:val="00CE043F"/>
    <w:rsid w:val="00CE07B9"/>
    <w:rsid w:val="00CE0841"/>
    <w:rsid w:val="00CE0B68"/>
    <w:rsid w:val="00CE0C5B"/>
    <w:rsid w:val="00CE237B"/>
    <w:rsid w:val="00CE2AFE"/>
    <w:rsid w:val="00CE2B30"/>
    <w:rsid w:val="00CE339A"/>
    <w:rsid w:val="00CE43B3"/>
    <w:rsid w:val="00CE4A33"/>
    <w:rsid w:val="00CE6620"/>
    <w:rsid w:val="00CE6947"/>
    <w:rsid w:val="00CE766D"/>
    <w:rsid w:val="00CE7834"/>
    <w:rsid w:val="00CE7F6A"/>
    <w:rsid w:val="00CF002F"/>
    <w:rsid w:val="00CF0958"/>
    <w:rsid w:val="00CF191F"/>
    <w:rsid w:val="00CF1E4A"/>
    <w:rsid w:val="00CF2A46"/>
    <w:rsid w:val="00CF3E03"/>
    <w:rsid w:val="00CF4FBE"/>
    <w:rsid w:val="00CF4FFF"/>
    <w:rsid w:val="00CF5B33"/>
    <w:rsid w:val="00CF7581"/>
    <w:rsid w:val="00CF7787"/>
    <w:rsid w:val="00CF7FAB"/>
    <w:rsid w:val="00D004F5"/>
    <w:rsid w:val="00D00C02"/>
    <w:rsid w:val="00D01039"/>
    <w:rsid w:val="00D010AA"/>
    <w:rsid w:val="00D01DE3"/>
    <w:rsid w:val="00D02BE3"/>
    <w:rsid w:val="00D04CA4"/>
    <w:rsid w:val="00D053A7"/>
    <w:rsid w:val="00D05730"/>
    <w:rsid w:val="00D05D21"/>
    <w:rsid w:val="00D06970"/>
    <w:rsid w:val="00D06D3C"/>
    <w:rsid w:val="00D072DF"/>
    <w:rsid w:val="00D07BF3"/>
    <w:rsid w:val="00D07C15"/>
    <w:rsid w:val="00D1050B"/>
    <w:rsid w:val="00D1091D"/>
    <w:rsid w:val="00D10DD9"/>
    <w:rsid w:val="00D111C1"/>
    <w:rsid w:val="00D114DF"/>
    <w:rsid w:val="00D11802"/>
    <w:rsid w:val="00D11AB6"/>
    <w:rsid w:val="00D13758"/>
    <w:rsid w:val="00D1437A"/>
    <w:rsid w:val="00D147D7"/>
    <w:rsid w:val="00D14BCA"/>
    <w:rsid w:val="00D14C3B"/>
    <w:rsid w:val="00D1536B"/>
    <w:rsid w:val="00D164D1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E36"/>
    <w:rsid w:val="00D23B8A"/>
    <w:rsid w:val="00D23DBB"/>
    <w:rsid w:val="00D24148"/>
    <w:rsid w:val="00D25D6E"/>
    <w:rsid w:val="00D26168"/>
    <w:rsid w:val="00D26AB3"/>
    <w:rsid w:val="00D26E70"/>
    <w:rsid w:val="00D2715B"/>
    <w:rsid w:val="00D27440"/>
    <w:rsid w:val="00D276B5"/>
    <w:rsid w:val="00D27C51"/>
    <w:rsid w:val="00D3154B"/>
    <w:rsid w:val="00D31EF5"/>
    <w:rsid w:val="00D327BA"/>
    <w:rsid w:val="00D32990"/>
    <w:rsid w:val="00D33BD0"/>
    <w:rsid w:val="00D33DC8"/>
    <w:rsid w:val="00D340AE"/>
    <w:rsid w:val="00D34525"/>
    <w:rsid w:val="00D34E32"/>
    <w:rsid w:val="00D34F3A"/>
    <w:rsid w:val="00D35F5B"/>
    <w:rsid w:val="00D36224"/>
    <w:rsid w:val="00D3657B"/>
    <w:rsid w:val="00D36667"/>
    <w:rsid w:val="00D3681A"/>
    <w:rsid w:val="00D36F64"/>
    <w:rsid w:val="00D3730B"/>
    <w:rsid w:val="00D37340"/>
    <w:rsid w:val="00D375EC"/>
    <w:rsid w:val="00D37F73"/>
    <w:rsid w:val="00D40428"/>
    <w:rsid w:val="00D406FE"/>
    <w:rsid w:val="00D410A9"/>
    <w:rsid w:val="00D4145A"/>
    <w:rsid w:val="00D41EED"/>
    <w:rsid w:val="00D4222D"/>
    <w:rsid w:val="00D428A0"/>
    <w:rsid w:val="00D42FCB"/>
    <w:rsid w:val="00D439A5"/>
    <w:rsid w:val="00D4404D"/>
    <w:rsid w:val="00D44203"/>
    <w:rsid w:val="00D44A9F"/>
    <w:rsid w:val="00D45499"/>
    <w:rsid w:val="00D45ECA"/>
    <w:rsid w:val="00D46454"/>
    <w:rsid w:val="00D4653C"/>
    <w:rsid w:val="00D46E65"/>
    <w:rsid w:val="00D47C8E"/>
    <w:rsid w:val="00D50796"/>
    <w:rsid w:val="00D51555"/>
    <w:rsid w:val="00D517C7"/>
    <w:rsid w:val="00D52101"/>
    <w:rsid w:val="00D524CD"/>
    <w:rsid w:val="00D527CA"/>
    <w:rsid w:val="00D52E36"/>
    <w:rsid w:val="00D5309D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527"/>
    <w:rsid w:val="00D62873"/>
    <w:rsid w:val="00D628A0"/>
    <w:rsid w:val="00D62AF6"/>
    <w:rsid w:val="00D63425"/>
    <w:rsid w:val="00D63CD8"/>
    <w:rsid w:val="00D64412"/>
    <w:rsid w:val="00D653D1"/>
    <w:rsid w:val="00D6711D"/>
    <w:rsid w:val="00D6747C"/>
    <w:rsid w:val="00D700F7"/>
    <w:rsid w:val="00D70C55"/>
    <w:rsid w:val="00D71008"/>
    <w:rsid w:val="00D71292"/>
    <w:rsid w:val="00D72037"/>
    <w:rsid w:val="00D72354"/>
    <w:rsid w:val="00D72C4F"/>
    <w:rsid w:val="00D73AA6"/>
    <w:rsid w:val="00D73E71"/>
    <w:rsid w:val="00D73E93"/>
    <w:rsid w:val="00D747BF"/>
    <w:rsid w:val="00D75F96"/>
    <w:rsid w:val="00D76558"/>
    <w:rsid w:val="00D767F6"/>
    <w:rsid w:val="00D77101"/>
    <w:rsid w:val="00D778EC"/>
    <w:rsid w:val="00D80555"/>
    <w:rsid w:val="00D8076E"/>
    <w:rsid w:val="00D813F0"/>
    <w:rsid w:val="00D81AC3"/>
    <w:rsid w:val="00D826B1"/>
    <w:rsid w:val="00D8350B"/>
    <w:rsid w:val="00D84157"/>
    <w:rsid w:val="00D842EA"/>
    <w:rsid w:val="00D85107"/>
    <w:rsid w:val="00D85861"/>
    <w:rsid w:val="00D859FD"/>
    <w:rsid w:val="00D85ADE"/>
    <w:rsid w:val="00D862C2"/>
    <w:rsid w:val="00D875D0"/>
    <w:rsid w:val="00D876E5"/>
    <w:rsid w:val="00D87875"/>
    <w:rsid w:val="00D87E28"/>
    <w:rsid w:val="00D911E8"/>
    <w:rsid w:val="00D916A6"/>
    <w:rsid w:val="00D91FDE"/>
    <w:rsid w:val="00D924C2"/>
    <w:rsid w:val="00D92971"/>
    <w:rsid w:val="00D93CEB"/>
    <w:rsid w:val="00D94757"/>
    <w:rsid w:val="00D94D01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F48"/>
    <w:rsid w:val="00DA2EB7"/>
    <w:rsid w:val="00DA2F77"/>
    <w:rsid w:val="00DA3E7F"/>
    <w:rsid w:val="00DA40A6"/>
    <w:rsid w:val="00DA48A3"/>
    <w:rsid w:val="00DA48DF"/>
    <w:rsid w:val="00DA4FF6"/>
    <w:rsid w:val="00DA50D1"/>
    <w:rsid w:val="00DA6407"/>
    <w:rsid w:val="00DA66A7"/>
    <w:rsid w:val="00DA6843"/>
    <w:rsid w:val="00DA76D7"/>
    <w:rsid w:val="00DB0C57"/>
    <w:rsid w:val="00DB226F"/>
    <w:rsid w:val="00DB359E"/>
    <w:rsid w:val="00DB4289"/>
    <w:rsid w:val="00DB4C72"/>
    <w:rsid w:val="00DB553F"/>
    <w:rsid w:val="00DB5969"/>
    <w:rsid w:val="00DB5F1E"/>
    <w:rsid w:val="00DB6268"/>
    <w:rsid w:val="00DB6E4C"/>
    <w:rsid w:val="00DC1BFF"/>
    <w:rsid w:val="00DC220B"/>
    <w:rsid w:val="00DC344F"/>
    <w:rsid w:val="00DC419C"/>
    <w:rsid w:val="00DC41E8"/>
    <w:rsid w:val="00DC49F5"/>
    <w:rsid w:val="00DC610F"/>
    <w:rsid w:val="00DC6A92"/>
    <w:rsid w:val="00DC6AD2"/>
    <w:rsid w:val="00DC779A"/>
    <w:rsid w:val="00DC7B2C"/>
    <w:rsid w:val="00DD05FD"/>
    <w:rsid w:val="00DD099D"/>
    <w:rsid w:val="00DD0E81"/>
    <w:rsid w:val="00DD11A9"/>
    <w:rsid w:val="00DD1959"/>
    <w:rsid w:val="00DD1A1B"/>
    <w:rsid w:val="00DD1AC6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74F4"/>
    <w:rsid w:val="00DF0194"/>
    <w:rsid w:val="00DF0281"/>
    <w:rsid w:val="00DF0444"/>
    <w:rsid w:val="00DF0A03"/>
    <w:rsid w:val="00DF1453"/>
    <w:rsid w:val="00DF17DF"/>
    <w:rsid w:val="00DF1BE0"/>
    <w:rsid w:val="00DF330A"/>
    <w:rsid w:val="00DF343F"/>
    <w:rsid w:val="00DF3CCF"/>
    <w:rsid w:val="00DF3E42"/>
    <w:rsid w:val="00DF43D8"/>
    <w:rsid w:val="00DF5AC5"/>
    <w:rsid w:val="00DF6397"/>
    <w:rsid w:val="00DF68D8"/>
    <w:rsid w:val="00DF6FCE"/>
    <w:rsid w:val="00DF768D"/>
    <w:rsid w:val="00DF787D"/>
    <w:rsid w:val="00E00BA4"/>
    <w:rsid w:val="00E01169"/>
    <w:rsid w:val="00E012CE"/>
    <w:rsid w:val="00E01513"/>
    <w:rsid w:val="00E01938"/>
    <w:rsid w:val="00E01CB5"/>
    <w:rsid w:val="00E0330D"/>
    <w:rsid w:val="00E0345A"/>
    <w:rsid w:val="00E041A3"/>
    <w:rsid w:val="00E04544"/>
    <w:rsid w:val="00E04DD7"/>
    <w:rsid w:val="00E057C2"/>
    <w:rsid w:val="00E05F25"/>
    <w:rsid w:val="00E05F90"/>
    <w:rsid w:val="00E06289"/>
    <w:rsid w:val="00E06CED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985"/>
    <w:rsid w:val="00E1419B"/>
    <w:rsid w:val="00E149B5"/>
    <w:rsid w:val="00E14BE3"/>
    <w:rsid w:val="00E14F1E"/>
    <w:rsid w:val="00E16484"/>
    <w:rsid w:val="00E175F9"/>
    <w:rsid w:val="00E17798"/>
    <w:rsid w:val="00E17E64"/>
    <w:rsid w:val="00E203D1"/>
    <w:rsid w:val="00E20EB6"/>
    <w:rsid w:val="00E2150F"/>
    <w:rsid w:val="00E2158C"/>
    <w:rsid w:val="00E21DE0"/>
    <w:rsid w:val="00E223CA"/>
    <w:rsid w:val="00E225CC"/>
    <w:rsid w:val="00E228B2"/>
    <w:rsid w:val="00E22E46"/>
    <w:rsid w:val="00E239A9"/>
    <w:rsid w:val="00E23ABA"/>
    <w:rsid w:val="00E23FC7"/>
    <w:rsid w:val="00E240F3"/>
    <w:rsid w:val="00E244F6"/>
    <w:rsid w:val="00E24546"/>
    <w:rsid w:val="00E24AA9"/>
    <w:rsid w:val="00E2503A"/>
    <w:rsid w:val="00E25D76"/>
    <w:rsid w:val="00E26698"/>
    <w:rsid w:val="00E26792"/>
    <w:rsid w:val="00E274F8"/>
    <w:rsid w:val="00E27FE0"/>
    <w:rsid w:val="00E30146"/>
    <w:rsid w:val="00E3105E"/>
    <w:rsid w:val="00E315AB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611E"/>
    <w:rsid w:val="00E37C47"/>
    <w:rsid w:val="00E41B43"/>
    <w:rsid w:val="00E42460"/>
    <w:rsid w:val="00E42E3C"/>
    <w:rsid w:val="00E43824"/>
    <w:rsid w:val="00E44B16"/>
    <w:rsid w:val="00E454E7"/>
    <w:rsid w:val="00E45619"/>
    <w:rsid w:val="00E45DB1"/>
    <w:rsid w:val="00E45DBB"/>
    <w:rsid w:val="00E46574"/>
    <w:rsid w:val="00E47571"/>
    <w:rsid w:val="00E501F0"/>
    <w:rsid w:val="00E507B8"/>
    <w:rsid w:val="00E51706"/>
    <w:rsid w:val="00E520EE"/>
    <w:rsid w:val="00E52D20"/>
    <w:rsid w:val="00E52E20"/>
    <w:rsid w:val="00E53408"/>
    <w:rsid w:val="00E544DB"/>
    <w:rsid w:val="00E54749"/>
    <w:rsid w:val="00E54A6E"/>
    <w:rsid w:val="00E54CCF"/>
    <w:rsid w:val="00E55CA5"/>
    <w:rsid w:val="00E568AD"/>
    <w:rsid w:val="00E569FF"/>
    <w:rsid w:val="00E61A65"/>
    <w:rsid w:val="00E620E5"/>
    <w:rsid w:val="00E62B51"/>
    <w:rsid w:val="00E64B0E"/>
    <w:rsid w:val="00E64E19"/>
    <w:rsid w:val="00E65744"/>
    <w:rsid w:val="00E65A9E"/>
    <w:rsid w:val="00E6639E"/>
    <w:rsid w:val="00E675AD"/>
    <w:rsid w:val="00E6786C"/>
    <w:rsid w:val="00E720AA"/>
    <w:rsid w:val="00E7348A"/>
    <w:rsid w:val="00E73DD3"/>
    <w:rsid w:val="00E750E5"/>
    <w:rsid w:val="00E77C25"/>
    <w:rsid w:val="00E8018A"/>
    <w:rsid w:val="00E80B36"/>
    <w:rsid w:val="00E82474"/>
    <w:rsid w:val="00E824D8"/>
    <w:rsid w:val="00E82E49"/>
    <w:rsid w:val="00E83C3F"/>
    <w:rsid w:val="00E8406B"/>
    <w:rsid w:val="00E8457A"/>
    <w:rsid w:val="00E848C8"/>
    <w:rsid w:val="00E85C77"/>
    <w:rsid w:val="00E86E9E"/>
    <w:rsid w:val="00E8764E"/>
    <w:rsid w:val="00E900D1"/>
    <w:rsid w:val="00E90339"/>
    <w:rsid w:val="00E90505"/>
    <w:rsid w:val="00E91381"/>
    <w:rsid w:val="00E913FF"/>
    <w:rsid w:val="00E9316B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678E"/>
    <w:rsid w:val="00E97697"/>
    <w:rsid w:val="00EA0858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4051"/>
    <w:rsid w:val="00EB453D"/>
    <w:rsid w:val="00EB5785"/>
    <w:rsid w:val="00EB5996"/>
    <w:rsid w:val="00EB59B6"/>
    <w:rsid w:val="00EB6539"/>
    <w:rsid w:val="00EB66CA"/>
    <w:rsid w:val="00EB7202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CBD"/>
    <w:rsid w:val="00EC3B9C"/>
    <w:rsid w:val="00EC3DE2"/>
    <w:rsid w:val="00EC56D4"/>
    <w:rsid w:val="00EC5C78"/>
    <w:rsid w:val="00EC616C"/>
    <w:rsid w:val="00EC6F56"/>
    <w:rsid w:val="00EC7206"/>
    <w:rsid w:val="00ED018F"/>
    <w:rsid w:val="00ED05F9"/>
    <w:rsid w:val="00ED15BF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BE"/>
    <w:rsid w:val="00EE42D7"/>
    <w:rsid w:val="00EE4470"/>
    <w:rsid w:val="00EE4B39"/>
    <w:rsid w:val="00EE5084"/>
    <w:rsid w:val="00EE5652"/>
    <w:rsid w:val="00EE6729"/>
    <w:rsid w:val="00EE67C1"/>
    <w:rsid w:val="00EE6C71"/>
    <w:rsid w:val="00EE7208"/>
    <w:rsid w:val="00EE7558"/>
    <w:rsid w:val="00EE7F27"/>
    <w:rsid w:val="00EF0010"/>
    <w:rsid w:val="00EF0586"/>
    <w:rsid w:val="00EF176C"/>
    <w:rsid w:val="00EF1B80"/>
    <w:rsid w:val="00EF3B32"/>
    <w:rsid w:val="00EF40B5"/>
    <w:rsid w:val="00EF4873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AC1"/>
    <w:rsid w:val="00F05035"/>
    <w:rsid w:val="00F0634E"/>
    <w:rsid w:val="00F066F2"/>
    <w:rsid w:val="00F06C1E"/>
    <w:rsid w:val="00F10F1A"/>
    <w:rsid w:val="00F11128"/>
    <w:rsid w:val="00F11203"/>
    <w:rsid w:val="00F1229C"/>
    <w:rsid w:val="00F122F3"/>
    <w:rsid w:val="00F128F0"/>
    <w:rsid w:val="00F12BD6"/>
    <w:rsid w:val="00F1300F"/>
    <w:rsid w:val="00F134B3"/>
    <w:rsid w:val="00F13A37"/>
    <w:rsid w:val="00F1480A"/>
    <w:rsid w:val="00F14C6E"/>
    <w:rsid w:val="00F151F6"/>
    <w:rsid w:val="00F15C26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7A"/>
    <w:rsid w:val="00F2591E"/>
    <w:rsid w:val="00F25A47"/>
    <w:rsid w:val="00F2665D"/>
    <w:rsid w:val="00F26D81"/>
    <w:rsid w:val="00F30526"/>
    <w:rsid w:val="00F30CDC"/>
    <w:rsid w:val="00F312DB"/>
    <w:rsid w:val="00F3180F"/>
    <w:rsid w:val="00F326A2"/>
    <w:rsid w:val="00F35C86"/>
    <w:rsid w:val="00F36BDC"/>
    <w:rsid w:val="00F36EC3"/>
    <w:rsid w:val="00F3705E"/>
    <w:rsid w:val="00F376BC"/>
    <w:rsid w:val="00F3784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F6D"/>
    <w:rsid w:val="00F51518"/>
    <w:rsid w:val="00F52699"/>
    <w:rsid w:val="00F53E26"/>
    <w:rsid w:val="00F54963"/>
    <w:rsid w:val="00F55BD0"/>
    <w:rsid w:val="00F55BDA"/>
    <w:rsid w:val="00F5733F"/>
    <w:rsid w:val="00F57942"/>
    <w:rsid w:val="00F60345"/>
    <w:rsid w:val="00F60957"/>
    <w:rsid w:val="00F61797"/>
    <w:rsid w:val="00F619D0"/>
    <w:rsid w:val="00F61C5C"/>
    <w:rsid w:val="00F61F50"/>
    <w:rsid w:val="00F62522"/>
    <w:rsid w:val="00F64282"/>
    <w:rsid w:val="00F6431A"/>
    <w:rsid w:val="00F64CF4"/>
    <w:rsid w:val="00F64FB9"/>
    <w:rsid w:val="00F65E4D"/>
    <w:rsid w:val="00F66E34"/>
    <w:rsid w:val="00F66E66"/>
    <w:rsid w:val="00F67388"/>
    <w:rsid w:val="00F709DB"/>
    <w:rsid w:val="00F70A8D"/>
    <w:rsid w:val="00F71103"/>
    <w:rsid w:val="00F714A1"/>
    <w:rsid w:val="00F7254D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734F"/>
    <w:rsid w:val="00F806C5"/>
    <w:rsid w:val="00F80A37"/>
    <w:rsid w:val="00F814AC"/>
    <w:rsid w:val="00F81A66"/>
    <w:rsid w:val="00F81AAE"/>
    <w:rsid w:val="00F81BB0"/>
    <w:rsid w:val="00F81E6B"/>
    <w:rsid w:val="00F8208A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ED4"/>
    <w:rsid w:val="00F87E9B"/>
    <w:rsid w:val="00F9237E"/>
    <w:rsid w:val="00F95260"/>
    <w:rsid w:val="00F9564D"/>
    <w:rsid w:val="00F969C4"/>
    <w:rsid w:val="00F97F10"/>
    <w:rsid w:val="00FA0106"/>
    <w:rsid w:val="00FA23C0"/>
    <w:rsid w:val="00FA26D6"/>
    <w:rsid w:val="00FA28F7"/>
    <w:rsid w:val="00FA2929"/>
    <w:rsid w:val="00FA3063"/>
    <w:rsid w:val="00FA37A0"/>
    <w:rsid w:val="00FA53F7"/>
    <w:rsid w:val="00FA56E8"/>
    <w:rsid w:val="00FB071D"/>
    <w:rsid w:val="00FB0918"/>
    <w:rsid w:val="00FB0B5A"/>
    <w:rsid w:val="00FB0DA2"/>
    <w:rsid w:val="00FB1867"/>
    <w:rsid w:val="00FB1ACA"/>
    <w:rsid w:val="00FB1DC9"/>
    <w:rsid w:val="00FB26D9"/>
    <w:rsid w:val="00FB2A96"/>
    <w:rsid w:val="00FB2AE4"/>
    <w:rsid w:val="00FB30C7"/>
    <w:rsid w:val="00FB30E5"/>
    <w:rsid w:val="00FB31B0"/>
    <w:rsid w:val="00FB3B74"/>
    <w:rsid w:val="00FB3CF9"/>
    <w:rsid w:val="00FB426B"/>
    <w:rsid w:val="00FB5265"/>
    <w:rsid w:val="00FB53E9"/>
    <w:rsid w:val="00FB540C"/>
    <w:rsid w:val="00FB5ACD"/>
    <w:rsid w:val="00FB78DC"/>
    <w:rsid w:val="00FB7C83"/>
    <w:rsid w:val="00FB7D12"/>
    <w:rsid w:val="00FB7E04"/>
    <w:rsid w:val="00FC045D"/>
    <w:rsid w:val="00FC14D7"/>
    <w:rsid w:val="00FC17AB"/>
    <w:rsid w:val="00FC1CBB"/>
    <w:rsid w:val="00FC2199"/>
    <w:rsid w:val="00FC223B"/>
    <w:rsid w:val="00FC45CF"/>
    <w:rsid w:val="00FC5281"/>
    <w:rsid w:val="00FC5A39"/>
    <w:rsid w:val="00FC7234"/>
    <w:rsid w:val="00FC755C"/>
    <w:rsid w:val="00FC782E"/>
    <w:rsid w:val="00FC7ED0"/>
    <w:rsid w:val="00FD1EF0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4B9B"/>
    <w:rsid w:val="00FE502F"/>
    <w:rsid w:val="00FE5419"/>
    <w:rsid w:val="00FE58B9"/>
    <w:rsid w:val="00FE6326"/>
    <w:rsid w:val="00FF1112"/>
    <w:rsid w:val="00FF28B4"/>
    <w:rsid w:val="00FF29BA"/>
    <w:rsid w:val="00FF3DED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93B49"/>
  <w15:docId w15:val="{405D78DC-E61D-4EC0-9419-0D4AA0A9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E9745-3DE8-4240-809F-B9187582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150</TotalTime>
  <Pages>36</Pages>
  <Words>7851</Words>
  <Characters>44751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52498</CharactersWithSpaces>
  <SharedDoc>false</SharedDoc>
  <HLinks>
    <vt:vector size="102" baseType="variant">
      <vt:variant>
        <vt:i4>3407962</vt:i4>
      </vt:variant>
      <vt:variant>
        <vt:i4>48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45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42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39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36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33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30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27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3407962</vt:i4>
      </vt:variant>
      <vt:variant>
        <vt:i4>24</vt:i4>
      </vt:variant>
      <vt:variant>
        <vt:i4>0</vt:i4>
      </vt:variant>
      <vt:variant>
        <vt:i4>5</vt:i4>
      </vt:variant>
      <vt:variant>
        <vt:lpwstr>http://www.fap.or.th/images/column_1450924281/TFRIC 21.pdf</vt:lpwstr>
      </vt:variant>
      <vt:variant>
        <vt:lpwstr/>
      </vt:variant>
      <vt:variant>
        <vt:i4>5373985</vt:i4>
      </vt:variant>
      <vt:variant>
        <vt:i4>21</vt:i4>
      </vt:variant>
      <vt:variant>
        <vt:i4>0</vt:i4>
      </vt:variant>
      <vt:variant>
        <vt:i4>5</vt:i4>
      </vt:variant>
      <vt:variant>
        <vt:lpwstr>http://www.fap.or.th/images/column_1450924281/TFRS 10.pdf</vt:lpwstr>
      </vt:variant>
      <vt:variant>
        <vt:lpwstr/>
      </vt:variant>
      <vt:variant>
        <vt:i4>852011</vt:i4>
      </vt:variant>
      <vt:variant>
        <vt:i4>18</vt:i4>
      </vt:variant>
      <vt:variant>
        <vt:i4>0</vt:i4>
      </vt:variant>
      <vt:variant>
        <vt:i4>5</vt:i4>
      </vt:variant>
      <vt:variant>
        <vt:lpwstr>http://www.fap.or.th/images/column_1450924281/TFRS 2.pdf</vt:lpwstr>
      </vt:variant>
      <vt:variant>
        <vt:lpwstr/>
      </vt:variant>
      <vt:variant>
        <vt:i4>5898302</vt:i4>
      </vt:variant>
      <vt:variant>
        <vt:i4>15</vt:i4>
      </vt:variant>
      <vt:variant>
        <vt:i4>0</vt:i4>
      </vt:variant>
      <vt:variant>
        <vt:i4>5</vt:i4>
      </vt:variant>
      <vt:variant>
        <vt:lpwstr>http://www.fap.or.th/images/column_1450924281/TAS 41.pdf</vt:lpwstr>
      </vt:variant>
      <vt:variant>
        <vt:lpwstr/>
      </vt:variant>
      <vt:variant>
        <vt:i4>5439545</vt:i4>
      </vt:variant>
      <vt:variant>
        <vt:i4>12</vt:i4>
      </vt:variant>
      <vt:variant>
        <vt:i4>0</vt:i4>
      </vt:variant>
      <vt:variant>
        <vt:i4>5</vt:i4>
      </vt:variant>
      <vt:variant>
        <vt:lpwstr>http://www.fap.or.th/images/column_1450924281/TAS 38.pdf</vt:lpwstr>
      </vt:variant>
      <vt:variant>
        <vt:lpwstr/>
      </vt:variant>
      <vt:variant>
        <vt:i4>6094905</vt:i4>
      </vt:variant>
      <vt:variant>
        <vt:i4>9</vt:i4>
      </vt:variant>
      <vt:variant>
        <vt:i4>0</vt:i4>
      </vt:variant>
      <vt:variant>
        <vt:i4>5</vt:i4>
      </vt:variant>
      <vt:variant>
        <vt:lpwstr>http://www.fap.or.th/images/column_1450924281/TAS 36.pdf</vt:lpwstr>
      </vt:variant>
      <vt:variant>
        <vt:lpwstr/>
      </vt:variant>
      <vt:variant>
        <vt:i4>5374011</vt:i4>
      </vt:variant>
      <vt:variant>
        <vt:i4>6</vt:i4>
      </vt:variant>
      <vt:variant>
        <vt:i4>0</vt:i4>
      </vt:variant>
      <vt:variant>
        <vt:i4>5</vt:i4>
      </vt:variant>
      <vt:variant>
        <vt:lpwstr>http://www.fap.or.th/images/column_1450924281/TAS 19.pdf</vt:lpwstr>
      </vt:variant>
      <vt:variant>
        <vt:lpwstr/>
      </vt:variant>
      <vt:variant>
        <vt:i4>6553695</vt:i4>
      </vt:variant>
      <vt:variant>
        <vt:i4>3</vt:i4>
      </vt:variant>
      <vt:variant>
        <vt:i4>0</vt:i4>
      </vt:variant>
      <vt:variant>
        <vt:i4>5</vt:i4>
      </vt:variant>
      <vt:variant>
        <vt:lpwstr>http://www.fap.or.th/images/column_1450924281/TAS 10 revised 2558+.pdf</vt:lpwstr>
      </vt:variant>
      <vt:variant>
        <vt:lpwstr/>
      </vt:variant>
      <vt:variant>
        <vt:i4>7077969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http://www.fap.or.th/images/column_1450924281/Framework.pdf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Jutarat Sonart</cp:lastModifiedBy>
  <cp:revision>12</cp:revision>
  <cp:lastPrinted>2019-05-15T11:13:00Z</cp:lastPrinted>
  <dcterms:created xsi:type="dcterms:W3CDTF">2019-08-10T09:38:00Z</dcterms:created>
  <dcterms:modified xsi:type="dcterms:W3CDTF">2019-08-13T09:10:00Z</dcterms:modified>
</cp:coreProperties>
</file>