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cs/>
          <w:lang w:eastAsia="th-TH"/>
        </w:rPr>
      </w:pPr>
    </w:p>
    <w:p w:rsidR="00670BA5" w:rsidRPr="002729F3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:rsidR="00670BA5" w:rsidRPr="00FD572A" w:rsidRDefault="00670BA5" w:rsidP="00670BA5">
      <w:pPr>
        <w:pStyle w:val="BodyText2"/>
        <w:spacing w:line="240" w:lineRule="atLeast"/>
        <w:ind w:right="-43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FD572A">
        <w:rPr>
          <w:rFonts w:ascii="Angsana New" w:hAnsi="Angsana New" w:cs="Angsana New"/>
          <w:b/>
          <w:bCs/>
          <w:sz w:val="52"/>
          <w:szCs w:val="52"/>
          <w:cs/>
        </w:rPr>
        <w:t>บริษัท ไทยเทพรส จำกัด (มหาชน)</w:t>
      </w:r>
    </w:p>
    <w:p w:rsidR="00670BA5" w:rsidRPr="00FD572A" w:rsidRDefault="00670BA5" w:rsidP="00670BA5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36"/>
          <w:szCs w:val="36"/>
          <w:lang w:eastAsia="th-TH"/>
        </w:rPr>
      </w:pPr>
    </w:p>
    <w:p w:rsidR="002F4BF2" w:rsidRPr="00A4230F" w:rsidRDefault="002F4BF2" w:rsidP="002F4B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 w:rsidR="00B5432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:rsidR="002F4BF2" w:rsidRDefault="002F4BF2" w:rsidP="002F4B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ดสามเดือนและ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หกเดือน</w:t>
      </w:r>
      <w:r w:rsidRPr="005A15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มิถุนายน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86D16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2F4BF2" w:rsidRPr="005A15C6" w:rsidRDefault="002F4BF2" w:rsidP="002F4B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5A15C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2F4BF2" w:rsidRPr="00A4230F" w:rsidRDefault="002F4BF2" w:rsidP="002F4B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15C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5432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5A15C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140EAD" w:rsidRPr="005E052B" w:rsidRDefault="00140EAD" w:rsidP="005E052B">
      <w:pPr>
        <w:widowControl w:val="0"/>
        <w:tabs>
          <w:tab w:val="left" w:pos="540"/>
        </w:tabs>
        <w:spacing w:line="240" w:lineRule="atLeast"/>
        <w:ind w:right="-43"/>
        <w:jc w:val="center"/>
        <w:rPr>
          <w:rFonts w:ascii="Angsana New" w:hAnsi="Angsana New"/>
          <w:snapToGrid w:val="0"/>
          <w:sz w:val="32"/>
          <w:szCs w:val="32"/>
          <w:lang w:eastAsia="th-TH"/>
        </w:rPr>
      </w:pPr>
    </w:p>
    <w:p w:rsidR="00140EAD" w:rsidRPr="00FD572A" w:rsidRDefault="00140EAD" w:rsidP="00670BA5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:rsidR="00140EAD" w:rsidRPr="00FD572A" w:rsidRDefault="00140EAD" w:rsidP="00670BA5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  <w:sectPr w:rsidR="00140EAD" w:rsidRPr="00FD572A" w:rsidSect="00C61BBF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noEndnote/>
          <w:titlePg/>
        </w:sectPr>
      </w:pPr>
    </w:p>
    <w:p w:rsidR="00670BA5" w:rsidRPr="00FD572A" w:rsidRDefault="00670BA5" w:rsidP="00670BA5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:rsidR="003A404E" w:rsidRPr="00FD572A" w:rsidRDefault="003A404E" w:rsidP="00670BA5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</w:pPr>
    </w:p>
    <w:p w:rsidR="003A404E" w:rsidRPr="00FD572A" w:rsidRDefault="003A404E" w:rsidP="00670BA5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:rsidR="00C32464" w:rsidRDefault="00C32464" w:rsidP="00670BA5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:rsidR="00A82685" w:rsidRPr="00FD572A" w:rsidRDefault="00A82685" w:rsidP="00670BA5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:rsidR="00C32464" w:rsidRPr="00FD572A" w:rsidRDefault="00C32464" w:rsidP="00670BA5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:rsidR="00C32464" w:rsidRPr="00FD572A" w:rsidRDefault="00C32464" w:rsidP="00670BA5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:rsidR="00C32464" w:rsidRPr="00FD572A" w:rsidRDefault="00C32464" w:rsidP="003A404E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:rsidR="00670BA5" w:rsidRPr="00FD572A" w:rsidRDefault="00C32464" w:rsidP="003A404E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</w:pPr>
      <w:r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en-US" w:eastAsia="th-TH"/>
        </w:rPr>
        <w:t>ร</w:t>
      </w:r>
      <w:r w:rsidR="00670BA5"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ายงาน</w:t>
      </w:r>
      <w:r w:rsidR="003A416D"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การ</w:t>
      </w:r>
      <w:r w:rsidR="001D12DE"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สอบทานข้อมูลทางการเงินระหว่างกา</w:t>
      </w:r>
      <w:r w:rsidR="001D12DE"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en-US" w:eastAsia="th-TH"/>
        </w:rPr>
        <w:t>ล</w:t>
      </w:r>
      <w:r w:rsidR="003A416D"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โดย</w:t>
      </w:r>
      <w:r w:rsidR="00670BA5"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ผู้สอบบัญชีรับอนุญาต</w:t>
      </w:r>
    </w:p>
    <w:p w:rsidR="003A404E" w:rsidRPr="00FD572A" w:rsidRDefault="003A404E" w:rsidP="006169C7">
      <w:pPr>
        <w:widowControl w:val="0"/>
        <w:tabs>
          <w:tab w:val="center" w:pos="4860"/>
        </w:tabs>
        <w:spacing w:line="240" w:lineRule="auto"/>
        <w:ind w:right="-43"/>
        <w:jc w:val="both"/>
        <w:rPr>
          <w:rFonts w:ascii="Angsana New" w:hAnsi="Angsana New"/>
          <w:b/>
          <w:bCs/>
          <w:snapToGrid w:val="0"/>
          <w:sz w:val="30"/>
          <w:szCs w:val="30"/>
          <w:cs/>
          <w:lang w:val="th-TH" w:eastAsia="th-TH"/>
        </w:rPr>
      </w:pPr>
    </w:p>
    <w:p w:rsidR="00670BA5" w:rsidRPr="00FD572A" w:rsidRDefault="00670BA5" w:rsidP="00ED71B0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</w:pPr>
      <w:r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เสนอ </w:t>
      </w:r>
      <w:r w:rsidR="008B5153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คณะกรรมการ</w:t>
      </w:r>
      <w:r w:rsidR="00511542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บริษัท ไทยเทพรส จำกัด </w:t>
      </w:r>
      <w:r w:rsidR="00511542"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(</w:t>
      </w:r>
      <w:r w:rsidR="00511542"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มหาชน</w:t>
      </w:r>
      <w:r w:rsidR="00511542"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) </w:t>
      </w:r>
      <w:bookmarkStart w:id="0" w:name="_GoBack"/>
      <w:bookmarkEnd w:id="0"/>
    </w:p>
    <w:p w:rsidR="00655F2D" w:rsidRDefault="00655F2D" w:rsidP="00792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B382B" w:rsidRPr="00345DA7" w:rsidRDefault="00543DB8" w:rsidP="008B382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 </w:t>
      </w:r>
      <w:r>
        <w:rPr>
          <w:rFonts w:ascii="Angsana New" w:hAnsi="Angsana New"/>
          <w:sz w:val="30"/>
          <w:szCs w:val="30"/>
        </w:rPr>
        <w:br/>
      </w:r>
      <w:r w:rsidRPr="00FD572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5581D" w:rsidRPr="0085581D">
        <w:rPr>
          <w:rFonts w:ascii="Angsana New" w:hAnsi="Angsana New" w:hint="cs"/>
          <w:sz w:val="30"/>
          <w:szCs w:val="30"/>
          <w:lang w:val="en-US"/>
        </w:rPr>
        <w:t>3</w:t>
      </w:r>
      <w:r w:rsidR="002F4BF2">
        <w:rPr>
          <w:rFonts w:ascii="Angsana New" w:hAnsi="Angsana New"/>
          <w:sz w:val="30"/>
          <w:szCs w:val="30"/>
          <w:lang w:val="en-US"/>
        </w:rPr>
        <w:t>0</w:t>
      </w:r>
      <w:r w:rsidR="002F4BF2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593D3B">
        <w:rPr>
          <w:rFonts w:ascii="Angsana New" w:hAnsi="Angsana New"/>
          <w:sz w:val="30"/>
          <w:szCs w:val="30"/>
          <w:lang w:val="en-US"/>
        </w:rPr>
        <w:t>25</w:t>
      </w:r>
      <w:r>
        <w:rPr>
          <w:rFonts w:ascii="Angsana New" w:hAnsi="Angsana New"/>
          <w:sz w:val="30"/>
          <w:szCs w:val="30"/>
          <w:lang w:val="en-US"/>
        </w:rPr>
        <w:t>6</w:t>
      </w:r>
      <w:r w:rsidR="00486D16">
        <w:rPr>
          <w:rFonts w:ascii="Angsana New" w:hAnsi="Angsana New"/>
          <w:sz w:val="30"/>
          <w:szCs w:val="30"/>
          <w:lang w:val="en-US"/>
        </w:rPr>
        <w:t>2</w:t>
      </w:r>
      <w:r w:rsidRPr="00FD572A">
        <w:rPr>
          <w:rFonts w:ascii="Angsana New" w:hAnsi="Angsana New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 w:rsidR="007A4A1B">
        <w:rPr>
          <w:rFonts w:ascii="Angsana New" w:hAnsi="Angsana New"/>
          <w:sz w:val="30"/>
          <w:szCs w:val="30"/>
        </w:rPr>
        <w:br/>
      </w:r>
      <w:r w:rsidRPr="005E2C12">
        <w:rPr>
          <w:rFonts w:ascii="Angsana New" w:hAnsi="Angsana New"/>
          <w:spacing w:val="-2"/>
          <w:sz w:val="30"/>
          <w:szCs w:val="30"/>
          <w:cs/>
        </w:rPr>
        <w:t>เ</w:t>
      </w:r>
      <w:r w:rsidR="00EE5B05" w:rsidRPr="005E2C12">
        <w:rPr>
          <w:rFonts w:ascii="Angsana New" w:hAnsi="Angsana New"/>
          <w:spacing w:val="-2"/>
          <w:sz w:val="30"/>
          <w:szCs w:val="30"/>
          <w:cs/>
        </w:rPr>
        <w:t>ฉพาะกิจการ</w:t>
      </w:r>
      <w:r w:rsidR="00B547AE" w:rsidRPr="005E2C12">
        <w:rPr>
          <w:rFonts w:ascii="Angsana New" w:hAnsi="Angsana New"/>
          <w:spacing w:val="-2"/>
          <w:sz w:val="30"/>
          <w:szCs w:val="30"/>
          <w:cs/>
        </w:rPr>
        <w:t>สำหรับ</w:t>
      </w:r>
      <w:r w:rsidR="00B547AE" w:rsidRPr="005E2C12">
        <w:rPr>
          <w:rFonts w:ascii="Angsana New" w:hAnsi="Angsana New"/>
          <w:spacing w:val="-2"/>
          <w:sz w:val="30"/>
          <w:szCs w:val="30"/>
          <w:cs/>
          <w:lang w:val="en-US"/>
        </w:rPr>
        <w:t>งวด</w:t>
      </w:r>
      <w:r w:rsidR="00B547AE" w:rsidRPr="005E2C12">
        <w:rPr>
          <w:rFonts w:ascii="Angsana New" w:hAnsi="Angsana New" w:hint="cs"/>
          <w:spacing w:val="-2"/>
          <w:sz w:val="30"/>
          <w:szCs w:val="30"/>
          <w:cs/>
          <w:lang w:val="en-US"/>
        </w:rPr>
        <w:t>สามเดือนและหกเดือน</w:t>
      </w:r>
      <w:r w:rsidR="00B547AE" w:rsidRPr="005E2C12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B547AE" w:rsidRPr="005E2C12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B547AE" w:rsidRPr="005E2C12">
        <w:rPr>
          <w:rFonts w:ascii="Angsana New" w:hAnsi="Angsana New" w:hint="cs"/>
          <w:spacing w:val="-2"/>
          <w:sz w:val="30"/>
          <w:szCs w:val="30"/>
          <w:lang w:val="en-US"/>
        </w:rPr>
        <w:t>0</w:t>
      </w:r>
      <w:r w:rsidR="00B547AE" w:rsidRPr="005E2C1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มิถุนายน </w:t>
      </w:r>
      <w:r w:rsidR="00B547AE" w:rsidRPr="005E2C12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486D16" w:rsidRPr="005E2C12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Pr="005E2C12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Pr="00FD572A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</w:t>
      </w:r>
      <w:r w:rsidRPr="00FD572A">
        <w:rPr>
          <w:rFonts w:ascii="Angsana New" w:hAnsi="Angsana New"/>
          <w:spacing w:val="8"/>
          <w:sz w:val="30"/>
          <w:szCs w:val="30"/>
          <w:cs/>
        </w:rPr>
        <w:t>สำหรับ</w:t>
      </w:r>
      <w:r w:rsidRPr="00FD572A">
        <w:rPr>
          <w:rFonts w:ascii="Angsana New" w:hAnsi="Angsana New"/>
          <w:spacing w:val="8"/>
          <w:sz w:val="30"/>
          <w:szCs w:val="30"/>
          <w:cs/>
          <w:lang w:val="en-US"/>
        </w:rPr>
        <w:t>งวด</w:t>
      </w:r>
      <w:r w:rsidR="002F4BF2">
        <w:rPr>
          <w:rFonts w:ascii="Angsana New" w:hAnsi="Angsana New" w:hint="cs"/>
          <w:spacing w:val="8"/>
          <w:sz w:val="30"/>
          <w:szCs w:val="30"/>
          <w:cs/>
          <w:lang w:val="en-US"/>
        </w:rPr>
        <w:t>หกเดือน</w:t>
      </w:r>
      <w:r w:rsidRPr="00FD572A">
        <w:rPr>
          <w:rFonts w:ascii="Angsana New" w:hAnsi="Angsana New"/>
          <w:spacing w:val="8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8"/>
          <w:sz w:val="30"/>
          <w:szCs w:val="30"/>
          <w:lang w:val="en-US"/>
        </w:rPr>
        <w:t>3</w:t>
      </w:r>
      <w:r w:rsidR="00723282" w:rsidRPr="00723282">
        <w:rPr>
          <w:rFonts w:ascii="Angsana New" w:hAnsi="Angsana New" w:hint="cs"/>
          <w:spacing w:val="8"/>
          <w:sz w:val="30"/>
          <w:szCs w:val="30"/>
          <w:lang w:val="en-US"/>
        </w:rPr>
        <w:t>0</w:t>
      </w:r>
      <w:r w:rsidR="002F4BF2">
        <w:rPr>
          <w:rFonts w:ascii="Angsana New" w:hAnsi="Angsana New" w:hint="cs"/>
          <w:spacing w:val="8"/>
          <w:sz w:val="30"/>
          <w:szCs w:val="30"/>
          <w:cs/>
          <w:lang w:val="en-US"/>
        </w:rPr>
        <w:t>มิถุนายน</w:t>
      </w:r>
      <w:r w:rsidRPr="006E4F38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5E2C12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Pr="006E4F38">
        <w:rPr>
          <w:rFonts w:ascii="Angsana New" w:hAnsi="Angsana New"/>
          <w:spacing w:val="-2"/>
          <w:sz w:val="30"/>
          <w:szCs w:val="30"/>
          <w:cs/>
          <w:lang w:val="en-US"/>
        </w:rPr>
        <w:t>และหมายเหตุประกอบงบการเงินแบบย่อ</w:t>
      </w:r>
      <w:r w:rsidRPr="006E4F38">
        <w:rPr>
          <w:rFonts w:ascii="Angsana New" w:hAnsi="Angsana New"/>
          <w:spacing w:val="-2"/>
          <w:sz w:val="30"/>
          <w:szCs w:val="30"/>
          <w:lang w:val="en-US"/>
        </w:rPr>
        <w:t xml:space="preserve"> (</w:t>
      </w:r>
      <w:r w:rsidRPr="006E4F38">
        <w:rPr>
          <w:rFonts w:ascii="Angsana New" w:hAnsi="Angsana New"/>
          <w:spacing w:val="-2"/>
          <w:sz w:val="30"/>
          <w:szCs w:val="30"/>
          <w:cs/>
          <w:lang w:val="en-US"/>
        </w:rPr>
        <w:t>ข้อมูลทางการเงินระหว่างกาล</w:t>
      </w:r>
      <w:r w:rsidRPr="006E4F38">
        <w:rPr>
          <w:rFonts w:ascii="Angsana New" w:hAnsi="Angsana New"/>
          <w:spacing w:val="-2"/>
          <w:sz w:val="30"/>
          <w:szCs w:val="30"/>
          <w:lang w:val="en-US"/>
        </w:rPr>
        <w:t xml:space="preserve">) </w:t>
      </w:r>
      <w:r w:rsidRPr="006E4F38">
        <w:rPr>
          <w:rFonts w:ascii="Angsana New" w:hAnsi="Angsana New"/>
          <w:spacing w:val="-2"/>
          <w:sz w:val="30"/>
          <w:szCs w:val="30"/>
          <w:cs/>
        </w:rPr>
        <w:t xml:space="preserve">ของบริษัท ไทยเทพรส จำกัด </w:t>
      </w:r>
      <w:r w:rsidRPr="00FD572A">
        <w:rPr>
          <w:rFonts w:ascii="Angsana New" w:hAnsi="Angsana New"/>
          <w:sz w:val="30"/>
          <w:szCs w:val="30"/>
          <w:cs/>
        </w:rPr>
        <w:t xml:space="preserve">(มหาชน) </w:t>
      </w:r>
      <w:r w:rsidRPr="00FD572A">
        <w:rPr>
          <w:rFonts w:ascii="Angsana New" w:hAnsi="Angsana New"/>
          <w:sz w:val="30"/>
          <w:szCs w:val="30"/>
          <w:cs/>
          <w:lang w:val="en-US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572A">
        <w:rPr>
          <w:rFonts w:ascii="Angsana New" w:hAnsi="Angsana New"/>
          <w:sz w:val="30"/>
          <w:szCs w:val="30"/>
          <w:lang w:val="en-US"/>
        </w:rPr>
        <w:t>34</w:t>
      </w:r>
      <w:r w:rsidRPr="00FD572A">
        <w:rPr>
          <w:rFonts w:ascii="Angsana New" w:hAnsi="Angsana New"/>
          <w:sz w:val="30"/>
          <w:szCs w:val="30"/>
          <w:cs/>
          <w:lang w:val="en-US"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  <w:lang w:val="en-US"/>
        </w:rPr>
        <w:t>การรายงานทางการเงิน</w:t>
      </w:r>
      <w:r w:rsidRPr="00FD572A">
        <w:rPr>
          <w:rFonts w:ascii="Angsana New" w:hAnsi="Angsana New"/>
          <w:sz w:val="30"/>
          <w:szCs w:val="30"/>
          <w:cs/>
          <w:lang w:val="en-US"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FD572A">
        <w:rPr>
          <w:rFonts w:ascii="Angsana New" w:hAnsi="Angsana New"/>
          <w:sz w:val="30"/>
          <w:szCs w:val="30"/>
          <w:cs/>
        </w:rPr>
        <w:t>ของข้าพเจ้า</w:t>
      </w:r>
    </w:p>
    <w:p w:rsidR="008B382B" w:rsidRPr="00345DA7" w:rsidRDefault="008B382B" w:rsidP="008B382B">
      <w:pPr>
        <w:pStyle w:val="BodyText2"/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8B382B" w:rsidRPr="00345DA7" w:rsidRDefault="008B382B" w:rsidP="008B382B">
      <w:pPr>
        <w:pStyle w:val="BodyText2"/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45DA7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8B382B" w:rsidRPr="00345DA7" w:rsidRDefault="008B382B" w:rsidP="008B382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B382B" w:rsidRPr="00345DA7" w:rsidRDefault="008B382B" w:rsidP="008B382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45DA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345DA7">
        <w:rPr>
          <w:rFonts w:ascii="Angsana New" w:hAnsi="Angsana New"/>
          <w:sz w:val="30"/>
          <w:szCs w:val="30"/>
        </w:rPr>
        <w:t xml:space="preserve"> 2410 “</w:t>
      </w:r>
      <w:r w:rsidRPr="00345DA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5DA7">
        <w:rPr>
          <w:rFonts w:ascii="Angsana New" w:hAnsi="Angsana New"/>
          <w:sz w:val="30"/>
          <w:szCs w:val="30"/>
        </w:rPr>
        <w:t>”</w:t>
      </w:r>
      <w:r w:rsidRPr="00345DA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แสดงความเห็นต่อข้อมูลทางการเงินระหว่างกาลที่สอบทาน</w:t>
      </w:r>
    </w:p>
    <w:p w:rsidR="008B382B" w:rsidRPr="00345DA7" w:rsidRDefault="008B382B" w:rsidP="008B382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B382B" w:rsidRPr="00345DA7" w:rsidRDefault="008B382B" w:rsidP="008B382B">
      <w:pPr>
        <w:widowControl w:val="0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  <w:sectPr w:rsidR="008B382B" w:rsidRPr="00345DA7" w:rsidSect="004D000D">
          <w:footerReference w:type="even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15" w:other="15"/>
          <w:cols w:space="720"/>
          <w:noEndnote/>
          <w:titlePg/>
        </w:sectPr>
      </w:pPr>
    </w:p>
    <w:p w:rsidR="008B382B" w:rsidRPr="00345DA7" w:rsidRDefault="008B382B" w:rsidP="008B382B">
      <w:pPr>
        <w:spacing w:line="240" w:lineRule="auto"/>
        <w:jc w:val="thaiDistribute"/>
        <w:rPr>
          <w:rFonts w:ascii="Angsana New" w:hAnsi="Angsana New"/>
          <w:i/>
          <w:iCs/>
          <w:sz w:val="32"/>
          <w:szCs w:val="32"/>
          <w:lang w:val="en-US"/>
        </w:rPr>
      </w:pPr>
    </w:p>
    <w:p w:rsidR="008B382B" w:rsidRPr="00345DA7" w:rsidRDefault="008B382B" w:rsidP="008B382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45DA7">
        <w:rPr>
          <w:rFonts w:ascii="Angsana New" w:hAnsi="Angsana New"/>
          <w:i/>
          <w:iCs/>
          <w:sz w:val="30"/>
          <w:szCs w:val="30"/>
          <w:cs/>
          <w:lang w:val="en-US"/>
        </w:rPr>
        <w:t>ข้อสรุป</w:t>
      </w:r>
    </w:p>
    <w:p w:rsidR="008B382B" w:rsidRPr="00345DA7" w:rsidRDefault="008B382B" w:rsidP="008B382B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8B382B" w:rsidRPr="003E3EA1" w:rsidRDefault="008B382B" w:rsidP="008B382B">
      <w:pPr>
        <w:spacing w:line="240" w:lineRule="auto"/>
        <w:ind w:right="-115"/>
        <w:jc w:val="thaiDistribute"/>
        <w:rPr>
          <w:rFonts w:ascii="Angsana New" w:hAnsi="Angsana New"/>
          <w:sz w:val="30"/>
          <w:szCs w:val="30"/>
        </w:rPr>
      </w:pPr>
      <w:r w:rsidRPr="00345DA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345DA7">
        <w:rPr>
          <w:rFonts w:ascii="Angsana New" w:hAnsi="Angsana New"/>
          <w:sz w:val="30"/>
          <w:szCs w:val="30"/>
        </w:rPr>
        <w:t xml:space="preserve"> 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</w:t>
      </w:r>
      <w:r>
        <w:rPr>
          <w:rFonts w:ascii="Angsana New" w:hAnsi="Angsana New" w:hint="cs"/>
          <w:sz w:val="30"/>
          <w:szCs w:val="30"/>
          <w:cs/>
        </w:rPr>
        <w:t>งานทาง</w:t>
      </w:r>
      <w:r w:rsidRPr="00345DA7">
        <w:rPr>
          <w:rFonts w:ascii="Angsana New" w:hAnsi="Angsana New"/>
          <w:sz w:val="30"/>
          <w:szCs w:val="30"/>
          <w:cs/>
        </w:rPr>
        <w:t>การเงินระหว่างกาลในสาระสำคัญจากการสอบทานของข้าพเจ้า</w:t>
      </w:r>
    </w:p>
    <w:p w:rsidR="0054591C" w:rsidRPr="00FD572A" w:rsidRDefault="0054591C" w:rsidP="00792846">
      <w:pPr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:rsidR="00D05C4D" w:rsidRPr="00FD572A" w:rsidRDefault="00D05C4D" w:rsidP="00792846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34582E" w:rsidRPr="00FD572A" w:rsidRDefault="0034582E" w:rsidP="00792846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670BA5" w:rsidRPr="00454A36" w:rsidRDefault="00670BA5" w:rsidP="00792846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54A36">
        <w:rPr>
          <w:rFonts w:ascii="Angsana New" w:hAnsi="Angsana New"/>
          <w:sz w:val="30"/>
          <w:szCs w:val="30"/>
        </w:rPr>
        <w:t>(</w:t>
      </w:r>
      <w:r w:rsidR="00644B2C" w:rsidRPr="00454A36">
        <w:rPr>
          <w:rFonts w:ascii="Angsana New" w:hAnsi="Angsana New"/>
          <w:sz w:val="30"/>
          <w:szCs w:val="30"/>
          <w:cs/>
        </w:rPr>
        <w:t>นาง</w:t>
      </w:r>
      <w:r w:rsidR="00A34D7E">
        <w:rPr>
          <w:rFonts w:ascii="Angsana New" w:hAnsi="Angsana New" w:hint="cs"/>
          <w:sz w:val="30"/>
          <w:szCs w:val="30"/>
          <w:cs/>
        </w:rPr>
        <w:t>สาว</w:t>
      </w:r>
      <w:r w:rsidR="00486D16">
        <w:rPr>
          <w:rFonts w:ascii="Angsana New" w:hAnsi="Angsana New" w:hint="cs"/>
          <w:sz w:val="30"/>
          <w:szCs w:val="30"/>
          <w:cs/>
        </w:rPr>
        <w:t>อรวรรณโชติวิริยะกุล</w:t>
      </w:r>
      <w:r w:rsidRPr="00454A36">
        <w:rPr>
          <w:rFonts w:ascii="Angsana New" w:hAnsi="Angsana New"/>
          <w:sz w:val="30"/>
          <w:szCs w:val="30"/>
        </w:rPr>
        <w:t>)</w:t>
      </w:r>
    </w:p>
    <w:p w:rsidR="00670BA5" w:rsidRPr="00454A36" w:rsidRDefault="00670BA5" w:rsidP="00792846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54A3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670BA5" w:rsidRPr="00486D16" w:rsidRDefault="00846A68" w:rsidP="00792846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lang w:val="en-US"/>
        </w:rPr>
      </w:pPr>
      <w:r w:rsidRPr="00454A36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486D16">
        <w:rPr>
          <w:rFonts w:ascii="Angsana New" w:hAnsi="Angsana New"/>
          <w:sz w:val="30"/>
          <w:szCs w:val="30"/>
          <w:lang w:val="en-US"/>
        </w:rPr>
        <w:t>10566</w:t>
      </w:r>
    </w:p>
    <w:p w:rsidR="00670BA5" w:rsidRPr="00454A36" w:rsidRDefault="00670BA5" w:rsidP="00792846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:rsidR="00670BA5" w:rsidRPr="00454A36" w:rsidRDefault="00670BA5" w:rsidP="00792846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 เคพีเอ็มจี ภูมิไชยสอบบัญชีจำกัด</w:t>
      </w:r>
    </w:p>
    <w:p w:rsidR="00670BA5" w:rsidRPr="00454A36" w:rsidRDefault="00670BA5" w:rsidP="00792846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กรุงเทพมหานคร</w:t>
      </w:r>
    </w:p>
    <w:p w:rsidR="00670BA5" w:rsidRPr="00454A36" w:rsidRDefault="00A07058" w:rsidP="00792846">
      <w:pPr>
        <w:widowControl w:val="0"/>
        <w:spacing w:line="240" w:lineRule="auto"/>
        <w:ind w:right="-43"/>
        <w:jc w:val="both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napToGrid w:val="0"/>
          <w:sz w:val="30"/>
          <w:szCs w:val="30"/>
          <w:lang w:val="en-US" w:eastAsia="th-TH"/>
        </w:rPr>
        <w:t>8</w:t>
      </w:r>
      <w:r w:rsidR="00D45938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 xml:space="preserve">สิงหาคม </w:t>
      </w:r>
      <w:r w:rsidR="00723282" w:rsidRPr="00723282">
        <w:rPr>
          <w:rFonts w:ascii="Angsana New" w:hAnsi="Angsana New" w:hint="cs"/>
          <w:snapToGrid w:val="0"/>
          <w:sz w:val="30"/>
          <w:szCs w:val="30"/>
          <w:lang w:val="en-US" w:eastAsia="th-TH"/>
        </w:rPr>
        <w:t>25</w:t>
      </w:r>
      <w:r w:rsidR="00486D16">
        <w:rPr>
          <w:rFonts w:ascii="Angsana New" w:hAnsi="Angsana New"/>
          <w:snapToGrid w:val="0"/>
          <w:sz w:val="30"/>
          <w:szCs w:val="30"/>
          <w:lang w:val="en-US" w:eastAsia="th-TH"/>
        </w:rPr>
        <w:t>62</w:t>
      </w:r>
    </w:p>
    <w:p w:rsidR="000D120D" w:rsidRDefault="000D120D" w:rsidP="004D000D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bCs/>
          <w:snapToGrid w:val="0"/>
          <w:sz w:val="30"/>
          <w:szCs w:val="30"/>
          <w:lang w:val="en-US" w:eastAsia="th-TH"/>
        </w:rPr>
      </w:pPr>
    </w:p>
    <w:sectPr w:rsidR="000D120D" w:rsidSect="004D000D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aperSrc w:first="13127" w:other="13127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910" w:rsidRDefault="00853910">
      <w:r>
        <w:separator/>
      </w:r>
    </w:p>
  </w:endnote>
  <w:endnote w:type="continuationSeparator" w:id="1">
    <w:p w:rsidR="00853910" w:rsidRDefault="00853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0E9" w:rsidRDefault="000A623C" w:rsidP="006D47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 w:rsidR="009B40E9"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 w:rsidR="009B40E9">
      <w:rPr>
        <w:rStyle w:val="PageNumber"/>
        <w:noProof/>
        <w:lang w:val="en-US"/>
      </w:rPr>
      <w:t>25</w:t>
    </w:r>
    <w:r>
      <w:rPr>
        <w:rStyle w:val="PageNumber"/>
        <w:lang w:val="en-US"/>
      </w:rPr>
      <w:fldChar w:fldCharType="end"/>
    </w:r>
  </w:p>
  <w:p w:rsidR="009B40E9" w:rsidRDefault="009B40E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0E9" w:rsidRPr="006D4735" w:rsidRDefault="000A623C" w:rsidP="00A479AB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="009B40E9"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9B40E9"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9B40E9" w:rsidRDefault="009B40E9" w:rsidP="006D4735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0E9" w:rsidRDefault="000A623C" w:rsidP="006D47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 w:rsidR="009B40E9"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 w:rsidR="009B40E9">
      <w:rPr>
        <w:rStyle w:val="PageNumber"/>
        <w:noProof/>
        <w:lang w:val="en-US"/>
      </w:rPr>
      <w:t>25</w:t>
    </w:r>
    <w:r>
      <w:rPr>
        <w:rStyle w:val="PageNumber"/>
        <w:lang w:val="en-US"/>
      </w:rPr>
      <w:fldChar w:fldCharType="end"/>
    </w:r>
  </w:p>
  <w:p w:rsidR="009B40E9" w:rsidRDefault="009B40E9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0E9" w:rsidRPr="006D4735" w:rsidRDefault="000A623C" w:rsidP="00A479AB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="009B40E9"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9B40E9"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9B40E9" w:rsidRDefault="009B40E9" w:rsidP="006D4735">
    <w:pPr>
      <w:pStyle w:val="Footer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00D" w:rsidRDefault="004D000D">
    <w:pPr>
      <w:pStyle w:val="Footer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1152905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4D000D" w:rsidRPr="004D000D" w:rsidRDefault="000A623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D000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D000D" w:rsidRPr="004D000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D000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F6A8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D000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910" w:rsidRDefault="00853910">
      <w:r>
        <w:separator/>
      </w:r>
    </w:p>
  </w:footnote>
  <w:footnote w:type="continuationSeparator" w:id="1">
    <w:p w:rsidR="00853910" w:rsidRDefault="008539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0E9" w:rsidRPr="008D71E0" w:rsidRDefault="009B40E9" w:rsidP="00C43359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9B40E9" w:rsidRPr="008D71E0" w:rsidRDefault="009B40E9" w:rsidP="00C43359">
    <w:pPr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9B40E9" w:rsidRPr="00964BBB" w:rsidRDefault="009B40E9" w:rsidP="00C43359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>สำหรับ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งวดสามเดือนและหกเดือน</w:t>
    </w:r>
    <w:r w:rsidRPr="008D71E0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Pr="0085581D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3</w:t>
    </w:r>
    <w:r w:rsidRPr="00723282"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0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มิถุนายน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62(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9B40E9" w:rsidRPr="00C43359" w:rsidRDefault="009B40E9">
    <w:pPr>
      <w:pStyle w:val="Header"/>
      <w:rPr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0E9" w:rsidRDefault="009B40E9" w:rsidP="00A974D1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  <w:p w:rsidR="004D000D" w:rsidRPr="005F6BA2" w:rsidRDefault="004D000D" w:rsidP="00A974D1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5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47361888"/>
    <w:multiLevelType w:val="hybridMultilevel"/>
    <w:tmpl w:val="458EE022"/>
    <w:lvl w:ilvl="0" w:tplc="CA2EFD82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03C76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5204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A25C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BEB2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64F1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8EDF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F213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DCC2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6">
    <w:nsid w:val="6BE75AF6"/>
    <w:multiLevelType w:val="hybridMultilevel"/>
    <w:tmpl w:val="54969698"/>
    <w:lvl w:ilvl="0" w:tplc="B0A05C6E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53B227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48C3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F88E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DC67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1693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C4A49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F0F4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786D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28"/>
  </w:num>
  <w:num w:numId="3">
    <w:abstractNumId w:val="40"/>
  </w:num>
  <w:num w:numId="4">
    <w:abstractNumId w:val="37"/>
  </w:num>
  <w:num w:numId="5">
    <w:abstractNumId w:val="36"/>
  </w:num>
  <w:num w:numId="6">
    <w:abstractNumId w:val="0"/>
  </w:num>
  <w:num w:numId="7">
    <w:abstractNumId w:val="6"/>
  </w:num>
  <w:num w:numId="8">
    <w:abstractNumId w:val="25"/>
  </w:num>
  <w:num w:numId="9">
    <w:abstractNumId w:val="31"/>
  </w:num>
  <w:num w:numId="10">
    <w:abstractNumId w:val="18"/>
  </w:num>
  <w:num w:numId="11">
    <w:abstractNumId w:val="32"/>
  </w:num>
  <w:num w:numId="12">
    <w:abstractNumId w:val="5"/>
  </w:num>
  <w:num w:numId="13">
    <w:abstractNumId w:val="3"/>
  </w:num>
  <w:num w:numId="14">
    <w:abstractNumId w:val="1"/>
  </w:num>
  <w:num w:numId="15">
    <w:abstractNumId w:val="10"/>
  </w:num>
  <w:num w:numId="16">
    <w:abstractNumId w:val="21"/>
  </w:num>
  <w:num w:numId="17">
    <w:abstractNumId w:val="34"/>
  </w:num>
  <w:num w:numId="18">
    <w:abstractNumId w:val="7"/>
  </w:num>
  <w:num w:numId="19">
    <w:abstractNumId w:val="38"/>
  </w:num>
  <w:num w:numId="20">
    <w:abstractNumId w:val="23"/>
  </w:num>
  <w:num w:numId="21">
    <w:abstractNumId w:val="2"/>
  </w:num>
  <w:num w:numId="22">
    <w:abstractNumId w:val="27"/>
  </w:num>
  <w:num w:numId="23">
    <w:abstractNumId w:val="20"/>
  </w:num>
  <w:num w:numId="24">
    <w:abstractNumId w:val="8"/>
  </w:num>
  <w:num w:numId="25">
    <w:abstractNumId w:val="24"/>
  </w:num>
  <w:num w:numId="26">
    <w:abstractNumId w:val="12"/>
  </w:num>
  <w:num w:numId="27">
    <w:abstractNumId w:val="41"/>
  </w:num>
  <w:num w:numId="28">
    <w:abstractNumId w:val="11"/>
  </w:num>
  <w:num w:numId="29">
    <w:abstractNumId w:val="30"/>
  </w:num>
  <w:num w:numId="30">
    <w:abstractNumId w:val="26"/>
  </w:num>
  <w:num w:numId="31">
    <w:abstractNumId w:val="29"/>
  </w:num>
  <w:num w:numId="32">
    <w:abstractNumId w:val="15"/>
  </w:num>
  <w:num w:numId="33">
    <w:abstractNumId w:val="14"/>
  </w:num>
  <w:num w:numId="34">
    <w:abstractNumId w:val="19"/>
  </w:num>
  <w:num w:numId="35">
    <w:abstractNumId w:val="33"/>
  </w:num>
  <w:num w:numId="36">
    <w:abstractNumId w:val="35"/>
  </w:num>
  <w:num w:numId="37">
    <w:abstractNumId w:val="17"/>
  </w:num>
  <w:num w:numId="38">
    <w:abstractNumId w:val="16"/>
  </w:num>
  <w:num w:numId="39">
    <w:abstractNumId w:val="22"/>
  </w:num>
  <w:num w:numId="40">
    <w:abstractNumId w:val="4"/>
  </w:num>
  <w:num w:numId="41">
    <w:abstractNumId w:val="13"/>
  </w:num>
  <w:num w:numId="42">
    <w:abstractNumId w:val="39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doNotUseHTMLParagraphAutoSpacing/>
    <w:applyBreakingRules/>
    <w:useFELayout/>
  </w:compat>
  <w:rsids>
    <w:rsidRoot w:val="006E2B6F"/>
    <w:rsid w:val="0000128C"/>
    <w:rsid w:val="00001C53"/>
    <w:rsid w:val="00001F3C"/>
    <w:rsid w:val="000033A1"/>
    <w:rsid w:val="00003561"/>
    <w:rsid w:val="0000356E"/>
    <w:rsid w:val="00003668"/>
    <w:rsid w:val="00003A7E"/>
    <w:rsid w:val="000040DE"/>
    <w:rsid w:val="00004199"/>
    <w:rsid w:val="00004284"/>
    <w:rsid w:val="00004408"/>
    <w:rsid w:val="00004E34"/>
    <w:rsid w:val="0000593E"/>
    <w:rsid w:val="00005951"/>
    <w:rsid w:val="00005DD9"/>
    <w:rsid w:val="00006288"/>
    <w:rsid w:val="00007008"/>
    <w:rsid w:val="0000774B"/>
    <w:rsid w:val="00007C55"/>
    <w:rsid w:val="00007C68"/>
    <w:rsid w:val="00010735"/>
    <w:rsid w:val="00011E8E"/>
    <w:rsid w:val="00012342"/>
    <w:rsid w:val="00012A8D"/>
    <w:rsid w:val="00012AA4"/>
    <w:rsid w:val="00012BB3"/>
    <w:rsid w:val="000131FD"/>
    <w:rsid w:val="00013250"/>
    <w:rsid w:val="000135CD"/>
    <w:rsid w:val="000139F1"/>
    <w:rsid w:val="00014192"/>
    <w:rsid w:val="000148B1"/>
    <w:rsid w:val="0001534F"/>
    <w:rsid w:val="00016170"/>
    <w:rsid w:val="0001623B"/>
    <w:rsid w:val="00016E0B"/>
    <w:rsid w:val="000172D2"/>
    <w:rsid w:val="00017A59"/>
    <w:rsid w:val="00020337"/>
    <w:rsid w:val="000213DB"/>
    <w:rsid w:val="0002159C"/>
    <w:rsid w:val="00021ADF"/>
    <w:rsid w:val="00022662"/>
    <w:rsid w:val="00022B1B"/>
    <w:rsid w:val="00022DDB"/>
    <w:rsid w:val="000233FC"/>
    <w:rsid w:val="00023574"/>
    <w:rsid w:val="000239AF"/>
    <w:rsid w:val="0002433C"/>
    <w:rsid w:val="00024843"/>
    <w:rsid w:val="00024C48"/>
    <w:rsid w:val="0002533B"/>
    <w:rsid w:val="00025E2E"/>
    <w:rsid w:val="0002626B"/>
    <w:rsid w:val="000268A6"/>
    <w:rsid w:val="00027510"/>
    <w:rsid w:val="000276F4"/>
    <w:rsid w:val="000278A8"/>
    <w:rsid w:val="00027990"/>
    <w:rsid w:val="00030BE6"/>
    <w:rsid w:val="00031024"/>
    <w:rsid w:val="00031337"/>
    <w:rsid w:val="000313BB"/>
    <w:rsid w:val="000314B9"/>
    <w:rsid w:val="0003287F"/>
    <w:rsid w:val="000329EA"/>
    <w:rsid w:val="00032E60"/>
    <w:rsid w:val="00033F56"/>
    <w:rsid w:val="00034044"/>
    <w:rsid w:val="00034F70"/>
    <w:rsid w:val="00035A32"/>
    <w:rsid w:val="00035A57"/>
    <w:rsid w:val="00035FA5"/>
    <w:rsid w:val="000368AB"/>
    <w:rsid w:val="000378A0"/>
    <w:rsid w:val="00037E34"/>
    <w:rsid w:val="00037E87"/>
    <w:rsid w:val="000418D0"/>
    <w:rsid w:val="00041F93"/>
    <w:rsid w:val="000421FD"/>
    <w:rsid w:val="000423E0"/>
    <w:rsid w:val="00042E57"/>
    <w:rsid w:val="0004319C"/>
    <w:rsid w:val="00043BA8"/>
    <w:rsid w:val="00043C84"/>
    <w:rsid w:val="00045023"/>
    <w:rsid w:val="000458F6"/>
    <w:rsid w:val="00046950"/>
    <w:rsid w:val="00050759"/>
    <w:rsid w:val="00051405"/>
    <w:rsid w:val="000518D8"/>
    <w:rsid w:val="00051A5A"/>
    <w:rsid w:val="00052619"/>
    <w:rsid w:val="00052854"/>
    <w:rsid w:val="000534AE"/>
    <w:rsid w:val="00053833"/>
    <w:rsid w:val="000540BC"/>
    <w:rsid w:val="0005450B"/>
    <w:rsid w:val="000545E3"/>
    <w:rsid w:val="0005462E"/>
    <w:rsid w:val="00054916"/>
    <w:rsid w:val="00054E19"/>
    <w:rsid w:val="000551D9"/>
    <w:rsid w:val="00055B90"/>
    <w:rsid w:val="00055D36"/>
    <w:rsid w:val="00056249"/>
    <w:rsid w:val="0005633F"/>
    <w:rsid w:val="000563FD"/>
    <w:rsid w:val="00056FA4"/>
    <w:rsid w:val="000570E7"/>
    <w:rsid w:val="000574E9"/>
    <w:rsid w:val="00057D91"/>
    <w:rsid w:val="0006007F"/>
    <w:rsid w:val="00060986"/>
    <w:rsid w:val="0006213C"/>
    <w:rsid w:val="00062281"/>
    <w:rsid w:val="000623B4"/>
    <w:rsid w:val="000624E9"/>
    <w:rsid w:val="0006294C"/>
    <w:rsid w:val="00062976"/>
    <w:rsid w:val="00062CB9"/>
    <w:rsid w:val="00063101"/>
    <w:rsid w:val="0006458C"/>
    <w:rsid w:val="000647F5"/>
    <w:rsid w:val="00065311"/>
    <w:rsid w:val="00065BEA"/>
    <w:rsid w:val="00066BA2"/>
    <w:rsid w:val="00066F33"/>
    <w:rsid w:val="00067235"/>
    <w:rsid w:val="00067BF7"/>
    <w:rsid w:val="00067FC3"/>
    <w:rsid w:val="000702B3"/>
    <w:rsid w:val="000709D0"/>
    <w:rsid w:val="00070A2B"/>
    <w:rsid w:val="00072B80"/>
    <w:rsid w:val="00072E34"/>
    <w:rsid w:val="000732E6"/>
    <w:rsid w:val="00073544"/>
    <w:rsid w:val="00073661"/>
    <w:rsid w:val="00073718"/>
    <w:rsid w:val="0007471A"/>
    <w:rsid w:val="00074B56"/>
    <w:rsid w:val="00074F10"/>
    <w:rsid w:val="0007524C"/>
    <w:rsid w:val="000755A2"/>
    <w:rsid w:val="00075898"/>
    <w:rsid w:val="00075A6A"/>
    <w:rsid w:val="00075B39"/>
    <w:rsid w:val="0007690D"/>
    <w:rsid w:val="00076C15"/>
    <w:rsid w:val="00076D0E"/>
    <w:rsid w:val="0007738D"/>
    <w:rsid w:val="000777E3"/>
    <w:rsid w:val="00077F75"/>
    <w:rsid w:val="000809FE"/>
    <w:rsid w:val="00080C7B"/>
    <w:rsid w:val="00081DDC"/>
    <w:rsid w:val="00081F11"/>
    <w:rsid w:val="00081F2F"/>
    <w:rsid w:val="00082953"/>
    <w:rsid w:val="00083153"/>
    <w:rsid w:val="00083782"/>
    <w:rsid w:val="000837B0"/>
    <w:rsid w:val="00083D93"/>
    <w:rsid w:val="00084599"/>
    <w:rsid w:val="00084B9B"/>
    <w:rsid w:val="00084D24"/>
    <w:rsid w:val="0008561F"/>
    <w:rsid w:val="00085A76"/>
    <w:rsid w:val="000861C8"/>
    <w:rsid w:val="000863D6"/>
    <w:rsid w:val="000865A0"/>
    <w:rsid w:val="0008671E"/>
    <w:rsid w:val="00086871"/>
    <w:rsid w:val="00086EB7"/>
    <w:rsid w:val="00087C42"/>
    <w:rsid w:val="00091037"/>
    <w:rsid w:val="00091197"/>
    <w:rsid w:val="00091424"/>
    <w:rsid w:val="00091442"/>
    <w:rsid w:val="00091BF9"/>
    <w:rsid w:val="00092539"/>
    <w:rsid w:val="0009277C"/>
    <w:rsid w:val="000929A1"/>
    <w:rsid w:val="00092E78"/>
    <w:rsid w:val="00093913"/>
    <w:rsid w:val="00093A49"/>
    <w:rsid w:val="00094280"/>
    <w:rsid w:val="00094BC1"/>
    <w:rsid w:val="00094E2C"/>
    <w:rsid w:val="00095177"/>
    <w:rsid w:val="000951C3"/>
    <w:rsid w:val="0009555F"/>
    <w:rsid w:val="00095675"/>
    <w:rsid w:val="00095BB8"/>
    <w:rsid w:val="0009601A"/>
    <w:rsid w:val="000962EA"/>
    <w:rsid w:val="000963B2"/>
    <w:rsid w:val="000969BD"/>
    <w:rsid w:val="000972DD"/>
    <w:rsid w:val="00097B7A"/>
    <w:rsid w:val="000A044F"/>
    <w:rsid w:val="000A0852"/>
    <w:rsid w:val="000A0EE5"/>
    <w:rsid w:val="000A190E"/>
    <w:rsid w:val="000A194A"/>
    <w:rsid w:val="000A1A2F"/>
    <w:rsid w:val="000A1B27"/>
    <w:rsid w:val="000A2555"/>
    <w:rsid w:val="000A2677"/>
    <w:rsid w:val="000A3345"/>
    <w:rsid w:val="000A334D"/>
    <w:rsid w:val="000A3706"/>
    <w:rsid w:val="000A462D"/>
    <w:rsid w:val="000A5257"/>
    <w:rsid w:val="000A5867"/>
    <w:rsid w:val="000A58A3"/>
    <w:rsid w:val="000A5996"/>
    <w:rsid w:val="000A5AFA"/>
    <w:rsid w:val="000A5D17"/>
    <w:rsid w:val="000A5DFE"/>
    <w:rsid w:val="000A623C"/>
    <w:rsid w:val="000A656E"/>
    <w:rsid w:val="000A6CD9"/>
    <w:rsid w:val="000A6E80"/>
    <w:rsid w:val="000A728C"/>
    <w:rsid w:val="000A7670"/>
    <w:rsid w:val="000B0BC5"/>
    <w:rsid w:val="000B1CCC"/>
    <w:rsid w:val="000B27CF"/>
    <w:rsid w:val="000B2EB2"/>
    <w:rsid w:val="000B35CD"/>
    <w:rsid w:val="000B3C98"/>
    <w:rsid w:val="000B4572"/>
    <w:rsid w:val="000B4660"/>
    <w:rsid w:val="000B58E4"/>
    <w:rsid w:val="000B6BB6"/>
    <w:rsid w:val="000B6EFF"/>
    <w:rsid w:val="000C00A5"/>
    <w:rsid w:val="000C00F3"/>
    <w:rsid w:val="000C102F"/>
    <w:rsid w:val="000C1B15"/>
    <w:rsid w:val="000C334D"/>
    <w:rsid w:val="000C400C"/>
    <w:rsid w:val="000C40BE"/>
    <w:rsid w:val="000C410B"/>
    <w:rsid w:val="000C490D"/>
    <w:rsid w:val="000C4A80"/>
    <w:rsid w:val="000C4B06"/>
    <w:rsid w:val="000C4C60"/>
    <w:rsid w:val="000C4D28"/>
    <w:rsid w:val="000C4F2E"/>
    <w:rsid w:val="000C6453"/>
    <w:rsid w:val="000C7204"/>
    <w:rsid w:val="000C727F"/>
    <w:rsid w:val="000C7416"/>
    <w:rsid w:val="000C7B9E"/>
    <w:rsid w:val="000D01A4"/>
    <w:rsid w:val="000D08CB"/>
    <w:rsid w:val="000D11E4"/>
    <w:rsid w:val="000D120D"/>
    <w:rsid w:val="000D2281"/>
    <w:rsid w:val="000D248C"/>
    <w:rsid w:val="000D3BA8"/>
    <w:rsid w:val="000D424C"/>
    <w:rsid w:val="000D4C34"/>
    <w:rsid w:val="000D4F56"/>
    <w:rsid w:val="000D5A9F"/>
    <w:rsid w:val="000D5DC5"/>
    <w:rsid w:val="000D62E3"/>
    <w:rsid w:val="000D6419"/>
    <w:rsid w:val="000D7EA9"/>
    <w:rsid w:val="000E01C9"/>
    <w:rsid w:val="000E0B36"/>
    <w:rsid w:val="000E0C40"/>
    <w:rsid w:val="000E1503"/>
    <w:rsid w:val="000E17C2"/>
    <w:rsid w:val="000E1985"/>
    <w:rsid w:val="000E1C88"/>
    <w:rsid w:val="000E2254"/>
    <w:rsid w:val="000E22C0"/>
    <w:rsid w:val="000E2749"/>
    <w:rsid w:val="000E3667"/>
    <w:rsid w:val="000E3AF5"/>
    <w:rsid w:val="000E4054"/>
    <w:rsid w:val="000E492A"/>
    <w:rsid w:val="000E4BA6"/>
    <w:rsid w:val="000E5710"/>
    <w:rsid w:val="000E60D6"/>
    <w:rsid w:val="000E6201"/>
    <w:rsid w:val="000E6998"/>
    <w:rsid w:val="000E6AC6"/>
    <w:rsid w:val="000E6D7B"/>
    <w:rsid w:val="000F02CF"/>
    <w:rsid w:val="000F0DFA"/>
    <w:rsid w:val="000F1208"/>
    <w:rsid w:val="000F2E34"/>
    <w:rsid w:val="000F3380"/>
    <w:rsid w:val="000F3E3A"/>
    <w:rsid w:val="000F3F31"/>
    <w:rsid w:val="000F442D"/>
    <w:rsid w:val="000F499E"/>
    <w:rsid w:val="000F4C71"/>
    <w:rsid w:val="000F4E30"/>
    <w:rsid w:val="000F4EC7"/>
    <w:rsid w:val="000F6E62"/>
    <w:rsid w:val="000F7614"/>
    <w:rsid w:val="00100169"/>
    <w:rsid w:val="0010084C"/>
    <w:rsid w:val="00100D35"/>
    <w:rsid w:val="00100E79"/>
    <w:rsid w:val="001010F8"/>
    <w:rsid w:val="001015C9"/>
    <w:rsid w:val="00102F52"/>
    <w:rsid w:val="00103424"/>
    <w:rsid w:val="00103CA0"/>
    <w:rsid w:val="00104B42"/>
    <w:rsid w:val="001051D3"/>
    <w:rsid w:val="00105847"/>
    <w:rsid w:val="00105B7C"/>
    <w:rsid w:val="00106D3F"/>
    <w:rsid w:val="00107721"/>
    <w:rsid w:val="0010776A"/>
    <w:rsid w:val="00107A1D"/>
    <w:rsid w:val="00110483"/>
    <w:rsid w:val="00110B2E"/>
    <w:rsid w:val="00110D95"/>
    <w:rsid w:val="0011145F"/>
    <w:rsid w:val="00112003"/>
    <w:rsid w:val="00112264"/>
    <w:rsid w:val="001129DD"/>
    <w:rsid w:val="00112BFE"/>
    <w:rsid w:val="00112EDF"/>
    <w:rsid w:val="001137AD"/>
    <w:rsid w:val="001140A7"/>
    <w:rsid w:val="001142D4"/>
    <w:rsid w:val="001155F0"/>
    <w:rsid w:val="00115C1C"/>
    <w:rsid w:val="00116526"/>
    <w:rsid w:val="00116590"/>
    <w:rsid w:val="00117693"/>
    <w:rsid w:val="001176F8"/>
    <w:rsid w:val="001177DF"/>
    <w:rsid w:val="001201D2"/>
    <w:rsid w:val="001206C6"/>
    <w:rsid w:val="00120753"/>
    <w:rsid w:val="001210AF"/>
    <w:rsid w:val="0012168E"/>
    <w:rsid w:val="001218C0"/>
    <w:rsid w:val="0012224E"/>
    <w:rsid w:val="00122A8F"/>
    <w:rsid w:val="00122C94"/>
    <w:rsid w:val="00123631"/>
    <w:rsid w:val="00123EC9"/>
    <w:rsid w:val="00124869"/>
    <w:rsid w:val="00124ABC"/>
    <w:rsid w:val="001250DB"/>
    <w:rsid w:val="0012577A"/>
    <w:rsid w:val="00125BE6"/>
    <w:rsid w:val="00125BED"/>
    <w:rsid w:val="0012614E"/>
    <w:rsid w:val="001266C0"/>
    <w:rsid w:val="00127493"/>
    <w:rsid w:val="001279E5"/>
    <w:rsid w:val="0013000D"/>
    <w:rsid w:val="00130CCF"/>
    <w:rsid w:val="00130E56"/>
    <w:rsid w:val="00130EBC"/>
    <w:rsid w:val="0013133B"/>
    <w:rsid w:val="001313BA"/>
    <w:rsid w:val="0013140D"/>
    <w:rsid w:val="00131CA7"/>
    <w:rsid w:val="00131F1D"/>
    <w:rsid w:val="0013289F"/>
    <w:rsid w:val="001329F4"/>
    <w:rsid w:val="00132C8E"/>
    <w:rsid w:val="0013357D"/>
    <w:rsid w:val="0013367D"/>
    <w:rsid w:val="001351C5"/>
    <w:rsid w:val="00135CEA"/>
    <w:rsid w:val="00136184"/>
    <w:rsid w:val="001365B2"/>
    <w:rsid w:val="0013667C"/>
    <w:rsid w:val="00136FB1"/>
    <w:rsid w:val="001375FD"/>
    <w:rsid w:val="00137627"/>
    <w:rsid w:val="0013778C"/>
    <w:rsid w:val="0014042A"/>
    <w:rsid w:val="00140AFA"/>
    <w:rsid w:val="00140EAD"/>
    <w:rsid w:val="0014162A"/>
    <w:rsid w:val="001416E2"/>
    <w:rsid w:val="00142595"/>
    <w:rsid w:val="00142901"/>
    <w:rsid w:val="00142B2F"/>
    <w:rsid w:val="001433C7"/>
    <w:rsid w:val="00143588"/>
    <w:rsid w:val="001435F0"/>
    <w:rsid w:val="001453F9"/>
    <w:rsid w:val="001454F3"/>
    <w:rsid w:val="00145815"/>
    <w:rsid w:val="0014590C"/>
    <w:rsid w:val="00145C1C"/>
    <w:rsid w:val="00145DBA"/>
    <w:rsid w:val="001460A1"/>
    <w:rsid w:val="001463B3"/>
    <w:rsid w:val="00146F0E"/>
    <w:rsid w:val="00147AD2"/>
    <w:rsid w:val="00147B08"/>
    <w:rsid w:val="001504A5"/>
    <w:rsid w:val="001508DB"/>
    <w:rsid w:val="001520B1"/>
    <w:rsid w:val="00152E64"/>
    <w:rsid w:val="00153310"/>
    <w:rsid w:val="00153B6A"/>
    <w:rsid w:val="00153FF0"/>
    <w:rsid w:val="001541C8"/>
    <w:rsid w:val="001541EC"/>
    <w:rsid w:val="001546DB"/>
    <w:rsid w:val="00154CBB"/>
    <w:rsid w:val="001563AC"/>
    <w:rsid w:val="0015658C"/>
    <w:rsid w:val="00156732"/>
    <w:rsid w:val="00156A96"/>
    <w:rsid w:val="001570A3"/>
    <w:rsid w:val="00157401"/>
    <w:rsid w:val="0015781E"/>
    <w:rsid w:val="00157A63"/>
    <w:rsid w:val="00157FCD"/>
    <w:rsid w:val="0016070A"/>
    <w:rsid w:val="0016165C"/>
    <w:rsid w:val="00161BBD"/>
    <w:rsid w:val="00162290"/>
    <w:rsid w:val="001624C1"/>
    <w:rsid w:val="0016331C"/>
    <w:rsid w:val="0016372C"/>
    <w:rsid w:val="00163E0A"/>
    <w:rsid w:val="001648F4"/>
    <w:rsid w:val="00164D14"/>
    <w:rsid w:val="00165409"/>
    <w:rsid w:val="00165DEB"/>
    <w:rsid w:val="00165F3E"/>
    <w:rsid w:val="001669FF"/>
    <w:rsid w:val="00166DFC"/>
    <w:rsid w:val="00166EA1"/>
    <w:rsid w:val="00167B84"/>
    <w:rsid w:val="001704AE"/>
    <w:rsid w:val="001712D0"/>
    <w:rsid w:val="001715D7"/>
    <w:rsid w:val="001715FC"/>
    <w:rsid w:val="00171BCC"/>
    <w:rsid w:val="00171FB8"/>
    <w:rsid w:val="00172294"/>
    <w:rsid w:val="001722C1"/>
    <w:rsid w:val="00172BEA"/>
    <w:rsid w:val="00172D94"/>
    <w:rsid w:val="001730B1"/>
    <w:rsid w:val="00173D9E"/>
    <w:rsid w:val="0017403B"/>
    <w:rsid w:val="00174992"/>
    <w:rsid w:val="00174C33"/>
    <w:rsid w:val="00174DDA"/>
    <w:rsid w:val="00175344"/>
    <w:rsid w:val="001766BB"/>
    <w:rsid w:val="0017724E"/>
    <w:rsid w:val="00177BF2"/>
    <w:rsid w:val="00177E0D"/>
    <w:rsid w:val="00177F5B"/>
    <w:rsid w:val="00180260"/>
    <w:rsid w:val="001802F7"/>
    <w:rsid w:val="00180ABE"/>
    <w:rsid w:val="001815C4"/>
    <w:rsid w:val="00181FAE"/>
    <w:rsid w:val="0018249A"/>
    <w:rsid w:val="00182BE8"/>
    <w:rsid w:val="0018338A"/>
    <w:rsid w:val="001837EF"/>
    <w:rsid w:val="001839FD"/>
    <w:rsid w:val="00183BFD"/>
    <w:rsid w:val="00183D84"/>
    <w:rsid w:val="00184601"/>
    <w:rsid w:val="0018503F"/>
    <w:rsid w:val="001853A9"/>
    <w:rsid w:val="001857BA"/>
    <w:rsid w:val="00185B2B"/>
    <w:rsid w:val="00185ED3"/>
    <w:rsid w:val="00185F1F"/>
    <w:rsid w:val="001863CA"/>
    <w:rsid w:val="0018650E"/>
    <w:rsid w:val="00186886"/>
    <w:rsid w:val="001875E9"/>
    <w:rsid w:val="001878FD"/>
    <w:rsid w:val="001879C4"/>
    <w:rsid w:val="00190BA7"/>
    <w:rsid w:val="00190EA0"/>
    <w:rsid w:val="001911BF"/>
    <w:rsid w:val="00191F5A"/>
    <w:rsid w:val="00191FF2"/>
    <w:rsid w:val="00192070"/>
    <w:rsid w:val="001920EE"/>
    <w:rsid w:val="00192286"/>
    <w:rsid w:val="00192655"/>
    <w:rsid w:val="00192BFA"/>
    <w:rsid w:val="00192CA8"/>
    <w:rsid w:val="00193092"/>
    <w:rsid w:val="0019363E"/>
    <w:rsid w:val="00193A2E"/>
    <w:rsid w:val="00193E5A"/>
    <w:rsid w:val="00194435"/>
    <w:rsid w:val="0019538F"/>
    <w:rsid w:val="001958FD"/>
    <w:rsid w:val="00195D50"/>
    <w:rsid w:val="00195EDD"/>
    <w:rsid w:val="001968BD"/>
    <w:rsid w:val="001A1552"/>
    <w:rsid w:val="001A15E8"/>
    <w:rsid w:val="001A167A"/>
    <w:rsid w:val="001A1E55"/>
    <w:rsid w:val="001A24AD"/>
    <w:rsid w:val="001A291F"/>
    <w:rsid w:val="001A2A7C"/>
    <w:rsid w:val="001A3007"/>
    <w:rsid w:val="001A372F"/>
    <w:rsid w:val="001A4169"/>
    <w:rsid w:val="001A51FB"/>
    <w:rsid w:val="001A5400"/>
    <w:rsid w:val="001A5403"/>
    <w:rsid w:val="001A59A9"/>
    <w:rsid w:val="001A5A12"/>
    <w:rsid w:val="001A6155"/>
    <w:rsid w:val="001A6329"/>
    <w:rsid w:val="001A6485"/>
    <w:rsid w:val="001A6F9D"/>
    <w:rsid w:val="001A7965"/>
    <w:rsid w:val="001A79C5"/>
    <w:rsid w:val="001A7A5E"/>
    <w:rsid w:val="001A7B60"/>
    <w:rsid w:val="001A7F22"/>
    <w:rsid w:val="001B0428"/>
    <w:rsid w:val="001B09F1"/>
    <w:rsid w:val="001B0BD1"/>
    <w:rsid w:val="001B0DB3"/>
    <w:rsid w:val="001B173D"/>
    <w:rsid w:val="001B1EBE"/>
    <w:rsid w:val="001B1F63"/>
    <w:rsid w:val="001B1FE7"/>
    <w:rsid w:val="001B2FF1"/>
    <w:rsid w:val="001B446E"/>
    <w:rsid w:val="001B46D3"/>
    <w:rsid w:val="001B4AFD"/>
    <w:rsid w:val="001B518A"/>
    <w:rsid w:val="001B5625"/>
    <w:rsid w:val="001B56BB"/>
    <w:rsid w:val="001B62E0"/>
    <w:rsid w:val="001B7172"/>
    <w:rsid w:val="001B7276"/>
    <w:rsid w:val="001B7C19"/>
    <w:rsid w:val="001B7FC9"/>
    <w:rsid w:val="001C12D6"/>
    <w:rsid w:val="001C14DD"/>
    <w:rsid w:val="001C202A"/>
    <w:rsid w:val="001C213B"/>
    <w:rsid w:val="001C240E"/>
    <w:rsid w:val="001C26B5"/>
    <w:rsid w:val="001C2FC8"/>
    <w:rsid w:val="001C302D"/>
    <w:rsid w:val="001C374E"/>
    <w:rsid w:val="001C44A9"/>
    <w:rsid w:val="001C463D"/>
    <w:rsid w:val="001C4DCA"/>
    <w:rsid w:val="001C4FC9"/>
    <w:rsid w:val="001C52C8"/>
    <w:rsid w:val="001C5CEE"/>
    <w:rsid w:val="001C5D76"/>
    <w:rsid w:val="001C6231"/>
    <w:rsid w:val="001C6320"/>
    <w:rsid w:val="001C6657"/>
    <w:rsid w:val="001C7477"/>
    <w:rsid w:val="001C794A"/>
    <w:rsid w:val="001C7CD5"/>
    <w:rsid w:val="001D12DE"/>
    <w:rsid w:val="001D14C7"/>
    <w:rsid w:val="001D1D59"/>
    <w:rsid w:val="001D26A4"/>
    <w:rsid w:val="001D2793"/>
    <w:rsid w:val="001D2B2B"/>
    <w:rsid w:val="001D3142"/>
    <w:rsid w:val="001D3EC3"/>
    <w:rsid w:val="001D3F56"/>
    <w:rsid w:val="001D4643"/>
    <w:rsid w:val="001D46B1"/>
    <w:rsid w:val="001D490E"/>
    <w:rsid w:val="001D4D40"/>
    <w:rsid w:val="001D50D3"/>
    <w:rsid w:val="001D5490"/>
    <w:rsid w:val="001D5B9F"/>
    <w:rsid w:val="001D5D0F"/>
    <w:rsid w:val="001D61D7"/>
    <w:rsid w:val="001D67C0"/>
    <w:rsid w:val="001D6F9E"/>
    <w:rsid w:val="001D774B"/>
    <w:rsid w:val="001D77BB"/>
    <w:rsid w:val="001E0178"/>
    <w:rsid w:val="001E10F9"/>
    <w:rsid w:val="001E201A"/>
    <w:rsid w:val="001E24AE"/>
    <w:rsid w:val="001E34FC"/>
    <w:rsid w:val="001E44BB"/>
    <w:rsid w:val="001E4979"/>
    <w:rsid w:val="001E4A05"/>
    <w:rsid w:val="001E4D1D"/>
    <w:rsid w:val="001E4FEB"/>
    <w:rsid w:val="001E5B28"/>
    <w:rsid w:val="001E6B5D"/>
    <w:rsid w:val="001E7400"/>
    <w:rsid w:val="001E7757"/>
    <w:rsid w:val="001E7984"/>
    <w:rsid w:val="001F1319"/>
    <w:rsid w:val="001F21EC"/>
    <w:rsid w:val="001F2C99"/>
    <w:rsid w:val="001F3154"/>
    <w:rsid w:val="001F39D3"/>
    <w:rsid w:val="001F3D3D"/>
    <w:rsid w:val="001F4046"/>
    <w:rsid w:val="001F442F"/>
    <w:rsid w:val="001F52B3"/>
    <w:rsid w:val="001F53BF"/>
    <w:rsid w:val="001F5AAB"/>
    <w:rsid w:val="001F5C7C"/>
    <w:rsid w:val="001F5D5E"/>
    <w:rsid w:val="001F6382"/>
    <w:rsid w:val="001F7EE1"/>
    <w:rsid w:val="0020041B"/>
    <w:rsid w:val="00200489"/>
    <w:rsid w:val="00201855"/>
    <w:rsid w:val="00201948"/>
    <w:rsid w:val="00201E14"/>
    <w:rsid w:val="00202096"/>
    <w:rsid w:val="00202D71"/>
    <w:rsid w:val="00204051"/>
    <w:rsid w:val="00205051"/>
    <w:rsid w:val="00205547"/>
    <w:rsid w:val="00205B9E"/>
    <w:rsid w:val="00205FCD"/>
    <w:rsid w:val="002063C2"/>
    <w:rsid w:val="00206510"/>
    <w:rsid w:val="00206A23"/>
    <w:rsid w:val="00206C61"/>
    <w:rsid w:val="00206C7A"/>
    <w:rsid w:val="00207596"/>
    <w:rsid w:val="002075BE"/>
    <w:rsid w:val="00207783"/>
    <w:rsid w:val="00207FEA"/>
    <w:rsid w:val="0021016C"/>
    <w:rsid w:val="0021020E"/>
    <w:rsid w:val="00210F13"/>
    <w:rsid w:val="00210F9A"/>
    <w:rsid w:val="00211145"/>
    <w:rsid w:val="00211800"/>
    <w:rsid w:val="002124F4"/>
    <w:rsid w:val="00212CD0"/>
    <w:rsid w:val="0021328A"/>
    <w:rsid w:val="0021335E"/>
    <w:rsid w:val="00213669"/>
    <w:rsid w:val="0021381F"/>
    <w:rsid w:val="0021404E"/>
    <w:rsid w:val="0021489B"/>
    <w:rsid w:val="00215B14"/>
    <w:rsid w:val="00215FDB"/>
    <w:rsid w:val="00217CCE"/>
    <w:rsid w:val="00217D3C"/>
    <w:rsid w:val="00217E4C"/>
    <w:rsid w:val="00217FCB"/>
    <w:rsid w:val="002206B5"/>
    <w:rsid w:val="00221752"/>
    <w:rsid w:val="0022189A"/>
    <w:rsid w:val="00221A7D"/>
    <w:rsid w:val="00221E59"/>
    <w:rsid w:val="002222E6"/>
    <w:rsid w:val="00222403"/>
    <w:rsid w:val="00222A22"/>
    <w:rsid w:val="002237FA"/>
    <w:rsid w:val="00223ECD"/>
    <w:rsid w:val="00223FCC"/>
    <w:rsid w:val="00224857"/>
    <w:rsid w:val="00224D1C"/>
    <w:rsid w:val="00224FF7"/>
    <w:rsid w:val="00225404"/>
    <w:rsid w:val="00225665"/>
    <w:rsid w:val="00225F31"/>
    <w:rsid w:val="002260A3"/>
    <w:rsid w:val="00226343"/>
    <w:rsid w:val="002266DD"/>
    <w:rsid w:val="00226AEA"/>
    <w:rsid w:val="00226C8A"/>
    <w:rsid w:val="00227EE1"/>
    <w:rsid w:val="00227F6B"/>
    <w:rsid w:val="002302BD"/>
    <w:rsid w:val="00230CC8"/>
    <w:rsid w:val="00231181"/>
    <w:rsid w:val="002318E0"/>
    <w:rsid w:val="00233133"/>
    <w:rsid w:val="0023379F"/>
    <w:rsid w:val="00234744"/>
    <w:rsid w:val="00234963"/>
    <w:rsid w:val="002351BD"/>
    <w:rsid w:val="00235511"/>
    <w:rsid w:val="00235750"/>
    <w:rsid w:val="00235F9C"/>
    <w:rsid w:val="00236AA8"/>
    <w:rsid w:val="00237CAA"/>
    <w:rsid w:val="00240AB4"/>
    <w:rsid w:val="00240CA3"/>
    <w:rsid w:val="0024169C"/>
    <w:rsid w:val="00241EFF"/>
    <w:rsid w:val="00242372"/>
    <w:rsid w:val="00242658"/>
    <w:rsid w:val="002427D4"/>
    <w:rsid w:val="0024293E"/>
    <w:rsid w:val="00242CF1"/>
    <w:rsid w:val="002437E7"/>
    <w:rsid w:val="00243D68"/>
    <w:rsid w:val="00244159"/>
    <w:rsid w:val="0024505E"/>
    <w:rsid w:val="002453C1"/>
    <w:rsid w:val="00245869"/>
    <w:rsid w:val="002459FD"/>
    <w:rsid w:val="00247BE0"/>
    <w:rsid w:val="00247EA8"/>
    <w:rsid w:val="00247FB3"/>
    <w:rsid w:val="00250B2A"/>
    <w:rsid w:val="00250C0A"/>
    <w:rsid w:val="00250D6B"/>
    <w:rsid w:val="002512A1"/>
    <w:rsid w:val="002519B1"/>
    <w:rsid w:val="002519CC"/>
    <w:rsid w:val="00251D40"/>
    <w:rsid w:val="00252A01"/>
    <w:rsid w:val="00252F32"/>
    <w:rsid w:val="002537DA"/>
    <w:rsid w:val="002541A2"/>
    <w:rsid w:val="002542B0"/>
    <w:rsid w:val="00254D62"/>
    <w:rsid w:val="00254DB6"/>
    <w:rsid w:val="0025510C"/>
    <w:rsid w:val="00255489"/>
    <w:rsid w:val="00255959"/>
    <w:rsid w:val="00255E4B"/>
    <w:rsid w:val="00257B12"/>
    <w:rsid w:val="00257EA5"/>
    <w:rsid w:val="00260000"/>
    <w:rsid w:val="00261B01"/>
    <w:rsid w:val="00262102"/>
    <w:rsid w:val="002625E9"/>
    <w:rsid w:val="00262BA7"/>
    <w:rsid w:val="00263AB9"/>
    <w:rsid w:val="002647BD"/>
    <w:rsid w:val="002647F2"/>
    <w:rsid w:val="00264D05"/>
    <w:rsid w:val="00265372"/>
    <w:rsid w:val="002657AE"/>
    <w:rsid w:val="00265990"/>
    <w:rsid w:val="00266028"/>
    <w:rsid w:val="00266631"/>
    <w:rsid w:val="002666D1"/>
    <w:rsid w:val="00266E12"/>
    <w:rsid w:val="002674C7"/>
    <w:rsid w:val="002678C4"/>
    <w:rsid w:val="00267B44"/>
    <w:rsid w:val="00267C7B"/>
    <w:rsid w:val="002702B4"/>
    <w:rsid w:val="00270B19"/>
    <w:rsid w:val="00270F60"/>
    <w:rsid w:val="00271F9F"/>
    <w:rsid w:val="00272475"/>
    <w:rsid w:val="002729F3"/>
    <w:rsid w:val="00273A5E"/>
    <w:rsid w:val="00273EC9"/>
    <w:rsid w:val="00273F62"/>
    <w:rsid w:val="002747A5"/>
    <w:rsid w:val="002747DB"/>
    <w:rsid w:val="00274D8F"/>
    <w:rsid w:val="0027639E"/>
    <w:rsid w:val="00276640"/>
    <w:rsid w:val="00276D4F"/>
    <w:rsid w:val="0027705F"/>
    <w:rsid w:val="00277179"/>
    <w:rsid w:val="00280399"/>
    <w:rsid w:val="002805D4"/>
    <w:rsid w:val="00281257"/>
    <w:rsid w:val="00281B31"/>
    <w:rsid w:val="00281F41"/>
    <w:rsid w:val="002834C6"/>
    <w:rsid w:val="0028394D"/>
    <w:rsid w:val="002839ED"/>
    <w:rsid w:val="00283BE0"/>
    <w:rsid w:val="0028469B"/>
    <w:rsid w:val="00284D0C"/>
    <w:rsid w:val="00285282"/>
    <w:rsid w:val="00286415"/>
    <w:rsid w:val="00286DF5"/>
    <w:rsid w:val="002873B4"/>
    <w:rsid w:val="00287436"/>
    <w:rsid w:val="00287585"/>
    <w:rsid w:val="0028773F"/>
    <w:rsid w:val="00287B31"/>
    <w:rsid w:val="00287E23"/>
    <w:rsid w:val="00287E2A"/>
    <w:rsid w:val="002908F9"/>
    <w:rsid w:val="00292B5B"/>
    <w:rsid w:val="002931F5"/>
    <w:rsid w:val="00293ECB"/>
    <w:rsid w:val="0029451A"/>
    <w:rsid w:val="00294632"/>
    <w:rsid w:val="00294C58"/>
    <w:rsid w:val="00295C43"/>
    <w:rsid w:val="00295F74"/>
    <w:rsid w:val="0029607A"/>
    <w:rsid w:val="0029625D"/>
    <w:rsid w:val="002962FA"/>
    <w:rsid w:val="0029641E"/>
    <w:rsid w:val="00296566"/>
    <w:rsid w:val="002965A7"/>
    <w:rsid w:val="00296903"/>
    <w:rsid w:val="00297703"/>
    <w:rsid w:val="00297A29"/>
    <w:rsid w:val="00297B6D"/>
    <w:rsid w:val="002A0369"/>
    <w:rsid w:val="002A0618"/>
    <w:rsid w:val="002A0CC1"/>
    <w:rsid w:val="002A11CF"/>
    <w:rsid w:val="002A196B"/>
    <w:rsid w:val="002A198E"/>
    <w:rsid w:val="002A1E05"/>
    <w:rsid w:val="002A2AB0"/>
    <w:rsid w:val="002A2E53"/>
    <w:rsid w:val="002A2EF1"/>
    <w:rsid w:val="002A32FA"/>
    <w:rsid w:val="002A3513"/>
    <w:rsid w:val="002A36F2"/>
    <w:rsid w:val="002A40F6"/>
    <w:rsid w:val="002A4368"/>
    <w:rsid w:val="002A49BD"/>
    <w:rsid w:val="002A529B"/>
    <w:rsid w:val="002A53F3"/>
    <w:rsid w:val="002A54C8"/>
    <w:rsid w:val="002A5C5E"/>
    <w:rsid w:val="002A61A6"/>
    <w:rsid w:val="002A66F0"/>
    <w:rsid w:val="002A776C"/>
    <w:rsid w:val="002A78BA"/>
    <w:rsid w:val="002A7B03"/>
    <w:rsid w:val="002A7F81"/>
    <w:rsid w:val="002B01E4"/>
    <w:rsid w:val="002B0538"/>
    <w:rsid w:val="002B1B30"/>
    <w:rsid w:val="002B1FE9"/>
    <w:rsid w:val="002B248B"/>
    <w:rsid w:val="002B2B54"/>
    <w:rsid w:val="002B2D34"/>
    <w:rsid w:val="002B33E5"/>
    <w:rsid w:val="002B35F0"/>
    <w:rsid w:val="002B393B"/>
    <w:rsid w:val="002B3B3B"/>
    <w:rsid w:val="002B3DAA"/>
    <w:rsid w:val="002B4165"/>
    <w:rsid w:val="002B5604"/>
    <w:rsid w:val="002B581A"/>
    <w:rsid w:val="002B60E4"/>
    <w:rsid w:val="002B6C92"/>
    <w:rsid w:val="002B79B9"/>
    <w:rsid w:val="002B7CC1"/>
    <w:rsid w:val="002C0161"/>
    <w:rsid w:val="002C0162"/>
    <w:rsid w:val="002C07E7"/>
    <w:rsid w:val="002C1655"/>
    <w:rsid w:val="002C223F"/>
    <w:rsid w:val="002C2419"/>
    <w:rsid w:val="002C2713"/>
    <w:rsid w:val="002C28C8"/>
    <w:rsid w:val="002C293C"/>
    <w:rsid w:val="002C2DDC"/>
    <w:rsid w:val="002C2EAE"/>
    <w:rsid w:val="002C3044"/>
    <w:rsid w:val="002C3AD7"/>
    <w:rsid w:val="002C3CBF"/>
    <w:rsid w:val="002C4073"/>
    <w:rsid w:val="002C40D9"/>
    <w:rsid w:val="002C42DE"/>
    <w:rsid w:val="002C4584"/>
    <w:rsid w:val="002C45BA"/>
    <w:rsid w:val="002C53F5"/>
    <w:rsid w:val="002C568F"/>
    <w:rsid w:val="002C62F9"/>
    <w:rsid w:val="002C6B9D"/>
    <w:rsid w:val="002C6E67"/>
    <w:rsid w:val="002C7872"/>
    <w:rsid w:val="002C7A9B"/>
    <w:rsid w:val="002C7C76"/>
    <w:rsid w:val="002C7E9D"/>
    <w:rsid w:val="002D03EB"/>
    <w:rsid w:val="002D080E"/>
    <w:rsid w:val="002D0A42"/>
    <w:rsid w:val="002D0BF7"/>
    <w:rsid w:val="002D10BF"/>
    <w:rsid w:val="002D10F7"/>
    <w:rsid w:val="002D181E"/>
    <w:rsid w:val="002D197D"/>
    <w:rsid w:val="002D1D05"/>
    <w:rsid w:val="002D1EBF"/>
    <w:rsid w:val="002D2BEB"/>
    <w:rsid w:val="002D2EB4"/>
    <w:rsid w:val="002D3343"/>
    <w:rsid w:val="002D3568"/>
    <w:rsid w:val="002D3657"/>
    <w:rsid w:val="002D3761"/>
    <w:rsid w:val="002D3F2F"/>
    <w:rsid w:val="002D56CC"/>
    <w:rsid w:val="002D633C"/>
    <w:rsid w:val="002D6745"/>
    <w:rsid w:val="002D6E7D"/>
    <w:rsid w:val="002D6F3B"/>
    <w:rsid w:val="002D7322"/>
    <w:rsid w:val="002D74CC"/>
    <w:rsid w:val="002E002D"/>
    <w:rsid w:val="002E0AD2"/>
    <w:rsid w:val="002E1C14"/>
    <w:rsid w:val="002E20FE"/>
    <w:rsid w:val="002E2487"/>
    <w:rsid w:val="002E285F"/>
    <w:rsid w:val="002E317B"/>
    <w:rsid w:val="002E3305"/>
    <w:rsid w:val="002E345B"/>
    <w:rsid w:val="002E36A2"/>
    <w:rsid w:val="002E3D87"/>
    <w:rsid w:val="002E4425"/>
    <w:rsid w:val="002E476F"/>
    <w:rsid w:val="002E4EE4"/>
    <w:rsid w:val="002E5555"/>
    <w:rsid w:val="002E5945"/>
    <w:rsid w:val="002E5BD1"/>
    <w:rsid w:val="002E6087"/>
    <w:rsid w:val="002E61C7"/>
    <w:rsid w:val="002E6D5A"/>
    <w:rsid w:val="002E6E19"/>
    <w:rsid w:val="002E731F"/>
    <w:rsid w:val="002F01C5"/>
    <w:rsid w:val="002F113A"/>
    <w:rsid w:val="002F1F15"/>
    <w:rsid w:val="002F20E5"/>
    <w:rsid w:val="002F313E"/>
    <w:rsid w:val="002F3852"/>
    <w:rsid w:val="002F3A69"/>
    <w:rsid w:val="002F445A"/>
    <w:rsid w:val="002F46C8"/>
    <w:rsid w:val="002F4BF2"/>
    <w:rsid w:val="002F510E"/>
    <w:rsid w:val="002F546F"/>
    <w:rsid w:val="002F5E92"/>
    <w:rsid w:val="002F6A81"/>
    <w:rsid w:val="002F6C4A"/>
    <w:rsid w:val="002F6E02"/>
    <w:rsid w:val="002F73B4"/>
    <w:rsid w:val="002F7573"/>
    <w:rsid w:val="002F7C63"/>
    <w:rsid w:val="0030003C"/>
    <w:rsid w:val="003007E0"/>
    <w:rsid w:val="00300949"/>
    <w:rsid w:val="00300F1C"/>
    <w:rsid w:val="0030105F"/>
    <w:rsid w:val="00301266"/>
    <w:rsid w:val="003013F0"/>
    <w:rsid w:val="00301AEC"/>
    <w:rsid w:val="00301F27"/>
    <w:rsid w:val="00302787"/>
    <w:rsid w:val="00302D3D"/>
    <w:rsid w:val="0030351F"/>
    <w:rsid w:val="00303F25"/>
    <w:rsid w:val="00304726"/>
    <w:rsid w:val="003047B1"/>
    <w:rsid w:val="003049D1"/>
    <w:rsid w:val="00304BFC"/>
    <w:rsid w:val="0030550F"/>
    <w:rsid w:val="00305CEF"/>
    <w:rsid w:val="0030631F"/>
    <w:rsid w:val="003063BC"/>
    <w:rsid w:val="00307597"/>
    <w:rsid w:val="00307C51"/>
    <w:rsid w:val="00310611"/>
    <w:rsid w:val="00310919"/>
    <w:rsid w:val="00310A1A"/>
    <w:rsid w:val="00310DA1"/>
    <w:rsid w:val="00312232"/>
    <w:rsid w:val="00312941"/>
    <w:rsid w:val="00312966"/>
    <w:rsid w:val="00313665"/>
    <w:rsid w:val="00314084"/>
    <w:rsid w:val="00314B6F"/>
    <w:rsid w:val="00314D15"/>
    <w:rsid w:val="00316219"/>
    <w:rsid w:val="00316637"/>
    <w:rsid w:val="003171F3"/>
    <w:rsid w:val="0031726A"/>
    <w:rsid w:val="003174AE"/>
    <w:rsid w:val="00317745"/>
    <w:rsid w:val="00317B69"/>
    <w:rsid w:val="0032044A"/>
    <w:rsid w:val="003212CE"/>
    <w:rsid w:val="003226B4"/>
    <w:rsid w:val="00323724"/>
    <w:rsid w:val="00324095"/>
    <w:rsid w:val="0032451C"/>
    <w:rsid w:val="00324E07"/>
    <w:rsid w:val="00324E50"/>
    <w:rsid w:val="00324EBB"/>
    <w:rsid w:val="003250E9"/>
    <w:rsid w:val="00326872"/>
    <w:rsid w:val="00327043"/>
    <w:rsid w:val="00327174"/>
    <w:rsid w:val="003277D8"/>
    <w:rsid w:val="00327CCB"/>
    <w:rsid w:val="00331686"/>
    <w:rsid w:val="0033199A"/>
    <w:rsid w:val="00332E8F"/>
    <w:rsid w:val="00332FC9"/>
    <w:rsid w:val="003335F2"/>
    <w:rsid w:val="003336D2"/>
    <w:rsid w:val="00333AED"/>
    <w:rsid w:val="00333BFF"/>
    <w:rsid w:val="00333CDB"/>
    <w:rsid w:val="00333E25"/>
    <w:rsid w:val="003352CF"/>
    <w:rsid w:val="00335372"/>
    <w:rsid w:val="003354D3"/>
    <w:rsid w:val="0033584E"/>
    <w:rsid w:val="00335BA6"/>
    <w:rsid w:val="0033675B"/>
    <w:rsid w:val="003368D1"/>
    <w:rsid w:val="00336A28"/>
    <w:rsid w:val="00336EA4"/>
    <w:rsid w:val="00337CC4"/>
    <w:rsid w:val="00340E66"/>
    <w:rsid w:val="0034150F"/>
    <w:rsid w:val="003432BA"/>
    <w:rsid w:val="0034398E"/>
    <w:rsid w:val="00343EF9"/>
    <w:rsid w:val="00343FBF"/>
    <w:rsid w:val="00344875"/>
    <w:rsid w:val="00344BD2"/>
    <w:rsid w:val="0034582E"/>
    <w:rsid w:val="00345A00"/>
    <w:rsid w:val="00345B17"/>
    <w:rsid w:val="00345D0E"/>
    <w:rsid w:val="00345F90"/>
    <w:rsid w:val="00346035"/>
    <w:rsid w:val="00346135"/>
    <w:rsid w:val="00346860"/>
    <w:rsid w:val="003468B4"/>
    <w:rsid w:val="0034691B"/>
    <w:rsid w:val="00347541"/>
    <w:rsid w:val="003520B8"/>
    <w:rsid w:val="00352240"/>
    <w:rsid w:val="0035246E"/>
    <w:rsid w:val="00353B61"/>
    <w:rsid w:val="00354B7A"/>
    <w:rsid w:val="00354D59"/>
    <w:rsid w:val="00354DED"/>
    <w:rsid w:val="0035538C"/>
    <w:rsid w:val="00355EAF"/>
    <w:rsid w:val="00356A55"/>
    <w:rsid w:val="00356AE7"/>
    <w:rsid w:val="003577AE"/>
    <w:rsid w:val="00360228"/>
    <w:rsid w:val="0036047E"/>
    <w:rsid w:val="00360630"/>
    <w:rsid w:val="003616CA"/>
    <w:rsid w:val="0036228A"/>
    <w:rsid w:val="00362482"/>
    <w:rsid w:val="00362A46"/>
    <w:rsid w:val="0036445A"/>
    <w:rsid w:val="0036478D"/>
    <w:rsid w:val="0036521B"/>
    <w:rsid w:val="00365576"/>
    <w:rsid w:val="00365C76"/>
    <w:rsid w:val="003662F4"/>
    <w:rsid w:val="003663BF"/>
    <w:rsid w:val="003664B9"/>
    <w:rsid w:val="00366513"/>
    <w:rsid w:val="00366C7D"/>
    <w:rsid w:val="00366CB8"/>
    <w:rsid w:val="0036707D"/>
    <w:rsid w:val="00367F7A"/>
    <w:rsid w:val="00370229"/>
    <w:rsid w:val="00370294"/>
    <w:rsid w:val="00370D7E"/>
    <w:rsid w:val="00371220"/>
    <w:rsid w:val="003714A2"/>
    <w:rsid w:val="0037185C"/>
    <w:rsid w:val="00371DED"/>
    <w:rsid w:val="003720DC"/>
    <w:rsid w:val="0037303C"/>
    <w:rsid w:val="00373559"/>
    <w:rsid w:val="00373A21"/>
    <w:rsid w:val="00374B2D"/>
    <w:rsid w:val="00374FE2"/>
    <w:rsid w:val="00375034"/>
    <w:rsid w:val="00375161"/>
    <w:rsid w:val="0037575F"/>
    <w:rsid w:val="00375BC5"/>
    <w:rsid w:val="00375E90"/>
    <w:rsid w:val="00376AEA"/>
    <w:rsid w:val="003774CF"/>
    <w:rsid w:val="00380666"/>
    <w:rsid w:val="003808AF"/>
    <w:rsid w:val="00380C62"/>
    <w:rsid w:val="00380DAE"/>
    <w:rsid w:val="003817AF"/>
    <w:rsid w:val="00381A85"/>
    <w:rsid w:val="00382D5A"/>
    <w:rsid w:val="00382FEE"/>
    <w:rsid w:val="00383051"/>
    <w:rsid w:val="0038326C"/>
    <w:rsid w:val="00383720"/>
    <w:rsid w:val="00383888"/>
    <w:rsid w:val="00383D9A"/>
    <w:rsid w:val="00385558"/>
    <w:rsid w:val="00385563"/>
    <w:rsid w:val="003859BD"/>
    <w:rsid w:val="00385C19"/>
    <w:rsid w:val="0038675A"/>
    <w:rsid w:val="00386E24"/>
    <w:rsid w:val="00390B67"/>
    <w:rsid w:val="003912A1"/>
    <w:rsid w:val="00391C1B"/>
    <w:rsid w:val="00392916"/>
    <w:rsid w:val="00392A94"/>
    <w:rsid w:val="00392EDB"/>
    <w:rsid w:val="003940AF"/>
    <w:rsid w:val="00394DD3"/>
    <w:rsid w:val="00394F4C"/>
    <w:rsid w:val="003955B0"/>
    <w:rsid w:val="003957D2"/>
    <w:rsid w:val="00396238"/>
    <w:rsid w:val="0039655B"/>
    <w:rsid w:val="00396704"/>
    <w:rsid w:val="00396D73"/>
    <w:rsid w:val="0039756D"/>
    <w:rsid w:val="00397A43"/>
    <w:rsid w:val="00397D67"/>
    <w:rsid w:val="003A0187"/>
    <w:rsid w:val="003A0520"/>
    <w:rsid w:val="003A08E3"/>
    <w:rsid w:val="003A1FBF"/>
    <w:rsid w:val="003A25F1"/>
    <w:rsid w:val="003A28AC"/>
    <w:rsid w:val="003A3084"/>
    <w:rsid w:val="003A404E"/>
    <w:rsid w:val="003A416D"/>
    <w:rsid w:val="003A455F"/>
    <w:rsid w:val="003A494F"/>
    <w:rsid w:val="003A4D2F"/>
    <w:rsid w:val="003A5F2E"/>
    <w:rsid w:val="003A612A"/>
    <w:rsid w:val="003A6C7B"/>
    <w:rsid w:val="003A6EC3"/>
    <w:rsid w:val="003A7116"/>
    <w:rsid w:val="003B00F2"/>
    <w:rsid w:val="003B0254"/>
    <w:rsid w:val="003B041D"/>
    <w:rsid w:val="003B0430"/>
    <w:rsid w:val="003B0BEC"/>
    <w:rsid w:val="003B0EE2"/>
    <w:rsid w:val="003B161D"/>
    <w:rsid w:val="003B17AC"/>
    <w:rsid w:val="003B1A55"/>
    <w:rsid w:val="003B23C0"/>
    <w:rsid w:val="003B26A8"/>
    <w:rsid w:val="003B27AE"/>
    <w:rsid w:val="003B31A1"/>
    <w:rsid w:val="003B3266"/>
    <w:rsid w:val="003B3850"/>
    <w:rsid w:val="003B4989"/>
    <w:rsid w:val="003B54D8"/>
    <w:rsid w:val="003B5A89"/>
    <w:rsid w:val="003B64F2"/>
    <w:rsid w:val="003B6749"/>
    <w:rsid w:val="003B70A6"/>
    <w:rsid w:val="003B7A04"/>
    <w:rsid w:val="003B7FC0"/>
    <w:rsid w:val="003C0367"/>
    <w:rsid w:val="003C0A95"/>
    <w:rsid w:val="003C1677"/>
    <w:rsid w:val="003C1B82"/>
    <w:rsid w:val="003C1BF7"/>
    <w:rsid w:val="003C264E"/>
    <w:rsid w:val="003C2C26"/>
    <w:rsid w:val="003C386C"/>
    <w:rsid w:val="003C3A2D"/>
    <w:rsid w:val="003C3CA7"/>
    <w:rsid w:val="003C4C02"/>
    <w:rsid w:val="003C5401"/>
    <w:rsid w:val="003C54CE"/>
    <w:rsid w:val="003C564D"/>
    <w:rsid w:val="003C7A99"/>
    <w:rsid w:val="003C7F51"/>
    <w:rsid w:val="003C7F54"/>
    <w:rsid w:val="003D0866"/>
    <w:rsid w:val="003D29C3"/>
    <w:rsid w:val="003D3081"/>
    <w:rsid w:val="003D3668"/>
    <w:rsid w:val="003D3BE7"/>
    <w:rsid w:val="003D3DAE"/>
    <w:rsid w:val="003D4DC9"/>
    <w:rsid w:val="003D597C"/>
    <w:rsid w:val="003D6E69"/>
    <w:rsid w:val="003D7F01"/>
    <w:rsid w:val="003E0448"/>
    <w:rsid w:val="003E08AC"/>
    <w:rsid w:val="003E0A0A"/>
    <w:rsid w:val="003E0FB6"/>
    <w:rsid w:val="003E1A2B"/>
    <w:rsid w:val="003E1AC0"/>
    <w:rsid w:val="003E1EFE"/>
    <w:rsid w:val="003E21C7"/>
    <w:rsid w:val="003E3BDE"/>
    <w:rsid w:val="003E4484"/>
    <w:rsid w:val="003E4CC7"/>
    <w:rsid w:val="003E5830"/>
    <w:rsid w:val="003E5D3C"/>
    <w:rsid w:val="003E60D8"/>
    <w:rsid w:val="003E635D"/>
    <w:rsid w:val="003E6476"/>
    <w:rsid w:val="003E7474"/>
    <w:rsid w:val="003E7515"/>
    <w:rsid w:val="003F09C4"/>
    <w:rsid w:val="003F0C81"/>
    <w:rsid w:val="003F109F"/>
    <w:rsid w:val="003F14A2"/>
    <w:rsid w:val="003F1628"/>
    <w:rsid w:val="003F2338"/>
    <w:rsid w:val="003F23E6"/>
    <w:rsid w:val="003F2A24"/>
    <w:rsid w:val="003F2C81"/>
    <w:rsid w:val="003F2E52"/>
    <w:rsid w:val="003F3421"/>
    <w:rsid w:val="003F355F"/>
    <w:rsid w:val="003F3580"/>
    <w:rsid w:val="003F35D4"/>
    <w:rsid w:val="003F3601"/>
    <w:rsid w:val="003F3A96"/>
    <w:rsid w:val="003F4BF5"/>
    <w:rsid w:val="003F6817"/>
    <w:rsid w:val="003F6AF8"/>
    <w:rsid w:val="003F76D9"/>
    <w:rsid w:val="003F7C33"/>
    <w:rsid w:val="00400664"/>
    <w:rsid w:val="00400A42"/>
    <w:rsid w:val="00401028"/>
    <w:rsid w:val="00401422"/>
    <w:rsid w:val="00401752"/>
    <w:rsid w:val="00401771"/>
    <w:rsid w:val="00401ADA"/>
    <w:rsid w:val="00402EC2"/>
    <w:rsid w:val="00403D4B"/>
    <w:rsid w:val="00403D4F"/>
    <w:rsid w:val="0040427B"/>
    <w:rsid w:val="004045EB"/>
    <w:rsid w:val="00404C16"/>
    <w:rsid w:val="00404DD2"/>
    <w:rsid w:val="00404E90"/>
    <w:rsid w:val="00405402"/>
    <w:rsid w:val="004054FA"/>
    <w:rsid w:val="004056F3"/>
    <w:rsid w:val="0040595C"/>
    <w:rsid w:val="0040633A"/>
    <w:rsid w:val="0040679B"/>
    <w:rsid w:val="00406A98"/>
    <w:rsid w:val="00406FDA"/>
    <w:rsid w:val="0040781E"/>
    <w:rsid w:val="00410024"/>
    <w:rsid w:val="004103B5"/>
    <w:rsid w:val="004106BE"/>
    <w:rsid w:val="0041104C"/>
    <w:rsid w:val="004115C6"/>
    <w:rsid w:val="0041169C"/>
    <w:rsid w:val="0041182F"/>
    <w:rsid w:val="00411EC9"/>
    <w:rsid w:val="004122C6"/>
    <w:rsid w:val="004126F6"/>
    <w:rsid w:val="00412905"/>
    <w:rsid w:val="00412AD1"/>
    <w:rsid w:val="00412C73"/>
    <w:rsid w:val="00412E6B"/>
    <w:rsid w:val="00412EBB"/>
    <w:rsid w:val="00413AA2"/>
    <w:rsid w:val="00413ADE"/>
    <w:rsid w:val="00413D4F"/>
    <w:rsid w:val="004143FE"/>
    <w:rsid w:val="00414BE6"/>
    <w:rsid w:val="00414E59"/>
    <w:rsid w:val="00414EB6"/>
    <w:rsid w:val="00414EF8"/>
    <w:rsid w:val="00415D4D"/>
    <w:rsid w:val="00415FEB"/>
    <w:rsid w:val="004164F2"/>
    <w:rsid w:val="0041689A"/>
    <w:rsid w:val="00416DF7"/>
    <w:rsid w:val="00416F67"/>
    <w:rsid w:val="00420376"/>
    <w:rsid w:val="004218B9"/>
    <w:rsid w:val="00421DDB"/>
    <w:rsid w:val="0042216E"/>
    <w:rsid w:val="00422D65"/>
    <w:rsid w:val="00422EC5"/>
    <w:rsid w:val="004232EC"/>
    <w:rsid w:val="004233AC"/>
    <w:rsid w:val="00423603"/>
    <w:rsid w:val="004236AD"/>
    <w:rsid w:val="004241EF"/>
    <w:rsid w:val="00424E6B"/>
    <w:rsid w:val="004250BE"/>
    <w:rsid w:val="004258EA"/>
    <w:rsid w:val="00425EF6"/>
    <w:rsid w:val="004271E3"/>
    <w:rsid w:val="004275AC"/>
    <w:rsid w:val="00427BD4"/>
    <w:rsid w:val="00427C6A"/>
    <w:rsid w:val="00430616"/>
    <w:rsid w:val="00430E07"/>
    <w:rsid w:val="00430ECE"/>
    <w:rsid w:val="00430FA1"/>
    <w:rsid w:val="00431770"/>
    <w:rsid w:val="00431B86"/>
    <w:rsid w:val="00432086"/>
    <w:rsid w:val="0043271F"/>
    <w:rsid w:val="00432FBB"/>
    <w:rsid w:val="0043324B"/>
    <w:rsid w:val="0043331C"/>
    <w:rsid w:val="004335AC"/>
    <w:rsid w:val="00433DDB"/>
    <w:rsid w:val="004345BE"/>
    <w:rsid w:val="004345F9"/>
    <w:rsid w:val="004358CF"/>
    <w:rsid w:val="00435D05"/>
    <w:rsid w:val="00436629"/>
    <w:rsid w:val="00436AA7"/>
    <w:rsid w:val="00436E05"/>
    <w:rsid w:val="00437DA3"/>
    <w:rsid w:val="00437DAE"/>
    <w:rsid w:val="004401C2"/>
    <w:rsid w:val="004417C8"/>
    <w:rsid w:val="00443416"/>
    <w:rsid w:val="004438FD"/>
    <w:rsid w:val="00443A39"/>
    <w:rsid w:val="00443B86"/>
    <w:rsid w:val="00443C68"/>
    <w:rsid w:val="004441BA"/>
    <w:rsid w:val="004456A5"/>
    <w:rsid w:val="0044649D"/>
    <w:rsid w:val="00446E2B"/>
    <w:rsid w:val="00446E7D"/>
    <w:rsid w:val="0044707A"/>
    <w:rsid w:val="00447610"/>
    <w:rsid w:val="00450344"/>
    <w:rsid w:val="00451A69"/>
    <w:rsid w:val="00451CBD"/>
    <w:rsid w:val="004532F3"/>
    <w:rsid w:val="004541B5"/>
    <w:rsid w:val="004548ED"/>
    <w:rsid w:val="00454A36"/>
    <w:rsid w:val="00454A4D"/>
    <w:rsid w:val="00454C0E"/>
    <w:rsid w:val="0045583A"/>
    <w:rsid w:val="004558AC"/>
    <w:rsid w:val="00455961"/>
    <w:rsid w:val="00455ABC"/>
    <w:rsid w:val="00455E5E"/>
    <w:rsid w:val="0045614F"/>
    <w:rsid w:val="00456442"/>
    <w:rsid w:val="00457241"/>
    <w:rsid w:val="004577CB"/>
    <w:rsid w:val="0045788E"/>
    <w:rsid w:val="004604A7"/>
    <w:rsid w:val="00460752"/>
    <w:rsid w:val="00461293"/>
    <w:rsid w:val="0046188B"/>
    <w:rsid w:val="004618FD"/>
    <w:rsid w:val="0046249C"/>
    <w:rsid w:val="00462C8B"/>
    <w:rsid w:val="004630AB"/>
    <w:rsid w:val="00463C63"/>
    <w:rsid w:val="00463CA5"/>
    <w:rsid w:val="00464034"/>
    <w:rsid w:val="00464B0F"/>
    <w:rsid w:val="00464B1C"/>
    <w:rsid w:val="00465AEA"/>
    <w:rsid w:val="004661E0"/>
    <w:rsid w:val="00466333"/>
    <w:rsid w:val="00466F97"/>
    <w:rsid w:val="004678D9"/>
    <w:rsid w:val="00467F19"/>
    <w:rsid w:val="00470516"/>
    <w:rsid w:val="00470F90"/>
    <w:rsid w:val="00472275"/>
    <w:rsid w:val="00473418"/>
    <w:rsid w:val="004737F8"/>
    <w:rsid w:val="00473CFD"/>
    <w:rsid w:val="00473EFA"/>
    <w:rsid w:val="00473F1D"/>
    <w:rsid w:val="004744CB"/>
    <w:rsid w:val="004750B8"/>
    <w:rsid w:val="004750F1"/>
    <w:rsid w:val="004751E1"/>
    <w:rsid w:val="004769C4"/>
    <w:rsid w:val="00476A1B"/>
    <w:rsid w:val="00476DC3"/>
    <w:rsid w:val="00477216"/>
    <w:rsid w:val="00477F30"/>
    <w:rsid w:val="00480541"/>
    <w:rsid w:val="00480FDD"/>
    <w:rsid w:val="004811AD"/>
    <w:rsid w:val="0048131E"/>
    <w:rsid w:val="00481679"/>
    <w:rsid w:val="00482262"/>
    <w:rsid w:val="00483F91"/>
    <w:rsid w:val="004846E2"/>
    <w:rsid w:val="00485881"/>
    <w:rsid w:val="00485A65"/>
    <w:rsid w:val="00486523"/>
    <w:rsid w:val="00486872"/>
    <w:rsid w:val="00486C7A"/>
    <w:rsid w:val="00486D16"/>
    <w:rsid w:val="0048778D"/>
    <w:rsid w:val="00487C8F"/>
    <w:rsid w:val="004907D2"/>
    <w:rsid w:val="00490E4E"/>
    <w:rsid w:val="00490EB8"/>
    <w:rsid w:val="00491444"/>
    <w:rsid w:val="00491840"/>
    <w:rsid w:val="00491947"/>
    <w:rsid w:val="00491F28"/>
    <w:rsid w:val="00492109"/>
    <w:rsid w:val="004922AB"/>
    <w:rsid w:val="004922B1"/>
    <w:rsid w:val="00492A5E"/>
    <w:rsid w:val="00493260"/>
    <w:rsid w:val="004936C9"/>
    <w:rsid w:val="004938D5"/>
    <w:rsid w:val="00493A73"/>
    <w:rsid w:val="00493C64"/>
    <w:rsid w:val="00493F70"/>
    <w:rsid w:val="0049484F"/>
    <w:rsid w:val="00495875"/>
    <w:rsid w:val="00495C6A"/>
    <w:rsid w:val="00495FD1"/>
    <w:rsid w:val="00496667"/>
    <w:rsid w:val="004969FC"/>
    <w:rsid w:val="00496F67"/>
    <w:rsid w:val="00496FAA"/>
    <w:rsid w:val="00497156"/>
    <w:rsid w:val="004977D6"/>
    <w:rsid w:val="004A0602"/>
    <w:rsid w:val="004A1039"/>
    <w:rsid w:val="004A138E"/>
    <w:rsid w:val="004A1610"/>
    <w:rsid w:val="004A1C86"/>
    <w:rsid w:val="004A1F71"/>
    <w:rsid w:val="004A23C2"/>
    <w:rsid w:val="004A2DAB"/>
    <w:rsid w:val="004A2F9C"/>
    <w:rsid w:val="004A4051"/>
    <w:rsid w:val="004A4406"/>
    <w:rsid w:val="004A457D"/>
    <w:rsid w:val="004A4A29"/>
    <w:rsid w:val="004A4C59"/>
    <w:rsid w:val="004A56AE"/>
    <w:rsid w:val="004A6187"/>
    <w:rsid w:val="004A61A7"/>
    <w:rsid w:val="004A6E52"/>
    <w:rsid w:val="004A7354"/>
    <w:rsid w:val="004A7CEE"/>
    <w:rsid w:val="004A7EB2"/>
    <w:rsid w:val="004B04EA"/>
    <w:rsid w:val="004B084B"/>
    <w:rsid w:val="004B0DCD"/>
    <w:rsid w:val="004B236D"/>
    <w:rsid w:val="004B24C4"/>
    <w:rsid w:val="004B31DC"/>
    <w:rsid w:val="004B3542"/>
    <w:rsid w:val="004B37F0"/>
    <w:rsid w:val="004B3A1A"/>
    <w:rsid w:val="004B3D1D"/>
    <w:rsid w:val="004B4061"/>
    <w:rsid w:val="004B4909"/>
    <w:rsid w:val="004B4985"/>
    <w:rsid w:val="004B4DE0"/>
    <w:rsid w:val="004B5EB7"/>
    <w:rsid w:val="004B6826"/>
    <w:rsid w:val="004B6C5A"/>
    <w:rsid w:val="004B6D95"/>
    <w:rsid w:val="004B6EE1"/>
    <w:rsid w:val="004B6FC2"/>
    <w:rsid w:val="004B7392"/>
    <w:rsid w:val="004B7600"/>
    <w:rsid w:val="004B7FEF"/>
    <w:rsid w:val="004C0895"/>
    <w:rsid w:val="004C14DE"/>
    <w:rsid w:val="004C1F7C"/>
    <w:rsid w:val="004C21CF"/>
    <w:rsid w:val="004C2549"/>
    <w:rsid w:val="004C26C5"/>
    <w:rsid w:val="004C2702"/>
    <w:rsid w:val="004C33F4"/>
    <w:rsid w:val="004C41C1"/>
    <w:rsid w:val="004C4292"/>
    <w:rsid w:val="004C4826"/>
    <w:rsid w:val="004C4959"/>
    <w:rsid w:val="004C5258"/>
    <w:rsid w:val="004C52EE"/>
    <w:rsid w:val="004C66A4"/>
    <w:rsid w:val="004C7034"/>
    <w:rsid w:val="004C75E4"/>
    <w:rsid w:val="004C783F"/>
    <w:rsid w:val="004D000D"/>
    <w:rsid w:val="004D06D0"/>
    <w:rsid w:val="004D0FEB"/>
    <w:rsid w:val="004D1B25"/>
    <w:rsid w:val="004D1BF2"/>
    <w:rsid w:val="004D21BC"/>
    <w:rsid w:val="004D2C3B"/>
    <w:rsid w:val="004D2D3F"/>
    <w:rsid w:val="004D2F5B"/>
    <w:rsid w:val="004D35BB"/>
    <w:rsid w:val="004D39A0"/>
    <w:rsid w:val="004D3A8E"/>
    <w:rsid w:val="004D428D"/>
    <w:rsid w:val="004D478B"/>
    <w:rsid w:val="004D499B"/>
    <w:rsid w:val="004D524C"/>
    <w:rsid w:val="004D5650"/>
    <w:rsid w:val="004D5DFF"/>
    <w:rsid w:val="004D669C"/>
    <w:rsid w:val="004E09E6"/>
    <w:rsid w:val="004E0DE9"/>
    <w:rsid w:val="004E1288"/>
    <w:rsid w:val="004E1B91"/>
    <w:rsid w:val="004E1C2F"/>
    <w:rsid w:val="004E2241"/>
    <w:rsid w:val="004E2557"/>
    <w:rsid w:val="004E2D1F"/>
    <w:rsid w:val="004E3357"/>
    <w:rsid w:val="004E33A5"/>
    <w:rsid w:val="004E4849"/>
    <w:rsid w:val="004E4C69"/>
    <w:rsid w:val="004E4D91"/>
    <w:rsid w:val="004E508D"/>
    <w:rsid w:val="004E5C13"/>
    <w:rsid w:val="004E6302"/>
    <w:rsid w:val="004E687C"/>
    <w:rsid w:val="004E7055"/>
    <w:rsid w:val="004E721B"/>
    <w:rsid w:val="004F0203"/>
    <w:rsid w:val="004F0C9B"/>
    <w:rsid w:val="004F1344"/>
    <w:rsid w:val="004F17DA"/>
    <w:rsid w:val="004F17F1"/>
    <w:rsid w:val="004F19B2"/>
    <w:rsid w:val="004F1AA1"/>
    <w:rsid w:val="004F1C00"/>
    <w:rsid w:val="004F2EF2"/>
    <w:rsid w:val="004F2F85"/>
    <w:rsid w:val="004F394B"/>
    <w:rsid w:val="004F4160"/>
    <w:rsid w:val="004F4479"/>
    <w:rsid w:val="004F56F6"/>
    <w:rsid w:val="004F5B58"/>
    <w:rsid w:val="004F5DB5"/>
    <w:rsid w:val="004F649C"/>
    <w:rsid w:val="004F65C9"/>
    <w:rsid w:val="004F7404"/>
    <w:rsid w:val="00500EEF"/>
    <w:rsid w:val="00500F38"/>
    <w:rsid w:val="005019AC"/>
    <w:rsid w:val="00501F0B"/>
    <w:rsid w:val="00502232"/>
    <w:rsid w:val="0050256C"/>
    <w:rsid w:val="00502A6F"/>
    <w:rsid w:val="005043E2"/>
    <w:rsid w:val="0050510B"/>
    <w:rsid w:val="005052C1"/>
    <w:rsid w:val="0050586C"/>
    <w:rsid w:val="00505986"/>
    <w:rsid w:val="005062D7"/>
    <w:rsid w:val="00506AA0"/>
    <w:rsid w:val="00506C76"/>
    <w:rsid w:val="005077DB"/>
    <w:rsid w:val="005079F5"/>
    <w:rsid w:val="005106D7"/>
    <w:rsid w:val="00510CBA"/>
    <w:rsid w:val="00510CCD"/>
    <w:rsid w:val="00511166"/>
    <w:rsid w:val="005111C1"/>
    <w:rsid w:val="0051151A"/>
    <w:rsid w:val="00511542"/>
    <w:rsid w:val="0051220A"/>
    <w:rsid w:val="00512579"/>
    <w:rsid w:val="00512A87"/>
    <w:rsid w:val="00513055"/>
    <w:rsid w:val="0051347B"/>
    <w:rsid w:val="005135DE"/>
    <w:rsid w:val="00514372"/>
    <w:rsid w:val="00514764"/>
    <w:rsid w:val="005147B4"/>
    <w:rsid w:val="00514EAD"/>
    <w:rsid w:val="005159A2"/>
    <w:rsid w:val="00515E68"/>
    <w:rsid w:val="005161D2"/>
    <w:rsid w:val="0051635F"/>
    <w:rsid w:val="005167E0"/>
    <w:rsid w:val="00517404"/>
    <w:rsid w:val="00517C24"/>
    <w:rsid w:val="00517D97"/>
    <w:rsid w:val="005200BA"/>
    <w:rsid w:val="005200FC"/>
    <w:rsid w:val="00520361"/>
    <w:rsid w:val="0052040D"/>
    <w:rsid w:val="00520A2C"/>
    <w:rsid w:val="005211EF"/>
    <w:rsid w:val="00521835"/>
    <w:rsid w:val="00521AB8"/>
    <w:rsid w:val="005224B6"/>
    <w:rsid w:val="00522636"/>
    <w:rsid w:val="00523054"/>
    <w:rsid w:val="00525325"/>
    <w:rsid w:val="0052537E"/>
    <w:rsid w:val="00525CDF"/>
    <w:rsid w:val="00527F1E"/>
    <w:rsid w:val="005316DD"/>
    <w:rsid w:val="00531FB9"/>
    <w:rsid w:val="00532618"/>
    <w:rsid w:val="005327DE"/>
    <w:rsid w:val="00532C18"/>
    <w:rsid w:val="005337ED"/>
    <w:rsid w:val="00533D90"/>
    <w:rsid w:val="005341E5"/>
    <w:rsid w:val="0053421A"/>
    <w:rsid w:val="00534711"/>
    <w:rsid w:val="005349D3"/>
    <w:rsid w:val="00534C4F"/>
    <w:rsid w:val="00535ED0"/>
    <w:rsid w:val="005362EB"/>
    <w:rsid w:val="005369D0"/>
    <w:rsid w:val="00536DAD"/>
    <w:rsid w:val="00537040"/>
    <w:rsid w:val="00537285"/>
    <w:rsid w:val="00537870"/>
    <w:rsid w:val="00537971"/>
    <w:rsid w:val="00540515"/>
    <w:rsid w:val="0054121E"/>
    <w:rsid w:val="0054183F"/>
    <w:rsid w:val="00542378"/>
    <w:rsid w:val="005423B6"/>
    <w:rsid w:val="0054282F"/>
    <w:rsid w:val="00543A22"/>
    <w:rsid w:val="00543DB8"/>
    <w:rsid w:val="00544097"/>
    <w:rsid w:val="0054591C"/>
    <w:rsid w:val="005461B3"/>
    <w:rsid w:val="00546B7D"/>
    <w:rsid w:val="005471FC"/>
    <w:rsid w:val="005472BB"/>
    <w:rsid w:val="00547B10"/>
    <w:rsid w:val="00551C6C"/>
    <w:rsid w:val="005529AA"/>
    <w:rsid w:val="005530CB"/>
    <w:rsid w:val="00553369"/>
    <w:rsid w:val="00553616"/>
    <w:rsid w:val="00553ADF"/>
    <w:rsid w:val="00553E17"/>
    <w:rsid w:val="00553EE1"/>
    <w:rsid w:val="00554765"/>
    <w:rsid w:val="00554961"/>
    <w:rsid w:val="00555022"/>
    <w:rsid w:val="005558B7"/>
    <w:rsid w:val="005566C5"/>
    <w:rsid w:val="005568A1"/>
    <w:rsid w:val="005574F4"/>
    <w:rsid w:val="00557527"/>
    <w:rsid w:val="00557E82"/>
    <w:rsid w:val="005608ED"/>
    <w:rsid w:val="00560D72"/>
    <w:rsid w:val="00560E14"/>
    <w:rsid w:val="00560E2F"/>
    <w:rsid w:val="005613AF"/>
    <w:rsid w:val="00561B0C"/>
    <w:rsid w:val="00562865"/>
    <w:rsid w:val="005628A4"/>
    <w:rsid w:val="00563D9B"/>
    <w:rsid w:val="00563EA8"/>
    <w:rsid w:val="00564227"/>
    <w:rsid w:val="0056484B"/>
    <w:rsid w:val="00565222"/>
    <w:rsid w:val="005653C1"/>
    <w:rsid w:val="00565BFC"/>
    <w:rsid w:val="00565C46"/>
    <w:rsid w:val="00565E9B"/>
    <w:rsid w:val="005660DC"/>
    <w:rsid w:val="0056709B"/>
    <w:rsid w:val="00567A06"/>
    <w:rsid w:val="005700C5"/>
    <w:rsid w:val="005724F4"/>
    <w:rsid w:val="005728D6"/>
    <w:rsid w:val="005728F2"/>
    <w:rsid w:val="00572FCC"/>
    <w:rsid w:val="005731FF"/>
    <w:rsid w:val="0057348A"/>
    <w:rsid w:val="00574222"/>
    <w:rsid w:val="00574D07"/>
    <w:rsid w:val="0057509D"/>
    <w:rsid w:val="005754DB"/>
    <w:rsid w:val="0057584C"/>
    <w:rsid w:val="00575AF7"/>
    <w:rsid w:val="00575D66"/>
    <w:rsid w:val="005760A9"/>
    <w:rsid w:val="00576A0D"/>
    <w:rsid w:val="005772A8"/>
    <w:rsid w:val="0057747A"/>
    <w:rsid w:val="00580814"/>
    <w:rsid w:val="005808B3"/>
    <w:rsid w:val="00580C89"/>
    <w:rsid w:val="00580D49"/>
    <w:rsid w:val="00580F61"/>
    <w:rsid w:val="00581040"/>
    <w:rsid w:val="0058206C"/>
    <w:rsid w:val="00583550"/>
    <w:rsid w:val="005837E6"/>
    <w:rsid w:val="00583BE1"/>
    <w:rsid w:val="00583ED2"/>
    <w:rsid w:val="00585006"/>
    <w:rsid w:val="005854A7"/>
    <w:rsid w:val="00586277"/>
    <w:rsid w:val="0058677E"/>
    <w:rsid w:val="00586F7E"/>
    <w:rsid w:val="005870D8"/>
    <w:rsid w:val="00587CED"/>
    <w:rsid w:val="00587F9E"/>
    <w:rsid w:val="005904B8"/>
    <w:rsid w:val="00590641"/>
    <w:rsid w:val="00591D50"/>
    <w:rsid w:val="00592002"/>
    <w:rsid w:val="005926E1"/>
    <w:rsid w:val="00593903"/>
    <w:rsid w:val="00593BD7"/>
    <w:rsid w:val="00593D3B"/>
    <w:rsid w:val="005940DB"/>
    <w:rsid w:val="00594932"/>
    <w:rsid w:val="0059498A"/>
    <w:rsid w:val="00594C1A"/>
    <w:rsid w:val="00594CFB"/>
    <w:rsid w:val="005965C2"/>
    <w:rsid w:val="0059686A"/>
    <w:rsid w:val="00597A67"/>
    <w:rsid w:val="005A0240"/>
    <w:rsid w:val="005A07B1"/>
    <w:rsid w:val="005A15C6"/>
    <w:rsid w:val="005A166C"/>
    <w:rsid w:val="005A16D3"/>
    <w:rsid w:val="005A2453"/>
    <w:rsid w:val="005A2DC0"/>
    <w:rsid w:val="005A2F2A"/>
    <w:rsid w:val="005A3C30"/>
    <w:rsid w:val="005A4A24"/>
    <w:rsid w:val="005A505E"/>
    <w:rsid w:val="005A53AA"/>
    <w:rsid w:val="005A588D"/>
    <w:rsid w:val="005A5B59"/>
    <w:rsid w:val="005A5BD8"/>
    <w:rsid w:val="005A5D3E"/>
    <w:rsid w:val="005A6268"/>
    <w:rsid w:val="005A64F8"/>
    <w:rsid w:val="005B0172"/>
    <w:rsid w:val="005B0DE9"/>
    <w:rsid w:val="005B23B8"/>
    <w:rsid w:val="005B25E2"/>
    <w:rsid w:val="005B4221"/>
    <w:rsid w:val="005B4DB6"/>
    <w:rsid w:val="005B4DBE"/>
    <w:rsid w:val="005B5836"/>
    <w:rsid w:val="005B5C0E"/>
    <w:rsid w:val="005B5FBF"/>
    <w:rsid w:val="005B63AA"/>
    <w:rsid w:val="005B6B70"/>
    <w:rsid w:val="005B6E4C"/>
    <w:rsid w:val="005B7397"/>
    <w:rsid w:val="005B7B51"/>
    <w:rsid w:val="005C05A1"/>
    <w:rsid w:val="005C0F5F"/>
    <w:rsid w:val="005C27A4"/>
    <w:rsid w:val="005C37CF"/>
    <w:rsid w:val="005C3C20"/>
    <w:rsid w:val="005C44E2"/>
    <w:rsid w:val="005C4599"/>
    <w:rsid w:val="005C4E68"/>
    <w:rsid w:val="005C5411"/>
    <w:rsid w:val="005C585A"/>
    <w:rsid w:val="005C5917"/>
    <w:rsid w:val="005D0115"/>
    <w:rsid w:val="005D0447"/>
    <w:rsid w:val="005D09BE"/>
    <w:rsid w:val="005D1177"/>
    <w:rsid w:val="005D15D1"/>
    <w:rsid w:val="005D171C"/>
    <w:rsid w:val="005D37D1"/>
    <w:rsid w:val="005D3B39"/>
    <w:rsid w:val="005D3C13"/>
    <w:rsid w:val="005D46C4"/>
    <w:rsid w:val="005D46EF"/>
    <w:rsid w:val="005D507B"/>
    <w:rsid w:val="005D6516"/>
    <w:rsid w:val="005D6F62"/>
    <w:rsid w:val="005E0369"/>
    <w:rsid w:val="005E052B"/>
    <w:rsid w:val="005E066A"/>
    <w:rsid w:val="005E0CFB"/>
    <w:rsid w:val="005E0DA5"/>
    <w:rsid w:val="005E1150"/>
    <w:rsid w:val="005E11D4"/>
    <w:rsid w:val="005E1315"/>
    <w:rsid w:val="005E15AD"/>
    <w:rsid w:val="005E24FF"/>
    <w:rsid w:val="005E2777"/>
    <w:rsid w:val="005E287C"/>
    <w:rsid w:val="005E2C12"/>
    <w:rsid w:val="005E34CA"/>
    <w:rsid w:val="005E3879"/>
    <w:rsid w:val="005E3A24"/>
    <w:rsid w:val="005E3A55"/>
    <w:rsid w:val="005E3AFF"/>
    <w:rsid w:val="005E44EF"/>
    <w:rsid w:val="005E4528"/>
    <w:rsid w:val="005E499C"/>
    <w:rsid w:val="005E5300"/>
    <w:rsid w:val="005E5312"/>
    <w:rsid w:val="005E57A5"/>
    <w:rsid w:val="005E582D"/>
    <w:rsid w:val="005E5865"/>
    <w:rsid w:val="005E58E3"/>
    <w:rsid w:val="005E59E1"/>
    <w:rsid w:val="005E68AA"/>
    <w:rsid w:val="005E74A7"/>
    <w:rsid w:val="005E7DD4"/>
    <w:rsid w:val="005F0C62"/>
    <w:rsid w:val="005F1417"/>
    <w:rsid w:val="005F254C"/>
    <w:rsid w:val="005F3210"/>
    <w:rsid w:val="005F367B"/>
    <w:rsid w:val="005F3EFE"/>
    <w:rsid w:val="005F4227"/>
    <w:rsid w:val="005F47F1"/>
    <w:rsid w:val="005F4D04"/>
    <w:rsid w:val="005F5020"/>
    <w:rsid w:val="005F5DBE"/>
    <w:rsid w:val="005F622B"/>
    <w:rsid w:val="005F66E1"/>
    <w:rsid w:val="005F6BA2"/>
    <w:rsid w:val="005F6CE8"/>
    <w:rsid w:val="005F704B"/>
    <w:rsid w:val="005F7164"/>
    <w:rsid w:val="005F7201"/>
    <w:rsid w:val="005F7828"/>
    <w:rsid w:val="005F788E"/>
    <w:rsid w:val="005F7ECD"/>
    <w:rsid w:val="0060057C"/>
    <w:rsid w:val="00600828"/>
    <w:rsid w:val="00601AD7"/>
    <w:rsid w:val="00602725"/>
    <w:rsid w:val="00602754"/>
    <w:rsid w:val="0060284D"/>
    <w:rsid w:val="006029E4"/>
    <w:rsid w:val="00602B26"/>
    <w:rsid w:val="00602CC5"/>
    <w:rsid w:val="00602E05"/>
    <w:rsid w:val="006030C3"/>
    <w:rsid w:val="00603226"/>
    <w:rsid w:val="006034E8"/>
    <w:rsid w:val="006039BC"/>
    <w:rsid w:val="006041FB"/>
    <w:rsid w:val="0060422D"/>
    <w:rsid w:val="00604444"/>
    <w:rsid w:val="006046AE"/>
    <w:rsid w:val="00604FFB"/>
    <w:rsid w:val="00605AA0"/>
    <w:rsid w:val="00605B2F"/>
    <w:rsid w:val="0060662B"/>
    <w:rsid w:val="006068CD"/>
    <w:rsid w:val="00606D40"/>
    <w:rsid w:val="00606EAE"/>
    <w:rsid w:val="006075CF"/>
    <w:rsid w:val="00607A76"/>
    <w:rsid w:val="006124BC"/>
    <w:rsid w:val="00612834"/>
    <w:rsid w:val="00613573"/>
    <w:rsid w:val="00613C03"/>
    <w:rsid w:val="00613D37"/>
    <w:rsid w:val="006144B8"/>
    <w:rsid w:val="006149BE"/>
    <w:rsid w:val="006154C4"/>
    <w:rsid w:val="00616329"/>
    <w:rsid w:val="006166B5"/>
    <w:rsid w:val="006169C7"/>
    <w:rsid w:val="00616A08"/>
    <w:rsid w:val="006173E4"/>
    <w:rsid w:val="006174B5"/>
    <w:rsid w:val="006174D0"/>
    <w:rsid w:val="00617CD9"/>
    <w:rsid w:val="00617DFF"/>
    <w:rsid w:val="0062024C"/>
    <w:rsid w:val="00620478"/>
    <w:rsid w:val="00620545"/>
    <w:rsid w:val="006205CD"/>
    <w:rsid w:val="00621753"/>
    <w:rsid w:val="0062176E"/>
    <w:rsid w:val="00621832"/>
    <w:rsid w:val="00621855"/>
    <w:rsid w:val="006219FF"/>
    <w:rsid w:val="006221D2"/>
    <w:rsid w:val="00622645"/>
    <w:rsid w:val="006228E7"/>
    <w:rsid w:val="00622DB1"/>
    <w:rsid w:val="00622F4C"/>
    <w:rsid w:val="00623272"/>
    <w:rsid w:val="006237EE"/>
    <w:rsid w:val="00624095"/>
    <w:rsid w:val="0062434C"/>
    <w:rsid w:val="00625634"/>
    <w:rsid w:val="0062570A"/>
    <w:rsid w:val="00625745"/>
    <w:rsid w:val="006257D4"/>
    <w:rsid w:val="00625BB8"/>
    <w:rsid w:val="00625EC1"/>
    <w:rsid w:val="00626881"/>
    <w:rsid w:val="006269C9"/>
    <w:rsid w:val="00626F90"/>
    <w:rsid w:val="00626FBC"/>
    <w:rsid w:val="0062721A"/>
    <w:rsid w:val="0063068F"/>
    <w:rsid w:val="00630AB2"/>
    <w:rsid w:val="00631941"/>
    <w:rsid w:val="00634164"/>
    <w:rsid w:val="0063456D"/>
    <w:rsid w:val="00634E5E"/>
    <w:rsid w:val="0063632D"/>
    <w:rsid w:val="006365A2"/>
    <w:rsid w:val="006367F3"/>
    <w:rsid w:val="0063792E"/>
    <w:rsid w:val="00641746"/>
    <w:rsid w:val="00641B02"/>
    <w:rsid w:val="006421CE"/>
    <w:rsid w:val="00642805"/>
    <w:rsid w:val="00642AE3"/>
    <w:rsid w:val="00643133"/>
    <w:rsid w:val="0064360D"/>
    <w:rsid w:val="006436F6"/>
    <w:rsid w:val="00643E1E"/>
    <w:rsid w:val="0064402B"/>
    <w:rsid w:val="00644965"/>
    <w:rsid w:val="00644B2C"/>
    <w:rsid w:val="006465CA"/>
    <w:rsid w:val="0064665C"/>
    <w:rsid w:val="00647103"/>
    <w:rsid w:val="0064739B"/>
    <w:rsid w:val="00647589"/>
    <w:rsid w:val="00647BD5"/>
    <w:rsid w:val="00647EE0"/>
    <w:rsid w:val="006501D2"/>
    <w:rsid w:val="00650639"/>
    <w:rsid w:val="00650699"/>
    <w:rsid w:val="00650D86"/>
    <w:rsid w:val="006519AF"/>
    <w:rsid w:val="00651EC2"/>
    <w:rsid w:val="00652317"/>
    <w:rsid w:val="00652B45"/>
    <w:rsid w:val="00652C8D"/>
    <w:rsid w:val="0065303A"/>
    <w:rsid w:val="00653256"/>
    <w:rsid w:val="006547EC"/>
    <w:rsid w:val="00655184"/>
    <w:rsid w:val="00655B1C"/>
    <w:rsid w:val="00655F2D"/>
    <w:rsid w:val="00656134"/>
    <w:rsid w:val="006570EA"/>
    <w:rsid w:val="0066021B"/>
    <w:rsid w:val="0066041B"/>
    <w:rsid w:val="00660965"/>
    <w:rsid w:val="00660C42"/>
    <w:rsid w:val="00660C85"/>
    <w:rsid w:val="00660CFB"/>
    <w:rsid w:val="00661810"/>
    <w:rsid w:val="006619EF"/>
    <w:rsid w:val="00661D64"/>
    <w:rsid w:val="0066200D"/>
    <w:rsid w:val="006623CB"/>
    <w:rsid w:val="006628D0"/>
    <w:rsid w:val="006633ED"/>
    <w:rsid w:val="006639A6"/>
    <w:rsid w:val="00663F57"/>
    <w:rsid w:val="0066492C"/>
    <w:rsid w:val="00664EA6"/>
    <w:rsid w:val="00664FFA"/>
    <w:rsid w:val="0066529D"/>
    <w:rsid w:val="00665955"/>
    <w:rsid w:val="00665C4D"/>
    <w:rsid w:val="00666A3C"/>
    <w:rsid w:val="00667789"/>
    <w:rsid w:val="00667819"/>
    <w:rsid w:val="00667AD6"/>
    <w:rsid w:val="00670906"/>
    <w:rsid w:val="00670BA5"/>
    <w:rsid w:val="006720D5"/>
    <w:rsid w:val="006727B8"/>
    <w:rsid w:val="00672B35"/>
    <w:rsid w:val="00672D82"/>
    <w:rsid w:val="00673289"/>
    <w:rsid w:val="006737E6"/>
    <w:rsid w:val="00674566"/>
    <w:rsid w:val="00674728"/>
    <w:rsid w:val="00675AF5"/>
    <w:rsid w:val="0067603E"/>
    <w:rsid w:val="0067677C"/>
    <w:rsid w:val="00676D22"/>
    <w:rsid w:val="0067776E"/>
    <w:rsid w:val="00677F55"/>
    <w:rsid w:val="0068007C"/>
    <w:rsid w:val="0068116D"/>
    <w:rsid w:val="006814A4"/>
    <w:rsid w:val="00682F01"/>
    <w:rsid w:val="00683142"/>
    <w:rsid w:val="00683952"/>
    <w:rsid w:val="00683AD6"/>
    <w:rsid w:val="00683C86"/>
    <w:rsid w:val="006842E3"/>
    <w:rsid w:val="00684A21"/>
    <w:rsid w:val="00685468"/>
    <w:rsid w:val="00685B46"/>
    <w:rsid w:val="00685DFE"/>
    <w:rsid w:val="006864DC"/>
    <w:rsid w:val="00686A73"/>
    <w:rsid w:val="00690684"/>
    <w:rsid w:val="006906D1"/>
    <w:rsid w:val="006906FC"/>
    <w:rsid w:val="00690836"/>
    <w:rsid w:val="0069094F"/>
    <w:rsid w:val="00690A06"/>
    <w:rsid w:val="00690FF5"/>
    <w:rsid w:val="00691040"/>
    <w:rsid w:val="00692775"/>
    <w:rsid w:val="00692BF5"/>
    <w:rsid w:val="006932AC"/>
    <w:rsid w:val="006950E0"/>
    <w:rsid w:val="0069527C"/>
    <w:rsid w:val="006969C2"/>
    <w:rsid w:val="00696F8D"/>
    <w:rsid w:val="00697134"/>
    <w:rsid w:val="00697192"/>
    <w:rsid w:val="0069762F"/>
    <w:rsid w:val="006A0022"/>
    <w:rsid w:val="006A05DA"/>
    <w:rsid w:val="006A0620"/>
    <w:rsid w:val="006A114F"/>
    <w:rsid w:val="006A1247"/>
    <w:rsid w:val="006A1C62"/>
    <w:rsid w:val="006A1DFE"/>
    <w:rsid w:val="006A28DA"/>
    <w:rsid w:val="006A2B4C"/>
    <w:rsid w:val="006A3152"/>
    <w:rsid w:val="006A34AA"/>
    <w:rsid w:val="006A351D"/>
    <w:rsid w:val="006A380D"/>
    <w:rsid w:val="006A4C0C"/>
    <w:rsid w:val="006A538A"/>
    <w:rsid w:val="006A57A2"/>
    <w:rsid w:val="006A626B"/>
    <w:rsid w:val="006A6CBC"/>
    <w:rsid w:val="006A7B78"/>
    <w:rsid w:val="006B03FD"/>
    <w:rsid w:val="006B06F0"/>
    <w:rsid w:val="006B080B"/>
    <w:rsid w:val="006B0A89"/>
    <w:rsid w:val="006B0BB2"/>
    <w:rsid w:val="006B10BC"/>
    <w:rsid w:val="006B1314"/>
    <w:rsid w:val="006B1DFF"/>
    <w:rsid w:val="006B292F"/>
    <w:rsid w:val="006B2DE6"/>
    <w:rsid w:val="006B2E07"/>
    <w:rsid w:val="006B3466"/>
    <w:rsid w:val="006B3A03"/>
    <w:rsid w:val="006B3ED8"/>
    <w:rsid w:val="006B3F13"/>
    <w:rsid w:val="006B4528"/>
    <w:rsid w:val="006B54C0"/>
    <w:rsid w:val="006B5DD2"/>
    <w:rsid w:val="006B62C2"/>
    <w:rsid w:val="006B6687"/>
    <w:rsid w:val="006B6DDA"/>
    <w:rsid w:val="006C0201"/>
    <w:rsid w:val="006C03C2"/>
    <w:rsid w:val="006C06FB"/>
    <w:rsid w:val="006C0911"/>
    <w:rsid w:val="006C0C0A"/>
    <w:rsid w:val="006C1F37"/>
    <w:rsid w:val="006C22DD"/>
    <w:rsid w:val="006C2BEB"/>
    <w:rsid w:val="006C2C22"/>
    <w:rsid w:val="006C325D"/>
    <w:rsid w:val="006C35C0"/>
    <w:rsid w:val="006C3657"/>
    <w:rsid w:val="006C3693"/>
    <w:rsid w:val="006C4400"/>
    <w:rsid w:val="006C4912"/>
    <w:rsid w:val="006C51CB"/>
    <w:rsid w:val="006C54A3"/>
    <w:rsid w:val="006C54D0"/>
    <w:rsid w:val="006C67BA"/>
    <w:rsid w:val="006C6C4A"/>
    <w:rsid w:val="006C6C4E"/>
    <w:rsid w:val="006C6CBA"/>
    <w:rsid w:val="006C6EE6"/>
    <w:rsid w:val="006C7B9A"/>
    <w:rsid w:val="006D02D0"/>
    <w:rsid w:val="006D0369"/>
    <w:rsid w:val="006D03B4"/>
    <w:rsid w:val="006D04A1"/>
    <w:rsid w:val="006D059D"/>
    <w:rsid w:val="006D104F"/>
    <w:rsid w:val="006D10E9"/>
    <w:rsid w:val="006D136E"/>
    <w:rsid w:val="006D141C"/>
    <w:rsid w:val="006D1D20"/>
    <w:rsid w:val="006D21C2"/>
    <w:rsid w:val="006D2583"/>
    <w:rsid w:val="006D2961"/>
    <w:rsid w:val="006D2A17"/>
    <w:rsid w:val="006D2B5D"/>
    <w:rsid w:val="006D2B84"/>
    <w:rsid w:val="006D313A"/>
    <w:rsid w:val="006D4735"/>
    <w:rsid w:val="006D48D3"/>
    <w:rsid w:val="006D4973"/>
    <w:rsid w:val="006D4B05"/>
    <w:rsid w:val="006D4D79"/>
    <w:rsid w:val="006D507B"/>
    <w:rsid w:val="006D5282"/>
    <w:rsid w:val="006D5632"/>
    <w:rsid w:val="006D5765"/>
    <w:rsid w:val="006D5EFC"/>
    <w:rsid w:val="006D5FEA"/>
    <w:rsid w:val="006D6103"/>
    <w:rsid w:val="006D613A"/>
    <w:rsid w:val="006D61B6"/>
    <w:rsid w:val="006D6AD8"/>
    <w:rsid w:val="006D74A5"/>
    <w:rsid w:val="006D7A11"/>
    <w:rsid w:val="006D7DC3"/>
    <w:rsid w:val="006E04A2"/>
    <w:rsid w:val="006E0C3B"/>
    <w:rsid w:val="006E1B30"/>
    <w:rsid w:val="006E2569"/>
    <w:rsid w:val="006E263C"/>
    <w:rsid w:val="006E2889"/>
    <w:rsid w:val="006E2B6F"/>
    <w:rsid w:val="006E31A7"/>
    <w:rsid w:val="006E3303"/>
    <w:rsid w:val="006E3717"/>
    <w:rsid w:val="006E3B47"/>
    <w:rsid w:val="006E43A1"/>
    <w:rsid w:val="006E4F38"/>
    <w:rsid w:val="006E5982"/>
    <w:rsid w:val="006E5B24"/>
    <w:rsid w:val="006E5C2B"/>
    <w:rsid w:val="006E669B"/>
    <w:rsid w:val="006E6D20"/>
    <w:rsid w:val="006E714D"/>
    <w:rsid w:val="006E726C"/>
    <w:rsid w:val="006E7763"/>
    <w:rsid w:val="006E7CAB"/>
    <w:rsid w:val="006F0008"/>
    <w:rsid w:val="006F086C"/>
    <w:rsid w:val="006F0DFC"/>
    <w:rsid w:val="006F1209"/>
    <w:rsid w:val="006F26F0"/>
    <w:rsid w:val="006F3242"/>
    <w:rsid w:val="006F488A"/>
    <w:rsid w:val="006F5692"/>
    <w:rsid w:val="006F5B9A"/>
    <w:rsid w:val="006F75E7"/>
    <w:rsid w:val="006F75EA"/>
    <w:rsid w:val="006F7A46"/>
    <w:rsid w:val="006F7CA4"/>
    <w:rsid w:val="00700381"/>
    <w:rsid w:val="00700788"/>
    <w:rsid w:val="00700BF1"/>
    <w:rsid w:val="00701427"/>
    <w:rsid w:val="00701C6B"/>
    <w:rsid w:val="007024DC"/>
    <w:rsid w:val="00702EAE"/>
    <w:rsid w:val="0070334F"/>
    <w:rsid w:val="00703830"/>
    <w:rsid w:val="00703D40"/>
    <w:rsid w:val="00704967"/>
    <w:rsid w:val="00705322"/>
    <w:rsid w:val="0070575F"/>
    <w:rsid w:val="007059A1"/>
    <w:rsid w:val="00706EF2"/>
    <w:rsid w:val="00706F2D"/>
    <w:rsid w:val="007073F8"/>
    <w:rsid w:val="00707851"/>
    <w:rsid w:val="00707D64"/>
    <w:rsid w:val="007100EE"/>
    <w:rsid w:val="00710374"/>
    <w:rsid w:val="007104D2"/>
    <w:rsid w:val="00710682"/>
    <w:rsid w:val="00710EF3"/>
    <w:rsid w:val="00710F3D"/>
    <w:rsid w:val="00711458"/>
    <w:rsid w:val="00711E56"/>
    <w:rsid w:val="00713501"/>
    <w:rsid w:val="00713D36"/>
    <w:rsid w:val="00713E4F"/>
    <w:rsid w:val="00714CDB"/>
    <w:rsid w:val="0071516A"/>
    <w:rsid w:val="007152E6"/>
    <w:rsid w:val="00715ACD"/>
    <w:rsid w:val="00715B90"/>
    <w:rsid w:val="00716337"/>
    <w:rsid w:val="0071644D"/>
    <w:rsid w:val="007174C9"/>
    <w:rsid w:val="00717E3B"/>
    <w:rsid w:val="00720CBE"/>
    <w:rsid w:val="0072105F"/>
    <w:rsid w:val="00721134"/>
    <w:rsid w:val="00721786"/>
    <w:rsid w:val="007218A7"/>
    <w:rsid w:val="00721952"/>
    <w:rsid w:val="00723282"/>
    <w:rsid w:val="00723326"/>
    <w:rsid w:val="007234D7"/>
    <w:rsid w:val="007239B1"/>
    <w:rsid w:val="007239C1"/>
    <w:rsid w:val="007243CF"/>
    <w:rsid w:val="00724584"/>
    <w:rsid w:val="00724A70"/>
    <w:rsid w:val="00724E54"/>
    <w:rsid w:val="00725634"/>
    <w:rsid w:val="00725911"/>
    <w:rsid w:val="0072592B"/>
    <w:rsid w:val="00725BD6"/>
    <w:rsid w:val="00726BA4"/>
    <w:rsid w:val="007275AC"/>
    <w:rsid w:val="007275B6"/>
    <w:rsid w:val="00730060"/>
    <w:rsid w:val="007302A8"/>
    <w:rsid w:val="00730AC4"/>
    <w:rsid w:val="007310ED"/>
    <w:rsid w:val="007315A0"/>
    <w:rsid w:val="00731808"/>
    <w:rsid w:val="00731A76"/>
    <w:rsid w:val="00731D6F"/>
    <w:rsid w:val="007323A0"/>
    <w:rsid w:val="00732955"/>
    <w:rsid w:val="00732B16"/>
    <w:rsid w:val="007330E1"/>
    <w:rsid w:val="007344EF"/>
    <w:rsid w:val="00734C78"/>
    <w:rsid w:val="00734E04"/>
    <w:rsid w:val="00735731"/>
    <w:rsid w:val="00735756"/>
    <w:rsid w:val="00735D6B"/>
    <w:rsid w:val="00735FE0"/>
    <w:rsid w:val="007361CA"/>
    <w:rsid w:val="0073754A"/>
    <w:rsid w:val="00737881"/>
    <w:rsid w:val="007378D9"/>
    <w:rsid w:val="007400D7"/>
    <w:rsid w:val="00740217"/>
    <w:rsid w:val="007405BE"/>
    <w:rsid w:val="00740B28"/>
    <w:rsid w:val="00741109"/>
    <w:rsid w:val="00741D9F"/>
    <w:rsid w:val="00741E7B"/>
    <w:rsid w:val="0074259C"/>
    <w:rsid w:val="00742AB5"/>
    <w:rsid w:val="00743B50"/>
    <w:rsid w:val="00743EB9"/>
    <w:rsid w:val="00743F31"/>
    <w:rsid w:val="00744575"/>
    <w:rsid w:val="00744707"/>
    <w:rsid w:val="00744902"/>
    <w:rsid w:val="00745130"/>
    <w:rsid w:val="00745A87"/>
    <w:rsid w:val="00745E6A"/>
    <w:rsid w:val="007460E5"/>
    <w:rsid w:val="0074651E"/>
    <w:rsid w:val="00746D40"/>
    <w:rsid w:val="00747659"/>
    <w:rsid w:val="00747836"/>
    <w:rsid w:val="00747845"/>
    <w:rsid w:val="00747CC6"/>
    <w:rsid w:val="00747E29"/>
    <w:rsid w:val="007508DC"/>
    <w:rsid w:val="0075107A"/>
    <w:rsid w:val="0075129A"/>
    <w:rsid w:val="0075129C"/>
    <w:rsid w:val="007515CD"/>
    <w:rsid w:val="00751795"/>
    <w:rsid w:val="0075187E"/>
    <w:rsid w:val="00751AED"/>
    <w:rsid w:val="0075253D"/>
    <w:rsid w:val="00752A7E"/>
    <w:rsid w:val="0075343A"/>
    <w:rsid w:val="007535E7"/>
    <w:rsid w:val="00753B74"/>
    <w:rsid w:val="00754211"/>
    <w:rsid w:val="00754587"/>
    <w:rsid w:val="00754ED9"/>
    <w:rsid w:val="007550AA"/>
    <w:rsid w:val="007550C8"/>
    <w:rsid w:val="0075594C"/>
    <w:rsid w:val="00755E01"/>
    <w:rsid w:val="0075659F"/>
    <w:rsid w:val="007565E6"/>
    <w:rsid w:val="00756639"/>
    <w:rsid w:val="007567A1"/>
    <w:rsid w:val="00756AA9"/>
    <w:rsid w:val="007575EF"/>
    <w:rsid w:val="00760C86"/>
    <w:rsid w:val="00760F18"/>
    <w:rsid w:val="00762548"/>
    <w:rsid w:val="007625C6"/>
    <w:rsid w:val="007625ED"/>
    <w:rsid w:val="00762643"/>
    <w:rsid w:val="007630D4"/>
    <w:rsid w:val="007633FF"/>
    <w:rsid w:val="00763942"/>
    <w:rsid w:val="0076450E"/>
    <w:rsid w:val="00764C10"/>
    <w:rsid w:val="007651BF"/>
    <w:rsid w:val="00765468"/>
    <w:rsid w:val="007654CE"/>
    <w:rsid w:val="00765A41"/>
    <w:rsid w:val="00766AF5"/>
    <w:rsid w:val="00766BB2"/>
    <w:rsid w:val="00766C51"/>
    <w:rsid w:val="00767A87"/>
    <w:rsid w:val="00767CD5"/>
    <w:rsid w:val="00770202"/>
    <w:rsid w:val="0077045D"/>
    <w:rsid w:val="007704DA"/>
    <w:rsid w:val="00772BAE"/>
    <w:rsid w:val="00772C5A"/>
    <w:rsid w:val="00773047"/>
    <w:rsid w:val="007732C7"/>
    <w:rsid w:val="00773630"/>
    <w:rsid w:val="00773CBA"/>
    <w:rsid w:val="0077449D"/>
    <w:rsid w:val="007744A3"/>
    <w:rsid w:val="007764D1"/>
    <w:rsid w:val="007770F1"/>
    <w:rsid w:val="00777332"/>
    <w:rsid w:val="00777510"/>
    <w:rsid w:val="0077776B"/>
    <w:rsid w:val="0078003A"/>
    <w:rsid w:val="00780569"/>
    <w:rsid w:val="00781497"/>
    <w:rsid w:val="007815E2"/>
    <w:rsid w:val="007822F8"/>
    <w:rsid w:val="0078287F"/>
    <w:rsid w:val="00782BA4"/>
    <w:rsid w:val="00782F9C"/>
    <w:rsid w:val="007832A6"/>
    <w:rsid w:val="00784AF4"/>
    <w:rsid w:val="00785B85"/>
    <w:rsid w:val="00786E5F"/>
    <w:rsid w:val="00786F65"/>
    <w:rsid w:val="00787117"/>
    <w:rsid w:val="00787AC8"/>
    <w:rsid w:val="0079003B"/>
    <w:rsid w:val="00790301"/>
    <w:rsid w:val="007904D0"/>
    <w:rsid w:val="00790B41"/>
    <w:rsid w:val="00791AE0"/>
    <w:rsid w:val="0079207F"/>
    <w:rsid w:val="00792846"/>
    <w:rsid w:val="007929E5"/>
    <w:rsid w:val="00792A62"/>
    <w:rsid w:val="00793869"/>
    <w:rsid w:val="007949DE"/>
    <w:rsid w:val="00794FD6"/>
    <w:rsid w:val="00796504"/>
    <w:rsid w:val="00797319"/>
    <w:rsid w:val="00797CC4"/>
    <w:rsid w:val="00797CD4"/>
    <w:rsid w:val="007A113C"/>
    <w:rsid w:val="007A177C"/>
    <w:rsid w:val="007A1846"/>
    <w:rsid w:val="007A2225"/>
    <w:rsid w:val="007A23C2"/>
    <w:rsid w:val="007A23CF"/>
    <w:rsid w:val="007A27DD"/>
    <w:rsid w:val="007A37FD"/>
    <w:rsid w:val="007A38E7"/>
    <w:rsid w:val="007A3FA6"/>
    <w:rsid w:val="007A4016"/>
    <w:rsid w:val="007A46CE"/>
    <w:rsid w:val="007A481D"/>
    <w:rsid w:val="007A4A1B"/>
    <w:rsid w:val="007A4D63"/>
    <w:rsid w:val="007A5143"/>
    <w:rsid w:val="007A52F6"/>
    <w:rsid w:val="007A6124"/>
    <w:rsid w:val="007A64CC"/>
    <w:rsid w:val="007A6A55"/>
    <w:rsid w:val="007A7903"/>
    <w:rsid w:val="007B079C"/>
    <w:rsid w:val="007B088A"/>
    <w:rsid w:val="007B0BEE"/>
    <w:rsid w:val="007B1751"/>
    <w:rsid w:val="007B1969"/>
    <w:rsid w:val="007B200A"/>
    <w:rsid w:val="007B233B"/>
    <w:rsid w:val="007B24C8"/>
    <w:rsid w:val="007B28AE"/>
    <w:rsid w:val="007B2B3C"/>
    <w:rsid w:val="007B2B95"/>
    <w:rsid w:val="007B2E55"/>
    <w:rsid w:val="007B35C2"/>
    <w:rsid w:val="007B4453"/>
    <w:rsid w:val="007B4780"/>
    <w:rsid w:val="007B4C63"/>
    <w:rsid w:val="007B4CAE"/>
    <w:rsid w:val="007B4D7D"/>
    <w:rsid w:val="007B503B"/>
    <w:rsid w:val="007B51C5"/>
    <w:rsid w:val="007B6300"/>
    <w:rsid w:val="007B654D"/>
    <w:rsid w:val="007B680F"/>
    <w:rsid w:val="007B6867"/>
    <w:rsid w:val="007B7091"/>
    <w:rsid w:val="007B7CB7"/>
    <w:rsid w:val="007C0D1F"/>
    <w:rsid w:val="007C0D88"/>
    <w:rsid w:val="007C0E94"/>
    <w:rsid w:val="007C1DED"/>
    <w:rsid w:val="007C21CB"/>
    <w:rsid w:val="007C3371"/>
    <w:rsid w:val="007C34AA"/>
    <w:rsid w:val="007C3999"/>
    <w:rsid w:val="007C3C48"/>
    <w:rsid w:val="007C3D4C"/>
    <w:rsid w:val="007C42C2"/>
    <w:rsid w:val="007C42E9"/>
    <w:rsid w:val="007C62D0"/>
    <w:rsid w:val="007C643D"/>
    <w:rsid w:val="007C64AC"/>
    <w:rsid w:val="007C6A71"/>
    <w:rsid w:val="007C6F05"/>
    <w:rsid w:val="007C763E"/>
    <w:rsid w:val="007C76AD"/>
    <w:rsid w:val="007D01DF"/>
    <w:rsid w:val="007D038A"/>
    <w:rsid w:val="007D0A59"/>
    <w:rsid w:val="007D0AB2"/>
    <w:rsid w:val="007D0F45"/>
    <w:rsid w:val="007D13C4"/>
    <w:rsid w:val="007D1D2F"/>
    <w:rsid w:val="007D1F4D"/>
    <w:rsid w:val="007D26A1"/>
    <w:rsid w:val="007D2916"/>
    <w:rsid w:val="007D46B9"/>
    <w:rsid w:val="007D4AC4"/>
    <w:rsid w:val="007D4C12"/>
    <w:rsid w:val="007D4DA8"/>
    <w:rsid w:val="007D4E34"/>
    <w:rsid w:val="007D57B3"/>
    <w:rsid w:val="007D6BE4"/>
    <w:rsid w:val="007D6C52"/>
    <w:rsid w:val="007D71E5"/>
    <w:rsid w:val="007D79D5"/>
    <w:rsid w:val="007E00E6"/>
    <w:rsid w:val="007E0248"/>
    <w:rsid w:val="007E03DF"/>
    <w:rsid w:val="007E0650"/>
    <w:rsid w:val="007E0FBC"/>
    <w:rsid w:val="007E13F6"/>
    <w:rsid w:val="007E2001"/>
    <w:rsid w:val="007E2CEA"/>
    <w:rsid w:val="007E2F22"/>
    <w:rsid w:val="007E4EED"/>
    <w:rsid w:val="007E5D85"/>
    <w:rsid w:val="007E5FC7"/>
    <w:rsid w:val="007E6177"/>
    <w:rsid w:val="007E6589"/>
    <w:rsid w:val="007E66EB"/>
    <w:rsid w:val="007E66EC"/>
    <w:rsid w:val="007E6B31"/>
    <w:rsid w:val="007E6B93"/>
    <w:rsid w:val="007E6EC4"/>
    <w:rsid w:val="007E7686"/>
    <w:rsid w:val="007E76E4"/>
    <w:rsid w:val="007E7905"/>
    <w:rsid w:val="007E7975"/>
    <w:rsid w:val="007E7CF3"/>
    <w:rsid w:val="007E7D35"/>
    <w:rsid w:val="007F0335"/>
    <w:rsid w:val="007F09F4"/>
    <w:rsid w:val="007F0A47"/>
    <w:rsid w:val="007F1351"/>
    <w:rsid w:val="007F13A7"/>
    <w:rsid w:val="007F1D20"/>
    <w:rsid w:val="007F1DAD"/>
    <w:rsid w:val="007F22DD"/>
    <w:rsid w:val="007F26DA"/>
    <w:rsid w:val="007F2A2F"/>
    <w:rsid w:val="007F2B1D"/>
    <w:rsid w:val="007F345D"/>
    <w:rsid w:val="007F4E49"/>
    <w:rsid w:val="007F5C52"/>
    <w:rsid w:val="007F5E7E"/>
    <w:rsid w:val="007F63B0"/>
    <w:rsid w:val="007F6E82"/>
    <w:rsid w:val="007F7462"/>
    <w:rsid w:val="00800D31"/>
    <w:rsid w:val="008014B3"/>
    <w:rsid w:val="00801908"/>
    <w:rsid w:val="00801D61"/>
    <w:rsid w:val="0080223F"/>
    <w:rsid w:val="00802642"/>
    <w:rsid w:val="00802804"/>
    <w:rsid w:val="00803C1B"/>
    <w:rsid w:val="00804258"/>
    <w:rsid w:val="00804267"/>
    <w:rsid w:val="008045EB"/>
    <w:rsid w:val="00804B89"/>
    <w:rsid w:val="00804CD8"/>
    <w:rsid w:val="00804DC1"/>
    <w:rsid w:val="0080653B"/>
    <w:rsid w:val="00807411"/>
    <w:rsid w:val="00810909"/>
    <w:rsid w:val="0081106B"/>
    <w:rsid w:val="00811261"/>
    <w:rsid w:val="008114E3"/>
    <w:rsid w:val="00811E79"/>
    <w:rsid w:val="008125CF"/>
    <w:rsid w:val="008126F2"/>
    <w:rsid w:val="00812B90"/>
    <w:rsid w:val="00813466"/>
    <w:rsid w:val="00813EE1"/>
    <w:rsid w:val="00814472"/>
    <w:rsid w:val="00814CFE"/>
    <w:rsid w:val="00815296"/>
    <w:rsid w:val="00815F59"/>
    <w:rsid w:val="00816583"/>
    <w:rsid w:val="00816B4E"/>
    <w:rsid w:val="00816FE8"/>
    <w:rsid w:val="008171CA"/>
    <w:rsid w:val="00817383"/>
    <w:rsid w:val="008173CC"/>
    <w:rsid w:val="0081757D"/>
    <w:rsid w:val="008178FA"/>
    <w:rsid w:val="00817DA7"/>
    <w:rsid w:val="00820404"/>
    <w:rsid w:val="008209C3"/>
    <w:rsid w:val="00821134"/>
    <w:rsid w:val="008212C3"/>
    <w:rsid w:val="00821720"/>
    <w:rsid w:val="00821A5D"/>
    <w:rsid w:val="00821E71"/>
    <w:rsid w:val="0082289B"/>
    <w:rsid w:val="008228D0"/>
    <w:rsid w:val="008233BF"/>
    <w:rsid w:val="00823594"/>
    <w:rsid w:val="00823A16"/>
    <w:rsid w:val="00823D7F"/>
    <w:rsid w:val="008243CE"/>
    <w:rsid w:val="00824730"/>
    <w:rsid w:val="00824AA6"/>
    <w:rsid w:val="0082502F"/>
    <w:rsid w:val="00825568"/>
    <w:rsid w:val="00825773"/>
    <w:rsid w:val="00825AF1"/>
    <w:rsid w:val="00826165"/>
    <w:rsid w:val="008270C3"/>
    <w:rsid w:val="008275D8"/>
    <w:rsid w:val="0082783F"/>
    <w:rsid w:val="00830B8A"/>
    <w:rsid w:val="008324AC"/>
    <w:rsid w:val="008329E4"/>
    <w:rsid w:val="00833C06"/>
    <w:rsid w:val="00833DA2"/>
    <w:rsid w:val="008344EE"/>
    <w:rsid w:val="00834A5D"/>
    <w:rsid w:val="00834BDB"/>
    <w:rsid w:val="00834F86"/>
    <w:rsid w:val="00835880"/>
    <w:rsid w:val="00835A4B"/>
    <w:rsid w:val="00835BE7"/>
    <w:rsid w:val="008361B2"/>
    <w:rsid w:val="008366A8"/>
    <w:rsid w:val="008369C7"/>
    <w:rsid w:val="00836E09"/>
    <w:rsid w:val="008378F2"/>
    <w:rsid w:val="00837AAD"/>
    <w:rsid w:val="00837B6D"/>
    <w:rsid w:val="008405B3"/>
    <w:rsid w:val="008413E7"/>
    <w:rsid w:val="00841410"/>
    <w:rsid w:val="00843088"/>
    <w:rsid w:val="008435B1"/>
    <w:rsid w:val="00843601"/>
    <w:rsid w:val="00843818"/>
    <w:rsid w:val="00843B42"/>
    <w:rsid w:val="008444B2"/>
    <w:rsid w:val="00844D5D"/>
    <w:rsid w:val="00844FAA"/>
    <w:rsid w:val="00845544"/>
    <w:rsid w:val="0084621A"/>
    <w:rsid w:val="00846A68"/>
    <w:rsid w:val="00846D17"/>
    <w:rsid w:val="00847093"/>
    <w:rsid w:val="00847666"/>
    <w:rsid w:val="0084797C"/>
    <w:rsid w:val="00847DC9"/>
    <w:rsid w:val="00847FF4"/>
    <w:rsid w:val="00850016"/>
    <w:rsid w:val="0085021E"/>
    <w:rsid w:val="00850CA2"/>
    <w:rsid w:val="00850F38"/>
    <w:rsid w:val="00851117"/>
    <w:rsid w:val="00851F73"/>
    <w:rsid w:val="008520A4"/>
    <w:rsid w:val="00852483"/>
    <w:rsid w:val="008527A3"/>
    <w:rsid w:val="008529D0"/>
    <w:rsid w:val="00852E32"/>
    <w:rsid w:val="0085361E"/>
    <w:rsid w:val="0085369B"/>
    <w:rsid w:val="00853910"/>
    <w:rsid w:val="00853EF9"/>
    <w:rsid w:val="00853FDA"/>
    <w:rsid w:val="00854098"/>
    <w:rsid w:val="00854319"/>
    <w:rsid w:val="008545FB"/>
    <w:rsid w:val="00854B06"/>
    <w:rsid w:val="00854D85"/>
    <w:rsid w:val="00854DA6"/>
    <w:rsid w:val="0085518B"/>
    <w:rsid w:val="008557DE"/>
    <w:rsid w:val="0085581D"/>
    <w:rsid w:val="00856642"/>
    <w:rsid w:val="00856B53"/>
    <w:rsid w:val="00856FD6"/>
    <w:rsid w:val="0085702F"/>
    <w:rsid w:val="0086054C"/>
    <w:rsid w:val="0086094E"/>
    <w:rsid w:val="00860DA9"/>
    <w:rsid w:val="008614A5"/>
    <w:rsid w:val="00861B48"/>
    <w:rsid w:val="008624CA"/>
    <w:rsid w:val="00862503"/>
    <w:rsid w:val="008637A2"/>
    <w:rsid w:val="0086411F"/>
    <w:rsid w:val="008655D0"/>
    <w:rsid w:val="00865617"/>
    <w:rsid w:val="00865C62"/>
    <w:rsid w:val="00866231"/>
    <w:rsid w:val="00866E7A"/>
    <w:rsid w:val="00867C84"/>
    <w:rsid w:val="008701E0"/>
    <w:rsid w:val="008704EC"/>
    <w:rsid w:val="008707A0"/>
    <w:rsid w:val="00870801"/>
    <w:rsid w:val="00870965"/>
    <w:rsid w:val="00870E75"/>
    <w:rsid w:val="0087129F"/>
    <w:rsid w:val="00871569"/>
    <w:rsid w:val="00871D70"/>
    <w:rsid w:val="00871E2A"/>
    <w:rsid w:val="00871EFE"/>
    <w:rsid w:val="00872A76"/>
    <w:rsid w:val="0087363E"/>
    <w:rsid w:val="00873AE7"/>
    <w:rsid w:val="00873F3B"/>
    <w:rsid w:val="0087402F"/>
    <w:rsid w:val="00874170"/>
    <w:rsid w:val="008744BC"/>
    <w:rsid w:val="00875CD9"/>
    <w:rsid w:val="00876789"/>
    <w:rsid w:val="00876A66"/>
    <w:rsid w:val="00876AD9"/>
    <w:rsid w:val="00876D92"/>
    <w:rsid w:val="0087710F"/>
    <w:rsid w:val="00877211"/>
    <w:rsid w:val="00877EC8"/>
    <w:rsid w:val="0088018C"/>
    <w:rsid w:val="00880416"/>
    <w:rsid w:val="00880809"/>
    <w:rsid w:val="00880C1B"/>
    <w:rsid w:val="00881110"/>
    <w:rsid w:val="00881625"/>
    <w:rsid w:val="008818A4"/>
    <w:rsid w:val="0088200F"/>
    <w:rsid w:val="008826AF"/>
    <w:rsid w:val="00882B5F"/>
    <w:rsid w:val="00882EC9"/>
    <w:rsid w:val="00883C83"/>
    <w:rsid w:val="008856D0"/>
    <w:rsid w:val="00885F19"/>
    <w:rsid w:val="00885F30"/>
    <w:rsid w:val="008861AD"/>
    <w:rsid w:val="008869B4"/>
    <w:rsid w:val="00886F7B"/>
    <w:rsid w:val="00887631"/>
    <w:rsid w:val="00890A31"/>
    <w:rsid w:val="00890AED"/>
    <w:rsid w:val="00890B5F"/>
    <w:rsid w:val="008914F7"/>
    <w:rsid w:val="00892CDE"/>
    <w:rsid w:val="008935AD"/>
    <w:rsid w:val="00893D0A"/>
    <w:rsid w:val="00894C1E"/>
    <w:rsid w:val="00894E24"/>
    <w:rsid w:val="00895393"/>
    <w:rsid w:val="008954DA"/>
    <w:rsid w:val="00895FB7"/>
    <w:rsid w:val="00896100"/>
    <w:rsid w:val="008968C3"/>
    <w:rsid w:val="00896E4B"/>
    <w:rsid w:val="0089726C"/>
    <w:rsid w:val="0089760B"/>
    <w:rsid w:val="00897C4A"/>
    <w:rsid w:val="00897D06"/>
    <w:rsid w:val="00897DFD"/>
    <w:rsid w:val="00897FA8"/>
    <w:rsid w:val="008A06D6"/>
    <w:rsid w:val="008A09C5"/>
    <w:rsid w:val="008A1229"/>
    <w:rsid w:val="008A14E4"/>
    <w:rsid w:val="008A1541"/>
    <w:rsid w:val="008A17A1"/>
    <w:rsid w:val="008A22DD"/>
    <w:rsid w:val="008A35EC"/>
    <w:rsid w:val="008A3803"/>
    <w:rsid w:val="008A3E6D"/>
    <w:rsid w:val="008A417E"/>
    <w:rsid w:val="008A4754"/>
    <w:rsid w:val="008A6D30"/>
    <w:rsid w:val="008A7846"/>
    <w:rsid w:val="008A78FF"/>
    <w:rsid w:val="008A7956"/>
    <w:rsid w:val="008A7F54"/>
    <w:rsid w:val="008B0AA0"/>
    <w:rsid w:val="008B0D5C"/>
    <w:rsid w:val="008B1A7C"/>
    <w:rsid w:val="008B1C6D"/>
    <w:rsid w:val="008B1D02"/>
    <w:rsid w:val="008B20AF"/>
    <w:rsid w:val="008B22F1"/>
    <w:rsid w:val="008B2496"/>
    <w:rsid w:val="008B2BAB"/>
    <w:rsid w:val="008B2FC8"/>
    <w:rsid w:val="008B382B"/>
    <w:rsid w:val="008B38CF"/>
    <w:rsid w:val="008B4907"/>
    <w:rsid w:val="008B4E93"/>
    <w:rsid w:val="008B5153"/>
    <w:rsid w:val="008B52ED"/>
    <w:rsid w:val="008B5304"/>
    <w:rsid w:val="008B57B5"/>
    <w:rsid w:val="008B5966"/>
    <w:rsid w:val="008B6140"/>
    <w:rsid w:val="008B65B8"/>
    <w:rsid w:val="008B6797"/>
    <w:rsid w:val="008B694F"/>
    <w:rsid w:val="008B7207"/>
    <w:rsid w:val="008B754D"/>
    <w:rsid w:val="008B77AA"/>
    <w:rsid w:val="008B7AB1"/>
    <w:rsid w:val="008B7C29"/>
    <w:rsid w:val="008C0ACB"/>
    <w:rsid w:val="008C0E0E"/>
    <w:rsid w:val="008C2C6E"/>
    <w:rsid w:val="008C32ED"/>
    <w:rsid w:val="008C34D6"/>
    <w:rsid w:val="008C35AB"/>
    <w:rsid w:val="008C3E13"/>
    <w:rsid w:val="008C413F"/>
    <w:rsid w:val="008C455D"/>
    <w:rsid w:val="008C5161"/>
    <w:rsid w:val="008C58F4"/>
    <w:rsid w:val="008C5DA3"/>
    <w:rsid w:val="008C62D6"/>
    <w:rsid w:val="008C7050"/>
    <w:rsid w:val="008D0A53"/>
    <w:rsid w:val="008D0F2E"/>
    <w:rsid w:val="008D1C65"/>
    <w:rsid w:val="008D2555"/>
    <w:rsid w:val="008D38EB"/>
    <w:rsid w:val="008D3A62"/>
    <w:rsid w:val="008D3BC1"/>
    <w:rsid w:val="008D44FE"/>
    <w:rsid w:val="008D4D7B"/>
    <w:rsid w:val="008D4E26"/>
    <w:rsid w:val="008D4E44"/>
    <w:rsid w:val="008D5306"/>
    <w:rsid w:val="008D545E"/>
    <w:rsid w:val="008D5583"/>
    <w:rsid w:val="008D59C2"/>
    <w:rsid w:val="008D5E24"/>
    <w:rsid w:val="008D63FA"/>
    <w:rsid w:val="008D71E0"/>
    <w:rsid w:val="008D749B"/>
    <w:rsid w:val="008D77E1"/>
    <w:rsid w:val="008D7A4C"/>
    <w:rsid w:val="008D7F28"/>
    <w:rsid w:val="008E18CF"/>
    <w:rsid w:val="008E1D53"/>
    <w:rsid w:val="008E1EBC"/>
    <w:rsid w:val="008E3BC6"/>
    <w:rsid w:val="008E3D41"/>
    <w:rsid w:val="008E42EA"/>
    <w:rsid w:val="008E43B9"/>
    <w:rsid w:val="008E4424"/>
    <w:rsid w:val="008E4B45"/>
    <w:rsid w:val="008E4DE7"/>
    <w:rsid w:val="008E4EF5"/>
    <w:rsid w:val="008E5120"/>
    <w:rsid w:val="008E61A6"/>
    <w:rsid w:val="008E6671"/>
    <w:rsid w:val="008E7116"/>
    <w:rsid w:val="008E711F"/>
    <w:rsid w:val="008E71D8"/>
    <w:rsid w:val="008E7266"/>
    <w:rsid w:val="008E7D3D"/>
    <w:rsid w:val="008E7EB5"/>
    <w:rsid w:val="008E7F15"/>
    <w:rsid w:val="008F0A3F"/>
    <w:rsid w:val="008F0E3F"/>
    <w:rsid w:val="008F173E"/>
    <w:rsid w:val="008F194D"/>
    <w:rsid w:val="008F1A43"/>
    <w:rsid w:val="008F2694"/>
    <w:rsid w:val="008F27E4"/>
    <w:rsid w:val="008F2D0E"/>
    <w:rsid w:val="008F3A5E"/>
    <w:rsid w:val="008F530C"/>
    <w:rsid w:val="008F538C"/>
    <w:rsid w:val="008F5604"/>
    <w:rsid w:val="008F5AF7"/>
    <w:rsid w:val="008F5E6E"/>
    <w:rsid w:val="008F6023"/>
    <w:rsid w:val="008F6E1C"/>
    <w:rsid w:val="008F7DA3"/>
    <w:rsid w:val="00900148"/>
    <w:rsid w:val="0090049C"/>
    <w:rsid w:val="0090175E"/>
    <w:rsid w:val="0090179D"/>
    <w:rsid w:val="009018B3"/>
    <w:rsid w:val="009018B6"/>
    <w:rsid w:val="009018BD"/>
    <w:rsid w:val="00902397"/>
    <w:rsid w:val="0090251F"/>
    <w:rsid w:val="00902FAE"/>
    <w:rsid w:val="00903148"/>
    <w:rsid w:val="00903199"/>
    <w:rsid w:val="00903437"/>
    <w:rsid w:val="009036B4"/>
    <w:rsid w:val="00903994"/>
    <w:rsid w:val="00903B95"/>
    <w:rsid w:val="009043BC"/>
    <w:rsid w:val="009048E0"/>
    <w:rsid w:val="00904E0D"/>
    <w:rsid w:val="00904F73"/>
    <w:rsid w:val="00905718"/>
    <w:rsid w:val="00905737"/>
    <w:rsid w:val="00905BEB"/>
    <w:rsid w:val="00905D21"/>
    <w:rsid w:val="009069E5"/>
    <w:rsid w:val="00906BCF"/>
    <w:rsid w:val="00907685"/>
    <w:rsid w:val="00907ED2"/>
    <w:rsid w:val="00907F37"/>
    <w:rsid w:val="00910747"/>
    <w:rsid w:val="00910BB2"/>
    <w:rsid w:val="00910F60"/>
    <w:rsid w:val="00910F65"/>
    <w:rsid w:val="00911D18"/>
    <w:rsid w:val="00911F96"/>
    <w:rsid w:val="0091206E"/>
    <w:rsid w:val="009124D7"/>
    <w:rsid w:val="0091291E"/>
    <w:rsid w:val="00913426"/>
    <w:rsid w:val="00913F16"/>
    <w:rsid w:val="009142E5"/>
    <w:rsid w:val="00914AFB"/>
    <w:rsid w:val="0091529A"/>
    <w:rsid w:val="009157B1"/>
    <w:rsid w:val="00915CCC"/>
    <w:rsid w:val="00915D56"/>
    <w:rsid w:val="00916310"/>
    <w:rsid w:val="0091631D"/>
    <w:rsid w:val="009175CE"/>
    <w:rsid w:val="009179A0"/>
    <w:rsid w:val="00917ADB"/>
    <w:rsid w:val="00920E27"/>
    <w:rsid w:val="00922281"/>
    <w:rsid w:val="0092335A"/>
    <w:rsid w:val="00923757"/>
    <w:rsid w:val="009241B1"/>
    <w:rsid w:val="0092495E"/>
    <w:rsid w:val="00924F7B"/>
    <w:rsid w:val="009252C2"/>
    <w:rsid w:val="00925824"/>
    <w:rsid w:val="009263ED"/>
    <w:rsid w:val="00926802"/>
    <w:rsid w:val="00926DEF"/>
    <w:rsid w:val="00927105"/>
    <w:rsid w:val="009271BD"/>
    <w:rsid w:val="009273A1"/>
    <w:rsid w:val="00927604"/>
    <w:rsid w:val="00927868"/>
    <w:rsid w:val="00927F1D"/>
    <w:rsid w:val="00930431"/>
    <w:rsid w:val="00930DB7"/>
    <w:rsid w:val="00931147"/>
    <w:rsid w:val="00931196"/>
    <w:rsid w:val="0093188C"/>
    <w:rsid w:val="00932147"/>
    <w:rsid w:val="0093236A"/>
    <w:rsid w:val="0093273A"/>
    <w:rsid w:val="00932A43"/>
    <w:rsid w:val="00932B6B"/>
    <w:rsid w:val="0093376A"/>
    <w:rsid w:val="00933B0F"/>
    <w:rsid w:val="00934B38"/>
    <w:rsid w:val="00934E7C"/>
    <w:rsid w:val="00935499"/>
    <w:rsid w:val="00935C55"/>
    <w:rsid w:val="00936145"/>
    <w:rsid w:val="00937A95"/>
    <w:rsid w:val="00937C51"/>
    <w:rsid w:val="00941019"/>
    <w:rsid w:val="00941642"/>
    <w:rsid w:val="00941651"/>
    <w:rsid w:val="009416ED"/>
    <w:rsid w:val="009417A5"/>
    <w:rsid w:val="00941A99"/>
    <w:rsid w:val="0094203F"/>
    <w:rsid w:val="009428BC"/>
    <w:rsid w:val="00942D21"/>
    <w:rsid w:val="00943784"/>
    <w:rsid w:val="00943F19"/>
    <w:rsid w:val="00943FE0"/>
    <w:rsid w:val="0094409D"/>
    <w:rsid w:val="00944CEC"/>
    <w:rsid w:val="0094516E"/>
    <w:rsid w:val="00945551"/>
    <w:rsid w:val="009458ED"/>
    <w:rsid w:val="009466F6"/>
    <w:rsid w:val="009467FE"/>
    <w:rsid w:val="00946936"/>
    <w:rsid w:val="00946B59"/>
    <w:rsid w:val="00946CFB"/>
    <w:rsid w:val="009471F5"/>
    <w:rsid w:val="009478B3"/>
    <w:rsid w:val="00947939"/>
    <w:rsid w:val="00950CCA"/>
    <w:rsid w:val="0095173F"/>
    <w:rsid w:val="00951789"/>
    <w:rsid w:val="00951E12"/>
    <w:rsid w:val="0095211A"/>
    <w:rsid w:val="00952209"/>
    <w:rsid w:val="009536EA"/>
    <w:rsid w:val="00953D71"/>
    <w:rsid w:val="00953F4B"/>
    <w:rsid w:val="009543C2"/>
    <w:rsid w:val="00954705"/>
    <w:rsid w:val="00954753"/>
    <w:rsid w:val="00954B4A"/>
    <w:rsid w:val="00954DA4"/>
    <w:rsid w:val="009564C4"/>
    <w:rsid w:val="009567C6"/>
    <w:rsid w:val="009576DA"/>
    <w:rsid w:val="00960213"/>
    <w:rsid w:val="00960694"/>
    <w:rsid w:val="00960B91"/>
    <w:rsid w:val="00960E2A"/>
    <w:rsid w:val="00960F63"/>
    <w:rsid w:val="009619F5"/>
    <w:rsid w:val="009629BA"/>
    <w:rsid w:val="00962C39"/>
    <w:rsid w:val="009639BB"/>
    <w:rsid w:val="00963B22"/>
    <w:rsid w:val="00963FA4"/>
    <w:rsid w:val="00964018"/>
    <w:rsid w:val="009648A6"/>
    <w:rsid w:val="00964BBB"/>
    <w:rsid w:val="00965369"/>
    <w:rsid w:val="00967405"/>
    <w:rsid w:val="00967B33"/>
    <w:rsid w:val="00970019"/>
    <w:rsid w:val="0097010B"/>
    <w:rsid w:val="00970957"/>
    <w:rsid w:val="00970E14"/>
    <w:rsid w:val="00971BC2"/>
    <w:rsid w:val="0097222F"/>
    <w:rsid w:val="00972929"/>
    <w:rsid w:val="00972DAB"/>
    <w:rsid w:val="009732C2"/>
    <w:rsid w:val="00973AEA"/>
    <w:rsid w:val="00974CA9"/>
    <w:rsid w:val="00975681"/>
    <w:rsid w:val="009758E5"/>
    <w:rsid w:val="00975A23"/>
    <w:rsid w:val="00975DFB"/>
    <w:rsid w:val="0097616E"/>
    <w:rsid w:val="009761BE"/>
    <w:rsid w:val="009763D6"/>
    <w:rsid w:val="0097651D"/>
    <w:rsid w:val="00976825"/>
    <w:rsid w:val="009769F4"/>
    <w:rsid w:val="0097721D"/>
    <w:rsid w:val="00977A17"/>
    <w:rsid w:val="00980490"/>
    <w:rsid w:val="00980746"/>
    <w:rsid w:val="00980916"/>
    <w:rsid w:val="00980A89"/>
    <w:rsid w:val="00980D95"/>
    <w:rsid w:val="009811F9"/>
    <w:rsid w:val="0098154A"/>
    <w:rsid w:val="00981B60"/>
    <w:rsid w:val="00981D9B"/>
    <w:rsid w:val="00981DBD"/>
    <w:rsid w:val="00982157"/>
    <w:rsid w:val="009823DA"/>
    <w:rsid w:val="00982F23"/>
    <w:rsid w:val="009833EC"/>
    <w:rsid w:val="009837BC"/>
    <w:rsid w:val="00983A21"/>
    <w:rsid w:val="00983CA1"/>
    <w:rsid w:val="00983F4A"/>
    <w:rsid w:val="0098412E"/>
    <w:rsid w:val="0098551C"/>
    <w:rsid w:val="00985FCE"/>
    <w:rsid w:val="00986735"/>
    <w:rsid w:val="009867E2"/>
    <w:rsid w:val="00986E5C"/>
    <w:rsid w:val="00987127"/>
    <w:rsid w:val="0099046B"/>
    <w:rsid w:val="009909C4"/>
    <w:rsid w:val="00990BA0"/>
    <w:rsid w:val="0099138F"/>
    <w:rsid w:val="00991775"/>
    <w:rsid w:val="00991DCC"/>
    <w:rsid w:val="00991FC6"/>
    <w:rsid w:val="00992D27"/>
    <w:rsid w:val="00993801"/>
    <w:rsid w:val="00993BEB"/>
    <w:rsid w:val="009940DF"/>
    <w:rsid w:val="009944B5"/>
    <w:rsid w:val="0099516D"/>
    <w:rsid w:val="009959B0"/>
    <w:rsid w:val="00995DCC"/>
    <w:rsid w:val="0099692C"/>
    <w:rsid w:val="00996E0F"/>
    <w:rsid w:val="0099784C"/>
    <w:rsid w:val="00997B3D"/>
    <w:rsid w:val="00997BED"/>
    <w:rsid w:val="00997FAE"/>
    <w:rsid w:val="009A06D0"/>
    <w:rsid w:val="009A08E0"/>
    <w:rsid w:val="009A0CFE"/>
    <w:rsid w:val="009A0F96"/>
    <w:rsid w:val="009A111A"/>
    <w:rsid w:val="009A1439"/>
    <w:rsid w:val="009A163C"/>
    <w:rsid w:val="009A16F7"/>
    <w:rsid w:val="009A1B54"/>
    <w:rsid w:val="009A1D1F"/>
    <w:rsid w:val="009A20A7"/>
    <w:rsid w:val="009A22D3"/>
    <w:rsid w:val="009A24DC"/>
    <w:rsid w:val="009A2544"/>
    <w:rsid w:val="009A37A4"/>
    <w:rsid w:val="009A43B6"/>
    <w:rsid w:val="009A45A0"/>
    <w:rsid w:val="009A4E9A"/>
    <w:rsid w:val="009A5084"/>
    <w:rsid w:val="009A5623"/>
    <w:rsid w:val="009A5939"/>
    <w:rsid w:val="009A59C3"/>
    <w:rsid w:val="009A608A"/>
    <w:rsid w:val="009A6D14"/>
    <w:rsid w:val="009A7F33"/>
    <w:rsid w:val="009B00A2"/>
    <w:rsid w:val="009B09E5"/>
    <w:rsid w:val="009B1517"/>
    <w:rsid w:val="009B273D"/>
    <w:rsid w:val="009B317F"/>
    <w:rsid w:val="009B3988"/>
    <w:rsid w:val="009B3FBC"/>
    <w:rsid w:val="009B40E9"/>
    <w:rsid w:val="009B4133"/>
    <w:rsid w:val="009B43A9"/>
    <w:rsid w:val="009B43D0"/>
    <w:rsid w:val="009B447F"/>
    <w:rsid w:val="009B4B5B"/>
    <w:rsid w:val="009B50AF"/>
    <w:rsid w:val="009B684F"/>
    <w:rsid w:val="009B6AA7"/>
    <w:rsid w:val="009B6E2C"/>
    <w:rsid w:val="009B717F"/>
    <w:rsid w:val="009B7987"/>
    <w:rsid w:val="009B7F0B"/>
    <w:rsid w:val="009B7FB0"/>
    <w:rsid w:val="009C021A"/>
    <w:rsid w:val="009C02E5"/>
    <w:rsid w:val="009C04CA"/>
    <w:rsid w:val="009C0D9E"/>
    <w:rsid w:val="009C18DA"/>
    <w:rsid w:val="009C29E7"/>
    <w:rsid w:val="009C2A74"/>
    <w:rsid w:val="009C2B49"/>
    <w:rsid w:val="009C3237"/>
    <w:rsid w:val="009C345A"/>
    <w:rsid w:val="009C3481"/>
    <w:rsid w:val="009C3E21"/>
    <w:rsid w:val="009C5262"/>
    <w:rsid w:val="009C5F34"/>
    <w:rsid w:val="009C5FAD"/>
    <w:rsid w:val="009C6190"/>
    <w:rsid w:val="009C66CD"/>
    <w:rsid w:val="009C66DD"/>
    <w:rsid w:val="009C6C92"/>
    <w:rsid w:val="009C7704"/>
    <w:rsid w:val="009D17F7"/>
    <w:rsid w:val="009D1C62"/>
    <w:rsid w:val="009D1C7C"/>
    <w:rsid w:val="009D1E30"/>
    <w:rsid w:val="009D2DEE"/>
    <w:rsid w:val="009D33F9"/>
    <w:rsid w:val="009D369A"/>
    <w:rsid w:val="009D3A68"/>
    <w:rsid w:val="009D42D3"/>
    <w:rsid w:val="009D4757"/>
    <w:rsid w:val="009D48E6"/>
    <w:rsid w:val="009D4984"/>
    <w:rsid w:val="009D5024"/>
    <w:rsid w:val="009D5118"/>
    <w:rsid w:val="009D52E1"/>
    <w:rsid w:val="009D5BAB"/>
    <w:rsid w:val="009D61F6"/>
    <w:rsid w:val="009D6221"/>
    <w:rsid w:val="009D63D6"/>
    <w:rsid w:val="009D7339"/>
    <w:rsid w:val="009D7512"/>
    <w:rsid w:val="009D7C73"/>
    <w:rsid w:val="009D7D1C"/>
    <w:rsid w:val="009D7E60"/>
    <w:rsid w:val="009E023B"/>
    <w:rsid w:val="009E03BE"/>
    <w:rsid w:val="009E049A"/>
    <w:rsid w:val="009E0747"/>
    <w:rsid w:val="009E0C31"/>
    <w:rsid w:val="009E2876"/>
    <w:rsid w:val="009E2CF1"/>
    <w:rsid w:val="009E2EB0"/>
    <w:rsid w:val="009E3859"/>
    <w:rsid w:val="009E4241"/>
    <w:rsid w:val="009E475A"/>
    <w:rsid w:val="009E47E1"/>
    <w:rsid w:val="009E4ACB"/>
    <w:rsid w:val="009E4C77"/>
    <w:rsid w:val="009E4E7B"/>
    <w:rsid w:val="009E54A1"/>
    <w:rsid w:val="009E5E94"/>
    <w:rsid w:val="009E767F"/>
    <w:rsid w:val="009F00C3"/>
    <w:rsid w:val="009F04EB"/>
    <w:rsid w:val="009F1312"/>
    <w:rsid w:val="009F1652"/>
    <w:rsid w:val="009F1B83"/>
    <w:rsid w:val="009F236D"/>
    <w:rsid w:val="009F2F48"/>
    <w:rsid w:val="009F334E"/>
    <w:rsid w:val="009F46B4"/>
    <w:rsid w:val="009F4D09"/>
    <w:rsid w:val="009F4F26"/>
    <w:rsid w:val="009F4F61"/>
    <w:rsid w:val="009F566E"/>
    <w:rsid w:val="009F5785"/>
    <w:rsid w:val="009F5D8D"/>
    <w:rsid w:val="009F752D"/>
    <w:rsid w:val="00A00275"/>
    <w:rsid w:val="00A00B6E"/>
    <w:rsid w:val="00A00E96"/>
    <w:rsid w:val="00A0229E"/>
    <w:rsid w:val="00A027A7"/>
    <w:rsid w:val="00A028B2"/>
    <w:rsid w:val="00A02AA2"/>
    <w:rsid w:val="00A031CE"/>
    <w:rsid w:val="00A03346"/>
    <w:rsid w:val="00A0374D"/>
    <w:rsid w:val="00A03C28"/>
    <w:rsid w:val="00A04ECD"/>
    <w:rsid w:val="00A055A6"/>
    <w:rsid w:val="00A05E4A"/>
    <w:rsid w:val="00A0637B"/>
    <w:rsid w:val="00A06A21"/>
    <w:rsid w:val="00A07058"/>
    <w:rsid w:val="00A07544"/>
    <w:rsid w:val="00A10BC5"/>
    <w:rsid w:val="00A10BFC"/>
    <w:rsid w:val="00A11373"/>
    <w:rsid w:val="00A113F2"/>
    <w:rsid w:val="00A11CCF"/>
    <w:rsid w:val="00A12074"/>
    <w:rsid w:val="00A1212E"/>
    <w:rsid w:val="00A1434C"/>
    <w:rsid w:val="00A14798"/>
    <w:rsid w:val="00A1673F"/>
    <w:rsid w:val="00A175A0"/>
    <w:rsid w:val="00A17A4A"/>
    <w:rsid w:val="00A17CF4"/>
    <w:rsid w:val="00A2075E"/>
    <w:rsid w:val="00A20B66"/>
    <w:rsid w:val="00A20E90"/>
    <w:rsid w:val="00A22AD6"/>
    <w:rsid w:val="00A2338D"/>
    <w:rsid w:val="00A23D9F"/>
    <w:rsid w:val="00A242E2"/>
    <w:rsid w:val="00A2479E"/>
    <w:rsid w:val="00A24A7E"/>
    <w:rsid w:val="00A25174"/>
    <w:rsid w:val="00A256C8"/>
    <w:rsid w:val="00A27104"/>
    <w:rsid w:val="00A27A00"/>
    <w:rsid w:val="00A30411"/>
    <w:rsid w:val="00A3053E"/>
    <w:rsid w:val="00A307BE"/>
    <w:rsid w:val="00A308BC"/>
    <w:rsid w:val="00A30FF2"/>
    <w:rsid w:val="00A310F6"/>
    <w:rsid w:val="00A3172D"/>
    <w:rsid w:val="00A31905"/>
    <w:rsid w:val="00A3196E"/>
    <w:rsid w:val="00A31C13"/>
    <w:rsid w:val="00A32242"/>
    <w:rsid w:val="00A32708"/>
    <w:rsid w:val="00A32B4E"/>
    <w:rsid w:val="00A32EB0"/>
    <w:rsid w:val="00A33300"/>
    <w:rsid w:val="00A33861"/>
    <w:rsid w:val="00A33A90"/>
    <w:rsid w:val="00A34C6B"/>
    <w:rsid w:val="00A34D7E"/>
    <w:rsid w:val="00A34DE2"/>
    <w:rsid w:val="00A35CBA"/>
    <w:rsid w:val="00A36970"/>
    <w:rsid w:val="00A36AE8"/>
    <w:rsid w:val="00A36E51"/>
    <w:rsid w:val="00A36FB8"/>
    <w:rsid w:val="00A370ED"/>
    <w:rsid w:val="00A37A6C"/>
    <w:rsid w:val="00A40D48"/>
    <w:rsid w:val="00A413E2"/>
    <w:rsid w:val="00A41782"/>
    <w:rsid w:val="00A41CE6"/>
    <w:rsid w:val="00A422D0"/>
    <w:rsid w:val="00A426F8"/>
    <w:rsid w:val="00A43232"/>
    <w:rsid w:val="00A44374"/>
    <w:rsid w:val="00A44487"/>
    <w:rsid w:val="00A445A3"/>
    <w:rsid w:val="00A453A7"/>
    <w:rsid w:val="00A4574B"/>
    <w:rsid w:val="00A458B4"/>
    <w:rsid w:val="00A466FD"/>
    <w:rsid w:val="00A473FB"/>
    <w:rsid w:val="00A479AB"/>
    <w:rsid w:val="00A479B4"/>
    <w:rsid w:val="00A47EC4"/>
    <w:rsid w:val="00A50D93"/>
    <w:rsid w:val="00A51140"/>
    <w:rsid w:val="00A513B1"/>
    <w:rsid w:val="00A51524"/>
    <w:rsid w:val="00A52219"/>
    <w:rsid w:val="00A52844"/>
    <w:rsid w:val="00A5350E"/>
    <w:rsid w:val="00A53B22"/>
    <w:rsid w:val="00A543C7"/>
    <w:rsid w:val="00A545E6"/>
    <w:rsid w:val="00A546B4"/>
    <w:rsid w:val="00A54E4E"/>
    <w:rsid w:val="00A55168"/>
    <w:rsid w:val="00A55585"/>
    <w:rsid w:val="00A55B0B"/>
    <w:rsid w:val="00A56533"/>
    <w:rsid w:val="00A566CA"/>
    <w:rsid w:val="00A56760"/>
    <w:rsid w:val="00A57123"/>
    <w:rsid w:val="00A572BB"/>
    <w:rsid w:val="00A57E94"/>
    <w:rsid w:val="00A6000B"/>
    <w:rsid w:val="00A6048D"/>
    <w:rsid w:val="00A61871"/>
    <w:rsid w:val="00A61B26"/>
    <w:rsid w:val="00A628DF"/>
    <w:rsid w:val="00A631AA"/>
    <w:rsid w:val="00A63430"/>
    <w:rsid w:val="00A64A8D"/>
    <w:rsid w:val="00A64BB6"/>
    <w:rsid w:val="00A66270"/>
    <w:rsid w:val="00A66372"/>
    <w:rsid w:val="00A66E17"/>
    <w:rsid w:val="00A66EA7"/>
    <w:rsid w:val="00A67BA2"/>
    <w:rsid w:val="00A705D7"/>
    <w:rsid w:val="00A706A4"/>
    <w:rsid w:val="00A70DFB"/>
    <w:rsid w:val="00A71016"/>
    <w:rsid w:val="00A71EEB"/>
    <w:rsid w:val="00A72772"/>
    <w:rsid w:val="00A7332D"/>
    <w:rsid w:val="00A73803"/>
    <w:rsid w:val="00A73DAE"/>
    <w:rsid w:val="00A74496"/>
    <w:rsid w:val="00A747AD"/>
    <w:rsid w:val="00A748B9"/>
    <w:rsid w:val="00A74D90"/>
    <w:rsid w:val="00A750A9"/>
    <w:rsid w:val="00A75609"/>
    <w:rsid w:val="00A7601A"/>
    <w:rsid w:val="00A7612C"/>
    <w:rsid w:val="00A7653F"/>
    <w:rsid w:val="00A76D7E"/>
    <w:rsid w:val="00A77B04"/>
    <w:rsid w:val="00A8026D"/>
    <w:rsid w:val="00A80D66"/>
    <w:rsid w:val="00A81B2F"/>
    <w:rsid w:val="00A81B61"/>
    <w:rsid w:val="00A81D49"/>
    <w:rsid w:val="00A81F6D"/>
    <w:rsid w:val="00A8228C"/>
    <w:rsid w:val="00A82685"/>
    <w:rsid w:val="00A82F1B"/>
    <w:rsid w:val="00A8325C"/>
    <w:rsid w:val="00A83517"/>
    <w:rsid w:val="00A83FBF"/>
    <w:rsid w:val="00A84163"/>
    <w:rsid w:val="00A8417B"/>
    <w:rsid w:val="00A851BA"/>
    <w:rsid w:val="00A85326"/>
    <w:rsid w:val="00A860D7"/>
    <w:rsid w:val="00A86846"/>
    <w:rsid w:val="00A878F5"/>
    <w:rsid w:val="00A87D1B"/>
    <w:rsid w:val="00A914E3"/>
    <w:rsid w:val="00A9190F"/>
    <w:rsid w:val="00A91978"/>
    <w:rsid w:val="00A91B61"/>
    <w:rsid w:val="00A92422"/>
    <w:rsid w:val="00A93536"/>
    <w:rsid w:val="00A9372D"/>
    <w:rsid w:val="00A944E6"/>
    <w:rsid w:val="00A94B9F"/>
    <w:rsid w:val="00A94F2C"/>
    <w:rsid w:val="00A951C7"/>
    <w:rsid w:val="00A95570"/>
    <w:rsid w:val="00A95C5E"/>
    <w:rsid w:val="00A96E75"/>
    <w:rsid w:val="00A974D1"/>
    <w:rsid w:val="00A97B15"/>
    <w:rsid w:val="00AA01D9"/>
    <w:rsid w:val="00AA14CE"/>
    <w:rsid w:val="00AA1964"/>
    <w:rsid w:val="00AA1A0C"/>
    <w:rsid w:val="00AA1CF7"/>
    <w:rsid w:val="00AA27C2"/>
    <w:rsid w:val="00AA34A6"/>
    <w:rsid w:val="00AA3610"/>
    <w:rsid w:val="00AA39C7"/>
    <w:rsid w:val="00AA3A78"/>
    <w:rsid w:val="00AA4247"/>
    <w:rsid w:val="00AA4CA6"/>
    <w:rsid w:val="00AA5934"/>
    <w:rsid w:val="00AA60DD"/>
    <w:rsid w:val="00AA61B2"/>
    <w:rsid w:val="00AA6585"/>
    <w:rsid w:val="00AA698B"/>
    <w:rsid w:val="00AA78D0"/>
    <w:rsid w:val="00AB0283"/>
    <w:rsid w:val="00AB0387"/>
    <w:rsid w:val="00AB06C8"/>
    <w:rsid w:val="00AB07AB"/>
    <w:rsid w:val="00AB0CF2"/>
    <w:rsid w:val="00AB0E1E"/>
    <w:rsid w:val="00AB22C2"/>
    <w:rsid w:val="00AB2349"/>
    <w:rsid w:val="00AB2B89"/>
    <w:rsid w:val="00AB2C7F"/>
    <w:rsid w:val="00AB2F2B"/>
    <w:rsid w:val="00AB305D"/>
    <w:rsid w:val="00AB36AD"/>
    <w:rsid w:val="00AB4616"/>
    <w:rsid w:val="00AB4BEB"/>
    <w:rsid w:val="00AB5212"/>
    <w:rsid w:val="00AB54CF"/>
    <w:rsid w:val="00AB6581"/>
    <w:rsid w:val="00AB6904"/>
    <w:rsid w:val="00AB733A"/>
    <w:rsid w:val="00AB79B4"/>
    <w:rsid w:val="00AB7B50"/>
    <w:rsid w:val="00AB7DDB"/>
    <w:rsid w:val="00AC0074"/>
    <w:rsid w:val="00AC0C22"/>
    <w:rsid w:val="00AC0DBD"/>
    <w:rsid w:val="00AC0EF0"/>
    <w:rsid w:val="00AC19C5"/>
    <w:rsid w:val="00AC20C0"/>
    <w:rsid w:val="00AC21A6"/>
    <w:rsid w:val="00AC2287"/>
    <w:rsid w:val="00AC25AF"/>
    <w:rsid w:val="00AC2989"/>
    <w:rsid w:val="00AC2D69"/>
    <w:rsid w:val="00AC3305"/>
    <w:rsid w:val="00AC3395"/>
    <w:rsid w:val="00AC349B"/>
    <w:rsid w:val="00AC353D"/>
    <w:rsid w:val="00AC364B"/>
    <w:rsid w:val="00AC3CAA"/>
    <w:rsid w:val="00AC431F"/>
    <w:rsid w:val="00AC44B8"/>
    <w:rsid w:val="00AC457A"/>
    <w:rsid w:val="00AC4B67"/>
    <w:rsid w:val="00AC4DD2"/>
    <w:rsid w:val="00AC537B"/>
    <w:rsid w:val="00AC5723"/>
    <w:rsid w:val="00AC5737"/>
    <w:rsid w:val="00AC5D49"/>
    <w:rsid w:val="00AC6308"/>
    <w:rsid w:val="00AC6D54"/>
    <w:rsid w:val="00AC6F71"/>
    <w:rsid w:val="00AC748F"/>
    <w:rsid w:val="00AD071D"/>
    <w:rsid w:val="00AD14B5"/>
    <w:rsid w:val="00AD15DF"/>
    <w:rsid w:val="00AD266A"/>
    <w:rsid w:val="00AD296F"/>
    <w:rsid w:val="00AD2CFB"/>
    <w:rsid w:val="00AD3AEF"/>
    <w:rsid w:val="00AD493F"/>
    <w:rsid w:val="00AD5380"/>
    <w:rsid w:val="00AD7741"/>
    <w:rsid w:val="00AD7A04"/>
    <w:rsid w:val="00AD7DEC"/>
    <w:rsid w:val="00AE01D7"/>
    <w:rsid w:val="00AE0240"/>
    <w:rsid w:val="00AE0C12"/>
    <w:rsid w:val="00AE0E35"/>
    <w:rsid w:val="00AE25D5"/>
    <w:rsid w:val="00AE34C0"/>
    <w:rsid w:val="00AE3B12"/>
    <w:rsid w:val="00AE4AC9"/>
    <w:rsid w:val="00AE4D59"/>
    <w:rsid w:val="00AE507B"/>
    <w:rsid w:val="00AE5F93"/>
    <w:rsid w:val="00AF0DA2"/>
    <w:rsid w:val="00AF1D9D"/>
    <w:rsid w:val="00AF2864"/>
    <w:rsid w:val="00AF2961"/>
    <w:rsid w:val="00AF2990"/>
    <w:rsid w:val="00AF2FFE"/>
    <w:rsid w:val="00AF3A57"/>
    <w:rsid w:val="00AF4AE4"/>
    <w:rsid w:val="00AF554C"/>
    <w:rsid w:val="00AF5D28"/>
    <w:rsid w:val="00AF6D97"/>
    <w:rsid w:val="00AF7B93"/>
    <w:rsid w:val="00B00048"/>
    <w:rsid w:val="00B01FED"/>
    <w:rsid w:val="00B020DC"/>
    <w:rsid w:val="00B03783"/>
    <w:rsid w:val="00B038F6"/>
    <w:rsid w:val="00B041B3"/>
    <w:rsid w:val="00B04BD5"/>
    <w:rsid w:val="00B04DC9"/>
    <w:rsid w:val="00B05462"/>
    <w:rsid w:val="00B05592"/>
    <w:rsid w:val="00B058AB"/>
    <w:rsid w:val="00B0602F"/>
    <w:rsid w:val="00B0611D"/>
    <w:rsid w:val="00B0630F"/>
    <w:rsid w:val="00B073D1"/>
    <w:rsid w:val="00B07D67"/>
    <w:rsid w:val="00B07DDA"/>
    <w:rsid w:val="00B10BAC"/>
    <w:rsid w:val="00B11A75"/>
    <w:rsid w:val="00B11ACF"/>
    <w:rsid w:val="00B11DB8"/>
    <w:rsid w:val="00B11DE8"/>
    <w:rsid w:val="00B1269F"/>
    <w:rsid w:val="00B13D80"/>
    <w:rsid w:val="00B14019"/>
    <w:rsid w:val="00B14896"/>
    <w:rsid w:val="00B14D2F"/>
    <w:rsid w:val="00B14E36"/>
    <w:rsid w:val="00B150BC"/>
    <w:rsid w:val="00B15297"/>
    <w:rsid w:val="00B16F56"/>
    <w:rsid w:val="00B17344"/>
    <w:rsid w:val="00B17888"/>
    <w:rsid w:val="00B2008A"/>
    <w:rsid w:val="00B201D3"/>
    <w:rsid w:val="00B2085C"/>
    <w:rsid w:val="00B21464"/>
    <w:rsid w:val="00B21863"/>
    <w:rsid w:val="00B21872"/>
    <w:rsid w:val="00B21E61"/>
    <w:rsid w:val="00B21F18"/>
    <w:rsid w:val="00B2206C"/>
    <w:rsid w:val="00B233C1"/>
    <w:rsid w:val="00B23D60"/>
    <w:rsid w:val="00B23EEE"/>
    <w:rsid w:val="00B24897"/>
    <w:rsid w:val="00B24DCE"/>
    <w:rsid w:val="00B260AC"/>
    <w:rsid w:val="00B26A10"/>
    <w:rsid w:val="00B2727C"/>
    <w:rsid w:val="00B2781C"/>
    <w:rsid w:val="00B2798D"/>
    <w:rsid w:val="00B3011C"/>
    <w:rsid w:val="00B31091"/>
    <w:rsid w:val="00B31DBE"/>
    <w:rsid w:val="00B3250D"/>
    <w:rsid w:val="00B32A0B"/>
    <w:rsid w:val="00B32BEE"/>
    <w:rsid w:val="00B33246"/>
    <w:rsid w:val="00B33DBA"/>
    <w:rsid w:val="00B344F6"/>
    <w:rsid w:val="00B34D92"/>
    <w:rsid w:val="00B350A8"/>
    <w:rsid w:val="00B3668C"/>
    <w:rsid w:val="00B36DBC"/>
    <w:rsid w:val="00B37968"/>
    <w:rsid w:val="00B40260"/>
    <w:rsid w:val="00B4062F"/>
    <w:rsid w:val="00B40677"/>
    <w:rsid w:val="00B409FF"/>
    <w:rsid w:val="00B414B2"/>
    <w:rsid w:val="00B415B4"/>
    <w:rsid w:val="00B41905"/>
    <w:rsid w:val="00B41C46"/>
    <w:rsid w:val="00B41F0C"/>
    <w:rsid w:val="00B41F7C"/>
    <w:rsid w:val="00B425DC"/>
    <w:rsid w:val="00B42D8F"/>
    <w:rsid w:val="00B42F24"/>
    <w:rsid w:val="00B43FF6"/>
    <w:rsid w:val="00B44EAF"/>
    <w:rsid w:val="00B4538C"/>
    <w:rsid w:val="00B45698"/>
    <w:rsid w:val="00B4577A"/>
    <w:rsid w:val="00B45DD1"/>
    <w:rsid w:val="00B4688B"/>
    <w:rsid w:val="00B46996"/>
    <w:rsid w:val="00B4735A"/>
    <w:rsid w:val="00B50759"/>
    <w:rsid w:val="00B50A0B"/>
    <w:rsid w:val="00B50FCF"/>
    <w:rsid w:val="00B5133B"/>
    <w:rsid w:val="00B51BDA"/>
    <w:rsid w:val="00B5208E"/>
    <w:rsid w:val="00B52192"/>
    <w:rsid w:val="00B524DD"/>
    <w:rsid w:val="00B52C35"/>
    <w:rsid w:val="00B52CA7"/>
    <w:rsid w:val="00B52DBC"/>
    <w:rsid w:val="00B53B36"/>
    <w:rsid w:val="00B53F43"/>
    <w:rsid w:val="00B54019"/>
    <w:rsid w:val="00B540BE"/>
    <w:rsid w:val="00B54107"/>
    <w:rsid w:val="00B54321"/>
    <w:rsid w:val="00B547AE"/>
    <w:rsid w:val="00B54E00"/>
    <w:rsid w:val="00B552A0"/>
    <w:rsid w:val="00B55BEA"/>
    <w:rsid w:val="00B55EAA"/>
    <w:rsid w:val="00B56238"/>
    <w:rsid w:val="00B568C0"/>
    <w:rsid w:val="00B568D6"/>
    <w:rsid w:val="00B56C85"/>
    <w:rsid w:val="00B56DAA"/>
    <w:rsid w:val="00B56FF6"/>
    <w:rsid w:val="00B57A4D"/>
    <w:rsid w:val="00B60CE0"/>
    <w:rsid w:val="00B60E8B"/>
    <w:rsid w:val="00B61228"/>
    <w:rsid w:val="00B61A80"/>
    <w:rsid w:val="00B62267"/>
    <w:rsid w:val="00B625B5"/>
    <w:rsid w:val="00B625C3"/>
    <w:rsid w:val="00B62642"/>
    <w:rsid w:val="00B62EE3"/>
    <w:rsid w:val="00B6375B"/>
    <w:rsid w:val="00B63BF7"/>
    <w:rsid w:val="00B63C93"/>
    <w:rsid w:val="00B64152"/>
    <w:rsid w:val="00B6513B"/>
    <w:rsid w:val="00B6527E"/>
    <w:rsid w:val="00B65295"/>
    <w:rsid w:val="00B65371"/>
    <w:rsid w:val="00B653FF"/>
    <w:rsid w:val="00B656F3"/>
    <w:rsid w:val="00B65B10"/>
    <w:rsid w:val="00B65DE0"/>
    <w:rsid w:val="00B65EB3"/>
    <w:rsid w:val="00B66DBB"/>
    <w:rsid w:val="00B672F8"/>
    <w:rsid w:val="00B673F4"/>
    <w:rsid w:val="00B677A5"/>
    <w:rsid w:val="00B7001F"/>
    <w:rsid w:val="00B707DE"/>
    <w:rsid w:val="00B70814"/>
    <w:rsid w:val="00B70ECA"/>
    <w:rsid w:val="00B717D3"/>
    <w:rsid w:val="00B719CD"/>
    <w:rsid w:val="00B719D9"/>
    <w:rsid w:val="00B7201B"/>
    <w:rsid w:val="00B729B8"/>
    <w:rsid w:val="00B73076"/>
    <w:rsid w:val="00B737CA"/>
    <w:rsid w:val="00B73AC6"/>
    <w:rsid w:val="00B7449C"/>
    <w:rsid w:val="00B759BF"/>
    <w:rsid w:val="00B76F3E"/>
    <w:rsid w:val="00B77536"/>
    <w:rsid w:val="00B77E5B"/>
    <w:rsid w:val="00B801C9"/>
    <w:rsid w:val="00B8058D"/>
    <w:rsid w:val="00B808EA"/>
    <w:rsid w:val="00B80DD4"/>
    <w:rsid w:val="00B80DDB"/>
    <w:rsid w:val="00B815BB"/>
    <w:rsid w:val="00B816C5"/>
    <w:rsid w:val="00B81E32"/>
    <w:rsid w:val="00B81E7A"/>
    <w:rsid w:val="00B8286D"/>
    <w:rsid w:val="00B83026"/>
    <w:rsid w:val="00B83259"/>
    <w:rsid w:val="00B832E4"/>
    <w:rsid w:val="00B84033"/>
    <w:rsid w:val="00B84C1B"/>
    <w:rsid w:val="00B86F51"/>
    <w:rsid w:val="00B87B67"/>
    <w:rsid w:val="00B903F4"/>
    <w:rsid w:val="00B9042F"/>
    <w:rsid w:val="00B90987"/>
    <w:rsid w:val="00B90E70"/>
    <w:rsid w:val="00B915CA"/>
    <w:rsid w:val="00B91E24"/>
    <w:rsid w:val="00B92195"/>
    <w:rsid w:val="00B93514"/>
    <w:rsid w:val="00B9369B"/>
    <w:rsid w:val="00B936CF"/>
    <w:rsid w:val="00B93C9C"/>
    <w:rsid w:val="00B94EB3"/>
    <w:rsid w:val="00B95361"/>
    <w:rsid w:val="00B95EB8"/>
    <w:rsid w:val="00B95EE7"/>
    <w:rsid w:val="00B9657D"/>
    <w:rsid w:val="00B967A1"/>
    <w:rsid w:val="00B96F2E"/>
    <w:rsid w:val="00B972B2"/>
    <w:rsid w:val="00B975CF"/>
    <w:rsid w:val="00B979DF"/>
    <w:rsid w:val="00B97C39"/>
    <w:rsid w:val="00B97E3F"/>
    <w:rsid w:val="00B97F2F"/>
    <w:rsid w:val="00BA0256"/>
    <w:rsid w:val="00BA1E9F"/>
    <w:rsid w:val="00BA2AB1"/>
    <w:rsid w:val="00BA2AE3"/>
    <w:rsid w:val="00BA3BE4"/>
    <w:rsid w:val="00BA4263"/>
    <w:rsid w:val="00BA4490"/>
    <w:rsid w:val="00BA460E"/>
    <w:rsid w:val="00BA49B0"/>
    <w:rsid w:val="00BA5141"/>
    <w:rsid w:val="00BA55CC"/>
    <w:rsid w:val="00BA5820"/>
    <w:rsid w:val="00BA5F21"/>
    <w:rsid w:val="00BA5F4E"/>
    <w:rsid w:val="00BA6731"/>
    <w:rsid w:val="00BA67B7"/>
    <w:rsid w:val="00BA70F3"/>
    <w:rsid w:val="00BA74B5"/>
    <w:rsid w:val="00BA7CE4"/>
    <w:rsid w:val="00BA7DE3"/>
    <w:rsid w:val="00BB0A30"/>
    <w:rsid w:val="00BB14BB"/>
    <w:rsid w:val="00BB14D5"/>
    <w:rsid w:val="00BB159B"/>
    <w:rsid w:val="00BB164C"/>
    <w:rsid w:val="00BB195B"/>
    <w:rsid w:val="00BB1CE9"/>
    <w:rsid w:val="00BB21B6"/>
    <w:rsid w:val="00BB2217"/>
    <w:rsid w:val="00BB2932"/>
    <w:rsid w:val="00BB3166"/>
    <w:rsid w:val="00BB3D56"/>
    <w:rsid w:val="00BB3EA6"/>
    <w:rsid w:val="00BB4DF4"/>
    <w:rsid w:val="00BB5073"/>
    <w:rsid w:val="00BB5807"/>
    <w:rsid w:val="00BB59B8"/>
    <w:rsid w:val="00BB5FC1"/>
    <w:rsid w:val="00BB6161"/>
    <w:rsid w:val="00BB61B6"/>
    <w:rsid w:val="00BB6AAD"/>
    <w:rsid w:val="00BB7028"/>
    <w:rsid w:val="00BB702B"/>
    <w:rsid w:val="00BC01A8"/>
    <w:rsid w:val="00BC05DC"/>
    <w:rsid w:val="00BC06A6"/>
    <w:rsid w:val="00BC0ABF"/>
    <w:rsid w:val="00BC0D02"/>
    <w:rsid w:val="00BC1793"/>
    <w:rsid w:val="00BC2379"/>
    <w:rsid w:val="00BC245B"/>
    <w:rsid w:val="00BC2CE7"/>
    <w:rsid w:val="00BC3020"/>
    <w:rsid w:val="00BC3790"/>
    <w:rsid w:val="00BC4131"/>
    <w:rsid w:val="00BC4384"/>
    <w:rsid w:val="00BC45F7"/>
    <w:rsid w:val="00BC46C4"/>
    <w:rsid w:val="00BC46CB"/>
    <w:rsid w:val="00BC6D29"/>
    <w:rsid w:val="00BD004B"/>
    <w:rsid w:val="00BD08E9"/>
    <w:rsid w:val="00BD0F5B"/>
    <w:rsid w:val="00BD0FB1"/>
    <w:rsid w:val="00BD127D"/>
    <w:rsid w:val="00BD13E1"/>
    <w:rsid w:val="00BD2657"/>
    <w:rsid w:val="00BD2D4F"/>
    <w:rsid w:val="00BD3060"/>
    <w:rsid w:val="00BD322E"/>
    <w:rsid w:val="00BD560E"/>
    <w:rsid w:val="00BD595F"/>
    <w:rsid w:val="00BD5B0F"/>
    <w:rsid w:val="00BD62D7"/>
    <w:rsid w:val="00BD65CF"/>
    <w:rsid w:val="00BD6B06"/>
    <w:rsid w:val="00BD6DA7"/>
    <w:rsid w:val="00BD6DAA"/>
    <w:rsid w:val="00BD6F09"/>
    <w:rsid w:val="00BE0119"/>
    <w:rsid w:val="00BE0A95"/>
    <w:rsid w:val="00BE0E6A"/>
    <w:rsid w:val="00BE170B"/>
    <w:rsid w:val="00BE17D7"/>
    <w:rsid w:val="00BE1AB7"/>
    <w:rsid w:val="00BE1BFB"/>
    <w:rsid w:val="00BE217C"/>
    <w:rsid w:val="00BE2745"/>
    <w:rsid w:val="00BE357A"/>
    <w:rsid w:val="00BE4E5D"/>
    <w:rsid w:val="00BE53E6"/>
    <w:rsid w:val="00BE5994"/>
    <w:rsid w:val="00BE5C3D"/>
    <w:rsid w:val="00BE5F60"/>
    <w:rsid w:val="00BE6DC5"/>
    <w:rsid w:val="00BE709B"/>
    <w:rsid w:val="00BE71EE"/>
    <w:rsid w:val="00BF0189"/>
    <w:rsid w:val="00BF0AD2"/>
    <w:rsid w:val="00BF1538"/>
    <w:rsid w:val="00BF1763"/>
    <w:rsid w:val="00BF18AD"/>
    <w:rsid w:val="00BF1DE9"/>
    <w:rsid w:val="00BF290D"/>
    <w:rsid w:val="00BF296B"/>
    <w:rsid w:val="00BF2AA8"/>
    <w:rsid w:val="00BF2F51"/>
    <w:rsid w:val="00BF35A0"/>
    <w:rsid w:val="00BF377E"/>
    <w:rsid w:val="00BF3A03"/>
    <w:rsid w:val="00BF3F81"/>
    <w:rsid w:val="00BF472C"/>
    <w:rsid w:val="00BF4A72"/>
    <w:rsid w:val="00BF5355"/>
    <w:rsid w:val="00BF6903"/>
    <w:rsid w:val="00BF6FDE"/>
    <w:rsid w:val="00BF7468"/>
    <w:rsid w:val="00BF7507"/>
    <w:rsid w:val="00BF7C59"/>
    <w:rsid w:val="00C00184"/>
    <w:rsid w:val="00C001D6"/>
    <w:rsid w:val="00C00DB3"/>
    <w:rsid w:val="00C0124B"/>
    <w:rsid w:val="00C01315"/>
    <w:rsid w:val="00C01786"/>
    <w:rsid w:val="00C026D0"/>
    <w:rsid w:val="00C02D07"/>
    <w:rsid w:val="00C0338A"/>
    <w:rsid w:val="00C03401"/>
    <w:rsid w:val="00C03F7B"/>
    <w:rsid w:val="00C040FD"/>
    <w:rsid w:val="00C042F1"/>
    <w:rsid w:val="00C0445A"/>
    <w:rsid w:val="00C04A94"/>
    <w:rsid w:val="00C04D6E"/>
    <w:rsid w:val="00C05BB2"/>
    <w:rsid w:val="00C0611A"/>
    <w:rsid w:val="00C06162"/>
    <w:rsid w:val="00C063D5"/>
    <w:rsid w:val="00C07C35"/>
    <w:rsid w:val="00C07F97"/>
    <w:rsid w:val="00C10339"/>
    <w:rsid w:val="00C1033E"/>
    <w:rsid w:val="00C103AE"/>
    <w:rsid w:val="00C112DD"/>
    <w:rsid w:val="00C127AA"/>
    <w:rsid w:val="00C12B14"/>
    <w:rsid w:val="00C12BAB"/>
    <w:rsid w:val="00C13129"/>
    <w:rsid w:val="00C13617"/>
    <w:rsid w:val="00C13FD7"/>
    <w:rsid w:val="00C14150"/>
    <w:rsid w:val="00C1456A"/>
    <w:rsid w:val="00C14808"/>
    <w:rsid w:val="00C14B95"/>
    <w:rsid w:val="00C15161"/>
    <w:rsid w:val="00C158DA"/>
    <w:rsid w:val="00C15A46"/>
    <w:rsid w:val="00C1634E"/>
    <w:rsid w:val="00C1676F"/>
    <w:rsid w:val="00C16AB6"/>
    <w:rsid w:val="00C16E49"/>
    <w:rsid w:val="00C16EBF"/>
    <w:rsid w:val="00C16F56"/>
    <w:rsid w:val="00C17684"/>
    <w:rsid w:val="00C1786E"/>
    <w:rsid w:val="00C17A6D"/>
    <w:rsid w:val="00C17DCB"/>
    <w:rsid w:val="00C17DE8"/>
    <w:rsid w:val="00C207F2"/>
    <w:rsid w:val="00C20C8E"/>
    <w:rsid w:val="00C21279"/>
    <w:rsid w:val="00C21826"/>
    <w:rsid w:val="00C21B97"/>
    <w:rsid w:val="00C21CE5"/>
    <w:rsid w:val="00C21E07"/>
    <w:rsid w:val="00C2299A"/>
    <w:rsid w:val="00C238F6"/>
    <w:rsid w:val="00C23C41"/>
    <w:rsid w:val="00C24170"/>
    <w:rsid w:val="00C249DC"/>
    <w:rsid w:val="00C24BD3"/>
    <w:rsid w:val="00C252D2"/>
    <w:rsid w:val="00C25D64"/>
    <w:rsid w:val="00C25DEE"/>
    <w:rsid w:val="00C25ECD"/>
    <w:rsid w:val="00C26017"/>
    <w:rsid w:val="00C2625B"/>
    <w:rsid w:val="00C26398"/>
    <w:rsid w:val="00C26475"/>
    <w:rsid w:val="00C26E1F"/>
    <w:rsid w:val="00C26F8B"/>
    <w:rsid w:val="00C278EA"/>
    <w:rsid w:val="00C27EA2"/>
    <w:rsid w:val="00C300D1"/>
    <w:rsid w:val="00C30208"/>
    <w:rsid w:val="00C307CE"/>
    <w:rsid w:val="00C3095E"/>
    <w:rsid w:val="00C30A77"/>
    <w:rsid w:val="00C30EB2"/>
    <w:rsid w:val="00C31122"/>
    <w:rsid w:val="00C32464"/>
    <w:rsid w:val="00C32EA1"/>
    <w:rsid w:val="00C33415"/>
    <w:rsid w:val="00C33B8D"/>
    <w:rsid w:val="00C33FA4"/>
    <w:rsid w:val="00C34257"/>
    <w:rsid w:val="00C346D5"/>
    <w:rsid w:val="00C34BDA"/>
    <w:rsid w:val="00C360A3"/>
    <w:rsid w:val="00C36202"/>
    <w:rsid w:val="00C3640B"/>
    <w:rsid w:val="00C36756"/>
    <w:rsid w:val="00C377F8"/>
    <w:rsid w:val="00C37897"/>
    <w:rsid w:val="00C402F8"/>
    <w:rsid w:val="00C407AB"/>
    <w:rsid w:val="00C4172C"/>
    <w:rsid w:val="00C41C09"/>
    <w:rsid w:val="00C41FEF"/>
    <w:rsid w:val="00C4226D"/>
    <w:rsid w:val="00C424C0"/>
    <w:rsid w:val="00C427CF"/>
    <w:rsid w:val="00C42B0C"/>
    <w:rsid w:val="00C43359"/>
    <w:rsid w:val="00C44F29"/>
    <w:rsid w:val="00C45750"/>
    <w:rsid w:val="00C45B5F"/>
    <w:rsid w:val="00C45BB8"/>
    <w:rsid w:val="00C463DD"/>
    <w:rsid w:val="00C467DE"/>
    <w:rsid w:val="00C50238"/>
    <w:rsid w:val="00C513F8"/>
    <w:rsid w:val="00C5179A"/>
    <w:rsid w:val="00C51C62"/>
    <w:rsid w:val="00C524D3"/>
    <w:rsid w:val="00C526BA"/>
    <w:rsid w:val="00C5271F"/>
    <w:rsid w:val="00C53054"/>
    <w:rsid w:val="00C5307F"/>
    <w:rsid w:val="00C532AD"/>
    <w:rsid w:val="00C5384B"/>
    <w:rsid w:val="00C5417E"/>
    <w:rsid w:val="00C5537D"/>
    <w:rsid w:val="00C556FE"/>
    <w:rsid w:val="00C56240"/>
    <w:rsid w:val="00C568E4"/>
    <w:rsid w:val="00C56FB6"/>
    <w:rsid w:val="00C5707E"/>
    <w:rsid w:val="00C60109"/>
    <w:rsid w:val="00C60494"/>
    <w:rsid w:val="00C60752"/>
    <w:rsid w:val="00C60B31"/>
    <w:rsid w:val="00C60CAA"/>
    <w:rsid w:val="00C6111B"/>
    <w:rsid w:val="00C61313"/>
    <w:rsid w:val="00C61BBF"/>
    <w:rsid w:val="00C61BE2"/>
    <w:rsid w:val="00C62A07"/>
    <w:rsid w:val="00C631A4"/>
    <w:rsid w:val="00C64225"/>
    <w:rsid w:val="00C6467C"/>
    <w:rsid w:val="00C64798"/>
    <w:rsid w:val="00C648A2"/>
    <w:rsid w:val="00C64C2C"/>
    <w:rsid w:val="00C651FD"/>
    <w:rsid w:val="00C6572D"/>
    <w:rsid w:val="00C66145"/>
    <w:rsid w:val="00C66978"/>
    <w:rsid w:val="00C67590"/>
    <w:rsid w:val="00C70179"/>
    <w:rsid w:val="00C707DC"/>
    <w:rsid w:val="00C70F0F"/>
    <w:rsid w:val="00C71E3B"/>
    <w:rsid w:val="00C721C5"/>
    <w:rsid w:val="00C7349C"/>
    <w:rsid w:val="00C73C33"/>
    <w:rsid w:val="00C73D0D"/>
    <w:rsid w:val="00C74BE1"/>
    <w:rsid w:val="00C75049"/>
    <w:rsid w:val="00C75212"/>
    <w:rsid w:val="00C75CD6"/>
    <w:rsid w:val="00C75F14"/>
    <w:rsid w:val="00C75F6B"/>
    <w:rsid w:val="00C7691A"/>
    <w:rsid w:val="00C76D8E"/>
    <w:rsid w:val="00C76FD6"/>
    <w:rsid w:val="00C77479"/>
    <w:rsid w:val="00C809AB"/>
    <w:rsid w:val="00C81194"/>
    <w:rsid w:val="00C8234C"/>
    <w:rsid w:val="00C8236F"/>
    <w:rsid w:val="00C82500"/>
    <w:rsid w:val="00C82AB3"/>
    <w:rsid w:val="00C82B8A"/>
    <w:rsid w:val="00C82E80"/>
    <w:rsid w:val="00C82F5F"/>
    <w:rsid w:val="00C8351F"/>
    <w:rsid w:val="00C844A3"/>
    <w:rsid w:val="00C84961"/>
    <w:rsid w:val="00C84E9A"/>
    <w:rsid w:val="00C85532"/>
    <w:rsid w:val="00C857A0"/>
    <w:rsid w:val="00C85BB9"/>
    <w:rsid w:val="00C864B9"/>
    <w:rsid w:val="00C86697"/>
    <w:rsid w:val="00C87AEB"/>
    <w:rsid w:val="00C87B6C"/>
    <w:rsid w:val="00C90083"/>
    <w:rsid w:val="00C900B2"/>
    <w:rsid w:val="00C905DA"/>
    <w:rsid w:val="00C907C3"/>
    <w:rsid w:val="00C90D4A"/>
    <w:rsid w:val="00C91EE0"/>
    <w:rsid w:val="00C91F96"/>
    <w:rsid w:val="00C924A8"/>
    <w:rsid w:val="00C92815"/>
    <w:rsid w:val="00C92E44"/>
    <w:rsid w:val="00C9318D"/>
    <w:rsid w:val="00C94106"/>
    <w:rsid w:val="00C941FD"/>
    <w:rsid w:val="00C94791"/>
    <w:rsid w:val="00C9489C"/>
    <w:rsid w:val="00C94EFB"/>
    <w:rsid w:val="00C95846"/>
    <w:rsid w:val="00C971A2"/>
    <w:rsid w:val="00C976DB"/>
    <w:rsid w:val="00CA001B"/>
    <w:rsid w:val="00CA1326"/>
    <w:rsid w:val="00CA1956"/>
    <w:rsid w:val="00CA1DC0"/>
    <w:rsid w:val="00CA2164"/>
    <w:rsid w:val="00CA2351"/>
    <w:rsid w:val="00CA2B1F"/>
    <w:rsid w:val="00CA2D13"/>
    <w:rsid w:val="00CA2E65"/>
    <w:rsid w:val="00CA337B"/>
    <w:rsid w:val="00CA388D"/>
    <w:rsid w:val="00CA3C37"/>
    <w:rsid w:val="00CA4386"/>
    <w:rsid w:val="00CA43EE"/>
    <w:rsid w:val="00CA501F"/>
    <w:rsid w:val="00CA537C"/>
    <w:rsid w:val="00CA56D1"/>
    <w:rsid w:val="00CA5F5D"/>
    <w:rsid w:val="00CA6253"/>
    <w:rsid w:val="00CA7484"/>
    <w:rsid w:val="00CA7DE9"/>
    <w:rsid w:val="00CA7F75"/>
    <w:rsid w:val="00CB0877"/>
    <w:rsid w:val="00CB0D4C"/>
    <w:rsid w:val="00CB1222"/>
    <w:rsid w:val="00CB1B8B"/>
    <w:rsid w:val="00CB2180"/>
    <w:rsid w:val="00CB25EB"/>
    <w:rsid w:val="00CB26A9"/>
    <w:rsid w:val="00CB2DCA"/>
    <w:rsid w:val="00CB348D"/>
    <w:rsid w:val="00CB3D64"/>
    <w:rsid w:val="00CB3E1E"/>
    <w:rsid w:val="00CB3E58"/>
    <w:rsid w:val="00CB3F56"/>
    <w:rsid w:val="00CB41CC"/>
    <w:rsid w:val="00CB45FF"/>
    <w:rsid w:val="00CB4693"/>
    <w:rsid w:val="00CB495F"/>
    <w:rsid w:val="00CB4E33"/>
    <w:rsid w:val="00CB4E65"/>
    <w:rsid w:val="00CB4F4F"/>
    <w:rsid w:val="00CB5924"/>
    <w:rsid w:val="00CB5CB2"/>
    <w:rsid w:val="00CB5E7E"/>
    <w:rsid w:val="00CB730E"/>
    <w:rsid w:val="00CB76F8"/>
    <w:rsid w:val="00CB77F2"/>
    <w:rsid w:val="00CC12E7"/>
    <w:rsid w:val="00CC17A1"/>
    <w:rsid w:val="00CC277B"/>
    <w:rsid w:val="00CC2CD4"/>
    <w:rsid w:val="00CC2D79"/>
    <w:rsid w:val="00CC325C"/>
    <w:rsid w:val="00CC3A4C"/>
    <w:rsid w:val="00CC3F7C"/>
    <w:rsid w:val="00CC62E5"/>
    <w:rsid w:val="00CC64D1"/>
    <w:rsid w:val="00CC666F"/>
    <w:rsid w:val="00CC67A1"/>
    <w:rsid w:val="00CC6879"/>
    <w:rsid w:val="00CC7E58"/>
    <w:rsid w:val="00CC7FF1"/>
    <w:rsid w:val="00CD0B1B"/>
    <w:rsid w:val="00CD0C10"/>
    <w:rsid w:val="00CD0F64"/>
    <w:rsid w:val="00CD11DE"/>
    <w:rsid w:val="00CD133C"/>
    <w:rsid w:val="00CD16B4"/>
    <w:rsid w:val="00CD1C9C"/>
    <w:rsid w:val="00CD1D28"/>
    <w:rsid w:val="00CD1D2C"/>
    <w:rsid w:val="00CD20D8"/>
    <w:rsid w:val="00CD35DF"/>
    <w:rsid w:val="00CD39DB"/>
    <w:rsid w:val="00CD3D8E"/>
    <w:rsid w:val="00CD5203"/>
    <w:rsid w:val="00CD56AF"/>
    <w:rsid w:val="00CD58D4"/>
    <w:rsid w:val="00CD63B2"/>
    <w:rsid w:val="00CD6716"/>
    <w:rsid w:val="00CD681D"/>
    <w:rsid w:val="00CD6C1C"/>
    <w:rsid w:val="00CD775A"/>
    <w:rsid w:val="00CD7CD7"/>
    <w:rsid w:val="00CE0158"/>
    <w:rsid w:val="00CE01B8"/>
    <w:rsid w:val="00CE0791"/>
    <w:rsid w:val="00CE0F58"/>
    <w:rsid w:val="00CE12A9"/>
    <w:rsid w:val="00CE1851"/>
    <w:rsid w:val="00CE198F"/>
    <w:rsid w:val="00CE1C35"/>
    <w:rsid w:val="00CE1DAF"/>
    <w:rsid w:val="00CE1F32"/>
    <w:rsid w:val="00CE3007"/>
    <w:rsid w:val="00CE324D"/>
    <w:rsid w:val="00CE3318"/>
    <w:rsid w:val="00CE3CAF"/>
    <w:rsid w:val="00CE3F0B"/>
    <w:rsid w:val="00CE421C"/>
    <w:rsid w:val="00CE4394"/>
    <w:rsid w:val="00CE477D"/>
    <w:rsid w:val="00CE502C"/>
    <w:rsid w:val="00CE5A9F"/>
    <w:rsid w:val="00CE66AF"/>
    <w:rsid w:val="00CE6F50"/>
    <w:rsid w:val="00CE7347"/>
    <w:rsid w:val="00CF1032"/>
    <w:rsid w:val="00CF12F2"/>
    <w:rsid w:val="00CF235F"/>
    <w:rsid w:val="00CF2D68"/>
    <w:rsid w:val="00CF2FD4"/>
    <w:rsid w:val="00CF2FD5"/>
    <w:rsid w:val="00CF327A"/>
    <w:rsid w:val="00CF3BA4"/>
    <w:rsid w:val="00CF41CD"/>
    <w:rsid w:val="00CF521C"/>
    <w:rsid w:val="00CF6FCF"/>
    <w:rsid w:val="00CF70D9"/>
    <w:rsid w:val="00CF72CA"/>
    <w:rsid w:val="00CF763B"/>
    <w:rsid w:val="00CF7990"/>
    <w:rsid w:val="00CF7B94"/>
    <w:rsid w:val="00D00132"/>
    <w:rsid w:val="00D00657"/>
    <w:rsid w:val="00D01885"/>
    <w:rsid w:val="00D01E9B"/>
    <w:rsid w:val="00D023D7"/>
    <w:rsid w:val="00D026E0"/>
    <w:rsid w:val="00D04500"/>
    <w:rsid w:val="00D050D8"/>
    <w:rsid w:val="00D05358"/>
    <w:rsid w:val="00D054F8"/>
    <w:rsid w:val="00D05C4D"/>
    <w:rsid w:val="00D06A56"/>
    <w:rsid w:val="00D06B8F"/>
    <w:rsid w:val="00D06C1A"/>
    <w:rsid w:val="00D07196"/>
    <w:rsid w:val="00D10604"/>
    <w:rsid w:val="00D10813"/>
    <w:rsid w:val="00D11982"/>
    <w:rsid w:val="00D12D6A"/>
    <w:rsid w:val="00D14814"/>
    <w:rsid w:val="00D153C4"/>
    <w:rsid w:val="00D153FC"/>
    <w:rsid w:val="00D157CA"/>
    <w:rsid w:val="00D163E8"/>
    <w:rsid w:val="00D164D9"/>
    <w:rsid w:val="00D167B7"/>
    <w:rsid w:val="00D16912"/>
    <w:rsid w:val="00D16A93"/>
    <w:rsid w:val="00D16BE6"/>
    <w:rsid w:val="00D174D8"/>
    <w:rsid w:val="00D17B18"/>
    <w:rsid w:val="00D17B24"/>
    <w:rsid w:val="00D17EDB"/>
    <w:rsid w:val="00D21127"/>
    <w:rsid w:val="00D21411"/>
    <w:rsid w:val="00D2155A"/>
    <w:rsid w:val="00D2357B"/>
    <w:rsid w:val="00D246E4"/>
    <w:rsid w:val="00D248A2"/>
    <w:rsid w:val="00D24EAE"/>
    <w:rsid w:val="00D25314"/>
    <w:rsid w:val="00D254B0"/>
    <w:rsid w:val="00D26DBC"/>
    <w:rsid w:val="00D27024"/>
    <w:rsid w:val="00D27151"/>
    <w:rsid w:val="00D300F9"/>
    <w:rsid w:val="00D30389"/>
    <w:rsid w:val="00D30B08"/>
    <w:rsid w:val="00D30FB2"/>
    <w:rsid w:val="00D31210"/>
    <w:rsid w:val="00D31FB7"/>
    <w:rsid w:val="00D328F8"/>
    <w:rsid w:val="00D33082"/>
    <w:rsid w:val="00D33F7B"/>
    <w:rsid w:val="00D345D8"/>
    <w:rsid w:val="00D349ED"/>
    <w:rsid w:val="00D35481"/>
    <w:rsid w:val="00D35F12"/>
    <w:rsid w:val="00D36E0F"/>
    <w:rsid w:val="00D378B3"/>
    <w:rsid w:val="00D40821"/>
    <w:rsid w:val="00D40B83"/>
    <w:rsid w:val="00D41072"/>
    <w:rsid w:val="00D41182"/>
    <w:rsid w:val="00D41AE3"/>
    <w:rsid w:val="00D41D89"/>
    <w:rsid w:val="00D429E8"/>
    <w:rsid w:val="00D434E9"/>
    <w:rsid w:val="00D43789"/>
    <w:rsid w:val="00D437D8"/>
    <w:rsid w:val="00D43F3B"/>
    <w:rsid w:val="00D4404A"/>
    <w:rsid w:val="00D4427C"/>
    <w:rsid w:val="00D44AAC"/>
    <w:rsid w:val="00D453B2"/>
    <w:rsid w:val="00D45938"/>
    <w:rsid w:val="00D45DE6"/>
    <w:rsid w:val="00D460A7"/>
    <w:rsid w:val="00D46512"/>
    <w:rsid w:val="00D46799"/>
    <w:rsid w:val="00D46FAC"/>
    <w:rsid w:val="00D47456"/>
    <w:rsid w:val="00D478B0"/>
    <w:rsid w:val="00D502B0"/>
    <w:rsid w:val="00D502C6"/>
    <w:rsid w:val="00D50657"/>
    <w:rsid w:val="00D50687"/>
    <w:rsid w:val="00D5121B"/>
    <w:rsid w:val="00D512A2"/>
    <w:rsid w:val="00D51441"/>
    <w:rsid w:val="00D5182A"/>
    <w:rsid w:val="00D51F10"/>
    <w:rsid w:val="00D53E28"/>
    <w:rsid w:val="00D5435F"/>
    <w:rsid w:val="00D5450C"/>
    <w:rsid w:val="00D5453D"/>
    <w:rsid w:val="00D54AB5"/>
    <w:rsid w:val="00D55689"/>
    <w:rsid w:val="00D562EB"/>
    <w:rsid w:val="00D5636E"/>
    <w:rsid w:val="00D564A8"/>
    <w:rsid w:val="00D57038"/>
    <w:rsid w:val="00D57156"/>
    <w:rsid w:val="00D57508"/>
    <w:rsid w:val="00D60BD0"/>
    <w:rsid w:val="00D61309"/>
    <w:rsid w:val="00D625DB"/>
    <w:rsid w:val="00D632BD"/>
    <w:rsid w:val="00D6350B"/>
    <w:rsid w:val="00D6396C"/>
    <w:rsid w:val="00D64668"/>
    <w:rsid w:val="00D6581F"/>
    <w:rsid w:val="00D65EA5"/>
    <w:rsid w:val="00D663F9"/>
    <w:rsid w:val="00D6696A"/>
    <w:rsid w:val="00D66EAB"/>
    <w:rsid w:val="00D6742C"/>
    <w:rsid w:val="00D711C4"/>
    <w:rsid w:val="00D71400"/>
    <w:rsid w:val="00D71E80"/>
    <w:rsid w:val="00D7265E"/>
    <w:rsid w:val="00D72761"/>
    <w:rsid w:val="00D72C35"/>
    <w:rsid w:val="00D7313D"/>
    <w:rsid w:val="00D73250"/>
    <w:rsid w:val="00D73306"/>
    <w:rsid w:val="00D735BC"/>
    <w:rsid w:val="00D73772"/>
    <w:rsid w:val="00D73E0C"/>
    <w:rsid w:val="00D73E44"/>
    <w:rsid w:val="00D74C84"/>
    <w:rsid w:val="00D74CA0"/>
    <w:rsid w:val="00D74E32"/>
    <w:rsid w:val="00D753F7"/>
    <w:rsid w:val="00D75825"/>
    <w:rsid w:val="00D7585E"/>
    <w:rsid w:val="00D75EBE"/>
    <w:rsid w:val="00D765F5"/>
    <w:rsid w:val="00D769E2"/>
    <w:rsid w:val="00D76F39"/>
    <w:rsid w:val="00D779BD"/>
    <w:rsid w:val="00D77F89"/>
    <w:rsid w:val="00D80856"/>
    <w:rsid w:val="00D80C7D"/>
    <w:rsid w:val="00D8118C"/>
    <w:rsid w:val="00D817D2"/>
    <w:rsid w:val="00D81BF7"/>
    <w:rsid w:val="00D81EDC"/>
    <w:rsid w:val="00D8391D"/>
    <w:rsid w:val="00D83C8F"/>
    <w:rsid w:val="00D85084"/>
    <w:rsid w:val="00D851CB"/>
    <w:rsid w:val="00D8561D"/>
    <w:rsid w:val="00D86983"/>
    <w:rsid w:val="00D87CAE"/>
    <w:rsid w:val="00D906C2"/>
    <w:rsid w:val="00D9071C"/>
    <w:rsid w:val="00D91292"/>
    <w:rsid w:val="00D912A4"/>
    <w:rsid w:val="00D91355"/>
    <w:rsid w:val="00D91648"/>
    <w:rsid w:val="00D91EB7"/>
    <w:rsid w:val="00D92E09"/>
    <w:rsid w:val="00D932E3"/>
    <w:rsid w:val="00D9406D"/>
    <w:rsid w:val="00D9431D"/>
    <w:rsid w:val="00D94471"/>
    <w:rsid w:val="00D947FC"/>
    <w:rsid w:val="00D94E3B"/>
    <w:rsid w:val="00D9550D"/>
    <w:rsid w:val="00D95745"/>
    <w:rsid w:val="00D95DF0"/>
    <w:rsid w:val="00D96489"/>
    <w:rsid w:val="00D967ED"/>
    <w:rsid w:val="00D972C8"/>
    <w:rsid w:val="00DA02D1"/>
    <w:rsid w:val="00DA02E4"/>
    <w:rsid w:val="00DA08DC"/>
    <w:rsid w:val="00DA0A1F"/>
    <w:rsid w:val="00DA0C4D"/>
    <w:rsid w:val="00DA24DA"/>
    <w:rsid w:val="00DA2D75"/>
    <w:rsid w:val="00DA3269"/>
    <w:rsid w:val="00DA35CD"/>
    <w:rsid w:val="00DA5452"/>
    <w:rsid w:val="00DA5F25"/>
    <w:rsid w:val="00DA6182"/>
    <w:rsid w:val="00DA675F"/>
    <w:rsid w:val="00DA7C7B"/>
    <w:rsid w:val="00DB0189"/>
    <w:rsid w:val="00DB0760"/>
    <w:rsid w:val="00DB0CF1"/>
    <w:rsid w:val="00DB1005"/>
    <w:rsid w:val="00DB114F"/>
    <w:rsid w:val="00DB142A"/>
    <w:rsid w:val="00DB1E9B"/>
    <w:rsid w:val="00DB27EF"/>
    <w:rsid w:val="00DB2A9F"/>
    <w:rsid w:val="00DB35CB"/>
    <w:rsid w:val="00DB48FB"/>
    <w:rsid w:val="00DB4A88"/>
    <w:rsid w:val="00DB5093"/>
    <w:rsid w:val="00DB595C"/>
    <w:rsid w:val="00DB5AEA"/>
    <w:rsid w:val="00DB5EB3"/>
    <w:rsid w:val="00DB626C"/>
    <w:rsid w:val="00DB6DC9"/>
    <w:rsid w:val="00DB70F6"/>
    <w:rsid w:val="00DB7702"/>
    <w:rsid w:val="00DB77BC"/>
    <w:rsid w:val="00DB7C77"/>
    <w:rsid w:val="00DB7C87"/>
    <w:rsid w:val="00DC096A"/>
    <w:rsid w:val="00DC11FC"/>
    <w:rsid w:val="00DC1779"/>
    <w:rsid w:val="00DC1ABF"/>
    <w:rsid w:val="00DC24CC"/>
    <w:rsid w:val="00DC391A"/>
    <w:rsid w:val="00DC3A2D"/>
    <w:rsid w:val="00DC410A"/>
    <w:rsid w:val="00DC502B"/>
    <w:rsid w:val="00DC5822"/>
    <w:rsid w:val="00DC5B69"/>
    <w:rsid w:val="00DC5D07"/>
    <w:rsid w:val="00DC716B"/>
    <w:rsid w:val="00DC791E"/>
    <w:rsid w:val="00DC7C37"/>
    <w:rsid w:val="00DD0337"/>
    <w:rsid w:val="00DD0584"/>
    <w:rsid w:val="00DD07C4"/>
    <w:rsid w:val="00DD0A14"/>
    <w:rsid w:val="00DD124B"/>
    <w:rsid w:val="00DD16BA"/>
    <w:rsid w:val="00DD17BD"/>
    <w:rsid w:val="00DD1A6F"/>
    <w:rsid w:val="00DD1BD3"/>
    <w:rsid w:val="00DD2120"/>
    <w:rsid w:val="00DD238B"/>
    <w:rsid w:val="00DD37CE"/>
    <w:rsid w:val="00DD3E4D"/>
    <w:rsid w:val="00DD4002"/>
    <w:rsid w:val="00DD44D2"/>
    <w:rsid w:val="00DD4C92"/>
    <w:rsid w:val="00DD5030"/>
    <w:rsid w:val="00DD52E0"/>
    <w:rsid w:val="00DD5639"/>
    <w:rsid w:val="00DD5973"/>
    <w:rsid w:val="00DD5EE4"/>
    <w:rsid w:val="00DD682D"/>
    <w:rsid w:val="00DD71A0"/>
    <w:rsid w:val="00DD747E"/>
    <w:rsid w:val="00DD7789"/>
    <w:rsid w:val="00DE0787"/>
    <w:rsid w:val="00DE19FC"/>
    <w:rsid w:val="00DE2E42"/>
    <w:rsid w:val="00DE4249"/>
    <w:rsid w:val="00DE4372"/>
    <w:rsid w:val="00DE45C2"/>
    <w:rsid w:val="00DE481C"/>
    <w:rsid w:val="00DE511C"/>
    <w:rsid w:val="00DE5B7E"/>
    <w:rsid w:val="00DE5FCB"/>
    <w:rsid w:val="00DE6E0E"/>
    <w:rsid w:val="00DE701D"/>
    <w:rsid w:val="00DE7034"/>
    <w:rsid w:val="00DE7D73"/>
    <w:rsid w:val="00DE7E31"/>
    <w:rsid w:val="00DF0351"/>
    <w:rsid w:val="00DF0AD0"/>
    <w:rsid w:val="00DF0E41"/>
    <w:rsid w:val="00DF0FF8"/>
    <w:rsid w:val="00DF18C1"/>
    <w:rsid w:val="00DF1AAB"/>
    <w:rsid w:val="00DF224D"/>
    <w:rsid w:val="00DF3500"/>
    <w:rsid w:val="00DF3CD8"/>
    <w:rsid w:val="00DF3CEA"/>
    <w:rsid w:val="00DF4963"/>
    <w:rsid w:val="00DF5284"/>
    <w:rsid w:val="00DF5815"/>
    <w:rsid w:val="00DF6323"/>
    <w:rsid w:val="00DF6A95"/>
    <w:rsid w:val="00DF6BF9"/>
    <w:rsid w:val="00DF7177"/>
    <w:rsid w:val="00DF73AA"/>
    <w:rsid w:val="00DF73CE"/>
    <w:rsid w:val="00DF7599"/>
    <w:rsid w:val="00E00831"/>
    <w:rsid w:val="00E00981"/>
    <w:rsid w:val="00E00F0D"/>
    <w:rsid w:val="00E01FD8"/>
    <w:rsid w:val="00E0227B"/>
    <w:rsid w:val="00E025F7"/>
    <w:rsid w:val="00E02A47"/>
    <w:rsid w:val="00E02F79"/>
    <w:rsid w:val="00E02FA2"/>
    <w:rsid w:val="00E0302E"/>
    <w:rsid w:val="00E031C3"/>
    <w:rsid w:val="00E0324D"/>
    <w:rsid w:val="00E039FC"/>
    <w:rsid w:val="00E05564"/>
    <w:rsid w:val="00E05ED9"/>
    <w:rsid w:val="00E06610"/>
    <w:rsid w:val="00E0678F"/>
    <w:rsid w:val="00E078BC"/>
    <w:rsid w:val="00E1047C"/>
    <w:rsid w:val="00E10534"/>
    <w:rsid w:val="00E1150C"/>
    <w:rsid w:val="00E118E8"/>
    <w:rsid w:val="00E11FDF"/>
    <w:rsid w:val="00E12645"/>
    <w:rsid w:val="00E1296E"/>
    <w:rsid w:val="00E12A72"/>
    <w:rsid w:val="00E1352B"/>
    <w:rsid w:val="00E14CAC"/>
    <w:rsid w:val="00E15597"/>
    <w:rsid w:val="00E15799"/>
    <w:rsid w:val="00E15B73"/>
    <w:rsid w:val="00E16597"/>
    <w:rsid w:val="00E1690A"/>
    <w:rsid w:val="00E169D0"/>
    <w:rsid w:val="00E16C37"/>
    <w:rsid w:val="00E17399"/>
    <w:rsid w:val="00E17612"/>
    <w:rsid w:val="00E202C4"/>
    <w:rsid w:val="00E206BD"/>
    <w:rsid w:val="00E206F4"/>
    <w:rsid w:val="00E2142D"/>
    <w:rsid w:val="00E21BAB"/>
    <w:rsid w:val="00E21D18"/>
    <w:rsid w:val="00E22047"/>
    <w:rsid w:val="00E23A9A"/>
    <w:rsid w:val="00E2409A"/>
    <w:rsid w:val="00E2447E"/>
    <w:rsid w:val="00E24523"/>
    <w:rsid w:val="00E24942"/>
    <w:rsid w:val="00E24B0D"/>
    <w:rsid w:val="00E24B11"/>
    <w:rsid w:val="00E24F7E"/>
    <w:rsid w:val="00E2532D"/>
    <w:rsid w:val="00E25633"/>
    <w:rsid w:val="00E267A8"/>
    <w:rsid w:val="00E274C2"/>
    <w:rsid w:val="00E2777E"/>
    <w:rsid w:val="00E278ED"/>
    <w:rsid w:val="00E279A1"/>
    <w:rsid w:val="00E30AA9"/>
    <w:rsid w:val="00E31341"/>
    <w:rsid w:val="00E31362"/>
    <w:rsid w:val="00E315B6"/>
    <w:rsid w:val="00E32597"/>
    <w:rsid w:val="00E32997"/>
    <w:rsid w:val="00E32AF6"/>
    <w:rsid w:val="00E32CE1"/>
    <w:rsid w:val="00E333A7"/>
    <w:rsid w:val="00E34BC7"/>
    <w:rsid w:val="00E3575B"/>
    <w:rsid w:val="00E35AC8"/>
    <w:rsid w:val="00E3665E"/>
    <w:rsid w:val="00E370D8"/>
    <w:rsid w:val="00E377FA"/>
    <w:rsid w:val="00E37A88"/>
    <w:rsid w:val="00E37BA2"/>
    <w:rsid w:val="00E400DA"/>
    <w:rsid w:val="00E40248"/>
    <w:rsid w:val="00E4030F"/>
    <w:rsid w:val="00E403FC"/>
    <w:rsid w:val="00E40535"/>
    <w:rsid w:val="00E408C5"/>
    <w:rsid w:val="00E4093F"/>
    <w:rsid w:val="00E4103B"/>
    <w:rsid w:val="00E41055"/>
    <w:rsid w:val="00E41362"/>
    <w:rsid w:val="00E4196D"/>
    <w:rsid w:val="00E41DB3"/>
    <w:rsid w:val="00E41E8D"/>
    <w:rsid w:val="00E41F91"/>
    <w:rsid w:val="00E4297C"/>
    <w:rsid w:val="00E42C5D"/>
    <w:rsid w:val="00E43814"/>
    <w:rsid w:val="00E43FA6"/>
    <w:rsid w:val="00E44CAB"/>
    <w:rsid w:val="00E44F29"/>
    <w:rsid w:val="00E4502A"/>
    <w:rsid w:val="00E45063"/>
    <w:rsid w:val="00E45098"/>
    <w:rsid w:val="00E45CFF"/>
    <w:rsid w:val="00E45E29"/>
    <w:rsid w:val="00E46BD0"/>
    <w:rsid w:val="00E47086"/>
    <w:rsid w:val="00E50429"/>
    <w:rsid w:val="00E51039"/>
    <w:rsid w:val="00E51A08"/>
    <w:rsid w:val="00E5283E"/>
    <w:rsid w:val="00E528A9"/>
    <w:rsid w:val="00E52B86"/>
    <w:rsid w:val="00E52D7D"/>
    <w:rsid w:val="00E538C7"/>
    <w:rsid w:val="00E53D2F"/>
    <w:rsid w:val="00E53F0C"/>
    <w:rsid w:val="00E5411C"/>
    <w:rsid w:val="00E5519F"/>
    <w:rsid w:val="00E5626A"/>
    <w:rsid w:val="00E56304"/>
    <w:rsid w:val="00E566A7"/>
    <w:rsid w:val="00E56CA6"/>
    <w:rsid w:val="00E573C7"/>
    <w:rsid w:val="00E57A0B"/>
    <w:rsid w:val="00E57D27"/>
    <w:rsid w:val="00E607F3"/>
    <w:rsid w:val="00E60A85"/>
    <w:rsid w:val="00E61115"/>
    <w:rsid w:val="00E6225A"/>
    <w:rsid w:val="00E623A0"/>
    <w:rsid w:val="00E627AF"/>
    <w:rsid w:val="00E628DA"/>
    <w:rsid w:val="00E63087"/>
    <w:rsid w:val="00E630D0"/>
    <w:rsid w:val="00E63370"/>
    <w:rsid w:val="00E638BA"/>
    <w:rsid w:val="00E638C8"/>
    <w:rsid w:val="00E64C1C"/>
    <w:rsid w:val="00E65D96"/>
    <w:rsid w:val="00E66533"/>
    <w:rsid w:val="00E66853"/>
    <w:rsid w:val="00E669A5"/>
    <w:rsid w:val="00E67296"/>
    <w:rsid w:val="00E676E2"/>
    <w:rsid w:val="00E67EB3"/>
    <w:rsid w:val="00E700A6"/>
    <w:rsid w:val="00E70624"/>
    <w:rsid w:val="00E707A4"/>
    <w:rsid w:val="00E71446"/>
    <w:rsid w:val="00E71D6B"/>
    <w:rsid w:val="00E72711"/>
    <w:rsid w:val="00E72897"/>
    <w:rsid w:val="00E72A7A"/>
    <w:rsid w:val="00E730EB"/>
    <w:rsid w:val="00E731D5"/>
    <w:rsid w:val="00E73730"/>
    <w:rsid w:val="00E73963"/>
    <w:rsid w:val="00E74262"/>
    <w:rsid w:val="00E74351"/>
    <w:rsid w:val="00E7473A"/>
    <w:rsid w:val="00E7494D"/>
    <w:rsid w:val="00E74CBA"/>
    <w:rsid w:val="00E74E97"/>
    <w:rsid w:val="00E75190"/>
    <w:rsid w:val="00E77599"/>
    <w:rsid w:val="00E77A2D"/>
    <w:rsid w:val="00E77DDD"/>
    <w:rsid w:val="00E80633"/>
    <w:rsid w:val="00E807C6"/>
    <w:rsid w:val="00E80A1C"/>
    <w:rsid w:val="00E80AE2"/>
    <w:rsid w:val="00E81461"/>
    <w:rsid w:val="00E821D1"/>
    <w:rsid w:val="00E82279"/>
    <w:rsid w:val="00E828CC"/>
    <w:rsid w:val="00E82C4E"/>
    <w:rsid w:val="00E82F71"/>
    <w:rsid w:val="00E8479C"/>
    <w:rsid w:val="00E849BA"/>
    <w:rsid w:val="00E849E8"/>
    <w:rsid w:val="00E84F0B"/>
    <w:rsid w:val="00E8536E"/>
    <w:rsid w:val="00E853B0"/>
    <w:rsid w:val="00E8546C"/>
    <w:rsid w:val="00E85C92"/>
    <w:rsid w:val="00E863A1"/>
    <w:rsid w:val="00E86A96"/>
    <w:rsid w:val="00E8731C"/>
    <w:rsid w:val="00E90B3C"/>
    <w:rsid w:val="00E913F4"/>
    <w:rsid w:val="00E91913"/>
    <w:rsid w:val="00E91D87"/>
    <w:rsid w:val="00E91F58"/>
    <w:rsid w:val="00E926C0"/>
    <w:rsid w:val="00E93157"/>
    <w:rsid w:val="00E9338A"/>
    <w:rsid w:val="00E94136"/>
    <w:rsid w:val="00E9468E"/>
    <w:rsid w:val="00E95C12"/>
    <w:rsid w:val="00E95C31"/>
    <w:rsid w:val="00E971AE"/>
    <w:rsid w:val="00E97A2D"/>
    <w:rsid w:val="00E97D7C"/>
    <w:rsid w:val="00EA07AA"/>
    <w:rsid w:val="00EA0A13"/>
    <w:rsid w:val="00EA0C77"/>
    <w:rsid w:val="00EA0CD5"/>
    <w:rsid w:val="00EA0EEC"/>
    <w:rsid w:val="00EA2075"/>
    <w:rsid w:val="00EA30F5"/>
    <w:rsid w:val="00EA3B23"/>
    <w:rsid w:val="00EA3C58"/>
    <w:rsid w:val="00EA4279"/>
    <w:rsid w:val="00EA4498"/>
    <w:rsid w:val="00EA4918"/>
    <w:rsid w:val="00EA5012"/>
    <w:rsid w:val="00EA5C01"/>
    <w:rsid w:val="00EA62ED"/>
    <w:rsid w:val="00EA6308"/>
    <w:rsid w:val="00EA700D"/>
    <w:rsid w:val="00EA73CC"/>
    <w:rsid w:val="00EA7692"/>
    <w:rsid w:val="00EA7887"/>
    <w:rsid w:val="00EA7B71"/>
    <w:rsid w:val="00EB0B19"/>
    <w:rsid w:val="00EB0D65"/>
    <w:rsid w:val="00EB0E5E"/>
    <w:rsid w:val="00EB0FFA"/>
    <w:rsid w:val="00EB1A3F"/>
    <w:rsid w:val="00EB1AD2"/>
    <w:rsid w:val="00EB1C22"/>
    <w:rsid w:val="00EB21C0"/>
    <w:rsid w:val="00EB2C7F"/>
    <w:rsid w:val="00EB2E17"/>
    <w:rsid w:val="00EB30D9"/>
    <w:rsid w:val="00EB31E4"/>
    <w:rsid w:val="00EB350D"/>
    <w:rsid w:val="00EB39F6"/>
    <w:rsid w:val="00EB409A"/>
    <w:rsid w:val="00EB4714"/>
    <w:rsid w:val="00EB5A16"/>
    <w:rsid w:val="00EB63D2"/>
    <w:rsid w:val="00EB67C4"/>
    <w:rsid w:val="00EB6BB0"/>
    <w:rsid w:val="00EB6D16"/>
    <w:rsid w:val="00EB716D"/>
    <w:rsid w:val="00EB72B4"/>
    <w:rsid w:val="00EC01D0"/>
    <w:rsid w:val="00EC1E16"/>
    <w:rsid w:val="00EC23DB"/>
    <w:rsid w:val="00EC28DF"/>
    <w:rsid w:val="00EC2B33"/>
    <w:rsid w:val="00EC2CFF"/>
    <w:rsid w:val="00EC3663"/>
    <w:rsid w:val="00EC39BA"/>
    <w:rsid w:val="00EC4D97"/>
    <w:rsid w:val="00EC51FD"/>
    <w:rsid w:val="00EC5257"/>
    <w:rsid w:val="00EC626B"/>
    <w:rsid w:val="00EC62DD"/>
    <w:rsid w:val="00EC6749"/>
    <w:rsid w:val="00EC6FB6"/>
    <w:rsid w:val="00EC7084"/>
    <w:rsid w:val="00EC75E5"/>
    <w:rsid w:val="00ED04F6"/>
    <w:rsid w:val="00ED0848"/>
    <w:rsid w:val="00ED09ED"/>
    <w:rsid w:val="00ED2357"/>
    <w:rsid w:val="00ED27CE"/>
    <w:rsid w:val="00ED3494"/>
    <w:rsid w:val="00ED3767"/>
    <w:rsid w:val="00ED376F"/>
    <w:rsid w:val="00ED3853"/>
    <w:rsid w:val="00ED3D93"/>
    <w:rsid w:val="00ED40ED"/>
    <w:rsid w:val="00ED4270"/>
    <w:rsid w:val="00ED49C2"/>
    <w:rsid w:val="00ED4DFB"/>
    <w:rsid w:val="00ED5042"/>
    <w:rsid w:val="00ED570D"/>
    <w:rsid w:val="00ED5BA2"/>
    <w:rsid w:val="00ED6039"/>
    <w:rsid w:val="00ED63F6"/>
    <w:rsid w:val="00ED7039"/>
    <w:rsid w:val="00ED7139"/>
    <w:rsid w:val="00ED71B0"/>
    <w:rsid w:val="00ED75A7"/>
    <w:rsid w:val="00ED76EE"/>
    <w:rsid w:val="00ED78EE"/>
    <w:rsid w:val="00EE0025"/>
    <w:rsid w:val="00EE0C8C"/>
    <w:rsid w:val="00EE0DE0"/>
    <w:rsid w:val="00EE1062"/>
    <w:rsid w:val="00EE253D"/>
    <w:rsid w:val="00EE276C"/>
    <w:rsid w:val="00EE27B0"/>
    <w:rsid w:val="00EE2E22"/>
    <w:rsid w:val="00EE367C"/>
    <w:rsid w:val="00EE382D"/>
    <w:rsid w:val="00EE3D40"/>
    <w:rsid w:val="00EE40CB"/>
    <w:rsid w:val="00EE4F38"/>
    <w:rsid w:val="00EE542A"/>
    <w:rsid w:val="00EE54E6"/>
    <w:rsid w:val="00EE558E"/>
    <w:rsid w:val="00EE5B05"/>
    <w:rsid w:val="00EE67A4"/>
    <w:rsid w:val="00EE6D21"/>
    <w:rsid w:val="00EE7578"/>
    <w:rsid w:val="00EE7678"/>
    <w:rsid w:val="00EE7C19"/>
    <w:rsid w:val="00EF0D34"/>
    <w:rsid w:val="00EF0D78"/>
    <w:rsid w:val="00EF0E29"/>
    <w:rsid w:val="00EF11B3"/>
    <w:rsid w:val="00EF158C"/>
    <w:rsid w:val="00EF2413"/>
    <w:rsid w:val="00EF2DF9"/>
    <w:rsid w:val="00EF33D6"/>
    <w:rsid w:val="00EF3459"/>
    <w:rsid w:val="00EF34B9"/>
    <w:rsid w:val="00EF3C13"/>
    <w:rsid w:val="00EF48CC"/>
    <w:rsid w:val="00EF51D0"/>
    <w:rsid w:val="00EF5364"/>
    <w:rsid w:val="00EF55A5"/>
    <w:rsid w:val="00EF5895"/>
    <w:rsid w:val="00EF5D64"/>
    <w:rsid w:val="00EF5E66"/>
    <w:rsid w:val="00EF5F36"/>
    <w:rsid w:val="00EF6670"/>
    <w:rsid w:val="00EF710A"/>
    <w:rsid w:val="00EF7CCE"/>
    <w:rsid w:val="00F0007F"/>
    <w:rsid w:val="00F01561"/>
    <w:rsid w:val="00F01AF0"/>
    <w:rsid w:val="00F0300D"/>
    <w:rsid w:val="00F03178"/>
    <w:rsid w:val="00F03219"/>
    <w:rsid w:val="00F04161"/>
    <w:rsid w:val="00F04DE0"/>
    <w:rsid w:val="00F0521A"/>
    <w:rsid w:val="00F05367"/>
    <w:rsid w:val="00F05499"/>
    <w:rsid w:val="00F05861"/>
    <w:rsid w:val="00F06613"/>
    <w:rsid w:val="00F066A2"/>
    <w:rsid w:val="00F1021A"/>
    <w:rsid w:val="00F1097E"/>
    <w:rsid w:val="00F10CFE"/>
    <w:rsid w:val="00F1129F"/>
    <w:rsid w:val="00F125D0"/>
    <w:rsid w:val="00F1267B"/>
    <w:rsid w:val="00F12B77"/>
    <w:rsid w:val="00F12DC8"/>
    <w:rsid w:val="00F14160"/>
    <w:rsid w:val="00F14314"/>
    <w:rsid w:val="00F143AC"/>
    <w:rsid w:val="00F14A91"/>
    <w:rsid w:val="00F1559C"/>
    <w:rsid w:val="00F15B0F"/>
    <w:rsid w:val="00F1692A"/>
    <w:rsid w:val="00F1695C"/>
    <w:rsid w:val="00F16D0F"/>
    <w:rsid w:val="00F17022"/>
    <w:rsid w:val="00F17E60"/>
    <w:rsid w:val="00F200D8"/>
    <w:rsid w:val="00F208C2"/>
    <w:rsid w:val="00F21E97"/>
    <w:rsid w:val="00F21F11"/>
    <w:rsid w:val="00F2206D"/>
    <w:rsid w:val="00F22149"/>
    <w:rsid w:val="00F22205"/>
    <w:rsid w:val="00F228E0"/>
    <w:rsid w:val="00F22BCD"/>
    <w:rsid w:val="00F22F38"/>
    <w:rsid w:val="00F23CFD"/>
    <w:rsid w:val="00F23F3A"/>
    <w:rsid w:val="00F24209"/>
    <w:rsid w:val="00F24A65"/>
    <w:rsid w:val="00F24DF1"/>
    <w:rsid w:val="00F2570A"/>
    <w:rsid w:val="00F25D32"/>
    <w:rsid w:val="00F26289"/>
    <w:rsid w:val="00F26619"/>
    <w:rsid w:val="00F26DC5"/>
    <w:rsid w:val="00F3027D"/>
    <w:rsid w:val="00F30DC3"/>
    <w:rsid w:val="00F312B6"/>
    <w:rsid w:val="00F31760"/>
    <w:rsid w:val="00F318E6"/>
    <w:rsid w:val="00F318F5"/>
    <w:rsid w:val="00F31D0E"/>
    <w:rsid w:val="00F33814"/>
    <w:rsid w:val="00F33A79"/>
    <w:rsid w:val="00F33E08"/>
    <w:rsid w:val="00F34105"/>
    <w:rsid w:val="00F3427A"/>
    <w:rsid w:val="00F34347"/>
    <w:rsid w:val="00F344BB"/>
    <w:rsid w:val="00F3466D"/>
    <w:rsid w:val="00F3472F"/>
    <w:rsid w:val="00F347ED"/>
    <w:rsid w:val="00F34A65"/>
    <w:rsid w:val="00F34B43"/>
    <w:rsid w:val="00F34D5C"/>
    <w:rsid w:val="00F34E81"/>
    <w:rsid w:val="00F35326"/>
    <w:rsid w:val="00F35CF5"/>
    <w:rsid w:val="00F368FB"/>
    <w:rsid w:val="00F371B7"/>
    <w:rsid w:val="00F37E67"/>
    <w:rsid w:val="00F37EE6"/>
    <w:rsid w:val="00F4025A"/>
    <w:rsid w:val="00F40497"/>
    <w:rsid w:val="00F43277"/>
    <w:rsid w:val="00F434AA"/>
    <w:rsid w:val="00F441DA"/>
    <w:rsid w:val="00F4429A"/>
    <w:rsid w:val="00F443D9"/>
    <w:rsid w:val="00F44673"/>
    <w:rsid w:val="00F44C54"/>
    <w:rsid w:val="00F450C2"/>
    <w:rsid w:val="00F46184"/>
    <w:rsid w:val="00F463C3"/>
    <w:rsid w:val="00F464FC"/>
    <w:rsid w:val="00F46B61"/>
    <w:rsid w:val="00F5032F"/>
    <w:rsid w:val="00F5052C"/>
    <w:rsid w:val="00F508E1"/>
    <w:rsid w:val="00F50BFE"/>
    <w:rsid w:val="00F50FF4"/>
    <w:rsid w:val="00F51257"/>
    <w:rsid w:val="00F51676"/>
    <w:rsid w:val="00F521E8"/>
    <w:rsid w:val="00F52B0F"/>
    <w:rsid w:val="00F530AB"/>
    <w:rsid w:val="00F54B76"/>
    <w:rsid w:val="00F54D51"/>
    <w:rsid w:val="00F551C4"/>
    <w:rsid w:val="00F55450"/>
    <w:rsid w:val="00F56476"/>
    <w:rsid w:val="00F569E2"/>
    <w:rsid w:val="00F5726B"/>
    <w:rsid w:val="00F57BC5"/>
    <w:rsid w:val="00F57BFB"/>
    <w:rsid w:val="00F60EC0"/>
    <w:rsid w:val="00F615B6"/>
    <w:rsid w:val="00F61B30"/>
    <w:rsid w:val="00F62823"/>
    <w:rsid w:val="00F63DBF"/>
    <w:rsid w:val="00F63E9A"/>
    <w:rsid w:val="00F64631"/>
    <w:rsid w:val="00F64BF6"/>
    <w:rsid w:val="00F64D6B"/>
    <w:rsid w:val="00F654B3"/>
    <w:rsid w:val="00F65AE2"/>
    <w:rsid w:val="00F665E5"/>
    <w:rsid w:val="00F673C0"/>
    <w:rsid w:val="00F675EE"/>
    <w:rsid w:val="00F67B12"/>
    <w:rsid w:val="00F71141"/>
    <w:rsid w:val="00F71419"/>
    <w:rsid w:val="00F71C10"/>
    <w:rsid w:val="00F7428D"/>
    <w:rsid w:val="00F7439C"/>
    <w:rsid w:val="00F74A85"/>
    <w:rsid w:val="00F7569A"/>
    <w:rsid w:val="00F75B6C"/>
    <w:rsid w:val="00F7613A"/>
    <w:rsid w:val="00F76423"/>
    <w:rsid w:val="00F7653C"/>
    <w:rsid w:val="00F767B4"/>
    <w:rsid w:val="00F76D69"/>
    <w:rsid w:val="00F76FD0"/>
    <w:rsid w:val="00F770A6"/>
    <w:rsid w:val="00F77104"/>
    <w:rsid w:val="00F778EF"/>
    <w:rsid w:val="00F77AB0"/>
    <w:rsid w:val="00F77C3A"/>
    <w:rsid w:val="00F802AA"/>
    <w:rsid w:val="00F80FE1"/>
    <w:rsid w:val="00F815BA"/>
    <w:rsid w:val="00F817FE"/>
    <w:rsid w:val="00F819FF"/>
    <w:rsid w:val="00F84143"/>
    <w:rsid w:val="00F8444C"/>
    <w:rsid w:val="00F845C0"/>
    <w:rsid w:val="00F8496B"/>
    <w:rsid w:val="00F851BC"/>
    <w:rsid w:val="00F851F1"/>
    <w:rsid w:val="00F852F6"/>
    <w:rsid w:val="00F85A8D"/>
    <w:rsid w:val="00F85E2C"/>
    <w:rsid w:val="00F877FE"/>
    <w:rsid w:val="00F90329"/>
    <w:rsid w:val="00F90ED9"/>
    <w:rsid w:val="00F91038"/>
    <w:rsid w:val="00F91626"/>
    <w:rsid w:val="00F91C48"/>
    <w:rsid w:val="00F9282D"/>
    <w:rsid w:val="00F932A2"/>
    <w:rsid w:val="00F932E0"/>
    <w:rsid w:val="00F933B3"/>
    <w:rsid w:val="00F937CE"/>
    <w:rsid w:val="00F93890"/>
    <w:rsid w:val="00F93D18"/>
    <w:rsid w:val="00F93EA0"/>
    <w:rsid w:val="00F94681"/>
    <w:rsid w:val="00F94C4C"/>
    <w:rsid w:val="00F95469"/>
    <w:rsid w:val="00F96297"/>
    <w:rsid w:val="00F96B04"/>
    <w:rsid w:val="00F96CBA"/>
    <w:rsid w:val="00F96EB1"/>
    <w:rsid w:val="00F97D66"/>
    <w:rsid w:val="00F97E9C"/>
    <w:rsid w:val="00FA016B"/>
    <w:rsid w:val="00FA017D"/>
    <w:rsid w:val="00FA0666"/>
    <w:rsid w:val="00FA188F"/>
    <w:rsid w:val="00FA21AF"/>
    <w:rsid w:val="00FA2F30"/>
    <w:rsid w:val="00FA339B"/>
    <w:rsid w:val="00FA346B"/>
    <w:rsid w:val="00FA34A3"/>
    <w:rsid w:val="00FA3602"/>
    <w:rsid w:val="00FA3C5E"/>
    <w:rsid w:val="00FA3EBC"/>
    <w:rsid w:val="00FA4357"/>
    <w:rsid w:val="00FA4788"/>
    <w:rsid w:val="00FA4CA5"/>
    <w:rsid w:val="00FA524A"/>
    <w:rsid w:val="00FA57D6"/>
    <w:rsid w:val="00FA5ACB"/>
    <w:rsid w:val="00FA62B8"/>
    <w:rsid w:val="00FA6553"/>
    <w:rsid w:val="00FA66DC"/>
    <w:rsid w:val="00FA74DC"/>
    <w:rsid w:val="00FA7832"/>
    <w:rsid w:val="00FA7B8D"/>
    <w:rsid w:val="00FB00C9"/>
    <w:rsid w:val="00FB03AA"/>
    <w:rsid w:val="00FB142D"/>
    <w:rsid w:val="00FB16E7"/>
    <w:rsid w:val="00FB1B03"/>
    <w:rsid w:val="00FB1E4B"/>
    <w:rsid w:val="00FB241B"/>
    <w:rsid w:val="00FB2971"/>
    <w:rsid w:val="00FB2BB5"/>
    <w:rsid w:val="00FB33F1"/>
    <w:rsid w:val="00FB3421"/>
    <w:rsid w:val="00FB3627"/>
    <w:rsid w:val="00FB3840"/>
    <w:rsid w:val="00FB3E84"/>
    <w:rsid w:val="00FB3F79"/>
    <w:rsid w:val="00FB42BE"/>
    <w:rsid w:val="00FB4675"/>
    <w:rsid w:val="00FB46C4"/>
    <w:rsid w:val="00FB4AE0"/>
    <w:rsid w:val="00FB4BC9"/>
    <w:rsid w:val="00FB569B"/>
    <w:rsid w:val="00FB5A99"/>
    <w:rsid w:val="00FB5DF9"/>
    <w:rsid w:val="00FB6071"/>
    <w:rsid w:val="00FB680D"/>
    <w:rsid w:val="00FB6E1C"/>
    <w:rsid w:val="00FB6EAF"/>
    <w:rsid w:val="00FB71C9"/>
    <w:rsid w:val="00FB73B0"/>
    <w:rsid w:val="00FB73DC"/>
    <w:rsid w:val="00FB79FE"/>
    <w:rsid w:val="00FC05B6"/>
    <w:rsid w:val="00FC0950"/>
    <w:rsid w:val="00FC1ACA"/>
    <w:rsid w:val="00FC29FD"/>
    <w:rsid w:val="00FC2B85"/>
    <w:rsid w:val="00FC2FE9"/>
    <w:rsid w:val="00FC3295"/>
    <w:rsid w:val="00FC3708"/>
    <w:rsid w:val="00FC3765"/>
    <w:rsid w:val="00FC412E"/>
    <w:rsid w:val="00FC482B"/>
    <w:rsid w:val="00FC50E2"/>
    <w:rsid w:val="00FC640F"/>
    <w:rsid w:val="00FC6A67"/>
    <w:rsid w:val="00FC7196"/>
    <w:rsid w:val="00FC79CD"/>
    <w:rsid w:val="00FD070E"/>
    <w:rsid w:val="00FD0B30"/>
    <w:rsid w:val="00FD2650"/>
    <w:rsid w:val="00FD2C75"/>
    <w:rsid w:val="00FD312A"/>
    <w:rsid w:val="00FD4511"/>
    <w:rsid w:val="00FD4B3C"/>
    <w:rsid w:val="00FD4C2C"/>
    <w:rsid w:val="00FD4E86"/>
    <w:rsid w:val="00FD5171"/>
    <w:rsid w:val="00FD52C3"/>
    <w:rsid w:val="00FD572A"/>
    <w:rsid w:val="00FD5B14"/>
    <w:rsid w:val="00FD5D7E"/>
    <w:rsid w:val="00FD645F"/>
    <w:rsid w:val="00FD673D"/>
    <w:rsid w:val="00FD6C6E"/>
    <w:rsid w:val="00FD6D4E"/>
    <w:rsid w:val="00FD6D9F"/>
    <w:rsid w:val="00FD72C1"/>
    <w:rsid w:val="00FE0775"/>
    <w:rsid w:val="00FE0DE0"/>
    <w:rsid w:val="00FE18F2"/>
    <w:rsid w:val="00FE1DDC"/>
    <w:rsid w:val="00FE1E0D"/>
    <w:rsid w:val="00FE2F46"/>
    <w:rsid w:val="00FE35C9"/>
    <w:rsid w:val="00FE3B2C"/>
    <w:rsid w:val="00FE3CC5"/>
    <w:rsid w:val="00FE3D7C"/>
    <w:rsid w:val="00FE4FE7"/>
    <w:rsid w:val="00FE5882"/>
    <w:rsid w:val="00FE5BE9"/>
    <w:rsid w:val="00FE69CE"/>
    <w:rsid w:val="00FE7260"/>
    <w:rsid w:val="00FE74CB"/>
    <w:rsid w:val="00FE7A2C"/>
    <w:rsid w:val="00FF0616"/>
    <w:rsid w:val="00FF095F"/>
    <w:rsid w:val="00FF1E2B"/>
    <w:rsid w:val="00FF219E"/>
    <w:rsid w:val="00FF241C"/>
    <w:rsid w:val="00FF2909"/>
    <w:rsid w:val="00FF2ABD"/>
    <w:rsid w:val="00FF3724"/>
    <w:rsid w:val="00FF377E"/>
    <w:rsid w:val="00FF3A76"/>
    <w:rsid w:val="00FF4811"/>
    <w:rsid w:val="00FF4F2F"/>
    <w:rsid w:val="00FF656E"/>
    <w:rsid w:val="00FF6583"/>
    <w:rsid w:val="00FF67B4"/>
    <w:rsid w:val="00FF6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MS Mincho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1040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0A623C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0A623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0A623C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0A623C"/>
    <w:pPr>
      <w:outlineLvl w:val="3"/>
    </w:pPr>
  </w:style>
  <w:style w:type="paragraph" w:styleId="Heading5">
    <w:name w:val="heading 5"/>
    <w:basedOn w:val="Normal"/>
    <w:next w:val="Normal"/>
    <w:qFormat/>
    <w:rsid w:val="000A623C"/>
    <w:pPr>
      <w:outlineLvl w:val="4"/>
    </w:pPr>
  </w:style>
  <w:style w:type="paragraph" w:styleId="Heading6">
    <w:name w:val="heading 6"/>
    <w:basedOn w:val="Normal"/>
    <w:next w:val="Normal"/>
    <w:qFormat/>
    <w:rsid w:val="000A623C"/>
    <w:pPr>
      <w:outlineLvl w:val="5"/>
    </w:pPr>
  </w:style>
  <w:style w:type="paragraph" w:styleId="Heading7">
    <w:name w:val="heading 7"/>
    <w:basedOn w:val="Normal"/>
    <w:next w:val="Normal"/>
    <w:qFormat/>
    <w:rsid w:val="000A623C"/>
    <w:pPr>
      <w:outlineLvl w:val="6"/>
    </w:pPr>
  </w:style>
  <w:style w:type="paragraph" w:styleId="Heading8">
    <w:name w:val="heading 8"/>
    <w:basedOn w:val="Normal"/>
    <w:next w:val="Normal"/>
    <w:qFormat/>
    <w:rsid w:val="000A623C"/>
    <w:pPr>
      <w:outlineLvl w:val="7"/>
    </w:pPr>
  </w:style>
  <w:style w:type="paragraph" w:styleId="Heading9">
    <w:name w:val="heading 9"/>
    <w:basedOn w:val="Normal"/>
    <w:next w:val="Normal"/>
    <w:qFormat/>
    <w:rsid w:val="000A623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A623C"/>
    <w:pPr>
      <w:spacing w:after="260"/>
    </w:pPr>
  </w:style>
  <w:style w:type="paragraph" w:styleId="Footer">
    <w:name w:val="footer"/>
    <w:basedOn w:val="Normal"/>
    <w:link w:val="FooterChar"/>
    <w:uiPriority w:val="99"/>
    <w:rsid w:val="000A623C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rsid w:val="000A623C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rsid w:val="000A623C"/>
    <w:pPr>
      <w:ind w:left="340" w:hanging="340"/>
    </w:pPr>
  </w:style>
  <w:style w:type="paragraph" w:styleId="ListBullet2">
    <w:name w:val="List Bullet 2"/>
    <w:basedOn w:val="ListBullet"/>
    <w:rsid w:val="000A623C"/>
    <w:pPr>
      <w:ind w:left="680"/>
    </w:pPr>
  </w:style>
  <w:style w:type="paragraph" w:styleId="BodyTextIndent">
    <w:name w:val="Body Text Indent"/>
    <w:basedOn w:val="BodyText"/>
    <w:rsid w:val="000A623C"/>
    <w:pPr>
      <w:ind w:left="340"/>
    </w:pPr>
  </w:style>
  <w:style w:type="paragraph" w:customStyle="1" w:styleId="zfaxdetails">
    <w:name w:val="zfax details"/>
    <w:basedOn w:val="Normal"/>
    <w:rsid w:val="000A623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0A623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0A623C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0A623C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0A623C"/>
    <w:pPr>
      <w:keepNext/>
      <w:spacing w:before="520"/>
    </w:pPr>
  </w:style>
  <w:style w:type="paragraph" w:customStyle="1" w:styleId="Graphic">
    <w:name w:val="Graphic"/>
    <w:basedOn w:val="Signature"/>
    <w:rsid w:val="000A62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0A623C"/>
    <w:pPr>
      <w:spacing w:line="240" w:lineRule="auto"/>
    </w:pPr>
  </w:style>
  <w:style w:type="paragraph" w:customStyle="1" w:styleId="zdetails">
    <w:name w:val="zdetails"/>
    <w:basedOn w:val="Normal"/>
    <w:rsid w:val="000A623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0A623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0A623C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0A623C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0A623C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rsid w:val="000A623C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3">
    <w:name w:val="Body Text 3"/>
    <w:basedOn w:val="Normal"/>
    <w:rsid w:val="000A623C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rsid w:val="000A623C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rsid w:val="000A623C"/>
    <w:pPr>
      <w:spacing w:before="180" w:line="240" w:lineRule="auto"/>
      <w:ind w:left="540"/>
      <w:jc w:val="both"/>
    </w:pPr>
    <w:rPr>
      <w:sz w:val="32"/>
      <w:szCs w:val="32"/>
    </w:rPr>
  </w:style>
  <w:style w:type="paragraph" w:styleId="BalloonText">
    <w:name w:val="Balloon Text"/>
    <w:basedOn w:val="Normal"/>
    <w:semiHidden/>
    <w:rsid w:val="001365B2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839FD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1839FD"/>
    <w:rPr>
      <w:rFonts w:cs="Angsana New"/>
      <w:sz w:val="28"/>
      <w:szCs w:val="2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DB7C87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F877FE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97E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97E3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97E3F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F554C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773CBA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2E317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B653FF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EF5E66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2A351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aliases w:val="bt Char,body text Char,Body Char"/>
    <w:link w:val="BodyText"/>
    <w:rsid w:val="00125BE6"/>
    <w:rPr>
      <w:rFonts w:cs="Angsana New"/>
      <w:sz w:val="22"/>
      <w:szCs w:val="22"/>
      <w:lang w:val="en-GB" w:eastAsia="en-US" w:bidi="th-TH"/>
    </w:rPr>
  </w:style>
  <w:style w:type="paragraph" w:customStyle="1" w:styleId="AAFrameAddress">
    <w:name w:val="AA Frame Address"/>
    <w:basedOn w:val="Heading1"/>
    <w:rsid w:val="00125BE6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character" w:customStyle="1" w:styleId="Heading1Char">
    <w:name w:val="Heading 1 Char"/>
    <w:link w:val="Heading1"/>
    <w:rsid w:val="00125BE6"/>
    <w:rPr>
      <w:rFonts w:cs="CG Times (W1)"/>
      <w:b/>
      <w:bCs/>
      <w:i/>
      <w:iCs/>
      <w:sz w:val="24"/>
      <w:szCs w:val="24"/>
      <w:lang w:val="en-GB" w:eastAsia="en-US" w:bidi="th-TH"/>
    </w:rPr>
  </w:style>
  <w:style w:type="paragraph" w:styleId="TOC6">
    <w:name w:val="toc 6"/>
    <w:basedOn w:val="Normal"/>
    <w:next w:val="Normal"/>
    <w:semiHidden/>
    <w:rsid w:val="00B332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953D71"/>
    <w:rPr>
      <w:rFonts w:ascii="Times New Roman" w:hAnsi="Times New Roman" w:cs="CG Times (W1)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BA67B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8B38CF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473FB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A473FB"/>
    <w:rPr>
      <w:rFonts w:ascii="Angsana New" w:hAnsi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CD0F64"/>
    <w:pPr>
      <w:ind w:left="880"/>
    </w:pPr>
    <w:rPr>
      <w:szCs w:val="28"/>
    </w:rPr>
  </w:style>
  <w:style w:type="paragraph" w:customStyle="1" w:styleId="Default">
    <w:name w:val="Default"/>
    <w:rsid w:val="0011226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2727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433DDB"/>
  </w:style>
  <w:style w:type="character" w:customStyle="1" w:styleId="hps">
    <w:name w:val="hps"/>
    <w:basedOn w:val="DefaultParagraphFont"/>
    <w:rsid w:val="00433DDB"/>
  </w:style>
  <w:style w:type="character" w:styleId="CommentReference">
    <w:name w:val="annotation reference"/>
    <w:rsid w:val="006950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50E0"/>
    <w:rPr>
      <w:sz w:val="20"/>
      <w:szCs w:val="25"/>
    </w:rPr>
  </w:style>
  <w:style w:type="character" w:customStyle="1" w:styleId="CommentTextChar">
    <w:name w:val="Comment Text Char"/>
    <w:link w:val="CommentText"/>
    <w:rsid w:val="006950E0"/>
    <w:rPr>
      <w:rFonts w:ascii="Times New Roman" w:hAnsi="Times New Roman"/>
      <w:szCs w:val="25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E4EE4-173D-4743-9C31-45E4D4A15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3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creator>พีคมาร์วิค สุธี</dc:creator>
  <cp:lastModifiedBy>kanchana</cp:lastModifiedBy>
  <cp:revision>2</cp:revision>
  <cp:lastPrinted>2019-08-05T03:37:00Z</cp:lastPrinted>
  <dcterms:created xsi:type="dcterms:W3CDTF">2019-08-09T06:27:00Z</dcterms:created>
  <dcterms:modified xsi:type="dcterms:W3CDTF">2019-08-09T06:27:00Z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