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B3" w:rsidRPr="00FD572A" w:rsidRDefault="00DB5EB3" w:rsidP="00670BA5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61BBF" w:rsidRPr="00FD572A" w:rsidRDefault="00C61BBF" w:rsidP="00C61BBF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910F60" w:rsidRPr="00FD572A" w:rsidRDefault="00DB5EB3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910F60" w:rsidRPr="00FD572A" w:rsidRDefault="00DB5EB3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964BBB" w:rsidRPr="00FD572A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:rsidR="00E82279" w:rsidRPr="00FD572A" w:rsidRDefault="00E82279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910F60" w:rsidRPr="00FD572A" w:rsidRDefault="00933B0F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2B248B" w:rsidRPr="00FD572A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910F60" w:rsidRPr="00FD572A" w:rsidRDefault="001C6320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542378" w:rsidRDefault="00542378" w:rsidP="0054237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:rsidR="00365C76" w:rsidRPr="00345DA7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:rsidR="00365C76" w:rsidRPr="00345DA7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194435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365C76" w:rsidRPr="0014162A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0D6419" w:rsidRPr="00C73D0D" w:rsidRDefault="000A7670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:rsidR="00365C76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C12BAB" w:rsidRDefault="00C12BAB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6D10E9" w:rsidRPr="009827F1" w:rsidRDefault="006D10E9" w:rsidP="000D6419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FB6EAF" w:rsidRPr="00345DA7" w:rsidRDefault="00FB6EAF" w:rsidP="00FB6EAF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050759" w:rsidRPr="00B9042F" w:rsidRDefault="00050759" w:rsidP="00CD63B2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:rsidR="002A3513" w:rsidRPr="007F09F4" w:rsidRDefault="006D4735" w:rsidP="007F09F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="00DB5EB3" w:rsidRPr="007F09F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01315" w:rsidRPr="007F09F4">
        <w:rPr>
          <w:rFonts w:ascii="Angsana New" w:hAnsi="Angsana New"/>
          <w:sz w:val="30"/>
          <w:szCs w:val="30"/>
          <w:cs/>
        </w:rPr>
        <w:t>ระหว่างกาล</w:t>
      </w:r>
      <w:r w:rsidR="00DB5EB3" w:rsidRPr="007F09F4">
        <w:rPr>
          <w:rFonts w:ascii="Angsana New" w:hAnsi="Angsana New"/>
          <w:sz w:val="30"/>
          <w:szCs w:val="30"/>
          <w:cs/>
        </w:rPr>
        <w:t>นี้</w:t>
      </w:r>
    </w:p>
    <w:p w:rsidR="002A3513" w:rsidRPr="006B3A03" w:rsidRDefault="002A3513" w:rsidP="006D6103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6A1DFE" w:rsidRPr="00EE5B05" w:rsidRDefault="006A1DFE" w:rsidP="004218B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D572A">
        <w:rPr>
          <w:rFonts w:ascii="Angsana New" w:hAnsi="Angsana New"/>
          <w:sz w:val="30"/>
          <w:szCs w:val="30"/>
          <w:cs/>
        </w:rPr>
        <w:t>งบการเงิน</w:t>
      </w:r>
      <w:r w:rsidR="007E5D85" w:rsidRPr="00FD572A">
        <w:rPr>
          <w:rFonts w:ascii="Angsana New" w:hAnsi="Angsana New"/>
          <w:sz w:val="30"/>
          <w:szCs w:val="30"/>
          <w:cs/>
        </w:rPr>
        <w:t>ระหว่างกาล</w:t>
      </w:r>
      <w:r w:rsidRPr="00FD572A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</w:t>
      </w:r>
      <w:r w:rsidR="00207FEA" w:rsidRPr="00FD572A">
        <w:rPr>
          <w:rFonts w:ascii="Angsana New" w:hAnsi="Angsana New"/>
          <w:sz w:val="30"/>
          <w:szCs w:val="30"/>
          <w:cs/>
        </w:rPr>
        <w:t>จากคณะกรรมการเมื่อวันที่</w:t>
      </w:r>
      <w:r w:rsidR="00145DBA">
        <w:rPr>
          <w:rFonts w:ascii="Angsana New" w:hAnsi="Angsana New" w:hint="cs"/>
          <w:sz w:val="30"/>
          <w:szCs w:val="30"/>
          <w:cs/>
          <w:lang w:val="en-US"/>
        </w:rPr>
        <w:t>8</w:t>
      </w:r>
      <w:r w:rsidR="00D45938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723282" w:rsidRPr="00723282">
        <w:rPr>
          <w:rFonts w:ascii="Angsana New" w:hAnsi="Angsana New" w:hint="cs"/>
          <w:sz w:val="30"/>
          <w:szCs w:val="30"/>
          <w:lang w:val="en-US"/>
        </w:rPr>
        <w:t>256</w:t>
      </w:r>
      <w:r w:rsidR="00486D16">
        <w:rPr>
          <w:rFonts w:ascii="Angsana New" w:hAnsi="Angsana New"/>
          <w:sz w:val="30"/>
          <w:szCs w:val="30"/>
          <w:lang w:val="en-US"/>
        </w:rPr>
        <w:t>2</w:t>
      </w:r>
    </w:p>
    <w:p w:rsidR="00DB5EB3" w:rsidRPr="006B3A03" w:rsidRDefault="00DB5EB3" w:rsidP="006D6103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DB5EB3" w:rsidRPr="00FD572A" w:rsidRDefault="00DB5EB3" w:rsidP="006D610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:rsidR="00DB5EB3" w:rsidRPr="006B3A03" w:rsidRDefault="00DB5EB3" w:rsidP="006D6103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DB5EB3" w:rsidRPr="00FD572A" w:rsidRDefault="00DB5EB3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</w:t>
      </w:r>
      <w:r w:rsidR="006D03B4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การผลิตและจำหน่าย</w:t>
      </w:r>
      <w:r w:rsidR="000D4C34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เครื่องปรุงรสอาหาร</w:t>
      </w:r>
    </w:p>
    <w:p w:rsidR="00DB5EB3" w:rsidRPr="006B3A03" w:rsidRDefault="00DB5EB3" w:rsidP="006D6103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DB5EB3" w:rsidRPr="00FD572A" w:rsidRDefault="00DB5EB3" w:rsidP="006D610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</w:t>
      </w:r>
      <w:r w:rsidR="00C01315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ระหว่างกาล</w:t>
      </w:r>
    </w:p>
    <w:p w:rsidR="00B80DD4" w:rsidRPr="006B3A03" w:rsidRDefault="00B80DD4" w:rsidP="006D6103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24"/>
          <w:szCs w:val="24"/>
          <w:lang w:eastAsia="th-TH"/>
        </w:rPr>
      </w:pPr>
    </w:p>
    <w:p w:rsidR="00B80DD4" w:rsidRPr="00333AED" w:rsidRDefault="00B80DD4" w:rsidP="00B80DD4">
      <w:pPr>
        <w:numPr>
          <w:ilvl w:val="0"/>
          <w:numId w:val="21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33AED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B80DD4" w:rsidRPr="006B3A03" w:rsidRDefault="00B80DD4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:rsidR="009C2B49" w:rsidRPr="00DF1AAB" w:rsidRDefault="00C01315" w:rsidP="00001F3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pacing w:val="2"/>
          <w:sz w:val="30"/>
          <w:szCs w:val="30"/>
        </w:rPr>
      </w:pPr>
      <w:r w:rsidRPr="00DF1AA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="007D6BE4">
        <w:rPr>
          <w:rFonts w:ascii="Angsana New" w:hAnsi="Angsana New" w:hint="cs"/>
          <w:spacing w:val="2"/>
          <w:sz w:val="30"/>
          <w:szCs w:val="30"/>
          <w:cs/>
        </w:rPr>
        <w:t>แบบย่อ</w:t>
      </w:r>
      <w:r w:rsidRPr="00DF1AAB">
        <w:rPr>
          <w:rFonts w:ascii="Angsana New" w:hAnsi="Angsana New"/>
          <w:spacing w:val="2"/>
          <w:sz w:val="30"/>
          <w:szCs w:val="30"/>
          <w:cs/>
        </w:rPr>
        <w:t>นี้</w:t>
      </w:r>
      <w:r w:rsidR="00001F3C" w:rsidRPr="00DF1AAB">
        <w:rPr>
          <w:rFonts w:ascii="Angsana New" w:hAnsi="Angsana New" w:hint="cs"/>
          <w:spacing w:val="2"/>
          <w:sz w:val="30"/>
          <w:szCs w:val="30"/>
          <w:cs/>
        </w:rPr>
        <w:t>นำเสนอรายการในงบการเงิน</w:t>
      </w:r>
      <w:r w:rsidR="00001F3C" w:rsidRPr="00DF1AAB">
        <w:rPr>
          <w:rFonts w:ascii="Angsana New" w:hAnsi="Angsana New"/>
          <w:spacing w:val="2"/>
          <w:sz w:val="30"/>
          <w:szCs w:val="30"/>
          <w:cs/>
        </w:rPr>
        <w:t>ในรูปแบบเดียวกับ</w:t>
      </w:r>
      <w:r w:rsidR="00001F3C" w:rsidRPr="00DF1AAB">
        <w:rPr>
          <w:rFonts w:ascii="Angsana New" w:hAnsi="Angsana New" w:hint="cs"/>
          <w:spacing w:val="2"/>
          <w:sz w:val="30"/>
          <w:szCs w:val="30"/>
          <w:cs/>
        </w:rPr>
        <w:t>งบการเงินประจำปีและ</w:t>
      </w:r>
      <w:r w:rsidR="00001F3C" w:rsidRPr="00DF1AAB">
        <w:rPr>
          <w:rFonts w:ascii="Angsana New" w:hAnsi="Angsana New"/>
          <w:spacing w:val="2"/>
          <w:sz w:val="30"/>
          <w:szCs w:val="30"/>
          <w:cs/>
        </w:rPr>
        <w:t>จัดทำ</w:t>
      </w:r>
      <w:r w:rsidR="00001F3C" w:rsidRPr="00DF1AAB">
        <w:rPr>
          <w:rFonts w:ascii="Angsana New" w:hAnsi="Angsana New" w:hint="cs"/>
          <w:spacing w:val="2"/>
          <w:sz w:val="30"/>
          <w:szCs w:val="30"/>
          <w:cs/>
        </w:rPr>
        <w:t>หมายเหตุประกอบงบการเงิน</w:t>
      </w:r>
      <w:r w:rsidR="00001F3C" w:rsidRPr="00DF1AAB">
        <w:rPr>
          <w:rFonts w:ascii="Angsana New" w:hAnsi="Angsana New"/>
          <w:spacing w:val="2"/>
          <w:sz w:val="30"/>
          <w:szCs w:val="30"/>
          <w:cs/>
        </w:rPr>
        <w:t>ระหว่างกาลในรูปแบบย่อ</w:t>
      </w:r>
      <w:r w:rsidR="007D6BE4">
        <w:rPr>
          <w:rFonts w:ascii="Angsana New" w:hAnsi="Angsana New" w:hint="cs"/>
          <w:spacing w:val="2"/>
          <w:sz w:val="30"/>
          <w:szCs w:val="30"/>
          <w:cs/>
        </w:rPr>
        <w:t xml:space="preserve"> (</w:t>
      </w:r>
      <w:r w:rsidR="007D6BE4">
        <w:rPr>
          <w:rFonts w:ascii="Angsana New" w:hAnsi="Angsana New"/>
          <w:spacing w:val="2"/>
          <w:sz w:val="30"/>
          <w:szCs w:val="30"/>
          <w:lang w:val="en-US"/>
        </w:rPr>
        <w:t>“</w:t>
      </w:r>
      <w:r w:rsidR="007D6BE4">
        <w:rPr>
          <w:rFonts w:ascii="Angsana New" w:hAnsi="Angsana New" w:hint="cs"/>
          <w:spacing w:val="2"/>
          <w:sz w:val="30"/>
          <w:szCs w:val="30"/>
          <w:cs/>
          <w:lang w:val="en-US"/>
        </w:rPr>
        <w:t>งบการเงินระหว่างกาล</w:t>
      </w:r>
      <w:r w:rsidR="007D6BE4">
        <w:rPr>
          <w:rFonts w:ascii="Angsana New" w:hAnsi="Angsana New"/>
          <w:spacing w:val="2"/>
          <w:sz w:val="30"/>
          <w:szCs w:val="30"/>
          <w:lang w:val="en-US"/>
        </w:rPr>
        <w:t>”</w:t>
      </w:r>
      <w:r w:rsidR="007D6BE4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) </w:t>
      </w:r>
      <w:r w:rsidRPr="00DF1AAB">
        <w:rPr>
          <w:rFonts w:ascii="Angsana New" w:hAnsi="Angsana New"/>
          <w:spacing w:val="2"/>
          <w:sz w:val="30"/>
          <w:szCs w:val="30"/>
          <w:cs/>
        </w:rPr>
        <w:t>ตามมาตรฐานการบัญชี ฉบับ</w:t>
      </w:r>
      <w:r w:rsidRPr="007D6BE4">
        <w:rPr>
          <w:rFonts w:ascii="Angsana New" w:hAnsi="Angsana New"/>
          <w:sz w:val="30"/>
          <w:szCs w:val="30"/>
          <w:cs/>
        </w:rPr>
        <w:t xml:space="preserve">ที่ </w:t>
      </w:r>
      <w:r w:rsidRPr="007D6BE4">
        <w:rPr>
          <w:rFonts w:ascii="Angsana New" w:hAnsi="Angsana New"/>
          <w:sz w:val="30"/>
          <w:szCs w:val="30"/>
        </w:rPr>
        <w:t>34</w:t>
      </w:r>
      <w:r w:rsidRPr="007D6BE4">
        <w:rPr>
          <w:rFonts w:ascii="Angsana New" w:hAnsi="Angsana New"/>
          <w:sz w:val="30"/>
          <w:szCs w:val="30"/>
          <w:cs/>
        </w:rPr>
        <w:t>เรื่อง</w:t>
      </w:r>
      <w:r w:rsidR="00076D0E" w:rsidRPr="007D6BE4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7D6BE4">
        <w:rPr>
          <w:rFonts w:ascii="Angsana New" w:hAnsi="Angsana New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</w:t>
      </w:r>
      <w:r w:rsidRPr="00DF1AAB">
        <w:rPr>
          <w:rFonts w:ascii="Angsana New" w:hAnsi="Angsana New"/>
          <w:spacing w:val="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C01315" w:rsidRPr="006B3A03" w:rsidRDefault="00C01315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C01315" w:rsidRDefault="00C01315" w:rsidP="006D6103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  <w:lang w:val="en-US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593D3B" w:rsidRPr="00593D3B">
        <w:rPr>
          <w:rFonts w:ascii="Angsana New" w:hAnsi="Angsana New"/>
          <w:sz w:val="30"/>
          <w:szCs w:val="30"/>
          <w:lang w:val="en-US"/>
        </w:rPr>
        <w:t>31</w:t>
      </w:r>
      <w:r w:rsidRPr="00FD57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03DF">
        <w:rPr>
          <w:rFonts w:ascii="Angsana New" w:hAnsi="Angsana New"/>
          <w:sz w:val="30"/>
          <w:szCs w:val="30"/>
          <w:lang w:val="en-US"/>
        </w:rPr>
        <w:t>256</w:t>
      </w:r>
      <w:r w:rsidR="00486D16">
        <w:rPr>
          <w:rFonts w:ascii="Angsana New" w:hAnsi="Angsana New"/>
          <w:sz w:val="30"/>
          <w:szCs w:val="30"/>
          <w:lang w:val="en-US"/>
        </w:rPr>
        <w:t>1</w:t>
      </w:r>
      <w:r w:rsidRPr="00FD572A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="0043271F" w:rsidRPr="00FD572A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AC6F71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593D3B" w:rsidRPr="00593D3B">
        <w:rPr>
          <w:rFonts w:ascii="Angsana New" w:hAnsi="Angsana New"/>
          <w:sz w:val="30"/>
          <w:szCs w:val="30"/>
          <w:lang w:val="en-US"/>
        </w:rPr>
        <w:t>31</w:t>
      </w:r>
      <w:r w:rsidRPr="00FD57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03DF">
        <w:rPr>
          <w:rFonts w:ascii="Angsana New" w:hAnsi="Angsana New"/>
          <w:sz w:val="30"/>
          <w:szCs w:val="30"/>
          <w:lang w:val="en-US"/>
        </w:rPr>
        <w:t>256</w:t>
      </w:r>
      <w:r w:rsidR="00486D16">
        <w:rPr>
          <w:rFonts w:ascii="Angsana New" w:hAnsi="Angsana New"/>
          <w:sz w:val="30"/>
          <w:szCs w:val="30"/>
          <w:lang w:val="en-US"/>
        </w:rPr>
        <w:t>1</w:t>
      </w:r>
    </w:p>
    <w:p w:rsidR="00001F3C" w:rsidRPr="006B3A03" w:rsidRDefault="00001F3C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001F3C" w:rsidRPr="00001F3C" w:rsidRDefault="00001F3C" w:rsidP="00001F3C">
      <w:pPr>
        <w:numPr>
          <w:ilvl w:val="0"/>
          <w:numId w:val="21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03063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การใช้วิจารณญาณการประมาณการ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</w:p>
    <w:p w:rsidR="00001F3C" w:rsidRPr="006B3A03" w:rsidRDefault="00001F3C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001F3C" w:rsidRDefault="00001F3C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DF1AAB">
        <w:rPr>
          <w:rFonts w:ascii="Angsana New" w:hAnsi="Angsana New"/>
          <w:sz w:val="30"/>
          <w:szCs w:val="30"/>
          <w:cs/>
        </w:rPr>
        <w:t>ในการจัดทำ</w:t>
      </w:r>
      <w:r w:rsidRPr="00DF1AAB">
        <w:rPr>
          <w:rFonts w:ascii="Angsana New" w:hAnsi="Angsana New" w:hint="cs"/>
          <w:sz w:val="30"/>
          <w:szCs w:val="30"/>
          <w:cs/>
        </w:rPr>
        <w:t>งบ</w:t>
      </w:r>
      <w:r w:rsidRPr="00DF1AAB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ซึ่งผลที่เกิดขึ้นจริงอาจแตกต่างจากที่ประมาณการไว้ ทั้งนี้</w:t>
      </w:r>
      <w:r w:rsidRPr="00DF1AAB">
        <w:rPr>
          <w:rFonts w:ascii="Angsana New" w:hAnsi="Angsana New" w:hint="cs"/>
          <w:sz w:val="30"/>
          <w:szCs w:val="30"/>
          <w:cs/>
        </w:rPr>
        <w:t>นโยบายการบัญชี วิธีการคำนวณและ</w:t>
      </w:r>
      <w:r w:rsidRPr="00DF1AAB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DF1AAB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DF1AAB">
        <w:rPr>
          <w:rFonts w:ascii="Angsana New" w:hAnsi="Angsana New"/>
          <w:sz w:val="30"/>
          <w:szCs w:val="30"/>
          <w:cs/>
        </w:rPr>
        <w:t>นั้น</w:t>
      </w:r>
      <w:r w:rsidRPr="00DF1AAB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DF1AAB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DF1AAB">
        <w:rPr>
          <w:rFonts w:ascii="Angsana New" w:hAnsi="Angsana New"/>
          <w:sz w:val="30"/>
          <w:szCs w:val="30"/>
        </w:rPr>
        <w:t xml:space="preserve">31 </w:t>
      </w:r>
      <w:r w:rsidRPr="00DF1AA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F1AAB">
        <w:rPr>
          <w:rFonts w:ascii="Angsana New" w:hAnsi="Angsana New"/>
          <w:sz w:val="30"/>
          <w:szCs w:val="30"/>
        </w:rPr>
        <w:t>2561</w:t>
      </w:r>
      <w:r w:rsidRPr="00DF1AAB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DF1AAB">
        <w:rPr>
          <w:rFonts w:ascii="Angsana New" w:hAnsi="Angsana New"/>
          <w:sz w:val="30"/>
          <w:szCs w:val="30"/>
          <w:cs/>
        </w:rPr>
        <w:t>าร</w:t>
      </w:r>
      <w:r w:rsidRPr="00DF1AAB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DF1AAB">
        <w:rPr>
          <w:rFonts w:ascii="Angsana New" w:hAnsi="Angsana New"/>
          <w:sz w:val="30"/>
          <w:szCs w:val="30"/>
          <w:cs/>
        </w:rPr>
        <w:t>ใช้</w:t>
      </w:r>
      <w:r w:rsidRPr="00DF1AAB">
        <w:rPr>
          <w:rFonts w:ascii="Angsana New" w:hAnsi="Angsana New" w:hint="cs"/>
          <w:sz w:val="30"/>
          <w:szCs w:val="30"/>
          <w:cs/>
        </w:rPr>
        <w:t>วิจารณญาณ</w:t>
      </w:r>
      <w:r w:rsidRPr="00DF1AAB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DF1AAB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DF1AAB">
        <w:rPr>
          <w:rFonts w:ascii="Angsana New" w:hAnsi="Angsana New"/>
          <w:sz w:val="30"/>
          <w:szCs w:val="30"/>
        </w:rPr>
        <w:t xml:space="preserve">15 </w:t>
      </w:r>
      <w:r w:rsidRPr="00DF1AAB">
        <w:rPr>
          <w:rFonts w:ascii="Angsana New" w:hAnsi="Angsana New" w:hint="cs"/>
          <w:sz w:val="30"/>
          <w:szCs w:val="30"/>
          <w:cs/>
        </w:rPr>
        <w:t>เรื่อง รายได้จากสัญญาที่ทำกับลูกค้า (“</w:t>
      </w:r>
      <w:r w:rsidRPr="00DF1AAB">
        <w:rPr>
          <w:rFonts w:ascii="Angsana New" w:hAnsi="Angsana New"/>
          <w:sz w:val="30"/>
          <w:szCs w:val="30"/>
        </w:rPr>
        <w:t>TFRS 15</w:t>
      </w:r>
      <w:r w:rsidRPr="00DF1AAB">
        <w:rPr>
          <w:rFonts w:ascii="Angsana New" w:hAnsi="Angsana New" w:hint="cs"/>
          <w:sz w:val="30"/>
          <w:szCs w:val="30"/>
          <w:cs/>
        </w:rPr>
        <w:t>”</w:t>
      </w:r>
      <w:proofErr w:type="gramStart"/>
      <w:r w:rsidRPr="00DF1AAB">
        <w:rPr>
          <w:rFonts w:ascii="Angsana New" w:hAnsi="Angsana New" w:hint="cs"/>
          <w:sz w:val="30"/>
          <w:szCs w:val="30"/>
          <w:cs/>
        </w:rPr>
        <w:t>)ที่</w:t>
      </w:r>
      <w:r w:rsidRPr="00DF1AAB">
        <w:rPr>
          <w:rFonts w:ascii="Angsana New" w:hAnsi="Angsana New"/>
          <w:sz w:val="30"/>
          <w:szCs w:val="30"/>
          <w:cs/>
        </w:rPr>
        <w:t>บริษัท</w:t>
      </w:r>
      <w:r w:rsidRPr="00DF1AAB">
        <w:rPr>
          <w:rFonts w:ascii="Angsana New" w:hAnsi="Angsana New" w:hint="cs"/>
          <w:sz w:val="30"/>
          <w:szCs w:val="30"/>
          <w:cs/>
        </w:rPr>
        <w:t>ถือปฏิบัติ</w:t>
      </w:r>
      <w:r w:rsidRPr="00DF1AAB">
        <w:rPr>
          <w:rFonts w:asciiTheme="majorBidi" w:hAnsiTheme="majorBidi" w:cstheme="majorBidi" w:hint="cs"/>
          <w:sz w:val="30"/>
          <w:szCs w:val="30"/>
          <w:cs/>
        </w:rPr>
        <w:t>เป็นครั้งแรก</w:t>
      </w:r>
      <w:r w:rsidRPr="00DF1AAB">
        <w:rPr>
          <w:rFonts w:ascii="Angsana New" w:hAnsi="Angsana New" w:hint="cs"/>
          <w:sz w:val="30"/>
          <w:szCs w:val="30"/>
          <w:cs/>
        </w:rPr>
        <w:t>แทนมาตรฐานการบัญชี</w:t>
      </w:r>
      <w:proofErr w:type="gramEnd"/>
      <w:r w:rsidRPr="00DF1AAB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DF1AAB">
        <w:rPr>
          <w:rFonts w:ascii="Angsana New" w:hAnsi="Angsana New"/>
          <w:sz w:val="30"/>
          <w:szCs w:val="30"/>
        </w:rPr>
        <w:t xml:space="preserve">18 </w:t>
      </w:r>
      <w:r w:rsidRPr="00DF1AA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F1AAB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DF1AAB">
        <w:rPr>
          <w:rFonts w:ascii="Angsana New" w:hAnsi="Angsana New"/>
          <w:sz w:val="30"/>
          <w:szCs w:val="30"/>
        </w:rPr>
        <w:t xml:space="preserve">(“TAS 18”) </w:t>
      </w:r>
      <w:r w:rsidRPr="00DF1AAB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F1AAB">
        <w:rPr>
          <w:rFonts w:ascii="Angsana New" w:hAnsi="Angsana New"/>
          <w:sz w:val="30"/>
          <w:szCs w:val="30"/>
        </w:rPr>
        <w:t xml:space="preserve">11 </w:t>
      </w:r>
      <w:r w:rsidRPr="00DF1AAB">
        <w:rPr>
          <w:rFonts w:ascii="Angsana New" w:hAnsi="Angsana New" w:hint="cs"/>
          <w:sz w:val="30"/>
          <w:szCs w:val="30"/>
          <w:cs/>
        </w:rPr>
        <w:t>เรื่อง</w:t>
      </w:r>
      <w:r w:rsidRPr="00DF1AAB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DF1AAB">
        <w:rPr>
          <w:rFonts w:asciiTheme="majorBidi" w:hAnsiTheme="majorBidi" w:cstheme="majorBidi"/>
          <w:sz w:val="30"/>
          <w:szCs w:val="30"/>
        </w:rPr>
        <w:t>(“TAS 11”)</w:t>
      </w:r>
      <w:r w:rsidRPr="00DF1AAB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001F3C" w:rsidRDefault="00001F3C" w:rsidP="00A32EB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001F3C" w:rsidRPr="00AB5A83" w:rsidRDefault="00001F3C" w:rsidP="00001F3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5A83">
        <w:rPr>
          <w:rFonts w:ascii="Angsana New" w:hAnsi="Angsana New"/>
          <w:sz w:val="30"/>
          <w:szCs w:val="30"/>
          <w:cs/>
        </w:rPr>
        <w:lastRenderedPageBreak/>
        <w:t>ตาม</w:t>
      </w:r>
      <w:r w:rsidRPr="00AB5A83">
        <w:rPr>
          <w:rFonts w:ascii="Angsana New" w:hAnsi="Angsana New"/>
          <w:sz w:val="30"/>
          <w:szCs w:val="30"/>
        </w:rPr>
        <w:t xml:space="preserve"> TFRS 15</w:t>
      </w:r>
      <w:r w:rsidRPr="00AB5A83">
        <w:rPr>
          <w:rFonts w:ascii="Angsana New" w:hAnsi="Angsana New"/>
          <w:sz w:val="30"/>
          <w:szCs w:val="30"/>
          <w:cs/>
        </w:rPr>
        <w:t xml:space="preserve"> บริษัทรับรู้รายได้เมื่อ</w:t>
      </w:r>
      <w:r w:rsidRPr="00AB5A83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AB5A83">
        <w:rPr>
          <w:rFonts w:ascii="Angsana New" w:hAnsi="Angsana New"/>
          <w:sz w:val="30"/>
          <w:szCs w:val="30"/>
          <w:cs/>
        </w:rPr>
        <w:t>ควบคุม</w:t>
      </w:r>
      <w:r w:rsidRPr="00AB5A83">
        <w:rPr>
          <w:rFonts w:ascii="Angsana New" w:hAnsi="Angsana New" w:hint="cs"/>
          <w:sz w:val="30"/>
          <w:szCs w:val="30"/>
          <w:cs/>
        </w:rPr>
        <w:t>ใน</w:t>
      </w:r>
      <w:r w:rsidRPr="00AB5A83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AB5A83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AB5A83">
        <w:rPr>
          <w:rFonts w:ascii="Angsana New" w:hAnsi="Angsana New"/>
          <w:sz w:val="30"/>
          <w:szCs w:val="30"/>
          <w:cs/>
        </w:rPr>
        <w:t>บริษัท</w:t>
      </w:r>
      <w:r w:rsidRPr="00AB5A83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AB5A83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AB5A83">
        <w:rPr>
          <w:rFonts w:ascii="Angsana New" w:hAnsi="Angsana New" w:hint="cs"/>
          <w:sz w:val="30"/>
          <w:szCs w:val="30"/>
          <w:cs/>
        </w:rPr>
        <w:t>วิจารณญาณ</w:t>
      </w:r>
      <w:r w:rsidRPr="00AB5A83">
        <w:rPr>
          <w:rFonts w:ascii="Angsana New" w:hAnsi="Angsana New"/>
          <w:sz w:val="30"/>
          <w:szCs w:val="30"/>
          <w:cs/>
        </w:rPr>
        <w:t xml:space="preserve"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รับรู้ตลอดช่วงเวลาหนึ่งในขณะที่ </w:t>
      </w:r>
      <w:r w:rsidRPr="00AB5A83">
        <w:rPr>
          <w:rFonts w:ascii="Angsana New" w:hAnsi="Angsana New"/>
          <w:sz w:val="30"/>
          <w:szCs w:val="30"/>
        </w:rPr>
        <w:t xml:space="preserve">TAS 18 </w:t>
      </w:r>
      <w:r w:rsidRPr="00AB5A83">
        <w:rPr>
          <w:rFonts w:ascii="Angsana New" w:hAnsi="Angsana New"/>
          <w:sz w:val="30"/>
          <w:szCs w:val="30"/>
          <w:cs/>
        </w:rPr>
        <w:t>บริษัทรับรู้รายได้</w:t>
      </w:r>
      <w:r w:rsidRPr="00AB5A83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AB5A83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B5A83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001F3C" w:rsidRDefault="00001F3C" w:rsidP="00001F3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E43FA6" w:rsidRDefault="00E43FA6" w:rsidP="00001F3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DF1AAB">
        <w:rPr>
          <w:rFonts w:ascii="Angsana New" w:hAnsi="Angsana New" w:hint="cs"/>
          <w:sz w:val="30"/>
          <w:szCs w:val="30"/>
          <w:cs/>
        </w:rPr>
        <w:t>นอกจากนี้บริษัทไม่ได้นำมาตรฐานการรายงานทางการเงินที่ออก</w:t>
      </w:r>
      <w:r w:rsidRPr="00DF1AAB">
        <w:rPr>
          <w:rFonts w:ascii="Angsana New" w:hAnsi="Angsana New"/>
          <w:sz w:val="30"/>
          <w:szCs w:val="30"/>
          <w:cs/>
        </w:rPr>
        <w:t>และปรับปรุง</w:t>
      </w:r>
      <w:r w:rsidRPr="00DF1AAB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DF1AA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F1AAB">
        <w:rPr>
          <w:rFonts w:ascii="Angsana New" w:hAnsi="Angsana New" w:hint="cs"/>
          <w:sz w:val="30"/>
          <w:szCs w:val="30"/>
          <w:cs/>
        </w:rPr>
        <w:t>ที่ออก</w:t>
      </w:r>
      <w:r w:rsidRPr="00DF1AAB">
        <w:rPr>
          <w:rFonts w:ascii="Angsana New" w:hAnsi="Angsana New"/>
          <w:sz w:val="30"/>
          <w:szCs w:val="30"/>
          <w:cs/>
        </w:rPr>
        <w:t>และปรับปรุง</w:t>
      </w:r>
      <w:r w:rsidRPr="00DF1AAB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ใหม่ที่เกี่ยวกับการดำเนินงานของบริษัทได้เปิดเผยในหมายเหตุข้อ 1</w:t>
      </w:r>
      <w:r w:rsidR="00E971AE" w:rsidRPr="00DF1AAB">
        <w:rPr>
          <w:rFonts w:ascii="Angsana New" w:hAnsi="Angsana New"/>
          <w:sz w:val="30"/>
          <w:szCs w:val="30"/>
        </w:rPr>
        <w:t>2</w:t>
      </w:r>
    </w:p>
    <w:p w:rsidR="00E43FA6" w:rsidRPr="00AB5A83" w:rsidRDefault="00E43FA6" w:rsidP="00001F3C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5E68AA" w:rsidRPr="00FD572A" w:rsidRDefault="006B0A89" w:rsidP="001120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D572A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9B50AF" w:rsidRPr="00FD572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5E68AA" w:rsidRPr="00FD572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5E68AA" w:rsidRPr="00E5411C" w:rsidRDefault="005E68AA" w:rsidP="00EA0CD5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C5271F" w:rsidRPr="00A75609" w:rsidRDefault="004B6EE1" w:rsidP="004B6EE1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75609">
        <w:rPr>
          <w:rFonts w:ascii="Angsana New" w:hAnsi="Angsana New" w:hint="cs"/>
          <w:spacing w:val="-6"/>
          <w:sz w:val="30"/>
          <w:szCs w:val="30"/>
          <w:cs/>
          <w:lang w:val="en-US"/>
        </w:rPr>
        <w:t>ความสัมพันธ์ที่มีกับบริษัทร่วมได้เปิดเผยในหมายเหตุประกอบงบการเงินระหว่างกาลแบบย่อข้อ 6 สำหรับ</w:t>
      </w:r>
      <w:r w:rsidR="00C707DC" w:rsidRPr="00A75609">
        <w:rPr>
          <w:rFonts w:ascii="Angsana New" w:hAnsi="Angsana New"/>
          <w:spacing w:val="-6"/>
          <w:sz w:val="30"/>
          <w:szCs w:val="30"/>
          <w:cs/>
          <w:lang w:val="en-US"/>
        </w:rPr>
        <w:t>ความสัมพันธ์ที่</w:t>
      </w:r>
      <w:r w:rsidR="00B66DBB" w:rsidRPr="00A75609">
        <w:rPr>
          <w:rFonts w:ascii="Angsana New" w:hAnsi="Angsana New"/>
          <w:spacing w:val="-6"/>
          <w:sz w:val="30"/>
          <w:szCs w:val="30"/>
          <w:cs/>
          <w:lang w:val="en-US"/>
        </w:rPr>
        <w:t>มี</w:t>
      </w:r>
      <w:r w:rsidR="00C707DC" w:rsidRPr="00A75609">
        <w:rPr>
          <w:rFonts w:ascii="Angsana New" w:hAnsi="Angsana New"/>
          <w:spacing w:val="-6"/>
          <w:sz w:val="30"/>
          <w:szCs w:val="30"/>
          <w:cs/>
          <w:lang w:val="en-US"/>
        </w:rPr>
        <w:t>กับ</w:t>
      </w:r>
      <w:r w:rsidR="0089726C" w:rsidRPr="00A75609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ผู้บริหารสำคัญและ</w:t>
      </w:r>
      <w:r w:rsidR="00C707DC" w:rsidRPr="00A75609">
        <w:rPr>
          <w:rFonts w:ascii="Angsana New" w:hAnsi="Angsana New"/>
          <w:spacing w:val="-6"/>
          <w:sz w:val="30"/>
          <w:szCs w:val="30"/>
          <w:cs/>
          <w:lang w:val="en-US"/>
        </w:rPr>
        <w:t>บุคคลหรือกิจการที่เกี่ยวข้อง</w:t>
      </w:r>
      <w:r w:rsidR="00DF1AAB" w:rsidRPr="00A7560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</w:t>
      </w:r>
      <w:r w:rsidR="00C5271F" w:rsidRPr="00A75609">
        <w:rPr>
          <w:rFonts w:ascii="Angsana New" w:hAnsi="Angsana New"/>
          <w:spacing w:val="-6"/>
          <w:sz w:val="30"/>
          <w:szCs w:val="30"/>
          <w:cs/>
        </w:rPr>
        <w:t>นโยบายการกำหนดราคา</w:t>
      </w:r>
      <w:r w:rsidRPr="00A75609">
        <w:rPr>
          <w:rFonts w:ascii="Angsana New" w:hAnsi="Angsana New" w:hint="cs"/>
          <w:spacing w:val="-6"/>
          <w:sz w:val="30"/>
          <w:szCs w:val="30"/>
          <w:cs/>
        </w:rPr>
        <w:t>และสัญญาสำคัญที่ทำกับกิจการที่เกี่ยวข้องกัน</w:t>
      </w:r>
      <w:r w:rsidR="00DF1AAB" w:rsidRPr="00A75609">
        <w:rPr>
          <w:rFonts w:ascii="Angsana New" w:hAnsi="Angsana New" w:hint="cs"/>
          <w:spacing w:val="-6"/>
          <w:sz w:val="30"/>
          <w:szCs w:val="30"/>
          <w:cs/>
        </w:rPr>
        <w:t>ไม่มีการเปลี่ยนแปลงอย่างมีสาระสำคัญ</w:t>
      </w:r>
      <w:r w:rsidRPr="00A75609">
        <w:rPr>
          <w:rFonts w:ascii="Angsana New" w:hAnsi="Angsana New" w:hint="cs"/>
          <w:spacing w:val="-6"/>
          <w:sz w:val="30"/>
          <w:szCs w:val="30"/>
          <w:cs/>
        </w:rPr>
        <w:t>จากงบการเงินสำหรับปีสิ้นสุดวันที่ 31 ธันวาคม 2561</w:t>
      </w:r>
      <w:r w:rsidR="00A75609" w:rsidRPr="00A75609">
        <w:rPr>
          <w:rFonts w:ascii="Angsana New" w:hAnsi="Angsana New" w:hint="cs"/>
          <w:spacing w:val="-6"/>
          <w:sz w:val="30"/>
          <w:szCs w:val="30"/>
          <w:cs/>
        </w:rPr>
        <w:t xml:space="preserve"> ยกเว้นสัญญาเงินให้กู้</w:t>
      </w:r>
      <w:r w:rsidR="005574F4">
        <w:rPr>
          <w:rFonts w:ascii="Angsana New" w:hAnsi="Angsana New" w:hint="cs"/>
          <w:spacing w:val="-6"/>
          <w:sz w:val="30"/>
          <w:szCs w:val="30"/>
          <w:cs/>
        </w:rPr>
        <w:t>ยืมระยะยาว</w:t>
      </w:r>
      <w:r w:rsidR="00A75609" w:rsidRPr="00A75609">
        <w:rPr>
          <w:rFonts w:ascii="Angsana New" w:hAnsi="Angsana New" w:hint="cs"/>
          <w:spacing w:val="-6"/>
          <w:sz w:val="30"/>
          <w:szCs w:val="30"/>
          <w:cs/>
        </w:rPr>
        <w:t>แก่บริษัทร่วม ซึ่งได้แสดงรายละเอียดไว้ในส่วนสัญญาสำคัญที่ทำกับบุคคลหรือกิจการที่เกี่ยวข้องกัน</w:t>
      </w:r>
    </w:p>
    <w:p w:rsidR="00C5271F" w:rsidRPr="00754587" w:rsidRDefault="00C5271F" w:rsidP="00EA0C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2F4BF2" w:rsidRPr="00EA0CD5" w:rsidRDefault="002F4BF2" w:rsidP="002F4BF2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A0CD5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EA0CD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EA0CD5">
        <w:rPr>
          <w:rFonts w:ascii="Angsana New" w:hAnsi="Angsana New"/>
          <w:sz w:val="30"/>
          <w:szCs w:val="30"/>
          <w:cs/>
          <w:lang w:val="en-US"/>
        </w:rPr>
        <w:t>สรุปได้ดังนี้</w:t>
      </w:r>
    </w:p>
    <w:p w:rsidR="002F4BF2" w:rsidRPr="00EA0CD5" w:rsidRDefault="002F4BF2" w:rsidP="002F4BF2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4410"/>
        <w:gridCol w:w="360"/>
        <w:gridCol w:w="360"/>
        <w:gridCol w:w="630"/>
        <w:gridCol w:w="450"/>
        <w:gridCol w:w="1440"/>
        <w:gridCol w:w="270"/>
        <w:gridCol w:w="1350"/>
      </w:tblGrid>
      <w:tr w:rsidR="002F4BF2" w:rsidRPr="00560E2F" w:rsidTr="006A351D">
        <w:trPr>
          <w:tblHeader/>
        </w:trPr>
        <w:tc>
          <w:tcPr>
            <w:tcW w:w="6210" w:type="dxa"/>
            <w:gridSpan w:val="5"/>
          </w:tcPr>
          <w:p w:rsidR="002F4BF2" w:rsidRPr="00560E2F" w:rsidRDefault="002F4BF2" w:rsidP="000B0BC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2F4BF2" w:rsidRPr="00560E2F" w:rsidRDefault="002F4BF2" w:rsidP="000B0BC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2F4BF2" w:rsidRPr="00560E2F" w:rsidTr="006A351D">
        <w:trPr>
          <w:tblHeader/>
        </w:trPr>
        <w:tc>
          <w:tcPr>
            <w:tcW w:w="6210" w:type="dxa"/>
            <w:gridSpan w:val="5"/>
          </w:tcPr>
          <w:p w:rsidR="002F4BF2" w:rsidRPr="00560E2F" w:rsidRDefault="002F4BF2" w:rsidP="000B0BC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2F4BF2" w:rsidRPr="00560E2F" w:rsidRDefault="002F4BF2" w:rsidP="000B0BC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560E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560E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F4BF2" w:rsidRPr="00B44EAF" w:rsidTr="006A351D">
        <w:tblPrEx>
          <w:tblLook w:val="01E0"/>
        </w:tblPrEx>
        <w:tc>
          <w:tcPr>
            <w:tcW w:w="4410" w:type="dxa"/>
          </w:tcPr>
          <w:p w:rsidR="002F4BF2" w:rsidRPr="00C6088D" w:rsidRDefault="002F4BF2" w:rsidP="000B0BC5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0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</w:tcPr>
          <w:p w:rsidR="002F4BF2" w:rsidRPr="00560E2F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F4BF2" w:rsidRPr="00560E2F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2F4BF2" w:rsidRPr="00560E2F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560E2F" w:rsidRDefault="002F4BF2" w:rsidP="000B0BC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0A767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2485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F4BF2" w:rsidRPr="000A7670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F4BF2" w:rsidRPr="000A767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23282" w:rsidRPr="000A767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</w:t>
            </w:r>
            <w:r w:rsidR="00224857"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2F4BF2" w:rsidRPr="00560E2F" w:rsidTr="006A351D">
        <w:trPr>
          <w:tblHeader/>
        </w:trPr>
        <w:tc>
          <w:tcPr>
            <w:tcW w:w="6210" w:type="dxa"/>
            <w:gridSpan w:val="5"/>
          </w:tcPr>
          <w:p w:rsidR="002F4BF2" w:rsidRPr="00560E2F" w:rsidRDefault="002F4BF2" w:rsidP="000B0BC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2F4BF2" w:rsidRPr="00560E2F" w:rsidRDefault="002F4BF2" w:rsidP="000B0BC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60E2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F4BF2" w:rsidRPr="00560E2F" w:rsidTr="006A351D">
        <w:tblPrEx>
          <w:tblLook w:val="01E0"/>
        </w:tblPrEx>
        <w:tc>
          <w:tcPr>
            <w:tcW w:w="4410" w:type="dxa"/>
          </w:tcPr>
          <w:p w:rsidR="002F4BF2" w:rsidRPr="00560E2F" w:rsidRDefault="002F4BF2" w:rsidP="000B0B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ยามาซ่า (ประเทศไทย) จำกัด</w:t>
            </w:r>
          </w:p>
        </w:tc>
        <w:tc>
          <w:tcPr>
            <w:tcW w:w="360" w:type="dxa"/>
          </w:tcPr>
          <w:p w:rsidR="002F4BF2" w:rsidRPr="00560E2F" w:rsidRDefault="002F4BF2" w:rsidP="000B0BC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2F4BF2" w:rsidRPr="00560E2F" w:rsidRDefault="002F4BF2" w:rsidP="000B0B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F4BF2" w:rsidRPr="00560E2F" w:rsidRDefault="002F4BF2" w:rsidP="000B0BC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:rsidR="002F4BF2" w:rsidRPr="00560E2F" w:rsidRDefault="002F4BF2" w:rsidP="000B0BC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560E2F" w:rsidRDefault="002F4BF2" w:rsidP="000B0B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F4BF2" w:rsidRPr="00560E2F" w:rsidRDefault="002F4BF2" w:rsidP="000B0B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2F4BF2" w:rsidRPr="00560E2F" w:rsidRDefault="002F4BF2" w:rsidP="000B0BC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24857" w:rsidRPr="00560E2F" w:rsidTr="006A351D">
        <w:tblPrEx>
          <w:tblLook w:val="01E0"/>
        </w:tblPrEx>
        <w:tc>
          <w:tcPr>
            <w:tcW w:w="4410" w:type="dxa"/>
          </w:tcPr>
          <w:p w:rsidR="00224857" w:rsidRPr="00560E2F" w:rsidRDefault="00224857" w:rsidP="002248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224857" w:rsidRPr="00560E2F" w:rsidRDefault="00224857" w:rsidP="0022485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24857" w:rsidRPr="00C6088D" w:rsidRDefault="00B6527E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224857" w:rsidRPr="00C6088D" w:rsidRDefault="00224857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16,252</w:t>
            </w:r>
          </w:p>
        </w:tc>
      </w:tr>
      <w:tr w:rsidR="00224857" w:rsidRPr="00560E2F" w:rsidTr="006A351D">
        <w:tblPrEx>
          <w:tblLook w:val="01E0"/>
        </w:tblPrEx>
        <w:tc>
          <w:tcPr>
            <w:tcW w:w="4410" w:type="dxa"/>
          </w:tcPr>
          <w:p w:rsidR="00224857" w:rsidRPr="00560E2F" w:rsidRDefault="00224857" w:rsidP="002248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224857" w:rsidRPr="00560E2F" w:rsidRDefault="00224857" w:rsidP="0022485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24857" w:rsidRPr="00560E2F" w:rsidRDefault="00B6527E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24857" w:rsidRPr="00560E2F" w:rsidRDefault="00224857" w:rsidP="002248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131</w:t>
            </w:r>
          </w:p>
        </w:tc>
      </w:tr>
      <w:tr w:rsidR="00224857" w:rsidRPr="00560E2F" w:rsidTr="006A351D">
        <w:tblPrEx>
          <w:tblLook w:val="01E0"/>
        </w:tblPrEx>
        <w:tc>
          <w:tcPr>
            <w:tcW w:w="4410" w:type="dxa"/>
          </w:tcPr>
          <w:p w:rsidR="00224857" w:rsidRPr="00560E2F" w:rsidRDefault="00224857" w:rsidP="002248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224857" w:rsidRPr="00560E2F" w:rsidRDefault="00224857" w:rsidP="0022485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224857" w:rsidRPr="00560E2F" w:rsidRDefault="00224857" w:rsidP="0022485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24857" w:rsidRPr="00560E2F" w:rsidRDefault="00B6527E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24857" w:rsidRPr="00560E2F" w:rsidRDefault="00224857" w:rsidP="0022485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224857" w:rsidRPr="00560E2F" w:rsidRDefault="00DF1AAB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41</w:t>
            </w:r>
          </w:p>
        </w:tc>
      </w:tr>
      <w:tr w:rsidR="006A351D" w:rsidRPr="006A351D" w:rsidTr="006A351D">
        <w:tblPrEx>
          <w:tblLook w:val="01E0"/>
        </w:tblPrEx>
        <w:trPr>
          <w:trHeight w:val="119"/>
        </w:trPr>
        <w:tc>
          <w:tcPr>
            <w:tcW w:w="4410" w:type="dxa"/>
          </w:tcPr>
          <w:p w:rsidR="006A351D" w:rsidRPr="006A351D" w:rsidRDefault="006A351D" w:rsidP="006A351D">
            <w:pPr>
              <w:spacing w:line="240" w:lineRule="auto"/>
              <w:ind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:rsidR="006A351D" w:rsidRPr="006A351D" w:rsidRDefault="006A351D" w:rsidP="006A35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71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360" w:type="dxa"/>
          </w:tcPr>
          <w:p w:rsidR="006A351D" w:rsidRPr="006A351D" w:rsidRDefault="006A351D" w:rsidP="006A351D">
            <w:pPr>
              <w:spacing w:line="240" w:lineRule="auto"/>
              <w:ind w:left="-130" w:right="-17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6A351D" w:rsidRPr="006A351D" w:rsidRDefault="006A351D" w:rsidP="006A35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71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450" w:type="dxa"/>
          </w:tcPr>
          <w:p w:rsidR="006A351D" w:rsidRPr="006A351D" w:rsidRDefault="006A351D" w:rsidP="006A351D">
            <w:pPr>
              <w:spacing w:line="240" w:lineRule="auto"/>
              <w:ind w:right="-17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6A351D" w:rsidRPr="006A351D" w:rsidRDefault="006A351D" w:rsidP="006A351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71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6A351D" w:rsidRPr="006A351D" w:rsidRDefault="006A351D" w:rsidP="006A351D">
            <w:pPr>
              <w:spacing w:line="240" w:lineRule="auto"/>
              <w:ind w:left="-130" w:right="-17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6A351D" w:rsidRPr="006A351D" w:rsidRDefault="006A351D" w:rsidP="006A351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71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6A351D" w:rsidRPr="00560E2F" w:rsidTr="006A351D">
        <w:tblPrEx>
          <w:tblLook w:val="01E0"/>
        </w:tblPrEx>
        <w:tc>
          <w:tcPr>
            <w:tcW w:w="9270" w:type="dxa"/>
            <w:gridSpan w:val="8"/>
          </w:tcPr>
          <w:p w:rsidR="006A351D" w:rsidRPr="006A351D" w:rsidRDefault="006A351D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</w:rPr>
              <w:lastRenderedPageBreak/>
              <w:t>*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 xml:space="preserve">ไม่ได้แสดงรายการเปรียบเทียบสำหรับปี 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</w:rPr>
              <w:t xml:space="preserve">2562 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เนื่องจาก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จำหน่ายเมื่อวันที่ 27 พฤศจิกายน 2561</w:t>
            </w: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C6088D" w:rsidRDefault="004B6EE1" w:rsidP="004B6EE1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60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0A7670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B6EE1" w:rsidRPr="000A7670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0A7670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0A767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4B6EE1" w:rsidRPr="00560E2F" w:rsidTr="00202D71">
        <w:tblPrEx>
          <w:tblLook w:val="01E0"/>
        </w:tblPrEx>
        <w:tc>
          <w:tcPr>
            <w:tcW w:w="4410" w:type="dxa"/>
          </w:tcPr>
          <w:p w:rsidR="004B6EE1" w:rsidRPr="00C6088D" w:rsidRDefault="004B6EE1" w:rsidP="004B6EE1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4B6EE1" w:rsidRPr="00A75609" w:rsidRDefault="00A75609" w:rsidP="004B6EE1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  <w:r w:rsidRPr="00A7560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(</w:t>
            </w:r>
            <w:r w:rsidRPr="00A7560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rtl/>
                <w:cs/>
                <w:lang w:val="en-US" w:eastAsia="th-TH" w:bidi="th-TH"/>
              </w:rPr>
              <w:t>พันบาท</w:t>
            </w:r>
            <w:r w:rsidRPr="00A7560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)</w:t>
            </w: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560E2F" w:rsidRDefault="004B6EE1" w:rsidP="004B6E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เอ็กซ์เตอร์</w:t>
            </w:r>
            <w:proofErr w:type="spellEnd"/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B6EE1" w:rsidRPr="00560E2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FE3BAF" w:rsidRDefault="004B6EE1" w:rsidP="004B6E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3BA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4B6EE1" w:rsidRPr="00FE3BA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4B6EE1" w:rsidRPr="00FE3BA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B6EE1" w:rsidRPr="00FE3BA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FE3BA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FE3BA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11,483</w:t>
            </w:r>
          </w:p>
        </w:tc>
        <w:tc>
          <w:tcPr>
            <w:tcW w:w="270" w:type="dxa"/>
          </w:tcPr>
          <w:p w:rsidR="004B6EE1" w:rsidRPr="00FE3BA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FE3BA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5,139</w:t>
            </w: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560E2F" w:rsidRDefault="004B6EE1" w:rsidP="004B6E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412</w:t>
            </w:r>
          </w:p>
        </w:tc>
        <w:tc>
          <w:tcPr>
            <w:tcW w:w="270" w:type="dxa"/>
          </w:tcPr>
          <w:p w:rsidR="004B6EE1" w:rsidRPr="00560E2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372</w:t>
            </w: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560E2F" w:rsidRDefault="004B6EE1" w:rsidP="004B6E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527E">
              <w:rPr>
                <w:rFonts w:ascii="Angsana New" w:hAnsi="Angsana New" w:cs="Angsana New"/>
                <w:sz w:val="30"/>
                <w:szCs w:val="30"/>
                <w:lang w:bidi="th-TH"/>
              </w:rPr>
              <w:t>140</w:t>
            </w:r>
          </w:p>
        </w:tc>
        <w:tc>
          <w:tcPr>
            <w:tcW w:w="270" w:type="dxa"/>
          </w:tcPr>
          <w:p w:rsidR="004B6EE1" w:rsidRPr="00560E2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560E2F" w:rsidRDefault="004B6EE1" w:rsidP="004B6E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3,439</w:t>
            </w:r>
          </w:p>
        </w:tc>
        <w:tc>
          <w:tcPr>
            <w:tcW w:w="270" w:type="dxa"/>
          </w:tcPr>
          <w:p w:rsidR="004B6EE1" w:rsidRPr="00560E2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2,477</w:t>
            </w: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FE3BAF" w:rsidRDefault="004B6EE1" w:rsidP="004B6E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3BAF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60" w:type="dxa"/>
          </w:tcPr>
          <w:p w:rsidR="004B6EE1" w:rsidRPr="00FE3BA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4B6EE1" w:rsidRPr="00FE3BA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B6EE1" w:rsidRPr="00FE3BA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FE3BA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FE3BA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B6EE1" w:rsidRPr="00FE3BA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FE3BA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4,406</w:t>
            </w:r>
          </w:p>
        </w:tc>
      </w:tr>
      <w:tr w:rsidR="004B6EE1" w:rsidRPr="00560E2F" w:rsidTr="00C43359">
        <w:tblPrEx>
          <w:tblLook w:val="01E0"/>
        </w:tblPrEx>
        <w:trPr>
          <w:trHeight w:val="227"/>
        </w:trPr>
        <w:tc>
          <w:tcPr>
            <w:tcW w:w="4410" w:type="dxa"/>
          </w:tcPr>
          <w:p w:rsidR="004B6EE1" w:rsidRPr="00C43359" w:rsidRDefault="004B6EE1" w:rsidP="004B6EE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4B6EE1" w:rsidRPr="00C32EA1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C32EA1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4B6EE1" w:rsidRPr="00C32EA1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C32EA1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C32EA1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B6EE1" w:rsidRPr="00C32EA1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C32EA1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560E2F" w:rsidRDefault="004B6EE1" w:rsidP="004B6EE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B6EE1" w:rsidRPr="00560E2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560E2F" w:rsidRDefault="004B6EE1" w:rsidP="004B6E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B6EE1" w:rsidRPr="00560E2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560E2F" w:rsidRDefault="004B6EE1" w:rsidP="004B6EE1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60" w:type="dxa"/>
            <w:shd w:val="clear" w:color="auto" w:fill="auto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9,768</w:t>
            </w:r>
          </w:p>
        </w:tc>
        <w:tc>
          <w:tcPr>
            <w:tcW w:w="270" w:type="dxa"/>
          </w:tcPr>
          <w:p w:rsidR="004B6EE1" w:rsidRPr="00560E2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9,506</w:t>
            </w: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560E2F" w:rsidRDefault="004B6EE1" w:rsidP="004B6EE1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60" w:type="dxa"/>
            <w:shd w:val="clear" w:color="auto" w:fill="auto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2,316</w:t>
            </w:r>
          </w:p>
        </w:tc>
        <w:tc>
          <w:tcPr>
            <w:tcW w:w="270" w:type="dxa"/>
          </w:tcPr>
          <w:p w:rsidR="004B6EE1" w:rsidRPr="00560E2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(356)</w:t>
            </w: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560E2F" w:rsidRDefault="004B6EE1" w:rsidP="004B6EE1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60" w:type="dxa"/>
            <w:shd w:val="clear" w:color="auto" w:fill="auto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4B6EE1" w:rsidRPr="00560E2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4B6EE1" w:rsidRPr="00560E2F" w:rsidTr="006A351D">
        <w:tblPrEx>
          <w:tblLook w:val="01E0"/>
        </w:tblPrEx>
        <w:tc>
          <w:tcPr>
            <w:tcW w:w="4410" w:type="dxa"/>
          </w:tcPr>
          <w:p w:rsidR="004B6EE1" w:rsidRPr="00560E2F" w:rsidRDefault="004B6EE1" w:rsidP="004B6EE1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60" w:type="dxa"/>
            <w:shd w:val="clear" w:color="auto" w:fill="auto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12,087</w:t>
            </w:r>
          </w:p>
        </w:tc>
        <w:tc>
          <w:tcPr>
            <w:tcW w:w="270" w:type="dxa"/>
          </w:tcPr>
          <w:p w:rsidR="004B6EE1" w:rsidRPr="00560E2F" w:rsidRDefault="004B6EE1" w:rsidP="004B6EE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B6EE1" w:rsidRPr="00560E2F" w:rsidRDefault="004B6EE1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9,153</w:t>
            </w:r>
          </w:p>
        </w:tc>
      </w:tr>
    </w:tbl>
    <w:p w:rsidR="00E5411C" w:rsidRPr="00C32EA1" w:rsidRDefault="00E5411C" w:rsidP="00E5411C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/>
      </w:tblPr>
      <w:tblGrid>
        <w:gridCol w:w="4410"/>
        <w:gridCol w:w="360"/>
        <w:gridCol w:w="360"/>
        <w:gridCol w:w="630"/>
        <w:gridCol w:w="450"/>
        <w:gridCol w:w="1440"/>
        <w:gridCol w:w="270"/>
        <w:gridCol w:w="1329"/>
        <w:gridCol w:w="21"/>
      </w:tblGrid>
      <w:tr w:rsidR="002F4BF2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2F4BF2" w:rsidRPr="0071686D" w:rsidRDefault="002F4BF2" w:rsidP="002F4BF2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168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168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168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</w:tcPr>
          <w:p w:rsidR="002F4BF2" w:rsidRPr="00560E2F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F4BF2" w:rsidRPr="00560E2F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2F4BF2" w:rsidRPr="00560E2F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560E2F" w:rsidRDefault="002F4BF2" w:rsidP="002F4BF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0A767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0A767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:rsidR="002F4BF2" w:rsidRPr="000A7670" w:rsidRDefault="002F4BF2" w:rsidP="002F4BF2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0179D" w:rsidRPr="00C32EA1" w:rsidTr="00DF1AAB">
        <w:trPr>
          <w:gridAfter w:val="1"/>
          <w:wAfter w:w="21" w:type="dxa"/>
        </w:trPr>
        <w:tc>
          <w:tcPr>
            <w:tcW w:w="4410" w:type="dxa"/>
          </w:tcPr>
          <w:p w:rsidR="0090179D" w:rsidRPr="00C32EA1" w:rsidRDefault="0090179D" w:rsidP="00C32E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0179D" w:rsidRPr="00C32EA1" w:rsidRDefault="0090179D" w:rsidP="00C32EA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90179D" w:rsidRPr="00C32EA1" w:rsidRDefault="0090179D" w:rsidP="00C32EA1">
            <w:pPr>
              <w:spacing w:line="240" w:lineRule="auto"/>
              <w:ind w:lef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90179D" w:rsidRPr="00C32EA1" w:rsidRDefault="0090179D" w:rsidP="00C32EA1">
            <w:pPr>
              <w:pStyle w:val="acctfourfigures"/>
              <w:tabs>
                <w:tab w:val="clear" w:pos="765"/>
                <w:tab w:val="decimal" w:pos="792"/>
                <w:tab w:val="decimal" w:pos="86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90179D" w:rsidRPr="00C32EA1" w:rsidRDefault="0090179D" w:rsidP="00C32EA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0179D" w:rsidRPr="00C32EA1" w:rsidRDefault="0090179D" w:rsidP="00C32EA1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0179D" w:rsidRPr="00C32EA1" w:rsidRDefault="0090179D" w:rsidP="00C32EA1">
            <w:pPr>
              <w:spacing w:line="240" w:lineRule="auto"/>
              <w:ind w:lef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</w:tcPr>
          <w:p w:rsidR="0090179D" w:rsidRPr="00C32EA1" w:rsidRDefault="0090179D" w:rsidP="00C32EA1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F4BF2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2F4BF2" w:rsidRPr="00560E2F" w:rsidRDefault="002F4BF2" w:rsidP="002F4B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ยามาซ่า (ประเทศไทย) จำกัด</w:t>
            </w:r>
          </w:p>
        </w:tc>
        <w:tc>
          <w:tcPr>
            <w:tcW w:w="36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:rsidR="002F4BF2" w:rsidRPr="00560E2F" w:rsidRDefault="002F4BF2" w:rsidP="002F4BF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F4BF2" w:rsidRPr="00560E2F" w:rsidRDefault="002F4BF2" w:rsidP="002F4BF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2F4BF2" w:rsidRPr="00560E2F" w:rsidRDefault="002F4BF2" w:rsidP="002F4BF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24857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224857" w:rsidRPr="00560E2F" w:rsidRDefault="00224857" w:rsidP="002248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224857" w:rsidRPr="00560E2F" w:rsidRDefault="00224857" w:rsidP="0022485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24857" w:rsidRPr="0013676A" w:rsidRDefault="00B6527E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9" w:type="dxa"/>
          </w:tcPr>
          <w:p w:rsidR="00224857" w:rsidRPr="0013676A" w:rsidRDefault="00224857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27,432</w:t>
            </w:r>
          </w:p>
        </w:tc>
      </w:tr>
      <w:tr w:rsidR="00224857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224857" w:rsidRPr="00560E2F" w:rsidRDefault="00224857" w:rsidP="002248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224857" w:rsidRPr="00560E2F" w:rsidRDefault="00224857" w:rsidP="00224857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24857" w:rsidRPr="00560E2F" w:rsidRDefault="00B6527E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24857" w:rsidRPr="00560E2F" w:rsidRDefault="00224857" w:rsidP="002248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263</w:t>
            </w:r>
          </w:p>
        </w:tc>
      </w:tr>
      <w:tr w:rsidR="00224857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224857" w:rsidRPr="00560E2F" w:rsidRDefault="00224857" w:rsidP="002248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224857" w:rsidRPr="00560E2F" w:rsidRDefault="00224857" w:rsidP="0022485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224857" w:rsidRPr="00560E2F" w:rsidRDefault="00224857" w:rsidP="0022485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224857" w:rsidRPr="00560E2F" w:rsidRDefault="00B6527E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224857" w:rsidRPr="00560E2F" w:rsidRDefault="00224857" w:rsidP="0022485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224857" w:rsidRPr="00560E2F" w:rsidRDefault="00224857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DF1A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6A351D" w:rsidRPr="00C32EA1" w:rsidTr="00DF1AAB">
        <w:trPr>
          <w:gridAfter w:val="1"/>
          <w:wAfter w:w="21" w:type="dxa"/>
        </w:trPr>
        <w:tc>
          <w:tcPr>
            <w:tcW w:w="4410" w:type="dxa"/>
          </w:tcPr>
          <w:p w:rsidR="006A351D" w:rsidRPr="00C32EA1" w:rsidRDefault="006A351D" w:rsidP="00C32E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6A351D" w:rsidRPr="00C32EA1" w:rsidRDefault="006A351D" w:rsidP="00C32E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6A351D" w:rsidRPr="00C32EA1" w:rsidRDefault="006A351D" w:rsidP="00C32EA1">
            <w:pPr>
              <w:spacing w:line="240" w:lineRule="auto"/>
              <w:ind w:lef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A351D" w:rsidRPr="00C32EA1" w:rsidRDefault="006A351D" w:rsidP="00C32E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6A351D" w:rsidRPr="00C32EA1" w:rsidRDefault="006A351D" w:rsidP="00C32EA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A351D" w:rsidRPr="00C32EA1" w:rsidRDefault="006A351D" w:rsidP="00C32E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A351D" w:rsidRPr="00C32EA1" w:rsidRDefault="006A351D" w:rsidP="00C32EA1">
            <w:pPr>
              <w:spacing w:line="240" w:lineRule="auto"/>
              <w:ind w:lef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</w:tcPr>
          <w:p w:rsidR="006A351D" w:rsidRPr="00C32EA1" w:rsidRDefault="006A351D" w:rsidP="00C32E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A351D" w:rsidRPr="00560E2F" w:rsidTr="00DF1AAB">
        <w:trPr>
          <w:gridAfter w:val="1"/>
          <w:wAfter w:w="21" w:type="dxa"/>
        </w:trPr>
        <w:tc>
          <w:tcPr>
            <w:tcW w:w="9249" w:type="dxa"/>
            <w:gridSpan w:val="8"/>
          </w:tcPr>
          <w:p w:rsidR="006A351D" w:rsidRDefault="006A351D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</w:rPr>
              <w:t>*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 xml:space="preserve">ไม่ได้แสดงรายการเปรียบเทียบสำหรับปี 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</w:rPr>
              <w:t xml:space="preserve">2562 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เนื่องจาก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จำหน่ายเมื่อวันที่ 27 พฤศจิกายน 2561</w:t>
            </w:r>
          </w:p>
        </w:tc>
      </w:tr>
      <w:tr w:rsidR="00DF1AAB" w:rsidRPr="00560E2F" w:rsidTr="00C43359">
        <w:trPr>
          <w:gridAfter w:val="1"/>
          <w:wAfter w:w="21" w:type="dxa"/>
          <w:trHeight w:val="68"/>
        </w:trPr>
        <w:tc>
          <w:tcPr>
            <w:tcW w:w="9249" w:type="dxa"/>
            <w:gridSpan w:val="8"/>
          </w:tcPr>
          <w:p w:rsidR="00DF1AAB" w:rsidRPr="006A351D" w:rsidRDefault="00DF1AAB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C43359" w:rsidRPr="00560E2F" w:rsidTr="00C43359">
        <w:trPr>
          <w:gridAfter w:val="1"/>
          <w:wAfter w:w="21" w:type="dxa"/>
          <w:trHeight w:val="68"/>
        </w:trPr>
        <w:tc>
          <w:tcPr>
            <w:tcW w:w="9249" w:type="dxa"/>
            <w:gridSpan w:val="8"/>
          </w:tcPr>
          <w:p w:rsidR="00C43359" w:rsidRPr="006A351D" w:rsidRDefault="00C43359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C43359" w:rsidRPr="00560E2F" w:rsidTr="00C43359">
        <w:trPr>
          <w:gridAfter w:val="1"/>
          <w:wAfter w:w="21" w:type="dxa"/>
          <w:trHeight w:val="68"/>
        </w:trPr>
        <w:tc>
          <w:tcPr>
            <w:tcW w:w="9249" w:type="dxa"/>
            <w:gridSpan w:val="8"/>
          </w:tcPr>
          <w:p w:rsidR="00C43359" w:rsidRPr="006A351D" w:rsidRDefault="00C43359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C43359" w:rsidRPr="00560E2F" w:rsidTr="00C43359">
        <w:trPr>
          <w:gridAfter w:val="1"/>
          <w:wAfter w:w="21" w:type="dxa"/>
          <w:trHeight w:val="68"/>
        </w:trPr>
        <w:tc>
          <w:tcPr>
            <w:tcW w:w="9249" w:type="dxa"/>
            <w:gridSpan w:val="8"/>
          </w:tcPr>
          <w:p w:rsidR="00C43359" w:rsidRPr="006A351D" w:rsidRDefault="00C43359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C43359" w:rsidRPr="00560E2F" w:rsidTr="00C43359">
        <w:trPr>
          <w:gridAfter w:val="1"/>
          <w:wAfter w:w="21" w:type="dxa"/>
          <w:trHeight w:val="68"/>
        </w:trPr>
        <w:tc>
          <w:tcPr>
            <w:tcW w:w="9249" w:type="dxa"/>
            <w:gridSpan w:val="8"/>
          </w:tcPr>
          <w:p w:rsidR="00C43359" w:rsidRPr="006A351D" w:rsidRDefault="00C43359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F17022" w:rsidRPr="00560E2F" w:rsidTr="00C43359">
        <w:trPr>
          <w:gridAfter w:val="1"/>
          <w:wAfter w:w="21" w:type="dxa"/>
          <w:trHeight w:val="68"/>
        </w:trPr>
        <w:tc>
          <w:tcPr>
            <w:tcW w:w="9249" w:type="dxa"/>
            <w:gridSpan w:val="8"/>
          </w:tcPr>
          <w:p w:rsidR="00F17022" w:rsidRPr="006A351D" w:rsidRDefault="00F17022" w:rsidP="002248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C43359" w:rsidRPr="00560E2F" w:rsidTr="0045583A">
        <w:trPr>
          <w:gridAfter w:val="1"/>
          <w:wAfter w:w="21" w:type="dxa"/>
        </w:trPr>
        <w:tc>
          <w:tcPr>
            <w:tcW w:w="4410" w:type="dxa"/>
          </w:tcPr>
          <w:p w:rsidR="00C43359" w:rsidRPr="00774DF7" w:rsidRDefault="00C43359" w:rsidP="00C433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774DF7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39" w:type="dxa"/>
            <w:gridSpan w:val="3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</w:t>
            </w:r>
          </w:p>
        </w:tc>
      </w:tr>
      <w:tr w:rsidR="00C43359" w:rsidRPr="00560E2F" w:rsidTr="0045583A">
        <w:trPr>
          <w:gridAfter w:val="1"/>
          <w:wAfter w:w="21" w:type="dxa"/>
        </w:trPr>
        <w:tc>
          <w:tcPr>
            <w:tcW w:w="4410" w:type="dxa"/>
          </w:tcPr>
          <w:p w:rsidR="00C43359" w:rsidRPr="00774DF7" w:rsidRDefault="00C43359" w:rsidP="00C433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774DF7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39" w:type="dxa"/>
            <w:gridSpan w:val="3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ส่วนได้เสีย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B6EE1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4B6EE1" w:rsidRPr="00C6088D" w:rsidRDefault="004B6EE1" w:rsidP="004B6EE1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F18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60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608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0A7670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B6EE1" w:rsidRPr="000A7670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9" w:type="dxa"/>
          </w:tcPr>
          <w:p w:rsidR="004B6EE1" w:rsidRPr="000A7670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0A767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4B6EE1" w:rsidRPr="00560E2F" w:rsidTr="00202D71">
        <w:trPr>
          <w:gridAfter w:val="1"/>
          <w:wAfter w:w="21" w:type="dxa"/>
        </w:trPr>
        <w:tc>
          <w:tcPr>
            <w:tcW w:w="4410" w:type="dxa"/>
          </w:tcPr>
          <w:p w:rsidR="004B6EE1" w:rsidRPr="00C6088D" w:rsidRDefault="004B6EE1" w:rsidP="004B6EE1">
            <w:pPr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4B6EE1" w:rsidRPr="00560E2F" w:rsidRDefault="004B6EE1" w:rsidP="004B6EE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4B6EE1" w:rsidRPr="00560E2F" w:rsidRDefault="004B6EE1" w:rsidP="004B6EE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39" w:type="dxa"/>
            <w:gridSpan w:val="3"/>
          </w:tcPr>
          <w:p w:rsidR="004B6EE1" w:rsidRPr="00774DF7" w:rsidRDefault="00A75609" w:rsidP="004B6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560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(</w:t>
            </w:r>
            <w:r w:rsidRPr="00A7560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rtl/>
                <w:cs/>
                <w:lang w:val="en-US" w:eastAsia="th-TH" w:bidi="th-TH"/>
              </w:rPr>
              <w:t>พันบาท</w:t>
            </w:r>
            <w:r w:rsidRPr="00A7560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)</w:t>
            </w:r>
          </w:p>
        </w:tc>
      </w:tr>
      <w:tr w:rsidR="004B6EE1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4B6EE1" w:rsidRPr="00774DF7" w:rsidRDefault="004B6EE1" w:rsidP="00C433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เอ็กซ์เตอร์</w:t>
            </w:r>
            <w:proofErr w:type="spellEnd"/>
            <w:r w:rsidRPr="00774DF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774D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60" w:type="dxa"/>
          </w:tcPr>
          <w:p w:rsidR="004B6EE1" w:rsidRPr="00774DF7" w:rsidRDefault="004B6EE1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4B6EE1" w:rsidRPr="00774DF7" w:rsidRDefault="004B6EE1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B6EE1" w:rsidRPr="00774DF7" w:rsidRDefault="004B6EE1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4B6EE1" w:rsidRPr="00774DF7" w:rsidRDefault="004B6EE1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4B6EE1" w:rsidRPr="00774DF7" w:rsidRDefault="004B6EE1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B6EE1" w:rsidRPr="00560E2F" w:rsidRDefault="004B6EE1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4B6EE1" w:rsidRPr="00774DF7" w:rsidRDefault="004B6EE1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3359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C43359" w:rsidRPr="00560E2F" w:rsidRDefault="00C43359" w:rsidP="00C433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22,580</w:t>
            </w: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12,902</w:t>
            </w:r>
          </w:p>
        </w:tc>
      </w:tr>
      <w:tr w:rsidR="00C43359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C43359" w:rsidRPr="00560E2F" w:rsidRDefault="00C43359" w:rsidP="00C433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844</w:t>
            </w: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764</w:t>
            </w:r>
          </w:p>
        </w:tc>
      </w:tr>
      <w:tr w:rsidR="00C43359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C43359" w:rsidRPr="00560E2F" w:rsidRDefault="00C43359" w:rsidP="00C433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C43359" w:rsidRPr="00B6527E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27E">
              <w:rPr>
                <w:rFonts w:ascii="Angsana New" w:hAnsi="Angsana New" w:cs="Angsana New"/>
                <w:sz w:val="30"/>
                <w:szCs w:val="30"/>
                <w:lang w:bidi="th-TH"/>
              </w:rPr>
              <w:t>140</w:t>
            </w: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C43359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3359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C43359" w:rsidRPr="00560E2F" w:rsidRDefault="00C43359" w:rsidP="00C433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6,631</w:t>
            </w: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5,345</w:t>
            </w:r>
          </w:p>
        </w:tc>
      </w:tr>
      <w:tr w:rsidR="00C43359" w:rsidRPr="00560E2F" w:rsidTr="00DF1AAB">
        <w:trPr>
          <w:gridAfter w:val="1"/>
          <w:wAfter w:w="21" w:type="dxa"/>
        </w:trPr>
        <w:tc>
          <w:tcPr>
            <w:tcW w:w="4410" w:type="dxa"/>
          </w:tcPr>
          <w:p w:rsidR="00C43359" w:rsidRPr="00774DF7" w:rsidRDefault="00C43359" w:rsidP="00C433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4DF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60" w:type="dxa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774DF7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C43359" w:rsidRPr="00B6527E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27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C43359" w:rsidRPr="00774DF7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9,050</w:t>
            </w:r>
          </w:p>
        </w:tc>
      </w:tr>
      <w:tr w:rsidR="00C43359" w:rsidRPr="00560E2F" w:rsidTr="00DF1AAB">
        <w:tc>
          <w:tcPr>
            <w:tcW w:w="4410" w:type="dxa"/>
          </w:tcPr>
          <w:p w:rsidR="00C43359" w:rsidRPr="00560E2F" w:rsidRDefault="00C43359" w:rsidP="00C43359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4"/>
          </w:tcPr>
          <w:p w:rsidR="00C43359" w:rsidRPr="00DF1AAB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8"/>
                <w:lang w:bidi="th-TH"/>
              </w:rPr>
            </w:pPr>
          </w:p>
        </w:tc>
      </w:tr>
      <w:tr w:rsidR="00C43359" w:rsidRPr="00560E2F" w:rsidTr="00DF1AAB">
        <w:tc>
          <w:tcPr>
            <w:tcW w:w="4410" w:type="dxa"/>
          </w:tcPr>
          <w:p w:rsidR="00C43359" w:rsidRPr="00560E2F" w:rsidRDefault="00C43359" w:rsidP="00C433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43359" w:rsidRPr="00560E2F" w:rsidTr="00DF1AAB">
        <w:tc>
          <w:tcPr>
            <w:tcW w:w="4410" w:type="dxa"/>
          </w:tcPr>
          <w:p w:rsidR="00C43359" w:rsidRPr="00560E2F" w:rsidRDefault="00C43359" w:rsidP="00C433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43359" w:rsidRPr="00560E2F" w:rsidTr="00DF1AAB">
        <w:tc>
          <w:tcPr>
            <w:tcW w:w="4410" w:type="dxa"/>
          </w:tcPr>
          <w:p w:rsidR="00C43359" w:rsidRPr="00560E2F" w:rsidRDefault="00C43359" w:rsidP="00C43359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60" w:type="dxa"/>
            <w:shd w:val="clear" w:color="auto" w:fill="auto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15,975</w:t>
            </w: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15,265</w:t>
            </w:r>
          </w:p>
        </w:tc>
      </w:tr>
      <w:tr w:rsidR="00C43359" w:rsidRPr="00560E2F" w:rsidTr="00DF1AAB">
        <w:tc>
          <w:tcPr>
            <w:tcW w:w="4410" w:type="dxa"/>
          </w:tcPr>
          <w:p w:rsidR="00C43359" w:rsidRPr="00560E2F" w:rsidRDefault="00C43359" w:rsidP="00C43359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60" w:type="dxa"/>
            <w:shd w:val="clear" w:color="auto" w:fill="auto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2,475</w:t>
            </w: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309</w:t>
            </w:r>
          </w:p>
        </w:tc>
      </w:tr>
      <w:tr w:rsidR="00C43359" w:rsidRPr="00560E2F" w:rsidTr="00DF1AAB">
        <w:tc>
          <w:tcPr>
            <w:tcW w:w="4410" w:type="dxa"/>
          </w:tcPr>
          <w:p w:rsidR="00C43359" w:rsidRPr="00560E2F" w:rsidRDefault="00C43359" w:rsidP="00C43359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60" w:type="dxa"/>
            <w:shd w:val="clear" w:color="auto" w:fill="auto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C43359" w:rsidRPr="00560E2F" w:rsidTr="00DF1AAB">
        <w:tc>
          <w:tcPr>
            <w:tcW w:w="4410" w:type="dxa"/>
          </w:tcPr>
          <w:p w:rsidR="00C43359" w:rsidRPr="00560E2F" w:rsidRDefault="00C43359" w:rsidP="00C43359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60" w:type="dxa"/>
            <w:shd w:val="clear" w:color="auto" w:fill="auto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C43359" w:rsidRPr="00560E2F" w:rsidRDefault="00C43359" w:rsidP="00C43359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18,456</w:t>
            </w:r>
          </w:p>
        </w:tc>
        <w:tc>
          <w:tcPr>
            <w:tcW w:w="270" w:type="dxa"/>
          </w:tcPr>
          <w:p w:rsidR="00C43359" w:rsidRPr="00560E2F" w:rsidRDefault="00C43359" w:rsidP="00C4335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43359" w:rsidRPr="00560E2F" w:rsidRDefault="00C43359" w:rsidP="00C43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15,581</w:t>
            </w:r>
          </w:p>
        </w:tc>
      </w:tr>
    </w:tbl>
    <w:p w:rsidR="00F67B12" w:rsidRDefault="00F67B12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5271F" w:rsidRPr="00851117" w:rsidRDefault="00B717D3" w:rsidP="00153310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851117">
        <w:rPr>
          <w:rFonts w:ascii="Angsana New" w:hAnsi="Angsana New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3</w:t>
      </w:r>
      <w:r w:rsidR="00723282" w:rsidRPr="00723282">
        <w:rPr>
          <w:rFonts w:ascii="Angsana New" w:hAnsi="Angsana New" w:hint="cs"/>
          <w:sz w:val="30"/>
          <w:szCs w:val="30"/>
          <w:lang w:val="en-US"/>
        </w:rPr>
        <w:t>0</w:t>
      </w:r>
      <w:r w:rsidR="002F4BF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93D3B" w:rsidRPr="00851117">
        <w:rPr>
          <w:rFonts w:ascii="Angsana New" w:hAnsi="Angsana New"/>
          <w:sz w:val="30"/>
          <w:szCs w:val="30"/>
          <w:lang w:val="en-US"/>
        </w:rPr>
        <w:t>25</w:t>
      </w:r>
      <w:r w:rsidR="00A82685" w:rsidRPr="00851117">
        <w:rPr>
          <w:rFonts w:ascii="Angsana New" w:hAnsi="Angsana New"/>
          <w:sz w:val="30"/>
          <w:szCs w:val="30"/>
          <w:lang w:val="en-US"/>
        </w:rPr>
        <w:t>6</w:t>
      </w:r>
      <w:r w:rsidR="00486D16">
        <w:rPr>
          <w:rFonts w:ascii="Angsana New" w:hAnsi="Angsana New"/>
          <w:sz w:val="30"/>
          <w:szCs w:val="30"/>
          <w:lang w:val="en-US"/>
        </w:rPr>
        <w:t>2</w:t>
      </w:r>
      <w:r w:rsidR="005F1417" w:rsidRPr="0085111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593D3B" w:rsidRPr="00851117">
        <w:rPr>
          <w:rFonts w:ascii="Angsana New" w:hAnsi="Angsana New"/>
          <w:sz w:val="30"/>
          <w:szCs w:val="30"/>
          <w:lang w:val="en-US"/>
        </w:rPr>
        <w:t>31</w:t>
      </w:r>
      <w:r w:rsidR="005F1417" w:rsidRPr="008511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93D3B" w:rsidRPr="00851117">
        <w:rPr>
          <w:rFonts w:ascii="Angsana New" w:hAnsi="Angsana New"/>
          <w:sz w:val="30"/>
          <w:szCs w:val="30"/>
          <w:lang w:val="en-US"/>
        </w:rPr>
        <w:t>25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6</w:t>
      </w:r>
      <w:r w:rsidR="00486D16">
        <w:rPr>
          <w:rFonts w:ascii="Angsana New" w:hAnsi="Angsana New"/>
          <w:sz w:val="30"/>
          <w:szCs w:val="30"/>
          <w:lang w:val="en-US"/>
        </w:rPr>
        <w:t>1</w:t>
      </w:r>
      <w:r w:rsidRPr="0085111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851117" w:rsidRPr="00B0611D" w:rsidRDefault="00851117" w:rsidP="00851117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2" w:type="dxa"/>
        <w:tblInd w:w="450" w:type="dxa"/>
        <w:tblLayout w:type="fixed"/>
        <w:tblLook w:val="01E0"/>
      </w:tblPr>
      <w:tblGrid>
        <w:gridCol w:w="4410"/>
        <w:gridCol w:w="270"/>
        <w:gridCol w:w="270"/>
        <w:gridCol w:w="450"/>
        <w:gridCol w:w="540"/>
        <w:gridCol w:w="1440"/>
        <w:gridCol w:w="360"/>
        <w:gridCol w:w="1442"/>
      </w:tblGrid>
      <w:tr w:rsidR="00851117" w:rsidRPr="00495B06" w:rsidTr="00153310">
        <w:trPr>
          <w:tblHeader/>
        </w:trPr>
        <w:tc>
          <w:tcPr>
            <w:tcW w:w="4410" w:type="dxa"/>
          </w:tcPr>
          <w:p w:rsidR="00851117" w:rsidRPr="00495B06" w:rsidRDefault="00851117" w:rsidP="008369C7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:rsidR="00851117" w:rsidRPr="00495B06" w:rsidRDefault="00851117" w:rsidP="008369C7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42" w:type="dxa"/>
            <w:gridSpan w:val="3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</w:t>
            </w:r>
          </w:p>
        </w:tc>
      </w:tr>
      <w:tr w:rsidR="00851117" w:rsidRPr="00495B06" w:rsidTr="00153310">
        <w:trPr>
          <w:tblHeader/>
        </w:trPr>
        <w:tc>
          <w:tcPr>
            <w:tcW w:w="4410" w:type="dxa"/>
          </w:tcPr>
          <w:p w:rsidR="00851117" w:rsidRPr="00495B06" w:rsidRDefault="00851117" w:rsidP="008369C7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:rsidR="00851117" w:rsidRPr="00495B06" w:rsidRDefault="00851117" w:rsidP="008369C7">
            <w:pPr>
              <w:ind w:left="-79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42" w:type="dxa"/>
            <w:gridSpan w:val="3"/>
          </w:tcPr>
          <w:p w:rsidR="00851117" w:rsidRPr="00495B06" w:rsidRDefault="00851117" w:rsidP="008369C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ส่วนได้เสีย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495B06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4BF2" w:rsidRPr="00495B06" w:rsidTr="00153310">
        <w:trPr>
          <w:tblHeader/>
        </w:trPr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0A7670" w:rsidRDefault="000A7670" w:rsidP="002F4BF2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2F4BF2" w:rsidRPr="000A767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60" w:type="dxa"/>
          </w:tcPr>
          <w:p w:rsidR="002F4BF2" w:rsidRPr="000A7670" w:rsidRDefault="002F4BF2" w:rsidP="002F4BF2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0A7670" w:rsidRDefault="002F4BF2" w:rsidP="002F4BF2">
            <w:pPr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0A767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0A7670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F4BF2" w:rsidRPr="00495B06" w:rsidTr="00153310">
        <w:trPr>
          <w:tblHeader/>
        </w:trPr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2F4BF2" w:rsidRPr="007323A0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24857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360" w:type="dxa"/>
          </w:tcPr>
          <w:p w:rsidR="002F4BF2" w:rsidRPr="007323A0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7323A0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</w:t>
            </w:r>
            <w:r w:rsidR="00224857"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2F4BF2" w:rsidRPr="00495B06" w:rsidTr="00153310">
        <w:trPr>
          <w:tblHeader/>
        </w:trPr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:rsidR="002F4BF2" w:rsidRPr="00495B06" w:rsidRDefault="002F4BF2" w:rsidP="002F4BF2">
            <w:pPr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42" w:type="dxa"/>
            <w:gridSpan w:val="3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B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เอ็กซ์เตอร์</w:t>
            </w:r>
            <w:proofErr w:type="spellEnd"/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24857" w:rsidRPr="00495B06" w:rsidTr="00153310">
        <w:tc>
          <w:tcPr>
            <w:tcW w:w="4410" w:type="dxa"/>
          </w:tcPr>
          <w:p w:rsidR="00224857" w:rsidRPr="00495B06" w:rsidRDefault="00224857" w:rsidP="002248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:rsidR="00224857" w:rsidRPr="00495B06" w:rsidRDefault="00224857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24857" w:rsidRPr="00495B06" w:rsidRDefault="00224857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24857" w:rsidRPr="00495B06" w:rsidRDefault="00224857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24857" w:rsidRPr="00495B06" w:rsidRDefault="00224857" w:rsidP="00224857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24857" w:rsidRPr="00495B06" w:rsidRDefault="00B6527E" w:rsidP="002248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1A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21,974</w:t>
            </w:r>
          </w:p>
        </w:tc>
        <w:tc>
          <w:tcPr>
            <w:tcW w:w="360" w:type="dxa"/>
          </w:tcPr>
          <w:p w:rsidR="00224857" w:rsidRPr="00495B06" w:rsidRDefault="00224857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24857" w:rsidRPr="00495B06" w:rsidRDefault="00224857" w:rsidP="00224857">
            <w:pPr>
              <w:pStyle w:val="acctfourfigures"/>
              <w:tabs>
                <w:tab w:val="clear" w:pos="765"/>
                <w:tab w:val="decimal" w:pos="1152"/>
              </w:tabs>
              <w:spacing w:line="384" w:lineRule="exac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20,567</w:t>
            </w:r>
          </w:p>
        </w:tc>
      </w:tr>
      <w:tr w:rsidR="00A75609" w:rsidRPr="00495B06" w:rsidTr="00153310">
        <w:tc>
          <w:tcPr>
            <w:tcW w:w="4410" w:type="dxa"/>
          </w:tcPr>
          <w:p w:rsidR="00A75609" w:rsidRPr="00495B06" w:rsidRDefault="00A75609" w:rsidP="0022485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270" w:type="dxa"/>
            <w:shd w:val="clear" w:color="auto" w:fill="auto"/>
          </w:tcPr>
          <w:p w:rsidR="00A75609" w:rsidRPr="00495B06" w:rsidRDefault="00A75609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5609" w:rsidRPr="00495B06" w:rsidRDefault="00A75609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A75609" w:rsidRPr="00495B06" w:rsidRDefault="00A75609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A75609" w:rsidRPr="00495B06" w:rsidRDefault="00A75609" w:rsidP="00224857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75609" w:rsidRPr="00DF1AAB" w:rsidRDefault="00A75609" w:rsidP="002248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360" w:type="dxa"/>
          </w:tcPr>
          <w:p w:rsidR="00A75609" w:rsidRPr="00495B06" w:rsidRDefault="00A75609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A75609" w:rsidRDefault="00A75609" w:rsidP="00A75609">
            <w:pPr>
              <w:pStyle w:val="acctfourfigures"/>
              <w:tabs>
                <w:tab w:val="clear" w:pos="765"/>
                <w:tab w:val="decimal" w:pos="885"/>
              </w:tabs>
              <w:spacing w:line="384" w:lineRule="exac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4857" w:rsidRPr="00495B06" w:rsidTr="00153310">
        <w:tc>
          <w:tcPr>
            <w:tcW w:w="4410" w:type="dxa"/>
          </w:tcPr>
          <w:p w:rsidR="00224857" w:rsidRPr="00495B06" w:rsidRDefault="00224857" w:rsidP="002248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:rsidR="00224857" w:rsidRPr="00495B06" w:rsidRDefault="00224857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24857" w:rsidRPr="00495B06" w:rsidRDefault="00224857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24857" w:rsidRPr="00495B06" w:rsidRDefault="00224857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24857" w:rsidRPr="00495B06" w:rsidRDefault="00224857" w:rsidP="00224857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24857" w:rsidRPr="00495B06" w:rsidRDefault="00B6527E" w:rsidP="002248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360" w:type="dxa"/>
          </w:tcPr>
          <w:p w:rsidR="00224857" w:rsidRPr="00495B06" w:rsidRDefault="00224857" w:rsidP="002248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24857" w:rsidRPr="00495B06" w:rsidRDefault="00224857" w:rsidP="00224857">
            <w:pPr>
              <w:pStyle w:val="acctfourfigures"/>
              <w:tabs>
                <w:tab w:val="clear" w:pos="765"/>
                <w:tab w:val="decimal" w:pos="1152"/>
              </w:tabs>
              <w:spacing w:line="384" w:lineRule="exac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995</w:t>
            </w:r>
          </w:p>
        </w:tc>
      </w:tr>
      <w:tr w:rsidR="002F4BF2" w:rsidRPr="00495B06" w:rsidTr="00153310">
        <w:tc>
          <w:tcPr>
            <w:tcW w:w="4410" w:type="dxa"/>
          </w:tcPr>
          <w:p w:rsidR="002F4BF2" w:rsidRPr="00495B06" w:rsidRDefault="002F4BF2" w:rsidP="002F4BF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2F4BF2" w:rsidRPr="00495B06" w:rsidRDefault="002F4BF2" w:rsidP="002F4BF2">
            <w:pPr>
              <w:tabs>
                <w:tab w:val="decimal" w:pos="702"/>
              </w:tabs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F4BF2" w:rsidRPr="00495B06" w:rsidRDefault="00B6527E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360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F4BF2" w:rsidRPr="00495B06" w:rsidRDefault="002F4BF2" w:rsidP="002F4BF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</w:tbl>
    <w:p w:rsidR="00CE324D" w:rsidRDefault="00CE324D" w:rsidP="001B0BD1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</w:rPr>
      </w:pPr>
    </w:p>
    <w:p w:rsidR="00CE324D" w:rsidRPr="00526E2F" w:rsidRDefault="00CE324D" w:rsidP="00DF1AA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DF1AAB">
        <w:rPr>
          <w:rFonts w:ascii="Angsana New" w:hAnsi="Angsana New" w:hint="cs"/>
          <w:sz w:val="30"/>
          <w:szCs w:val="30"/>
          <w:cs/>
        </w:rPr>
        <w:t>ระยะยาว</w:t>
      </w:r>
      <w:r w:rsidRPr="00526E2F">
        <w:rPr>
          <w:rFonts w:ascii="Angsana New" w:hAnsi="Angsana New"/>
          <w:sz w:val="30"/>
          <w:szCs w:val="30"/>
          <w:cs/>
        </w:rPr>
        <w:t xml:space="preserve">แก่บุคคลหรือกิจการที่เกี่ยวข้องกันสำหรับงวดหกเดือนสิ้นสุดวันที่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30</w:t>
      </w:r>
      <w:r w:rsidRPr="00526E2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CE324D">
        <w:rPr>
          <w:rFonts w:ascii="Angsana New" w:hAnsi="Angsana New"/>
          <w:sz w:val="30"/>
          <w:szCs w:val="30"/>
        </w:rPr>
        <w:t>2562</w:t>
      </w:r>
      <w:r w:rsidRPr="00526E2F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:rsidR="00CE324D" w:rsidRDefault="00CE324D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32"/>
        <w:gridCol w:w="985"/>
        <w:gridCol w:w="236"/>
        <w:gridCol w:w="1147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CE324D" w:rsidRPr="007B24C8" w:rsidTr="004358CF">
        <w:trPr>
          <w:tblHeader/>
        </w:trPr>
        <w:tc>
          <w:tcPr>
            <w:tcW w:w="2132" w:type="dxa"/>
            <w:vAlign w:val="bottom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8" w:type="dxa"/>
            <w:gridSpan w:val="3"/>
            <w:vAlign w:val="bottom"/>
          </w:tcPr>
          <w:p w:rsidR="00CE324D" w:rsidRPr="007B24C8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24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:rsidR="00CE324D" w:rsidRPr="007B24C8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:rsidR="00CE324D" w:rsidRPr="007B24C8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7B24C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7B24C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4358CF" w:rsidRPr="007B24C8" w:rsidTr="004358CF">
        <w:trPr>
          <w:tblHeader/>
        </w:trPr>
        <w:tc>
          <w:tcPr>
            <w:tcW w:w="2132" w:type="dxa"/>
            <w:shd w:val="clear" w:color="auto" w:fill="auto"/>
            <w:vAlign w:val="bottom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:rsidR="00CE324D" w:rsidRPr="007B24C8" w:rsidRDefault="00CE324D" w:rsidP="0065613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24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E324D" w:rsidRPr="007B24C8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4C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24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CE324D" w:rsidRPr="007B24C8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CE324D" w:rsidRPr="007B24C8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24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E324D" w:rsidRPr="007B24C8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4C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B24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:rsidR="00CE324D" w:rsidRPr="00DF1AAB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CE324D" w:rsidRPr="00DF1AAB" w:rsidRDefault="00CE324D" w:rsidP="0065613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A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E324D" w:rsidRPr="00DF1AAB" w:rsidRDefault="00CE324D" w:rsidP="0065613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A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1A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CE324D" w:rsidRPr="00DF1AAB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CE324D" w:rsidRPr="00DF1AAB" w:rsidRDefault="00CE324D" w:rsidP="004358CF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E324D" w:rsidRPr="00DF1AAB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CE324D" w:rsidRPr="00DF1AAB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CE324D" w:rsidRPr="00DF1AAB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CE324D" w:rsidRPr="00DF1AAB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A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E324D" w:rsidRPr="00DF1AAB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AA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F1A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358CF" w:rsidRPr="007B24C8" w:rsidTr="004358CF">
        <w:trPr>
          <w:tblHeader/>
        </w:trPr>
        <w:tc>
          <w:tcPr>
            <w:tcW w:w="2132" w:type="dxa"/>
            <w:vAlign w:val="bottom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:rsidR="00CE324D" w:rsidRPr="007B24C8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24C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CE324D" w:rsidRPr="007B24C8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CE324D" w:rsidRPr="007B24C8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4C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CE324D" w:rsidRPr="00DF1AAB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CE324D" w:rsidRPr="00DF1AAB" w:rsidRDefault="00CE324D" w:rsidP="0065613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AA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CE324D" w:rsidRPr="00DF1AAB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CE324D" w:rsidRPr="00DF1AAB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A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E324D" w:rsidRPr="00DF1AAB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CE324D" w:rsidRPr="00DF1AAB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A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CE324D" w:rsidRPr="00DF1AAB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CE324D" w:rsidRPr="00DF1AAB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AA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E324D" w:rsidRPr="007B24C8" w:rsidTr="004358CF">
        <w:trPr>
          <w:tblHeader/>
        </w:trPr>
        <w:tc>
          <w:tcPr>
            <w:tcW w:w="2132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:rsidR="00CE324D" w:rsidRPr="007B24C8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24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:rsidR="00CE324D" w:rsidRPr="007B24C8" w:rsidRDefault="00CE324D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24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58CF" w:rsidRPr="007B24C8" w:rsidTr="004358CF">
        <w:tc>
          <w:tcPr>
            <w:tcW w:w="2132" w:type="dxa"/>
          </w:tcPr>
          <w:p w:rsidR="004B6EE1" w:rsidRDefault="007B24C8" w:rsidP="004B6EE1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24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="004358C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  <w:p w:rsidR="00CE324D" w:rsidRPr="007B24C8" w:rsidRDefault="007B24C8" w:rsidP="004B6EE1">
            <w:pPr>
              <w:spacing w:line="240" w:lineRule="auto"/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 w:rsidRPr="007B24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B24C8">
              <w:rPr>
                <w:rFonts w:asciiTheme="majorBidi" w:hAnsiTheme="majorBidi" w:cstheme="majorBidi"/>
                <w:sz w:val="30"/>
                <w:szCs w:val="30"/>
                <w:cs/>
              </w:rPr>
              <w:t>เอ็กซ์เตอร์</w:t>
            </w:r>
            <w:proofErr w:type="spellEnd"/>
            <w:r w:rsidRPr="007B24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24C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7B24C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B24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:rsidR="007B24C8" w:rsidRDefault="007B24C8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24C8" w:rsidRDefault="007B24C8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324D" w:rsidRPr="007B24C8" w:rsidRDefault="00B6527E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4358CF" w:rsidRDefault="000E1985" w:rsidP="004358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</w:p>
          <w:p w:rsidR="003A25F1" w:rsidRDefault="004358CF" w:rsidP="004358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</w:t>
            </w:r>
          </w:p>
          <w:p w:rsidR="00CE324D" w:rsidRPr="000E1985" w:rsidRDefault="004358CF" w:rsidP="004358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0E1985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:rsidR="007B24C8" w:rsidRDefault="007B24C8" w:rsidP="00B6527E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24C8" w:rsidRDefault="007B24C8" w:rsidP="00B6527E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324D" w:rsidRPr="007B24C8" w:rsidRDefault="00B6527E" w:rsidP="00B6527E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:rsidR="007B24C8" w:rsidRDefault="007B24C8" w:rsidP="00656134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24C8" w:rsidRDefault="007B24C8" w:rsidP="00656134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324D" w:rsidRPr="007B24C8" w:rsidRDefault="00B6527E" w:rsidP="00656134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70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:rsidR="007B24C8" w:rsidRDefault="007B24C8" w:rsidP="0065613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24C8" w:rsidRDefault="007B24C8" w:rsidP="0065613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324D" w:rsidRPr="007B24C8" w:rsidRDefault="00B6527E" w:rsidP="0065613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7B24C8" w:rsidRDefault="007B24C8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24C8" w:rsidRDefault="007B24C8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324D" w:rsidRPr="007B24C8" w:rsidRDefault="00B6527E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</w:tr>
      <w:tr w:rsidR="004358CF" w:rsidRPr="007B24C8" w:rsidTr="004358CF">
        <w:tc>
          <w:tcPr>
            <w:tcW w:w="2132" w:type="dxa"/>
          </w:tcPr>
          <w:p w:rsidR="00CE324D" w:rsidRPr="007B24C8" w:rsidRDefault="007B24C8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24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</w:tcPr>
          <w:p w:rsidR="00CE324D" w:rsidRPr="007B24C8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</w:tcPr>
          <w:p w:rsidR="00CE324D" w:rsidRPr="007B24C8" w:rsidRDefault="00CE324D" w:rsidP="00656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CE324D" w:rsidRPr="007B24C8" w:rsidRDefault="00B6527E" w:rsidP="00B6527E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CE324D" w:rsidRPr="007B24C8" w:rsidRDefault="00CE324D" w:rsidP="00656134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</w:tcPr>
          <w:p w:rsidR="00CE324D" w:rsidRPr="007B24C8" w:rsidRDefault="00CE324D" w:rsidP="0065613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CE324D" w:rsidRPr="007B24C8" w:rsidRDefault="00CE324D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CE324D" w:rsidRPr="007B24C8" w:rsidRDefault="00B6527E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12,000</w:t>
            </w:r>
          </w:p>
        </w:tc>
      </w:tr>
    </w:tbl>
    <w:p w:rsidR="00CE324D" w:rsidRDefault="00CE324D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54D59" w:rsidRDefault="00354D59" w:rsidP="0081106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E6F2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สัญญาสำคัญที่ทำกับบุคคลหรือกิจการที่เกี่ยวข้องกัน  </w:t>
      </w:r>
    </w:p>
    <w:p w:rsidR="002C2EAE" w:rsidRDefault="002C2EAE" w:rsidP="0081106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C2EAE" w:rsidRPr="002C2EAE" w:rsidRDefault="002C2EAE" w:rsidP="002C2EAE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  <w:r w:rsidRPr="002C2EAE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เงินให้กู้ยืมระยะยาวแก่กิจการที่เกี่ยวข้องกัน</w:t>
      </w:r>
    </w:p>
    <w:p w:rsidR="00A75609" w:rsidRDefault="00A75609" w:rsidP="00953F4B">
      <w:pPr>
        <w:pStyle w:val="block"/>
        <w:spacing w:after="0" w:line="240" w:lineRule="atLeast"/>
        <w:ind w:left="0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</w:p>
    <w:p w:rsidR="00A75609" w:rsidRPr="00BA460E" w:rsidRDefault="00BA460E" w:rsidP="0081106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ในเดือนเมษายน 2562 บริษัทได้ทำสัญญาให้กู้ยืมระยะยาวแก่บริษัท </w:t>
      </w:r>
      <w:proofErr w:type="spellStart"/>
      <w:r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เอ็กซ์เตอร์</w:t>
      </w:r>
      <w:proofErr w:type="spellEnd"/>
      <w:r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(ประเทศไทย) จำกัด ซึ่งเป็นบริษัทร่วม เป็นจำนวนเงิน 12 ล้านบาท</w:t>
      </w:r>
      <w:r w:rsidR="00B17888" w:rsidRPr="00B17888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(2561</w:t>
      </w:r>
      <w:proofErr w:type="gramStart"/>
      <w:r w:rsidR="00B17888" w:rsidRPr="00B17888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:</w:t>
      </w:r>
      <w:r w:rsidR="00B17888" w:rsidRPr="00B17888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ไม่มี</w:t>
      </w:r>
      <w:proofErr w:type="gramEnd"/>
      <w:r w:rsidR="00B17888" w:rsidRPr="00B17888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อัตราดอกเบี้ย</w:t>
      </w:r>
      <w:r w:rsidR="005135D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ลอยตัว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ร</w:t>
      </w:r>
      <w:r w:rsidR="005135D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้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อยละ</w:t>
      </w:r>
      <w:r w:rsidR="000E1985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MLR</w:t>
      </w:r>
      <w:r w:rsidR="004358C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บวกร้อยละ 0.5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ต่อปี</w:t>
      </w:r>
      <w:r w:rsidR="00C3640B" w:rsidRPr="00B17888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(2561:</w:t>
      </w:r>
      <w:r w:rsidR="00C3640B" w:rsidRPr="00B17888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ไม่มี</w:t>
      </w:r>
      <w:r w:rsidR="00C3640B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) 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โดยจ่ายชำระคืนเงินต้นและ</w:t>
      </w:r>
      <w:r w:rsidRPr="003A25F1">
        <w:rPr>
          <w:rFonts w:ascii="Angsana New" w:hAnsi="Angsana New" w:cs="Angsana New" w:hint="cs"/>
          <w:sz w:val="30"/>
          <w:szCs w:val="30"/>
          <w:cs/>
          <w:lang w:val="en-US" w:bidi="th-TH"/>
        </w:rPr>
        <w:t>ดอกเบี้ยเป็นรายไตรมาส</w:t>
      </w:r>
      <w:r w:rsidR="003A25F1" w:rsidRPr="003A25F1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</w:t>
      </w:r>
      <w:r w:rsidRPr="003A25F1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เงินต้นจะเริ่มจ่ายชำระคืนในปีที่ 2 ของสัญญา สัญญา</w:t>
      </w:r>
      <w:r w:rsidR="003A25F1" w:rsidRPr="003A25F1">
        <w:rPr>
          <w:rFonts w:ascii="Angsana New" w:hAnsi="Angsana New" w:cs="Angsana New" w:hint="cs"/>
          <w:sz w:val="30"/>
          <w:szCs w:val="30"/>
          <w:cs/>
          <w:lang w:val="en-US" w:bidi="th-TH"/>
        </w:rPr>
        <w:t>จะ</w:t>
      </w:r>
      <w:r w:rsidRPr="003A25F1">
        <w:rPr>
          <w:rFonts w:ascii="Angsana New" w:hAnsi="Angsana New" w:cs="Angsana New" w:hint="cs"/>
          <w:sz w:val="30"/>
          <w:szCs w:val="30"/>
          <w:cs/>
          <w:lang w:val="en-US" w:bidi="th-TH"/>
        </w:rPr>
        <w:t>ครบกำหนดในเดือนมีนาคม 2569</w:t>
      </w:r>
    </w:p>
    <w:p w:rsidR="00E279A1" w:rsidRDefault="00E279A1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p w:rsidR="00DF1AAB" w:rsidRPr="003C4C02" w:rsidRDefault="00DF1AAB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953F4B" w:rsidRDefault="00953F4B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p w:rsidR="00953F4B" w:rsidRDefault="00953F4B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p w:rsidR="00953F4B" w:rsidRDefault="00953F4B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p w:rsidR="00953F4B" w:rsidRDefault="00953F4B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p w:rsidR="00953F4B" w:rsidRDefault="00953F4B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p w:rsidR="00953F4B" w:rsidRDefault="00953F4B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p w:rsidR="00C43359" w:rsidRDefault="00C43359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p w:rsidR="00C43359" w:rsidRDefault="00C43359" w:rsidP="001B0BD1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p w:rsidR="002A3513" w:rsidRDefault="00CC666F" w:rsidP="001B0BD1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4</w:t>
      </w:r>
      <w:r w:rsidR="002A3513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2A351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</w:t>
      </w:r>
      <w:r w:rsidR="00731D6F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อื่น</w:t>
      </w:r>
    </w:p>
    <w:p w:rsidR="00106D3F" w:rsidRPr="00953F4B" w:rsidRDefault="00106D3F" w:rsidP="001B0BD1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106D3F" w:rsidRDefault="00106D3F" w:rsidP="00106D3F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913A0">
        <w:rPr>
          <w:rFonts w:ascii="Angsana New" w:hAnsi="Angsana New"/>
          <w:sz w:val="30"/>
          <w:szCs w:val="30"/>
          <w:cs/>
        </w:rPr>
        <w:t>รายการเคลื่อนไหวในระหว่าง</w:t>
      </w:r>
      <w:r>
        <w:rPr>
          <w:rFonts w:ascii="Angsana New" w:hAnsi="Angsana New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>เดือน</w:t>
      </w:r>
      <w:r w:rsidRPr="000913A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DF1AAB">
        <w:rPr>
          <w:rFonts w:ascii="Angsana New" w:hAnsi="Angsana New"/>
          <w:sz w:val="30"/>
          <w:szCs w:val="30"/>
          <w:cs/>
        </w:rPr>
        <w:t>2562</w:t>
      </w:r>
      <w:r w:rsidRPr="000913A0">
        <w:rPr>
          <w:rFonts w:ascii="Angsana New" w:hAnsi="Angsana New"/>
          <w:sz w:val="30"/>
          <w:szCs w:val="30"/>
          <w:cs/>
        </w:rPr>
        <w:t>ของ</w:t>
      </w:r>
      <w:r w:rsidR="00211800">
        <w:rPr>
          <w:rFonts w:ascii="Angsana New" w:hAnsi="Angsana New" w:hint="cs"/>
          <w:sz w:val="30"/>
          <w:szCs w:val="30"/>
          <w:cs/>
        </w:rPr>
        <w:t>เงินลงทุนอื่น</w:t>
      </w:r>
      <w:r w:rsidRPr="000913A0">
        <w:rPr>
          <w:rFonts w:ascii="Angsana New" w:hAnsi="Angsana New"/>
          <w:sz w:val="30"/>
          <w:szCs w:val="30"/>
          <w:cs/>
        </w:rPr>
        <w:t>มีดังนี้</w:t>
      </w:r>
    </w:p>
    <w:p w:rsidR="00106D3F" w:rsidRPr="00953F4B" w:rsidRDefault="00106D3F" w:rsidP="00106D3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80"/>
        <w:gridCol w:w="270"/>
        <w:gridCol w:w="990"/>
        <w:gridCol w:w="270"/>
        <w:gridCol w:w="810"/>
        <w:gridCol w:w="270"/>
        <w:gridCol w:w="810"/>
        <w:gridCol w:w="270"/>
        <w:gridCol w:w="732"/>
        <w:gridCol w:w="236"/>
        <w:gridCol w:w="1020"/>
      </w:tblGrid>
      <w:tr w:rsidR="002834C6" w:rsidRPr="00B37968" w:rsidTr="00F25D3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08" w:type="dxa"/>
            <w:gridSpan w:val="9"/>
            <w:vAlign w:val="bottom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</w:rPr>
            </w:pPr>
            <w:r w:rsidRPr="00B37968"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B37968"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lang w:val="en-US" w:eastAsia="th-TH"/>
              </w:rPr>
              <w:t>/</w:t>
            </w:r>
            <w:r w:rsidRPr="00B37968"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25D32" w:rsidRPr="00B37968" w:rsidTr="00F25D3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834C6" w:rsidRPr="00B37968" w:rsidRDefault="002834C6" w:rsidP="0065613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:rsidR="002834C6" w:rsidRPr="00B37968" w:rsidRDefault="00211800" w:rsidP="0065613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  <w:r w:rsidR="004B6EE1"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>/</w:t>
            </w:r>
          </w:p>
        </w:tc>
        <w:tc>
          <w:tcPr>
            <w:tcW w:w="270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:rsidR="002834C6" w:rsidRPr="00B37968" w:rsidRDefault="00211800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  <w:r w:rsidR="004B6EE1"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>/</w:t>
            </w:r>
          </w:p>
        </w:tc>
        <w:tc>
          <w:tcPr>
            <w:tcW w:w="270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  <w:vAlign w:val="bottom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>การปรับมูลค่า</w:t>
            </w:r>
          </w:p>
        </w:tc>
        <w:tc>
          <w:tcPr>
            <w:tcW w:w="236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vAlign w:val="bottom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="00F25D32" w:rsidRPr="00B37968" w:rsidTr="00F25D32">
        <w:trPr>
          <w:tblHeader/>
        </w:trPr>
        <w:tc>
          <w:tcPr>
            <w:tcW w:w="3780" w:type="dxa"/>
            <w:vAlign w:val="bottom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70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:rsidR="002834C6" w:rsidRPr="00B37968" w:rsidRDefault="002834C6" w:rsidP="0065613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  <w:vAlign w:val="bottom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vAlign w:val="bottom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2834C6" w:rsidRPr="00B37968" w:rsidTr="00F25D32">
        <w:trPr>
          <w:tblHeader/>
        </w:trPr>
        <w:tc>
          <w:tcPr>
            <w:tcW w:w="3780" w:type="dxa"/>
          </w:tcPr>
          <w:p w:rsidR="002834C6" w:rsidRPr="00B37968" w:rsidRDefault="002834C6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2834C6" w:rsidRPr="00B37968" w:rsidRDefault="002834C6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08" w:type="dxa"/>
            <w:gridSpan w:val="9"/>
          </w:tcPr>
          <w:p w:rsidR="002834C6" w:rsidRPr="00B37968" w:rsidRDefault="002834C6" w:rsidP="0065613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F25D32" w:rsidRPr="00B37968" w:rsidTr="00F25D32">
        <w:tc>
          <w:tcPr>
            <w:tcW w:w="3780" w:type="dxa"/>
          </w:tcPr>
          <w:p w:rsidR="00911D18" w:rsidRPr="00B37968" w:rsidRDefault="00911D18" w:rsidP="00911D1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911D18" w:rsidRPr="00B37968" w:rsidRDefault="00911D18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911D18" w:rsidRPr="00B37968" w:rsidRDefault="00911D18" w:rsidP="00656134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911D18" w:rsidRPr="00B37968" w:rsidRDefault="00911D18" w:rsidP="00656134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</w:tcPr>
          <w:p w:rsidR="00911D18" w:rsidRPr="00B37968" w:rsidRDefault="00911D18" w:rsidP="0065613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:rsidR="00911D18" w:rsidRPr="00B37968" w:rsidRDefault="00911D18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5D32" w:rsidRPr="00B37968" w:rsidTr="00F25D32">
        <w:tc>
          <w:tcPr>
            <w:tcW w:w="3780" w:type="dxa"/>
          </w:tcPr>
          <w:p w:rsidR="00106D3F" w:rsidRPr="00B37968" w:rsidRDefault="00106D3F" w:rsidP="00106D3F">
            <w:pPr>
              <w:spacing w:line="240" w:lineRule="auto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เงินฝากประจำธนาคาร</w:t>
            </w:r>
            <w:r w:rsidR="000E1985"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ระยะเวลา</w:t>
            </w:r>
            <w:r w:rsidR="00B37968"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การฝาก</w:t>
            </w:r>
          </w:p>
          <w:p w:rsidR="00106D3F" w:rsidRPr="00B37968" w:rsidRDefault="00106D3F" w:rsidP="007C3D4C">
            <w:pPr>
              <w:spacing w:line="240" w:lineRule="auto"/>
              <w:ind w:left="435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เกิน </w:t>
            </w: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lang w:val="en-US" w:eastAsia="th-TH"/>
              </w:rPr>
              <w:t>3</w:t>
            </w: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เดือน</w:t>
            </w:r>
          </w:p>
        </w:tc>
        <w:tc>
          <w:tcPr>
            <w:tcW w:w="270" w:type="dxa"/>
          </w:tcPr>
          <w:p w:rsidR="00106D3F" w:rsidRPr="00B37968" w:rsidRDefault="00106D3F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106D3F" w:rsidRPr="00B37968" w:rsidRDefault="00106D3F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61BE2" w:rsidRPr="00B37968" w:rsidRDefault="00AB0CF2" w:rsidP="00C61BE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182,2</w:t>
            </w:r>
            <w:r w:rsidR="00C61BE2" w:rsidRPr="00B37968">
              <w:rPr>
                <w:rFonts w:asciiTheme="majorBidi" w:hAnsiTheme="majorBidi" w:cstheme="majorBidi"/>
                <w:sz w:val="27"/>
                <w:szCs w:val="27"/>
              </w:rPr>
              <w:t>96</w:t>
            </w:r>
          </w:p>
        </w:tc>
        <w:tc>
          <w:tcPr>
            <w:tcW w:w="270" w:type="dxa"/>
          </w:tcPr>
          <w:p w:rsidR="00106D3F" w:rsidRPr="00B37968" w:rsidRDefault="00106D3F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106D3F" w:rsidRPr="00B37968" w:rsidRDefault="00106D3F" w:rsidP="00656134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106D3F" w:rsidRPr="00B37968" w:rsidRDefault="00C61BE2" w:rsidP="00F25D32">
            <w:pPr>
              <w:tabs>
                <w:tab w:val="decimal" w:pos="6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50,013</w:t>
            </w:r>
          </w:p>
        </w:tc>
        <w:tc>
          <w:tcPr>
            <w:tcW w:w="270" w:type="dxa"/>
          </w:tcPr>
          <w:p w:rsidR="00106D3F" w:rsidRPr="00B37968" w:rsidRDefault="00106D3F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106D3F" w:rsidRPr="00B37968" w:rsidRDefault="00106D3F" w:rsidP="00656134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61BE2" w:rsidRPr="00B37968" w:rsidRDefault="003A25F1" w:rsidP="00F25D32">
            <w:pPr>
              <w:tabs>
                <w:tab w:val="decimal" w:pos="609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C61BE2" w:rsidRPr="00B37968">
              <w:rPr>
                <w:rFonts w:asciiTheme="majorBidi" w:hAnsiTheme="majorBidi" w:cstheme="majorBidi"/>
                <w:sz w:val="27"/>
                <w:szCs w:val="27"/>
              </w:rPr>
              <w:t>80,000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:rsidR="00106D3F" w:rsidRPr="00B37968" w:rsidRDefault="00106D3F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</w:tcPr>
          <w:p w:rsidR="00106D3F" w:rsidRPr="00B37968" w:rsidRDefault="00106D3F" w:rsidP="00C61BE2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106D3F" w:rsidRPr="00B37968" w:rsidRDefault="00C61BE2" w:rsidP="00C61BE2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106D3F" w:rsidRPr="00B37968" w:rsidRDefault="00106D3F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:rsidR="00106D3F" w:rsidRPr="00B37968" w:rsidRDefault="00106D3F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106D3F" w:rsidRPr="00B37968" w:rsidRDefault="00C61BE2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152,309</w:t>
            </w:r>
          </w:p>
        </w:tc>
      </w:tr>
      <w:tr w:rsidR="00F25D32" w:rsidRPr="00B37968" w:rsidTr="00F25D32">
        <w:tc>
          <w:tcPr>
            <w:tcW w:w="3780" w:type="dxa"/>
          </w:tcPr>
          <w:p w:rsidR="00106D3F" w:rsidRPr="00B37968" w:rsidRDefault="00106D3F" w:rsidP="007C3D4C">
            <w:pPr>
              <w:spacing w:line="240" w:lineRule="auto"/>
              <w:ind w:left="345" w:hanging="180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B37968">
              <w:rPr>
                <w:rFonts w:asciiTheme="majorBidi" w:hAnsiTheme="majorBidi" w:cstheme="majorBidi"/>
                <w:i/>
                <w:iCs/>
                <w:snapToGrid w:val="0"/>
                <w:sz w:val="27"/>
                <w:szCs w:val="27"/>
                <w:cs/>
                <w:lang w:eastAsia="th-TH"/>
              </w:rPr>
              <w:t>หัก</w:t>
            </w: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เงินฝากประจำธนาคาร</w:t>
            </w:r>
            <w:r w:rsidR="000E1985"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ระยะเวลา</w:t>
            </w:r>
            <w:r w:rsidR="00B37968"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การฝาก</w:t>
            </w:r>
          </w:p>
          <w:p w:rsidR="00106D3F" w:rsidRPr="00B37968" w:rsidRDefault="00106D3F" w:rsidP="007C3D4C">
            <w:pPr>
              <w:spacing w:line="240" w:lineRule="auto"/>
              <w:ind w:left="435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เกิน </w:t>
            </w: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</w:t>
            </w: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เดือน</w:t>
            </w:r>
            <w:r w:rsidR="000E1985"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ที่ติดภาระผูกพัน</w:t>
            </w:r>
          </w:p>
        </w:tc>
        <w:tc>
          <w:tcPr>
            <w:tcW w:w="270" w:type="dxa"/>
          </w:tcPr>
          <w:p w:rsidR="00106D3F" w:rsidRPr="00B37968" w:rsidRDefault="00106D3F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06D3F" w:rsidRPr="00B37968" w:rsidRDefault="00106D3F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106D3F" w:rsidRPr="00B37968" w:rsidRDefault="00C61BE2" w:rsidP="00C61BE2">
            <w:pPr>
              <w:spacing w:line="240" w:lineRule="auto"/>
              <w:ind w:right="-19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4,593</w:t>
            </w:r>
          </w:p>
        </w:tc>
        <w:tc>
          <w:tcPr>
            <w:tcW w:w="270" w:type="dxa"/>
          </w:tcPr>
          <w:p w:rsidR="00106D3F" w:rsidRPr="00B37968" w:rsidRDefault="00106D3F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106D3F" w:rsidRPr="00B37968" w:rsidRDefault="00106D3F" w:rsidP="00C61BE2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61BE2" w:rsidRPr="00B37968" w:rsidRDefault="00C61BE2" w:rsidP="00F25D32">
            <w:pPr>
              <w:tabs>
                <w:tab w:val="decimal" w:pos="3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106D3F" w:rsidRPr="00B37968" w:rsidRDefault="00106D3F" w:rsidP="00C61BE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106D3F" w:rsidRPr="00B37968" w:rsidRDefault="00106D3F" w:rsidP="00C61BE2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61BE2" w:rsidRPr="00B37968" w:rsidRDefault="00C61BE2" w:rsidP="00F25D32">
            <w:pPr>
              <w:tabs>
                <w:tab w:val="decimal" w:pos="384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106D3F" w:rsidRPr="00B37968" w:rsidRDefault="00106D3F" w:rsidP="00C61BE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</w:tcPr>
          <w:p w:rsidR="00106D3F" w:rsidRPr="00B37968" w:rsidRDefault="00106D3F" w:rsidP="00C61BE2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106D3F" w:rsidRPr="00B37968" w:rsidRDefault="00C61BE2" w:rsidP="00C61BE2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106D3F" w:rsidRPr="00B37968" w:rsidRDefault="00106D3F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106D3F" w:rsidRPr="00B37968" w:rsidRDefault="00106D3F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61BE2" w:rsidRPr="00B37968" w:rsidRDefault="00C61BE2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4,593</w:t>
            </w:r>
          </w:p>
        </w:tc>
      </w:tr>
      <w:tr w:rsidR="00F25D32" w:rsidRPr="00B37968" w:rsidTr="00F25D32">
        <w:tc>
          <w:tcPr>
            <w:tcW w:w="3780" w:type="dxa"/>
          </w:tcPr>
          <w:p w:rsidR="00911D18" w:rsidRPr="00B37968" w:rsidRDefault="00911D18" w:rsidP="00911D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11D18" w:rsidRPr="00B37968" w:rsidRDefault="00C61BE2" w:rsidP="006561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177,703</w:t>
            </w: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:rsidR="00911D18" w:rsidRPr="00B37968" w:rsidRDefault="00911D18" w:rsidP="00656134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:rsidR="00911D18" w:rsidRPr="00B37968" w:rsidRDefault="00911D18" w:rsidP="00656134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32" w:type="dxa"/>
          </w:tcPr>
          <w:p w:rsidR="00911D18" w:rsidRPr="00B37968" w:rsidRDefault="00911D18" w:rsidP="0065613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911D18" w:rsidRPr="00B37968" w:rsidRDefault="00C61BE2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147,716</w:t>
            </w:r>
          </w:p>
        </w:tc>
      </w:tr>
      <w:tr w:rsidR="00F25D32" w:rsidRPr="00B37968" w:rsidTr="00F25D32">
        <w:tc>
          <w:tcPr>
            <w:tcW w:w="3780" w:type="dxa"/>
          </w:tcPr>
          <w:p w:rsidR="00911D18" w:rsidRPr="00B37968" w:rsidRDefault="00911D18" w:rsidP="00911D1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911D18" w:rsidRPr="00B37968" w:rsidRDefault="00911D18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911D18" w:rsidRPr="00B37968" w:rsidRDefault="00911D18" w:rsidP="00656134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911D18" w:rsidRPr="00B37968" w:rsidRDefault="00911D18" w:rsidP="00656134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</w:tcPr>
          <w:p w:rsidR="00911D18" w:rsidRPr="00B37968" w:rsidRDefault="00911D18" w:rsidP="0065613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911D18" w:rsidRPr="00B37968" w:rsidRDefault="00911D18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5D32" w:rsidRPr="00B37968" w:rsidTr="00F25D32">
        <w:tc>
          <w:tcPr>
            <w:tcW w:w="3780" w:type="dxa"/>
          </w:tcPr>
          <w:p w:rsidR="00911D18" w:rsidRPr="00B37968" w:rsidRDefault="00911D18" w:rsidP="00911D18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911D18" w:rsidRPr="00B37968" w:rsidRDefault="00911D18" w:rsidP="00656134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911D18" w:rsidRPr="00B37968" w:rsidRDefault="00911D18" w:rsidP="00656134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911D18" w:rsidRPr="00B37968" w:rsidRDefault="00911D18" w:rsidP="00656134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</w:tcPr>
          <w:p w:rsidR="00911D18" w:rsidRPr="00B37968" w:rsidRDefault="00911D18" w:rsidP="0065613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911D18" w:rsidRPr="00B37968" w:rsidRDefault="00911D18" w:rsidP="0065613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:rsidR="00911D18" w:rsidRPr="00B37968" w:rsidRDefault="00911D18" w:rsidP="0065613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25D32" w:rsidRPr="00B37968" w:rsidTr="00F25D32">
        <w:tc>
          <w:tcPr>
            <w:tcW w:w="3780" w:type="dxa"/>
          </w:tcPr>
          <w:p w:rsidR="003C4C02" w:rsidRPr="00B37968" w:rsidRDefault="000E1985" w:rsidP="000E1985">
            <w:pPr>
              <w:spacing w:line="240" w:lineRule="auto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en-US" w:eastAsia="th-TH"/>
              </w:rPr>
            </w:pP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en-US" w:eastAsia="th-TH"/>
              </w:rPr>
              <w:t>ตราสารทุนที่เป็นหลักทรัพย์เผื่อขาย</w:t>
            </w:r>
          </w:p>
        </w:tc>
        <w:tc>
          <w:tcPr>
            <w:tcW w:w="270" w:type="dxa"/>
          </w:tcPr>
          <w:p w:rsidR="003C4C02" w:rsidRPr="00B37968" w:rsidRDefault="003C4C02" w:rsidP="003C4C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3C4C02" w:rsidRPr="00B37968" w:rsidRDefault="003C4C02" w:rsidP="000E1985">
            <w:pPr>
              <w:spacing w:line="240" w:lineRule="auto"/>
              <w:ind w:left="15" w:right="-19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3C4C02" w:rsidRPr="00B37968" w:rsidRDefault="003C4C02" w:rsidP="003C4C0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3C4C02" w:rsidRPr="00B37968" w:rsidRDefault="003C4C02" w:rsidP="00DA35CD">
            <w:pPr>
              <w:tabs>
                <w:tab w:val="decimal" w:pos="435"/>
              </w:tabs>
              <w:spacing w:line="240" w:lineRule="auto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3C4C02" w:rsidRPr="00B37968" w:rsidRDefault="003C4C02" w:rsidP="003C4C0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3C4C02" w:rsidRPr="00B37968" w:rsidRDefault="003C4C02" w:rsidP="003C4C02">
            <w:pPr>
              <w:tabs>
                <w:tab w:val="decimal" w:pos="375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3C4C02" w:rsidRPr="00B37968" w:rsidRDefault="003C4C02" w:rsidP="003C4C0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</w:tcPr>
          <w:p w:rsidR="003C4C02" w:rsidRPr="00B37968" w:rsidRDefault="003C4C02" w:rsidP="000E1985">
            <w:pPr>
              <w:tabs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3C4C02" w:rsidRPr="00B37968" w:rsidRDefault="003C4C02" w:rsidP="003C4C0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:rsidR="003C4C02" w:rsidRPr="00B37968" w:rsidRDefault="003C4C02" w:rsidP="000E1985">
            <w:pPr>
              <w:tabs>
                <w:tab w:val="decimal" w:pos="715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F1763" w:rsidRPr="00B37968" w:rsidTr="00F25D32">
        <w:tc>
          <w:tcPr>
            <w:tcW w:w="3780" w:type="dxa"/>
          </w:tcPr>
          <w:p w:rsidR="00BF1763" w:rsidRPr="00B37968" w:rsidRDefault="00BF1763" w:rsidP="00BF1763">
            <w:pPr>
              <w:spacing w:line="240" w:lineRule="auto"/>
              <w:ind w:left="165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val="en-US" w:eastAsia="th-TH"/>
              </w:rPr>
              <w:t>หลักทรั</w:t>
            </w:r>
            <w:r w:rsidR="00F25D32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val="en-US" w:eastAsia="th-TH"/>
              </w:rPr>
              <w:t>พย์</w:t>
            </w:r>
            <w:r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val="en-US" w:eastAsia="th-TH"/>
              </w:rPr>
              <w:t>ในความต้องการของตลาด - หุ้นทุน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BF1763" w:rsidRPr="00B37968" w:rsidRDefault="00BF1763" w:rsidP="00BF1763">
            <w:pPr>
              <w:spacing w:line="240" w:lineRule="auto"/>
              <w:ind w:left="15" w:right="-19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461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BF1763" w:rsidRPr="00B37968" w:rsidRDefault="00BF1763" w:rsidP="00F25D32">
            <w:pPr>
              <w:tabs>
                <w:tab w:val="decimal" w:pos="346"/>
              </w:tabs>
              <w:spacing w:line="240" w:lineRule="auto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BF1763" w:rsidRPr="00B37968" w:rsidRDefault="00BF1763" w:rsidP="00BF1763">
            <w:pPr>
              <w:tabs>
                <w:tab w:val="decimal" w:pos="375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</w:tcPr>
          <w:p w:rsidR="00BF1763" w:rsidRPr="00B37968" w:rsidRDefault="00BF1763" w:rsidP="00F25D32">
            <w:pPr>
              <w:tabs>
                <w:tab w:val="decimal" w:pos="515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(47)</w:t>
            </w:r>
          </w:p>
        </w:tc>
        <w:tc>
          <w:tcPr>
            <w:tcW w:w="236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:rsidR="00BF1763" w:rsidRPr="00B37968" w:rsidRDefault="00BF1763" w:rsidP="00BF1763">
            <w:pPr>
              <w:tabs>
                <w:tab w:val="decimal" w:pos="715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414</w:t>
            </w:r>
          </w:p>
        </w:tc>
      </w:tr>
      <w:tr w:rsidR="00F25D32" w:rsidRPr="00B37968" w:rsidTr="00F25D32">
        <w:tc>
          <w:tcPr>
            <w:tcW w:w="378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en-US" w:eastAsia="th-TH"/>
              </w:rPr>
              <w:t>ตราสารหนี้</w:t>
            </w:r>
            <w:r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val="en-US" w:eastAsia="th-TH"/>
              </w:rPr>
              <w:t>อ</w:t>
            </w:r>
            <w:r w:rsidR="004358CF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val="en-US" w:eastAsia="th-TH"/>
              </w:rPr>
              <w:t>ื่</w:t>
            </w:r>
            <w:r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val="en-US" w:eastAsia="th-TH"/>
              </w:rPr>
              <w:t>น</w:t>
            </w: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en-US" w:eastAsia="th-TH"/>
              </w:rPr>
              <w:t>ที่จะถือจนค</w:t>
            </w:r>
            <w:r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val="en-US" w:eastAsia="th-TH"/>
              </w:rPr>
              <w:t>ร</w:t>
            </w:r>
            <w:r w:rsidRPr="00B37968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en-US" w:eastAsia="th-TH"/>
              </w:rPr>
              <w:t>บกำหนด</w:t>
            </w:r>
            <w:r w:rsidR="0010084C">
              <w:rPr>
                <w:rFonts w:asciiTheme="majorBidi" w:hAnsiTheme="majorBidi" w:cstheme="majorBidi"/>
                <w:snapToGrid w:val="0"/>
                <w:sz w:val="27"/>
                <w:szCs w:val="27"/>
                <w:lang w:val="en-US" w:eastAsia="th-TH"/>
              </w:rPr>
              <w:t xml:space="preserve"> - 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BF1763" w:rsidRPr="00B37968" w:rsidRDefault="00BF1763" w:rsidP="00BF1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BF1763" w:rsidRPr="00B37968" w:rsidRDefault="00BF1763" w:rsidP="00BF176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BF1763" w:rsidRPr="00B37968" w:rsidRDefault="00BF1763" w:rsidP="00BF1763">
            <w:pPr>
              <w:tabs>
                <w:tab w:val="decimal" w:pos="384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</w:tcPr>
          <w:p w:rsidR="00BF1763" w:rsidRPr="00B37968" w:rsidRDefault="00BF1763" w:rsidP="00BF1763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:rsidR="00BF1763" w:rsidRPr="00B37968" w:rsidRDefault="00BF1763" w:rsidP="00BF176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F1763" w:rsidRPr="00B37968" w:rsidTr="00F25D32">
        <w:tc>
          <w:tcPr>
            <w:tcW w:w="3780" w:type="dxa"/>
          </w:tcPr>
          <w:p w:rsidR="00BF1763" w:rsidRPr="00B37968" w:rsidRDefault="00BF1763" w:rsidP="00BF1763">
            <w:pPr>
              <w:spacing w:line="240" w:lineRule="auto"/>
              <w:ind w:left="165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val="en-US" w:eastAsia="th-TH"/>
              </w:rPr>
              <w:t>หุ้นกู้</w:t>
            </w:r>
            <w:r w:rsidR="003A25F1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val="en-US" w:eastAsia="th-TH"/>
              </w:rPr>
              <w:t>ด้อยสิทธิ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BF1763" w:rsidRPr="00B37968" w:rsidRDefault="00BF1763" w:rsidP="00BF176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20,000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BF1763" w:rsidRPr="00B37968" w:rsidRDefault="00BF1763" w:rsidP="00F25D32">
            <w:pPr>
              <w:tabs>
                <w:tab w:val="decimal" w:pos="6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20,000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</w:tcPr>
          <w:p w:rsidR="00BF1763" w:rsidRPr="00B37968" w:rsidRDefault="00BF1763" w:rsidP="00BF1763">
            <w:pPr>
              <w:tabs>
                <w:tab w:val="decimal" w:pos="384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</w:tcPr>
          <w:p w:rsidR="00BF1763" w:rsidRPr="00B37968" w:rsidRDefault="00BF1763" w:rsidP="00BF1763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:rsidR="00BF1763" w:rsidRPr="00B37968" w:rsidRDefault="00BF1763" w:rsidP="00BF176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sz w:val="27"/>
                <w:szCs w:val="27"/>
              </w:rPr>
              <w:t>40,000</w:t>
            </w:r>
          </w:p>
        </w:tc>
      </w:tr>
      <w:tr w:rsidR="00F25D32" w:rsidRPr="00B37968" w:rsidTr="00F25D32">
        <w:tc>
          <w:tcPr>
            <w:tcW w:w="378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3796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F1763" w:rsidRPr="00B37968" w:rsidRDefault="00BF1763" w:rsidP="00BF17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20,461</w:t>
            </w: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:rsidR="00BF1763" w:rsidRPr="00B37968" w:rsidRDefault="00BF1763" w:rsidP="00BF1763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:rsidR="00BF1763" w:rsidRPr="00B37968" w:rsidRDefault="00BF1763" w:rsidP="00BF1763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2" w:type="dxa"/>
          </w:tcPr>
          <w:p w:rsidR="00BF1763" w:rsidRPr="00B37968" w:rsidRDefault="00BF1763" w:rsidP="00BF176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BF1763" w:rsidRPr="00B37968" w:rsidRDefault="00BF1763" w:rsidP="00BF1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BF1763" w:rsidRPr="00B37968" w:rsidRDefault="00BF1763" w:rsidP="00BF176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3796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40,414</w:t>
            </w:r>
          </w:p>
        </w:tc>
      </w:tr>
    </w:tbl>
    <w:p w:rsidR="00106D3F" w:rsidRPr="00953F4B" w:rsidRDefault="00106D3F" w:rsidP="001B0BD1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8C34D6" w:rsidRPr="00333AED" w:rsidRDefault="008C34D6" w:rsidP="008C34D6">
      <w:pPr>
        <w:spacing w:line="384" w:lineRule="exact"/>
        <w:ind w:left="547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ณ </w:t>
      </w:r>
      <w:r w:rsidRPr="00333AED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30 มิถุนายน</w:t>
      </w:r>
      <w:r w:rsidRPr="00333AED">
        <w:rPr>
          <w:rFonts w:ascii="Angsana New" w:hAnsi="Angsana New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เงินฝากประจำธนาคารที่ติดภาระผูกพันจำนวน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4.6 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 xml:space="preserve">(31 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 xml:space="preserve">ธันวาคม 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25</w:t>
      </w:r>
      <w:r w:rsidRPr="00333AED">
        <w:rPr>
          <w:rFonts w:ascii="Angsana New" w:hAnsi="Angsana New" w:hint="cs"/>
          <w:i/>
          <w:iCs/>
          <w:snapToGrid w:val="0"/>
          <w:spacing w:val="-4"/>
          <w:sz w:val="30"/>
          <w:szCs w:val="30"/>
          <w:lang w:val="en-US" w:eastAsia="th-TH"/>
        </w:rPr>
        <w:t>6</w:t>
      </w:r>
      <w:r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1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:</w:t>
      </w:r>
      <w:r>
        <w:rPr>
          <w:rFonts w:ascii="Angsana New" w:hAnsi="Angsana New" w:hint="cs"/>
          <w:i/>
          <w:iCs/>
          <w:snapToGrid w:val="0"/>
          <w:spacing w:val="-4"/>
          <w:sz w:val="30"/>
          <w:szCs w:val="30"/>
          <w:cs/>
          <w:lang w:eastAsia="th-TH"/>
        </w:rPr>
        <w:t xml:space="preserve"> 4.6 </w:t>
      </w:r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>ล้านบาท</w:t>
      </w:r>
      <w:proofErr w:type="gramStart"/>
      <w:r w:rsidRPr="00333AED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)</w:t>
      </w:r>
      <w:r w:rsidRPr="00333AED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ติดภาระค้ำประกันการใช้ไฟฟ้า</w:t>
      </w:r>
      <w:proofErr w:type="gramEnd"/>
    </w:p>
    <w:p w:rsidR="008C34D6" w:rsidRPr="00953F4B" w:rsidRDefault="008C34D6" w:rsidP="00871569">
      <w:pPr>
        <w:spacing w:line="240" w:lineRule="auto"/>
        <w:ind w:left="547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0E1985" w:rsidRDefault="000E1985" w:rsidP="000E1985">
      <w:pPr>
        <w:spacing w:line="384" w:lineRule="exact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มูลค่ายุติธรรมของ</w:t>
      </w:r>
      <w:r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ตราสารทุนที่เป็นหลักทรัพย์เผื่อขายใน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บริษัทซึ่งจดทะเบียนในตลาดหลักทรัพย์ถูกจัดลำดับชั้นการวัดมูลค่ายุติธรรมอยู่ในระดับที่ 1 ประเมินโดยใช้ราคาเสนอซื้อครั้งสุดท้ายในตลาดที่มีสภาพคล่อง ณ วันที่ 30 มิถุนายน 2562 และ 31 ธันวาคม 2561 </w:t>
      </w:r>
    </w:p>
    <w:p w:rsidR="000E1985" w:rsidRDefault="000E1985" w:rsidP="00871569">
      <w:pPr>
        <w:spacing w:line="240" w:lineRule="auto"/>
        <w:ind w:left="547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631941" w:rsidRDefault="006932AC" w:rsidP="00871569">
      <w:pPr>
        <w:spacing w:line="240" w:lineRule="auto"/>
        <w:ind w:left="547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ในระหว่างปี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85581D">
        <w:rPr>
          <w:rFonts w:ascii="Angsana New" w:hAnsi="Angsana New" w:hint="cs"/>
          <w:snapToGrid w:val="0"/>
          <w:sz w:val="30"/>
          <w:szCs w:val="30"/>
          <w:lang w:val="en-US" w:eastAsia="th-TH"/>
        </w:rPr>
        <w:t>6</w:t>
      </w:r>
      <w:r>
        <w:rPr>
          <w:rFonts w:ascii="Angsana New" w:hAnsi="Angsana New"/>
          <w:snapToGrid w:val="0"/>
          <w:sz w:val="30"/>
          <w:szCs w:val="30"/>
          <w:lang w:val="en-US" w:eastAsia="th-TH"/>
        </w:rPr>
        <w:t>2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บริษัทลงทุนใน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หุ้นกู้</w:t>
      </w:r>
      <w:r w:rsidR="003A25F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ด้อยสิทธิ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ธนาคาร ทหาร</w:t>
      </w:r>
      <w:r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ไทยจำกัด </w:t>
      </w:r>
      <w:r w:rsidRPr="00E027DA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r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>มหาชน</w:t>
      </w:r>
      <w:r w:rsidRPr="00E027DA">
        <w:rPr>
          <w:rFonts w:ascii="Angsana New" w:hAnsi="Angsana New"/>
          <w:snapToGrid w:val="0"/>
          <w:sz w:val="30"/>
          <w:szCs w:val="30"/>
          <w:lang w:eastAsia="th-TH"/>
        </w:rPr>
        <w:t>)</w:t>
      </w:r>
      <w:r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จำนวน </w:t>
      </w:r>
      <w:r w:rsidRPr="00E027DA">
        <w:rPr>
          <w:rFonts w:ascii="Angsana New" w:hAnsi="Angsana New"/>
          <w:snapToGrid w:val="0"/>
          <w:sz w:val="30"/>
          <w:szCs w:val="30"/>
          <w:lang w:eastAsia="th-TH"/>
        </w:rPr>
        <w:t xml:space="preserve">20 </w:t>
      </w:r>
      <w:r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ซึ่งเป็นตราสารหนี้ที่จะถือจนครบกำหนด มีอายุ</w:t>
      </w:r>
      <w:r w:rsidR="000268A6">
        <w:rPr>
          <w:rFonts w:ascii="Angsana New" w:hAnsi="Angsana New"/>
          <w:snapToGrid w:val="0"/>
          <w:sz w:val="30"/>
          <w:szCs w:val="30"/>
          <w:lang w:eastAsia="th-TH"/>
        </w:rPr>
        <w:t xml:space="preserve"> 10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ปี ครบกำหนดไถ่ถอนวันที่ </w:t>
      </w:r>
      <w:r w:rsidR="000268A6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28 </w:t>
      </w:r>
      <w:r w:rsidR="000268A6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มิถุนายน 2572</w:t>
      </w:r>
      <w:r w:rsidR="00076D0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ซึ่งผู้ออกหุ้นกู้มีสิทธิไถ่ถอนก่อนกำหนด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อัตราดอกเบี้ยร้อยละ</w:t>
      </w:r>
      <w:r w:rsidR="000268A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4</w:t>
      </w:r>
      <w:r w:rsidR="003A25F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ต่อปี</w:t>
      </w:r>
      <w:r w:rsidR="00076D0E" w:rsidRPr="00E027DA">
        <w:rPr>
          <w:rFonts w:ascii="Angsana New" w:hAnsi="Angsana New"/>
          <w:snapToGrid w:val="0"/>
          <w:sz w:val="30"/>
          <w:szCs w:val="30"/>
          <w:cs/>
          <w:lang w:eastAsia="th-TH"/>
        </w:rPr>
        <w:t>ตลอดอายุหุ้นกู้</w:t>
      </w:r>
    </w:p>
    <w:p w:rsidR="00BF7C59" w:rsidRPr="00FD572A" w:rsidRDefault="00BF7C59" w:rsidP="00871569">
      <w:pPr>
        <w:spacing w:line="240" w:lineRule="auto"/>
        <w:ind w:left="547" w:right="-2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DB5EB3" w:rsidRDefault="00CC666F" w:rsidP="004B6EE1">
      <w:pPr>
        <w:spacing w:line="240" w:lineRule="auto"/>
        <w:ind w:left="45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5</w:t>
      </w:r>
      <w:r w:rsidR="00DB5EB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DB5EB3" w:rsidRPr="002C45B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:rsidR="002F113A" w:rsidRPr="008B7AB1" w:rsidRDefault="002F113A" w:rsidP="00EA0CD5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tbl>
      <w:tblPr>
        <w:tblW w:w="9180" w:type="dxa"/>
        <w:tblInd w:w="450" w:type="dxa"/>
        <w:tblBorders>
          <w:top w:val="single" w:sz="4" w:space="0" w:color="auto"/>
        </w:tblBorders>
        <w:tblLayout w:type="fixed"/>
        <w:tblLook w:val="0000"/>
      </w:tblPr>
      <w:tblGrid>
        <w:gridCol w:w="4860"/>
        <w:gridCol w:w="990"/>
        <w:gridCol w:w="1530"/>
        <w:gridCol w:w="270"/>
        <w:gridCol w:w="1530"/>
      </w:tblGrid>
      <w:tr w:rsidR="004C41C1" w:rsidRPr="00847269" w:rsidTr="00E821D1">
        <w:trPr>
          <w:cantSplit/>
          <w:trHeight w:hRule="exact" w:val="389"/>
        </w:trPr>
        <w:tc>
          <w:tcPr>
            <w:tcW w:w="4860" w:type="dxa"/>
            <w:tcBorders>
              <w:top w:val="nil"/>
            </w:tcBorders>
          </w:tcPr>
          <w:p w:rsidR="004C41C1" w:rsidRPr="00847269" w:rsidRDefault="004C41C1" w:rsidP="00926DE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C41C1" w:rsidRPr="00847269" w:rsidRDefault="004C41C1" w:rsidP="00926DE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4C41C1" w:rsidRPr="00847269" w:rsidRDefault="004C41C1" w:rsidP="00926DE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  <w:tcBorders>
              <w:top w:val="nil"/>
            </w:tcBorders>
          </w:tcPr>
          <w:p w:rsidR="004C41C1" w:rsidRPr="00847269" w:rsidRDefault="004C41C1" w:rsidP="00926DE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C41C1" w:rsidRPr="00847269" w:rsidRDefault="004C41C1" w:rsidP="00926DE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4C41C1" w:rsidRPr="00847269" w:rsidRDefault="004C41C1" w:rsidP="00926DE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  <w:tcBorders>
              <w:top w:val="nil"/>
            </w:tcBorders>
          </w:tcPr>
          <w:p w:rsidR="004C41C1" w:rsidRPr="00847269" w:rsidRDefault="004C41C1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C41C1" w:rsidRPr="00723282" w:rsidRDefault="004C41C1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C41C1" w:rsidRPr="00847269" w:rsidRDefault="004C41C1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:rsidR="004C41C1" w:rsidRPr="00847269" w:rsidRDefault="004C41C1" w:rsidP="002F4BF2">
            <w:pPr>
              <w:widowControl w:val="0"/>
              <w:spacing w:line="240" w:lineRule="atLeas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C41C1" w:rsidRPr="00847269" w:rsidRDefault="004C41C1" w:rsidP="002F4BF2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  <w:tcBorders>
              <w:top w:val="nil"/>
            </w:tcBorders>
          </w:tcPr>
          <w:p w:rsidR="004C41C1" w:rsidRPr="00847269" w:rsidRDefault="004C41C1" w:rsidP="004C41C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C41C1" w:rsidRPr="00847269" w:rsidRDefault="004C41C1" w:rsidP="004C41C1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1530" w:type="dxa"/>
            <w:tcBorders>
              <w:top w:val="nil"/>
            </w:tcBorders>
          </w:tcPr>
          <w:p w:rsidR="004C41C1" w:rsidRPr="007323A0" w:rsidRDefault="004C41C1" w:rsidP="004C41C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:rsidR="004C41C1" w:rsidRPr="007323A0" w:rsidRDefault="004C41C1" w:rsidP="004C41C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C41C1" w:rsidRPr="007323A0" w:rsidRDefault="004C41C1" w:rsidP="004C41C1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4C41C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</w:tcPr>
          <w:p w:rsidR="004C41C1" w:rsidRPr="00847269" w:rsidRDefault="004C41C1" w:rsidP="004C41C1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330" w:type="dxa"/>
            <w:gridSpan w:val="3"/>
          </w:tcPr>
          <w:p w:rsidR="004C41C1" w:rsidRPr="00847269" w:rsidRDefault="004C41C1" w:rsidP="004C41C1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4C41C1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4C41C1" w:rsidRPr="00847269" w:rsidRDefault="004C41C1" w:rsidP="004C41C1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1530" w:type="dxa"/>
          </w:tcPr>
          <w:p w:rsidR="004C41C1" w:rsidRPr="00847269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4C41C1" w:rsidRPr="00847269" w:rsidRDefault="004C41C1" w:rsidP="004C41C1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847269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4C41C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211800" w:rsidRDefault="000268A6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8,816</w:t>
            </w:r>
          </w:p>
        </w:tc>
        <w:tc>
          <w:tcPr>
            <w:tcW w:w="270" w:type="dxa"/>
          </w:tcPr>
          <w:p w:rsidR="004C41C1" w:rsidRPr="00495B06" w:rsidRDefault="004C41C1" w:rsidP="004C41C1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5,457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4C41C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990" w:type="dxa"/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211800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4C41C1" w:rsidRPr="00495B06" w:rsidRDefault="004C41C1" w:rsidP="004C41C1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4C41C1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47269">
              <w:rPr>
                <w:rFonts w:ascii="Angsana New" w:hAnsi="Angsana New"/>
                <w:sz w:val="30"/>
                <w:szCs w:val="30"/>
              </w:rPr>
              <w:t>3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4C41C1" w:rsidRPr="00211800" w:rsidRDefault="000268A6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13,158</w:t>
            </w:r>
          </w:p>
        </w:tc>
        <w:tc>
          <w:tcPr>
            <w:tcW w:w="270" w:type="dxa"/>
            <w:tcBorders>
              <w:bottom w:val="nil"/>
            </w:tcBorders>
          </w:tcPr>
          <w:p w:rsidR="004C41C1" w:rsidRPr="00495B06" w:rsidRDefault="004C41C1" w:rsidP="004C41C1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10,8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59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4C41C1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47269">
              <w:rPr>
                <w:rFonts w:ascii="Angsana New" w:hAnsi="Angsana New"/>
                <w:sz w:val="30"/>
                <w:szCs w:val="30"/>
                <w:lang w:val="en-US"/>
              </w:rPr>
              <w:t>3 -6</w:t>
            </w:r>
            <w:r w:rsidRPr="008472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990" w:type="dxa"/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4C41C1" w:rsidRPr="00211800" w:rsidRDefault="000268A6" w:rsidP="000268A6">
            <w:pPr>
              <w:widowControl w:val="0"/>
              <w:tabs>
                <w:tab w:val="decimal" w:pos="105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4,25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B6EE1" w:rsidP="004C41C1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รวม</w:t>
            </w:r>
          </w:p>
        </w:tc>
        <w:tc>
          <w:tcPr>
            <w:tcW w:w="990" w:type="dxa"/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41C1" w:rsidRPr="00495B06" w:rsidRDefault="000268A6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21,974</w:t>
            </w:r>
          </w:p>
        </w:tc>
        <w:tc>
          <w:tcPr>
            <w:tcW w:w="270" w:type="dxa"/>
          </w:tcPr>
          <w:p w:rsidR="004C41C1" w:rsidRPr="00495B06" w:rsidRDefault="004C41C1" w:rsidP="004C41C1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C41C1" w:rsidRPr="00495B06" w:rsidRDefault="004C41C1" w:rsidP="004C41C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20,567</w:t>
            </w:r>
          </w:p>
        </w:tc>
      </w:tr>
    </w:tbl>
    <w:p w:rsidR="00B73AC6" w:rsidRPr="008B7AB1" w:rsidRDefault="00B73AC6" w:rsidP="0077776B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180" w:type="dxa"/>
        <w:tblInd w:w="450" w:type="dxa"/>
        <w:tblBorders>
          <w:top w:val="single" w:sz="4" w:space="0" w:color="auto"/>
        </w:tblBorders>
        <w:tblLayout w:type="fixed"/>
        <w:tblLook w:val="0000"/>
      </w:tblPr>
      <w:tblGrid>
        <w:gridCol w:w="4860"/>
        <w:gridCol w:w="990"/>
        <w:gridCol w:w="1530"/>
        <w:gridCol w:w="270"/>
        <w:gridCol w:w="1530"/>
      </w:tblGrid>
      <w:tr w:rsidR="004C41C1" w:rsidRPr="00847269" w:rsidTr="00E821D1">
        <w:trPr>
          <w:cantSplit/>
          <w:trHeight w:hRule="exact" w:val="389"/>
        </w:trPr>
        <w:tc>
          <w:tcPr>
            <w:tcW w:w="4860" w:type="dxa"/>
            <w:tcBorders>
              <w:top w:val="nil"/>
            </w:tcBorders>
          </w:tcPr>
          <w:p w:rsidR="004C41C1" w:rsidRPr="00847269" w:rsidRDefault="004C41C1" w:rsidP="00904F73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904F7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กิจการ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อื่น</w:t>
            </w:r>
          </w:p>
        </w:tc>
        <w:tc>
          <w:tcPr>
            <w:tcW w:w="990" w:type="dxa"/>
            <w:tcBorders>
              <w:top w:val="nil"/>
            </w:tcBorders>
          </w:tcPr>
          <w:p w:rsidR="004C41C1" w:rsidRPr="00847269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C41C1" w:rsidRPr="00847269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C41C1" w:rsidRPr="00847269" w:rsidRDefault="004C41C1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C41C1" w:rsidRPr="00847269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904F73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>ยัง</w:t>
            </w:r>
            <w:r w:rsidRPr="004B24C4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ไม่</w:t>
            </w: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211800" w:rsidRDefault="000268A6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175,926</w:t>
            </w:r>
          </w:p>
        </w:tc>
        <w:tc>
          <w:tcPr>
            <w:tcW w:w="270" w:type="dxa"/>
          </w:tcPr>
          <w:p w:rsidR="004C41C1" w:rsidRPr="00495B06" w:rsidRDefault="004C41C1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192,944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904F73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99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211800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4C41C1" w:rsidRPr="00495B06" w:rsidRDefault="004C41C1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47269">
              <w:rPr>
                <w:rFonts w:ascii="Angsana New" w:hAnsi="Angsana New"/>
                <w:sz w:val="30"/>
                <w:szCs w:val="30"/>
              </w:rPr>
              <w:t>3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211800" w:rsidRDefault="000268A6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102,881</w:t>
            </w:r>
          </w:p>
        </w:tc>
        <w:tc>
          <w:tcPr>
            <w:tcW w:w="270" w:type="dxa"/>
          </w:tcPr>
          <w:p w:rsidR="004C41C1" w:rsidRPr="00495B06" w:rsidRDefault="004C41C1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102,52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6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3 - </w:t>
            </w:r>
            <w:r w:rsidRPr="008472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8472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99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211800" w:rsidRDefault="000268A6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9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:rsidR="004C41C1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211800" w:rsidRDefault="000268A6" w:rsidP="00211800">
            <w:pPr>
              <w:widowControl w:val="0"/>
              <w:tabs>
                <w:tab w:val="decimal" w:pos="106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Default="004C41C1" w:rsidP="00C513F8">
            <w:pPr>
              <w:widowControl w:val="0"/>
              <w:tabs>
                <w:tab w:val="decimal" w:pos="124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0268A6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809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2F4BF2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72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47269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C41C1" w:rsidRPr="00211800" w:rsidRDefault="000268A6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3,122</w:t>
            </w:r>
          </w:p>
        </w:tc>
        <w:tc>
          <w:tcPr>
            <w:tcW w:w="270" w:type="dxa"/>
          </w:tcPr>
          <w:p w:rsidR="004C41C1" w:rsidRPr="00495B06" w:rsidRDefault="004C41C1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1,380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EF55A5" w:rsidRDefault="00EF55A5" w:rsidP="002F4BF2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EF55A5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99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C41C1" w:rsidRPr="00495B06" w:rsidRDefault="000268A6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281,935</w:t>
            </w:r>
          </w:p>
        </w:tc>
        <w:tc>
          <w:tcPr>
            <w:tcW w:w="270" w:type="dxa"/>
          </w:tcPr>
          <w:p w:rsidR="004C41C1" w:rsidRPr="00495B06" w:rsidRDefault="004C41C1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298,768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904F73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B24C4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หัก</w:t>
            </w:r>
            <w:r w:rsidRPr="00904F7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47269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99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C41C1" w:rsidRPr="00495B06" w:rsidRDefault="000268A6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(3,102)</w:t>
            </w:r>
          </w:p>
        </w:tc>
        <w:tc>
          <w:tcPr>
            <w:tcW w:w="270" w:type="dxa"/>
          </w:tcPr>
          <w:p w:rsidR="004C41C1" w:rsidRPr="00495B06" w:rsidRDefault="004C41C1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(3,102)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EF55A5" w:rsidP="002F4BF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99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41C1" w:rsidRPr="00495B06" w:rsidRDefault="000268A6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278,833</w:t>
            </w:r>
          </w:p>
        </w:tc>
        <w:tc>
          <w:tcPr>
            <w:tcW w:w="270" w:type="dxa"/>
          </w:tcPr>
          <w:p w:rsidR="004C41C1" w:rsidRPr="00495B06" w:rsidRDefault="004C41C1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295,666</w:t>
            </w: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4C41C1" w:rsidP="002F4BF2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</w:tcPr>
          <w:p w:rsidR="004C41C1" w:rsidRPr="00E3677A" w:rsidRDefault="004C41C1" w:rsidP="002F4BF2">
            <w:pPr>
              <w:widowControl w:val="0"/>
              <w:tabs>
                <w:tab w:val="left" w:pos="540"/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C41C1" w:rsidRPr="00E3677A" w:rsidRDefault="004C41C1" w:rsidP="002F4BF2">
            <w:pPr>
              <w:widowControl w:val="0"/>
              <w:tabs>
                <w:tab w:val="left" w:pos="540"/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4C41C1" w:rsidRPr="00E3677A" w:rsidRDefault="004C41C1" w:rsidP="002F4BF2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C41C1" w:rsidRPr="00E3677A" w:rsidRDefault="004C41C1" w:rsidP="002F4BF2">
            <w:pPr>
              <w:widowControl w:val="0"/>
              <w:tabs>
                <w:tab w:val="left" w:pos="540"/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C41C1" w:rsidRPr="00847269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847269" w:rsidRDefault="00EF55A5" w:rsidP="00904F73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รวมทั้งสิ้น</w:t>
            </w:r>
          </w:p>
        </w:tc>
        <w:tc>
          <w:tcPr>
            <w:tcW w:w="990" w:type="dxa"/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4C41C1" w:rsidRPr="00495B06" w:rsidRDefault="000268A6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300,807</w:t>
            </w:r>
          </w:p>
        </w:tc>
        <w:tc>
          <w:tcPr>
            <w:tcW w:w="270" w:type="dxa"/>
          </w:tcPr>
          <w:p w:rsidR="004C41C1" w:rsidRPr="00495B06" w:rsidRDefault="004C41C1" w:rsidP="002F4BF2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4C41C1" w:rsidRPr="00495B06" w:rsidRDefault="004C41C1" w:rsidP="002F4BF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316,233</w:t>
            </w:r>
          </w:p>
        </w:tc>
      </w:tr>
      <w:tr w:rsidR="0040427B" w:rsidRPr="0012168E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40427B" w:rsidRPr="00847269" w:rsidRDefault="0040427B" w:rsidP="00656134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40427B" w:rsidRPr="00847269" w:rsidRDefault="0040427B" w:rsidP="00656134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330" w:type="dxa"/>
            <w:gridSpan w:val="3"/>
            <w:shd w:val="clear" w:color="auto" w:fill="FFFFFF"/>
          </w:tcPr>
          <w:p w:rsidR="0040427B" w:rsidRPr="007323A0" w:rsidRDefault="0040427B" w:rsidP="0065613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25BD6" w:rsidRPr="0012168E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725BD6" w:rsidRPr="00847269" w:rsidRDefault="00725BD6" w:rsidP="00725BD6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725BD6" w:rsidRPr="00847269" w:rsidRDefault="00725BD6" w:rsidP="00725BD6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FFFFFF"/>
          </w:tcPr>
          <w:p w:rsidR="00725BD6" w:rsidRPr="007323A0" w:rsidRDefault="00725BD6" w:rsidP="00725BD6">
            <w:pPr>
              <w:spacing w:line="240" w:lineRule="auto"/>
              <w:ind w:left="-111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725BD6" w:rsidRPr="007323A0" w:rsidRDefault="00725BD6" w:rsidP="00725BD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725BD6" w:rsidRPr="007323A0" w:rsidRDefault="00725BD6" w:rsidP="00725BD6">
            <w:pPr>
              <w:spacing w:line="240" w:lineRule="auto"/>
              <w:ind w:left="-111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23A0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7323A0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EF55A5" w:rsidRPr="0012168E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EF55A5" w:rsidRPr="00847269" w:rsidRDefault="00EF55A5" w:rsidP="00725BD6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EF55A5" w:rsidRPr="00847269" w:rsidRDefault="00EF55A5" w:rsidP="00725BD6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330" w:type="dxa"/>
            <w:gridSpan w:val="3"/>
            <w:shd w:val="clear" w:color="auto" w:fill="FFFFFF"/>
          </w:tcPr>
          <w:p w:rsidR="00EF55A5" w:rsidRPr="007323A0" w:rsidRDefault="00EF55A5" w:rsidP="00725BD6">
            <w:pPr>
              <w:spacing w:line="240" w:lineRule="auto"/>
              <w:ind w:left="-111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7269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25BD6" w:rsidRPr="00560E2F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725BD6" w:rsidRPr="00560E2F" w:rsidRDefault="00725BD6" w:rsidP="00725BD6">
            <w:pPr>
              <w:widowControl w:val="0"/>
              <w:tabs>
                <w:tab w:val="left" w:pos="108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60E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หนี้สงสัยจะสูญสำหรับ</w:t>
            </w:r>
          </w:p>
        </w:tc>
        <w:tc>
          <w:tcPr>
            <w:tcW w:w="990" w:type="dxa"/>
          </w:tcPr>
          <w:p w:rsidR="00725BD6" w:rsidRPr="00560E2F" w:rsidRDefault="00725BD6" w:rsidP="00725BD6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:rsidR="00725BD6" w:rsidRPr="00560E2F" w:rsidRDefault="00725BD6" w:rsidP="00725BD6">
            <w:pPr>
              <w:widowControl w:val="0"/>
              <w:tabs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725BD6" w:rsidRPr="00560E2F" w:rsidRDefault="00725BD6" w:rsidP="00725BD6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725BD6" w:rsidRPr="00560E2F" w:rsidRDefault="00725BD6" w:rsidP="00725BD6">
            <w:pPr>
              <w:widowControl w:val="0"/>
              <w:tabs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725BD6" w:rsidRPr="00560E2F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725BD6" w:rsidRDefault="00725BD6" w:rsidP="00725BD6">
            <w:pPr>
              <w:widowControl w:val="0"/>
              <w:tabs>
                <w:tab w:val="left" w:pos="1080"/>
              </w:tabs>
              <w:spacing w:line="240" w:lineRule="auto"/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</w:tcPr>
          <w:p w:rsidR="00725BD6" w:rsidRPr="00560E2F" w:rsidRDefault="00725BD6" w:rsidP="00725BD6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FFFFFF"/>
          </w:tcPr>
          <w:p w:rsidR="00725BD6" w:rsidRPr="00560E2F" w:rsidRDefault="00E8731C" w:rsidP="00E8731C">
            <w:pPr>
              <w:widowControl w:val="0"/>
              <w:tabs>
                <w:tab w:val="decimal" w:pos="967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:rsidR="00725BD6" w:rsidRPr="00560E2F" w:rsidRDefault="00725BD6" w:rsidP="00725BD6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725BD6" w:rsidRPr="00560E2F" w:rsidRDefault="00E8731C" w:rsidP="00725BD6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1,75</w:t>
            </w:r>
            <w:r w:rsidR="00EF55A5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</w:tr>
      <w:tr w:rsidR="00725BD6" w:rsidRPr="00560E2F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725BD6" w:rsidRDefault="00725BD6" w:rsidP="00725BD6">
            <w:pPr>
              <w:widowControl w:val="0"/>
              <w:tabs>
                <w:tab w:val="left" w:pos="1080"/>
              </w:tabs>
              <w:spacing w:line="240" w:lineRule="auto"/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งวดหกเดือนสิ้นสุดวันที่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</w:tcPr>
          <w:p w:rsidR="00725BD6" w:rsidRPr="00560E2F" w:rsidRDefault="00725BD6" w:rsidP="00725BD6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725BD6" w:rsidRPr="00560E2F" w:rsidRDefault="00E8731C" w:rsidP="00E8731C">
            <w:pPr>
              <w:widowControl w:val="0"/>
              <w:tabs>
                <w:tab w:val="decimal" w:pos="967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:rsidR="00725BD6" w:rsidRPr="00560E2F" w:rsidRDefault="00725BD6" w:rsidP="00725BD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725BD6" w:rsidRPr="00083782" w:rsidRDefault="00E8731C" w:rsidP="00725BD6">
            <w:pPr>
              <w:widowControl w:val="0"/>
              <w:tabs>
                <w:tab w:val="decimal" w:pos="124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1,75</w:t>
            </w:r>
            <w:r w:rsidR="00EF55A5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</w:tr>
    </w:tbl>
    <w:p w:rsidR="00E821D1" w:rsidRDefault="00E821D1" w:rsidP="00E821D1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snapToGrid w:val="0"/>
          <w:sz w:val="30"/>
          <w:szCs w:val="30"/>
          <w:highlight w:val="yellow"/>
          <w:lang w:eastAsia="th-TH"/>
        </w:rPr>
      </w:pPr>
    </w:p>
    <w:p w:rsidR="009D4984" w:rsidRPr="00E821D1" w:rsidRDefault="009D4984" w:rsidP="00E821D1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821D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Pr="00E821D1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E821D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Pr="00E821D1">
        <w:rPr>
          <w:rFonts w:ascii="Angsana New" w:hAnsi="Angsana New"/>
          <w:snapToGrid w:val="0"/>
          <w:sz w:val="30"/>
          <w:szCs w:val="30"/>
          <w:lang w:eastAsia="th-TH"/>
        </w:rPr>
        <w:t xml:space="preserve"> 90 </w:t>
      </w:r>
      <w:r w:rsidRPr="00E821D1">
        <w:rPr>
          <w:rFonts w:ascii="Angsana New" w:hAnsi="Angsana New"/>
          <w:snapToGrid w:val="0"/>
          <w:sz w:val="30"/>
          <w:szCs w:val="30"/>
          <w:cs/>
          <w:lang w:eastAsia="th-TH"/>
        </w:rPr>
        <w:t>วัน</w:t>
      </w:r>
    </w:p>
    <w:p w:rsidR="00F90329" w:rsidRPr="00FD572A" w:rsidRDefault="00CC666F" w:rsidP="00EA0CD5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6</w:t>
      </w:r>
      <w:r w:rsidR="00F90329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F90329" w:rsidRPr="005E287C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:rsidR="002F4BF2" w:rsidRDefault="002F4BF2" w:rsidP="002F4BF2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4050"/>
        <w:gridCol w:w="990"/>
        <w:gridCol w:w="360"/>
        <w:gridCol w:w="1080"/>
        <w:gridCol w:w="270"/>
        <w:gridCol w:w="1080"/>
        <w:gridCol w:w="270"/>
        <w:gridCol w:w="1080"/>
      </w:tblGrid>
      <w:tr w:rsidR="002F4BF2" w:rsidRPr="00EA0CD5" w:rsidTr="00D83C8F">
        <w:tc>
          <w:tcPr>
            <w:tcW w:w="4050" w:type="dxa"/>
          </w:tcPr>
          <w:p w:rsidR="002F4BF2" w:rsidRPr="00771629" w:rsidRDefault="002F4BF2" w:rsidP="000B0BC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2F4BF2" w:rsidRPr="00771629" w:rsidRDefault="002F4BF2" w:rsidP="000B0BC5">
            <w:pPr>
              <w:pStyle w:val="acctfourfigures"/>
              <w:tabs>
                <w:tab w:val="clear" w:pos="765"/>
              </w:tabs>
              <w:spacing w:line="240" w:lineRule="auto"/>
              <w:ind w:left="-130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A0CD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2F4BF2" w:rsidRPr="00EA0CD5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F4BF2" w:rsidRPr="00EA0CD5" w:rsidRDefault="002F4BF2" w:rsidP="000B0BC5">
            <w:pPr>
              <w:pStyle w:val="acctfourfigures"/>
              <w:tabs>
                <w:tab w:val="clear" w:pos="765"/>
              </w:tabs>
              <w:spacing w:line="240" w:lineRule="auto"/>
              <w:ind w:left="-130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F4BF2" w:rsidRPr="00EA0CD5" w:rsidTr="00D83C8F">
        <w:tc>
          <w:tcPr>
            <w:tcW w:w="4050" w:type="dxa"/>
          </w:tcPr>
          <w:p w:rsidR="002F4BF2" w:rsidRPr="00771629" w:rsidRDefault="002F4BF2" w:rsidP="000B0B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2F4BF2" w:rsidRPr="00771629" w:rsidRDefault="002F4BF2" w:rsidP="000B0BC5">
            <w:pPr>
              <w:pStyle w:val="acctfourfigures"/>
              <w:tabs>
                <w:tab w:val="clear" w:pos="765"/>
              </w:tabs>
              <w:spacing w:line="240" w:lineRule="auto"/>
              <w:ind w:left="-130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A0CD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2F4BF2" w:rsidRPr="00EA0CD5" w:rsidRDefault="002F4BF2" w:rsidP="000B0BC5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F4BF2" w:rsidRPr="00771629" w:rsidRDefault="002F4BF2" w:rsidP="000B0BC5">
            <w:pPr>
              <w:pStyle w:val="acctfourfigures"/>
              <w:tabs>
                <w:tab w:val="clear" w:pos="765"/>
              </w:tabs>
              <w:spacing w:line="240" w:lineRule="auto"/>
              <w:ind w:left="-130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716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A7670" w:rsidRPr="00EA0CD5" w:rsidTr="00224857">
        <w:tc>
          <w:tcPr>
            <w:tcW w:w="4050" w:type="dxa"/>
          </w:tcPr>
          <w:p w:rsidR="000A7670" w:rsidRPr="00BD0F5B" w:rsidRDefault="000A7670" w:rsidP="00904F7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</w:tcPr>
          <w:p w:rsidR="000A7670" w:rsidRPr="001266C0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2485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224857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A7670" w:rsidRPr="00560E2F" w:rsidRDefault="000A7670" w:rsidP="000A767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A7670" w:rsidRPr="001266C0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2485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224857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2F4BF2" w:rsidRPr="00EA0CD5" w:rsidTr="00D83C8F">
        <w:tc>
          <w:tcPr>
            <w:tcW w:w="4050" w:type="dxa"/>
          </w:tcPr>
          <w:p w:rsidR="002F4BF2" w:rsidRPr="00EA0CD5" w:rsidRDefault="002F4BF2" w:rsidP="002F4B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2F4BF2" w:rsidRPr="00EA0CD5" w:rsidRDefault="002F4BF2" w:rsidP="002F4B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A0CD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173CC" w:rsidRPr="00EA0CD5" w:rsidTr="00224857">
        <w:tc>
          <w:tcPr>
            <w:tcW w:w="4050" w:type="dxa"/>
          </w:tcPr>
          <w:p w:rsidR="008173CC" w:rsidRPr="005E287C" w:rsidRDefault="008173CC" w:rsidP="00904F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1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E287C">
              <w:rPr>
                <w:rFonts w:ascii="Angsana New" w:hAnsi="Angsana New"/>
                <w:sz w:val="30"/>
                <w:szCs w:val="30"/>
              </w:rPr>
              <w:t>1</w:t>
            </w:r>
            <w:r w:rsidRPr="005E287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  <w:shd w:val="clear" w:color="auto" w:fill="auto"/>
          </w:tcPr>
          <w:p w:rsidR="008173CC" w:rsidRDefault="00E8731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17,151</w:t>
            </w:r>
          </w:p>
        </w:tc>
        <w:tc>
          <w:tcPr>
            <w:tcW w:w="36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Default="00224857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22,606</w:t>
            </w:r>
          </w:p>
        </w:tc>
        <w:tc>
          <w:tcPr>
            <w:tcW w:w="270" w:type="dxa"/>
            <w:shd w:val="clear" w:color="auto" w:fill="auto"/>
          </w:tcPr>
          <w:p w:rsidR="008173CC" w:rsidRPr="00EA0CD5" w:rsidRDefault="008173CC" w:rsidP="008173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Default="00E8731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270" w:type="dxa"/>
          </w:tcPr>
          <w:p w:rsidR="008173CC" w:rsidRPr="00EA0CD5" w:rsidRDefault="008173CC" w:rsidP="008173C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3CC" w:rsidRDefault="00224857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13,199</w:t>
            </w:r>
          </w:p>
        </w:tc>
      </w:tr>
      <w:tr w:rsidR="008173CC" w:rsidRPr="00EA0CD5" w:rsidTr="00224857">
        <w:tc>
          <w:tcPr>
            <w:tcW w:w="4050" w:type="dxa"/>
          </w:tcPr>
          <w:p w:rsidR="008173CC" w:rsidRPr="00EA0CD5" w:rsidRDefault="008173CC" w:rsidP="00904F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0CD5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73CC" w:rsidRPr="00EA0CD5" w:rsidRDefault="008173CC" w:rsidP="008173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173CC" w:rsidRPr="00EA0CD5" w:rsidRDefault="008173CC" w:rsidP="008173C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173CC" w:rsidRPr="00EA0CD5" w:rsidTr="00224857">
        <w:tc>
          <w:tcPr>
            <w:tcW w:w="4050" w:type="dxa"/>
          </w:tcPr>
          <w:p w:rsidR="008173CC" w:rsidRPr="00EA0CD5" w:rsidRDefault="008173CC" w:rsidP="008173C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990" w:type="dxa"/>
            <w:shd w:val="clear" w:color="auto" w:fill="auto"/>
          </w:tcPr>
          <w:p w:rsidR="008173CC" w:rsidRPr="000F7614" w:rsidRDefault="00E8731C" w:rsidP="000F76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360" w:type="dxa"/>
            <w:shd w:val="clear" w:color="auto" w:fill="auto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Pr="00E44F29" w:rsidRDefault="00224857" w:rsidP="00C513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:rsidR="008173CC" w:rsidRPr="00EA0CD5" w:rsidRDefault="008173CC" w:rsidP="008173CC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173CC" w:rsidRPr="00EA0CD5" w:rsidRDefault="00E8731C" w:rsidP="008173C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173CC" w:rsidRPr="002931F5" w:rsidRDefault="008173CC" w:rsidP="008173C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173CC" w:rsidRPr="00EA0CD5" w:rsidRDefault="008173CC" w:rsidP="008173C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513F8" w:rsidRPr="00EA0CD5" w:rsidTr="00224857">
        <w:tc>
          <w:tcPr>
            <w:tcW w:w="4050" w:type="dxa"/>
          </w:tcPr>
          <w:p w:rsidR="00C513F8" w:rsidRPr="00EA0CD5" w:rsidRDefault="00C513F8" w:rsidP="00C513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:rsidR="00C513F8" w:rsidRDefault="00E8731C" w:rsidP="00E8731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C513F8" w:rsidRPr="00EA0CD5" w:rsidRDefault="00C513F8" w:rsidP="00C513F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513F8" w:rsidRPr="00E44F29" w:rsidRDefault="00C513F8" w:rsidP="00C513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(650)</w:t>
            </w:r>
          </w:p>
        </w:tc>
        <w:tc>
          <w:tcPr>
            <w:tcW w:w="270" w:type="dxa"/>
            <w:shd w:val="clear" w:color="auto" w:fill="auto"/>
          </w:tcPr>
          <w:p w:rsidR="00C513F8" w:rsidRPr="00EA0CD5" w:rsidRDefault="00C513F8" w:rsidP="00C513F8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513F8" w:rsidRPr="00EA0CD5" w:rsidRDefault="00E8731C" w:rsidP="00C513F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513F8" w:rsidRPr="002931F5" w:rsidRDefault="00C513F8" w:rsidP="00C513F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513F8" w:rsidRPr="00EA0CD5" w:rsidRDefault="00C513F8" w:rsidP="00C513F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513F8" w:rsidRPr="00EA0CD5" w:rsidTr="00224857">
        <w:tc>
          <w:tcPr>
            <w:tcW w:w="4050" w:type="dxa"/>
          </w:tcPr>
          <w:p w:rsidR="00C513F8" w:rsidRPr="00EA0CD5" w:rsidRDefault="00C513F8" w:rsidP="00C513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14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41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A141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13F8" w:rsidRPr="00214C52" w:rsidRDefault="00E8731C" w:rsidP="00C513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17,393</w:t>
            </w:r>
          </w:p>
        </w:tc>
        <w:tc>
          <w:tcPr>
            <w:tcW w:w="360" w:type="dxa"/>
            <w:shd w:val="clear" w:color="auto" w:fill="auto"/>
          </w:tcPr>
          <w:p w:rsidR="00C513F8" w:rsidRPr="00214C52" w:rsidRDefault="00C513F8" w:rsidP="00C513F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13F8" w:rsidRPr="00214C52" w:rsidRDefault="00C513F8" w:rsidP="00C513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25,808</w:t>
            </w:r>
          </w:p>
        </w:tc>
        <w:tc>
          <w:tcPr>
            <w:tcW w:w="270" w:type="dxa"/>
            <w:shd w:val="clear" w:color="auto" w:fill="auto"/>
          </w:tcPr>
          <w:p w:rsidR="00C513F8" w:rsidRPr="00EA0CD5" w:rsidRDefault="00C513F8" w:rsidP="00C513F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13F8" w:rsidRPr="00EA0CD5" w:rsidRDefault="00E8731C" w:rsidP="00C513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270" w:type="dxa"/>
          </w:tcPr>
          <w:p w:rsidR="00C513F8" w:rsidRPr="00EA0CD5" w:rsidRDefault="00C513F8" w:rsidP="00C513F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513F8" w:rsidRPr="00EA0CD5" w:rsidRDefault="00C513F8" w:rsidP="00C513F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13,199</w:t>
            </w:r>
          </w:p>
        </w:tc>
      </w:tr>
    </w:tbl>
    <w:p w:rsidR="005E066A" w:rsidRDefault="005E066A">
      <w:pPr>
        <w:sectPr w:rsidR="005E066A" w:rsidSect="002C40D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3127" w:other="13127"/>
          <w:pgNumType w:start="13"/>
          <w:cols w:space="720"/>
          <w:noEndnote/>
        </w:sectPr>
      </w:pPr>
    </w:p>
    <w:p w:rsidR="00493260" w:rsidRDefault="00493260" w:rsidP="00145C1C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</w:t>
      </w:r>
      <w:proofErr w:type="spellStart"/>
      <w:r w:rsidRPr="00495B06">
        <w:rPr>
          <w:rFonts w:ascii="Angsana New" w:hAnsi="Angsana New"/>
          <w:sz w:val="30"/>
          <w:szCs w:val="30"/>
          <w:cs/>
        </w:rPr>
        <w:t>ร่วม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</w:t>
      </w:r>
      <w:proofErr w:type="spellEnd"/>
      <w:r w:rsidRPr="00495B06">
        <w:rPr>
          <w:rFonts w:ascii="Angsana New" w:hAnsi="Angsana New"/>
          <w:spacing w:val="-6"/>
          <w:sz w:val="30"/>
          <w:szCs w:val="30"/>
          <w:cs/>
        </w:rPr>
        <w:t>วันที่</w:t>
      </w:r>
      <w:r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723282" w:rsidRPr="00723282">
        <w:rPr>
          <w:rFonts w:ascii="Angsana New" w:hAnsi="Angsana New" w:hint="cs"/>
          <w:spacing w:val="-6"/>
          <w:sz w:val="30"/>
          <w:szCs w:val="30"/>
          <w:lang w:val="en-US"/>
        </w:rPr>
        <w:t>0</w:t>
      </w:r>
      <w:r w:rsidR="002F4BF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มิถุนายน</w:t>
      </w:r>
      <w:r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486D16">
        <w:rPr>
          <w:rFonts w:ascii="Angsana New" w:hAnsi="Angsana New"/>
          <w:spacing w:val="-6"/>
          <w:sz w:val="30"/>
          <w:szCs w:val="30"/>
          <w:lang w:val="en-US"/>
        </w:rPr>
        <w:t>2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6"/>
          <w:sz w:val="30"/>
          <w:szCs w:val="30"/>
        </w:rPr>
        <w:t>25</w:t>
      </w:r>
      <w:r w:rsidR="0085581D" w:rsidRPr="0085581D">
        <w:rPr>
          <w:rFonts w:ascii="Angsana New" w:hAnsi="Angsana New" w:hint="cs"/>
          <w:spacing w:val="-6"/>
          <w:sz w:val="30"/>
          <w:szCs w:val="30"/>
          <w:lang w:val="en-US"/>
        </w:rPr>
        <w:t>6</w:t>
      </w:r>
      <w:r w:rsidR="00486D16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="003663BF">
        <w:rPr>
          <w:rFonts w:ascii="Angsana New" w:hAnsi="Angsana New" w:hint="cs"/>
          <w:spacing w:val="-6"/>
          <w:sz w:val="30"/>
          <w:szCs w:val="30"/>
          <w:cs/>
        </w:rPr>
        <w:t>และเงินปันผลรับ</w:t>
      </w:r>
      <w:r w:rsidRPr="00495B06">
        <w:rPr>
          <w:rFonts w:ascii="Angsana New" w:hAnsi="Angsana New"/>
          <w:spacing w:val="-6"/>
          <w:sz w:val="30"/>
          <w:szCs w:val="30"/>
          <w:cs/>
        </w:rPr>
        <w:t>สำหรับแต่ละปี มีดังนี้</w:t>
      </w:r>
    </w:p>
    <w:p w:rsidR="009B40E9" w:rsidRDefault="009B40E9" w:rsidP="00145C1C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14760" w:type="dxa"/>
        <w:tblInd w:w="630" w:type="dxa"/>
        <w:tblLayout w:type="fixed"/>
        <w:tblLook w:val="01E0"/>
      </w:tblPr>
      <w:tblGrid>
        <w:gridCol w:w="2070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FD5B14" w:rsidRPr="00495B06" w:rsidTr="002F55CB">
        <w:tc>
          <w:tcPr>
            <w:tcW w:w="2070" w:type="dxa"/>
          </w:tcPr>
          <w:p w:rsidR="00FD5B14" w:rsidRPr="00495B06" w:rsidRDefault="00FD5B14" w:rsidP="009B40E9">
            <w:pPr>
              <w:ind w:left="60" w:right="-185" w:hanging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:rsidR="00FD5B14" w:rsidRPr="00495B06" w:rsidRDefault="00FD5B14" w:rsidP="009B40E9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D5B14" w:rsidRPr="00495B06" w:rsidRDefault="00FD5B14" w:rsidP="009B40E9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9"/>
          </w:tcPr>
          <w:p w:rsidR="00FD5B14" w:rsidRPr="00495B06" w:rsidRDefault="00FD5B14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9B40E9" w:rsidRPr="00495B06" w:rsidTr="009B40E9">
        <w:tc>
          <w:tcPr>
            <w:tcW w:w="2070" w:type="dxa"/>
          </w:tcPr>
          <w:p w:rsidR="009B40E9" w:rsidRPr="00495B06" w:rsidRDefault="009B40E9" w:rsidP="009B40E9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9B40E9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9B40E9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9B40E9" w:rsidRPr="00495B06" w:rsidTr="009B40E9">
        <w:tc>
          <w:tcPr>
            <w:tcW w:w="2070" w:type="dxa"/>
          </w:tcPr>
          <w:p w:rsidR="009B40E9" w:rsidRPr="00495B06" w:rsidRDefault="009B40E9" w:rsidP="009B40E9">
            <w:pPr>
              <w:ind w:left="330" w:right="-185" w:firstLine="2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30</w:t>
            </w:r>
          </w:p>
        </w:tc>
        <w:tc>
          <w:tcPr>
            <w:tcW w:w="236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:rsidR="009B40E9" w:rsidRPr="00495B06" w:rsidRDefault="009B40E9" w:rsidP="009B40E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510CB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B40E9" w:rsidRPr="00495B06" w:rsidTr="009B40E9">
        <w:tc>
          <w:tcPr>
            <w:tcW w:w="2070" w:type="dxa"/>
          </w:tcPr>
          <w:p w:rsidR="009B40E9" w:rsidRPr="00495B06" w:rsidRDefault="009B40E9" w:rsidP="009B40E9">
            <w:pPr>
              <w:ind w:left="330" w:right="-185" w:firstLine="2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36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</w:tr>
      <w:tr w:rsidR="009B40E9" w:rsidRPr="00495B06" w:rsidTr="009B40E9">
        <w:tc>
          <w:tcPr>
            <w:tcW w:w="2070" w:type="dxa"/>
          </w:tcPr>
          <w:p w:rsidR="009B40E9" w:rsidRPr="00495B06" w:rsidRDefault="009B40E9" w:rsidP="009B40E9">
            <w:pPr>
              <w:ind w:left="330" w:right="-185" w:firstLine="2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36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</w:p>
        </w:tc>
      </w:tr>
      <w:tr w:rsidR="009B40E9" w:rsidRPr="00495B06" w:rsidTr="009B40E9">
        <w:tc>
          <w:tcPr>
            <w:tcW w:w="2070" w:type="dxa"/>
          </w:tcPr>
          <w:p w:rsidR="009B40E9" w:rsidRPr="00495B06" w:rsidRDefault="009B40E9" w:rsidP="009B40E9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40E9" w:rsidRPr="00495B06" w:rsidTr="009B40E9">
        <w:tc>
          <w:tcPr>
            <w:tcW w:w="2070" w:type="dxa"/>
          </w:tcPr>
          <w:p w:rsidR="009B40E9" w:rsidRPr="00495B06" w:rsidRDefault="009B40E9" w:rsidP="009B40E9">
            <w:pPr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:rsidR="009B40E9" w:rsidRPr="00495B06" w:rsidRDefault="009B40E9" w:rsidP="009B40E9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0E9" w:rsidRPr="00841AB1" w:rsidTr="009B40E9">
        <w:tc>
          <w:tcPr>
            <w:tcW w:w="2070" w:type="dxa"/>
          </w:tcPr>
          <w:p w:rsidR="009B40E9" w:rsidRPr="00495B06" w:rsidRDefault="009B40E9" w:rsidP="009B40E9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ยามาซ่า </w:t>
            </w:r>
          </w:p>
          <w:p w:rsidR="009B40E9" w:rsidRPr="00495B06" w:rsidRDefault="009B40E9" w:rsidP="009B40E9">
            <w:pPr>
              <w:ind w:left="252"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จำหน่ายเครื่อง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ปรุงรสอาหาร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9B40E9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B40E9" w:rsidRDefault="009B40E9" w:rsidP="00FD5B1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D26ADE" w:rsidRDefault="009B40E9" w:rsidP="00FD5B1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9B40E9" w:rsidRPr="00D26ADE" w:rsidRDefault="009B40E9" w:rsidP="00FD5B14">
            <w:pPr>
              <w:tabs>
                <w:tab w:val="decimal" w:pos="1006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9B40E9" w:rsidRDefault="009B40E9" w:rsidP="00FD5B1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D26ADE" w:rsidRDefault="009B40E9" w:rsidP="00FD5B1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9B40E9" w:rsidRPr="00D26ADE" w:rsidRDefault="009B40E9" w:rsidP="00FD5B14">
            <w:pPr>
              <w:tabs>
                <w:tab w:val="decimal" w:pos="1006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B40E9" w:rsidRDefault="009B40E9" w:rsidP="00FD5B14">
            <w:pPr>
              <w:tabs>
                <w:tab w:val="decimal" w:pos="684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D26ADE" w:rsidRDefault="009B40E9" w:rsidP="00FD5B14">
            <w:pPr>
              <w:tabs>
                <w:tab w:val="decimal" w:pos="75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9B40E9" w:rsidRPr="00D26ADE" w:rsidRDefault="009B40E9" w:rsidP="00FD5B14">
            <w:pPr>
              <w:tabs>
                <w:tab w:val="decimal" w:pos="522"/>
                <w:tab w:val="decimal" w:pos="1006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B40E9" w:rsidRDefault="009B40E9" w:rsidP="00FD5B14">
            <w:pPr>
              <w:tabs>
                <w:tab w:val="decimal" w:pos="684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D26ADE" w:rsidRDefault="009B40E9" w:rsidP="00FD5B14">
            <w:pPr>
              <w:tabs>
                <w:tab w:val="decimal" w:pos="0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9B40E9" w:rsidRPr="00D26ADE" w:rsidRDefault="009B40E9" w:rsidP="00FD5B14">
            <w:pPr>
              <w:tabs>
                <w:tab w:val="decimal" w:pos="522"/>
                <w:tab w:val="decimal" w:pos="1006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B40E9" w:rsidRDefault="009B40E9" w:rsidP="00FD5B14">
            <w:pPr>
              <w:tabs>
                <w:tab w:val="decimal" w:pos="684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D26ADE" w:rsidRDefault="009B40E9" w:rsidP="00FD5B14">
            <w:pPr>
              <w:tabs>
                <w:tab w:val="decimal" w:pos="75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9B40E9" w:rsidRPr="00495B06" w:rsidRDefault="009B40E9" w:rsidP="00FD5B1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B40E9" w:rsidRDefault="009B40E9" w:rsidP="00FD5B14">
            <w:pPr>
              <w:tabs>
                <w:tab w:val="decimal" w:pos="684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D26ADE" w:rsidRDefault="009B40E9" w:rsidP="00FD5B14">
            <w:pPr>
              <w:tabs>
                <w:tab w:val="decimal" w:pos="75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9B40E9" w:rsidRPr="00495B06" w:rsidRDefault="009B40E9" w:rsidP="00FD5B1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9B40E9" w:rsidRDefault="009B40E9" w:rsidP="00FD5B1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495B06" w:rsidRDefault="009B40E9" w:rsidP="00FD5B14">
            <w:pPr>
              <w:ind w:left="-113" w:right="-107" w:hanging="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9B40E9" w:rsidRPr="00D26ADE" w:rsidRDefault="009B40E9" w:rsidP="00FD5B14">
            <w:pPr>
              <w:tabs>
                <w:tab w:val="decimal" w:pos="1006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9B40E9" w:rsidRDefault="009B40E9" w:rsidP="00FD5B14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D72761" w:rsidRDefault="00D72761" w:rsidP="00D72761">
            <w:pPr>
              <w:tabs>
                <w:tab w:val="decimal" w:pos="55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2761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</w:tr>
      <w:tr w:rsidR="009B40E9" w:rsidRPr="005D314A" w:rsidTr="00FD5B14">
        <w:tc>
          <w:tcPr>
            <w:tcW w:w="2070" w:type="dxa"/>
          </w:tcPr>
          <w:p w:rsidR="009B40E9" w:rsidRPr="00495B06" w:rsidRDefault="009B40E9" w:rsidP="009B40E9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95B06">
              <w:rPr>
                <w:rFonts w:ascii="Angsana New" w:hAnsi="Angsana New"/>
                <w:sz w:val="30"/>
                <w:szCs w:val="30"/>
                <w:cs/>
              </w:rPr>
              <w:t>เอ็กซ์เตอร์</w:t>
            </w:r>
            <w:proofErr w:type="spellEnd"/>
          </w:p>
          <w:p w:rsidR="009B40E9" w:rsidRPr="00495B06" w:rsidRDefault="009B40E9" w:rsidP="009B40E9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9B40E9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B40E9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sz w:val="30"/>
                <w:szCs w:val="30"/>
                <w:lang w:val="en-US"/>
              </w:rPr>
              <w:br/>
              <w:t>16,000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sz w:val="30"/>
                <w:szCs w:val="30"/>
                <w:lang w:val="en-US"/>
              </w:rPr>
              <w:br/>
              <w:t>16,000</w:t>
            </w: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sz w:val="30"/>
                <w:szCs w:val="30"/>
                <w:lang w:val="en-US"/>
              </w:rPr>
              <w:br/>
              <w:t>17,393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sz w:val="30"/>
                <w:szCs w:val="30"/>
                <w:lang w:val="en-US"/>
              </w:rPr>
              <w:br/>
              <w:t>17,151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B40E9" w:rsidRDefault="009B40E9" w:rsidP="009B40E9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B40E9" w:rsidRPr="00495B06" w:rsidRDefault="009B40E9" w:rsidP="009B40E9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9B40E9" w:rsidRPr="00D26ADE" w:rsidRDefault="009B40E9" w:rsidP="009B40E9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9B40E9" w:rsidRPr="00495B06" w:rsidRDefault="009B40E9" w:rsidP="00D72761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D7276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40E9" w:rsidRPr="00495B06" w:rsidTr="00FD5B14">
        <w:tc>
          <w:tcPr>
            <w:tcW w:w="2070" w:type="dxa"/>
          </w:tcPr>
          <w:p w:rsidR="009B40E9" w:rsidRPr="00495B06" w:rsidRDefault="009B40E9" w:rsidP="009B40E9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17,393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17,151</w:t>
            </w: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B40E9" w:rsidRPr="00D26ADE" w:rsidRDefault="005754DB" w:rsidP="005754DB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9B40E9" w:rsidRPr="00D26ADE" w:rsidRDefault="009B40E9" w:rsidP="009B40E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9B40E9" w:rsidRPr="00D26ADE" w:rsidRDefault="009B40E9" w:rsidP="005754DB">
            <w:pPr>
              <w:tabs>
                <w:tab w:val="decimal" w:pos="55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  <w:tr w:rsidR="009B40E9" w:rsidRPr="00D26ADE" w:rsidTr="00FD5B14">
        <w:tc>
          <w:tcPr>
            <w:tcW w:w="2070" w:type="dxa"/>
          </w:tcPr>
          <w:p w:rsidR="009B40E9" w:rsidRPr="00495B06" w:rsidRDefault="009B40E9" w:rsidP="009B40E9">
            <w:pPr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9B40E9" w:rsidRPr="00D26ADE" w:rsidRDefault="009B40E9" w:rsidP="009B40E9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9B40E9" w:rsidRPr="00D26ADE" w:rsidRDefault="009B40E9" w:rsidP="009B40E9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B40E9" w:rsidRPr="00D26ADE" w:rsidRDefault="009B40E9" w:rsidP="009B40E9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B40E9" w:rsidRPr="00D26ADE" w:rsidRDefault="009B40E9" w:rsidP="009B40E9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:rsidR="009B40E9" w:rsidRPr="00D26ADE" w:rsidRDefault="009B40E9" w:rsidP="009B40E9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B40E9" w:rsidRPr="00D26ADE" w:rsidRDefault="009B40E9" w:rsidP="009B40E9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9B40E9" w:rsidRPr="00D26ADE" w:rsidRDefault="009B40E9" w:rsidP="009B40E9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40E9" w:rsidRPr="00D26ADE" w:rsidTr="009B40E9">
        <w:tc>
          <w:tcPr>
            <w:tcW w:w="2070" w:type="dxa"/>
          </w:tcPr>
          <w:p w:rsidR="009B40E9" w:rsidRPr="00495B06" w:rsidRDefault="009B40E9" w:rsidP="009B40E9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B40E9" w:rsidRPr="00211800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B40E9" w:rsidRPr="00D26ADE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9B40E9" w:rsidRPr="00D26ADE" w:rsidRDefault="009B40E9" w:rsidP="009B40E9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B40E9" w:rsidRPr="00D26ADE" w:rsidRDefault="009B40E9" w:rsidP="009B40E9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9B40E9" w:rsidRPr="00D26ADE" w:rsidRDefault="009B40E9" w:rsidP="009B40E9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9B40E9" w:rsidRPr="00495B06" w:rsidRDefault="009B40E9" w:rsidP="00145C1C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380666" w:rsidRPr="00380666" w:rsidRDefault="002C4584" w:rsidP="00E8479C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  <w:r w:rsidRPr="005754DB">
        <w:rPr>
          <w:rFonts w:ascii="Angsana New" w:hAnsi="Angsana New" w:hint="cs"/>
          <w:sz w:val="30"/>
          <w:szCs w:val="30"/>
          <w:cs/>
        </w:rPr>
        <w:t>บริษัทร่วม</w:t>
      </w:r>
      <w:r w:rsidR="005754DB" w:rsidRPr="005754DB">
        <w:rPr>
          <w:rFonts w:ascii="Angsana New" w:hAnsi="Angsana New" w:hint="cs"/>
          <w:sz w:val="30"/>
          <w:szCs w:val="30"/>
          <w:cs/>
        </w:rPr>
        <w:t>ทั้งหมด</w:t>
      </w:r>
      <w:r w:rsidRPr="005754DB">
        <w:rPr>
          <w:rFonts w:ascii="Angsana New" w:hAnsi="Angsana New" w:hint="cs"/>
          <w:sz w:val="30"/>
          <w:szCs w:val="30"/>
          <w:cs/>
        </w:rPr>
        <w:t>ดำเนิน</w:t>
      </w:r>
      <w:r>
        <w:rPr>
          <w:rFonts w:ascii="Angsana New" w:hAnsi="Angsana New" w:hint="cs"/>
          <w:sz w:val="30"/>
          <w:szCs w:val="30"/>
          <w:cs/>
        </w:rPr>
        <w:t>ธุรกิจในประเทศไทย</w:t>
      </w:r>
    </w:p>
    <w:p w:rsidR="00480541" w:rsidRDefault="00480541" w:rsidP="007C1DED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sectPr w:rsidR="00480541" w:rsidSect="00973AEA">
          <w:headerReference w:type="default" r:id="rId10"/>
          <w:pgSz w:w="16834" w:h="11909" w:orient="landscape" w:code="9"/>
          <w:pgMar w:top="1152" w:right="691" w:bottom="1152" w:left="576" w:header="720" w:footer="720" w:gutter="0"/>
          <w:cols w:space="720"/>
          <w:noEndnote/>
        </w:sectPr>
      </w:pPr>
    </w:p>
    <w:p w:rsidR="00975A23" w:rsidRDefault="009629BA" w:rsidP="00975A2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7</w:t>
      </w:r>
      <w:r w:rsidR="00975A2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975A23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:rsidR="00A705D7" w:rsidRPr="00E853B0" w:rsidRDefault="00A705D7" w:rsidP="00975A23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A705D7" w:rsidRPr="0073356E" w:rsidRDefault="00A705D7" w:rsidP="00607A76">
      <w:pPr>
        <w:tabs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1A7F22">
        <w:rPr>
          <w:rFonts w:ascii="Angsana New" w:hAnsi="Angsana New" w:hint="cs"/>
          <w:sz w:val="30"/>
          <w:szCs w:val="30"/>
          <w:cs/>
        </w:rPr>
        <w:t>หก</w:t>
      </w:r>
      <w:r w:rsidRPr="0073356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3356E">
        <w:rPr>
          <w:rFonts w:ascii="Angsana New" w:hAnsi="Angsana New"/>
          <w:sz w:val="30"/>
          <w:szCs w:val="30"/>
        </w:rPr>
        <w:t>3</w:t>
      </w:r>
      <w:r w:rsidR="00723282" w:rsidRPr="00723282">
        <w:rPr>
          <w:rFonts w:ascii="Angsana New" w:hAnsi="Angsana New" w:hint="cs"/>
          <w:sz w:val="30"/>
          <w:szCs w:val="30"/>
          <w:lang w:val="en-US"/>
        </w:rPr>
        <w:t>0</w:t>
      </w:r>
      <w:r w:rsidR="002F4BF2">
        <w:rPr>
          <w:rFonts w:ascii="Angsana New" w:hAnsi="Angsana New" w:hint="cs"/>
          <w:sz w:val="30"/>
          <w:szCs w:val="30"/>
          <w:cs/>
        </w:rPr>
        <w:t>มิถุนายน</w:t>
      </w:r>
      <w:r w:rsidR="0085581D" w:rsidRPr="0085581D">
        <w:rPr>
          <w:rFonts w:ascii="Angsana New" w:hAnsi="Angsana New"/>
          <w:sz w:val="30"/>
          <w:szCs w:val="30"/>
          <w:lang w:val="en-US"/>
        </w:rPr>
        <w:t>25</w:t>
      </w:r>
      <w:r w:rsidR="001266C0">
        <w:rPr>
          <w:rFonts w:ascii="Angsana New" w:hAnsi="Angsana New"/>
          <w:sz w:val="30"/>
          <w:szCs w:val="30"/>
        </w:rPr>
        <w:t>6</w:t>
      </w:r>
      <w:r w:rsidR="00486D16">
        <w:rPr>
          <w:rFonts w:ascii="Angsana New" w:hAnsi="Angsana New"/>
          <w:sz w:val="30"/>
          <w:szCs w:val="30"/>
          <w:lang w:val="en-US"/>
        </w:rPr>
        <w:t>2</w:t>
      </w:r>
      <w:r w:rsidR="00710374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0374">
        <w:rPr>
          <w:rFonts w:ascii="Angsana New" w:hAnsi="Angsana New"/>
          <w:sz w:val="30"/>
          <w:szCs w:val="30"/>
          <w:lang w:val="en-US"/>
        </w:rPr>
        <w:t>25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6</w:t>
      </w:r>
      <w:r w:rsidR="00486D16">
        <w:rPr>
          <w:rFonts w:ascii="Angsana New" w:hAnsi="Angsana New"/>
          <w:sz w:val="30"/>
          <w:szCs w:val="30"/>
          <w:lang w:val="en-US"/>
        </w:rPr>
        <w:t>1</w:t>
      </w:r>
      <w:r w:rsidR="00607A76">
        <w:rPr>
          <w:rFonts w:ascii="Angsana New" w:hAnsi="Angsana New"/>
          <w:sz w:val="30"/>
          <w:szCs w:val="30"/>
          <w:lang w:val="en-US"/>
        </w:rPr>
        <w:br/>
      </w:r>
      <w:r w:rsidRPr="0073356E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621832" w:rsidRPr="00345DA7" w:rsidRDefault="00621832" w:rsidP="00621832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5670"/>
        <w:gridCol w:w="1595"/>
        <w:gridCol w:w="243"/>
        <w:gridCol w:w="1582"/>
      </w:tblGrid>
      <w:tr w:rsidR="00621832" w:rsidRPr="00345DA7" w:rsidTr="00607A76">
        <w:tc>
          <w:tcPr>
            <w:tcW w:w="5670" w:type="dxa"/>
          </w:tcPr>
          <w:p w:rsidR="00621832" w:rsidRPr="00345DA7" w:rsidRDefault="00621832" w:rsidP="008369C7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:rsidR="00621832" w:rsidRPr="00345DA7" w:rsidRDefault="00621832" w:rsidP="008369C7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621832" w:rsidRPr="00345DA7" w:rsidTr="00607A76">
        <w:tc>
          <w:tcPr>
            <w:tcW w:w="5670" w:type="dxa"/>
          </w:tcPr>
          <w:p w:rsidR="00621832" w:rsidRPr="00345DA7" w:rsidRDefault="00621832" w:rsidP="008369C7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:rsidR="00621832" w:rsidRPr="00345DA7" w:rsidRDefault="00621832" w:rsidP="008369C7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345DA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21832" w:rsidRPr="00345DA7" w:rsidTr="00607A76">
        <w:tc>
          <w:tcPr>
            <w:tcW w:w="5670" w:type="dxa"/>
          </w:tcPr>
          <w:p w:rsidR="00621832" w:rsidRPr="00345DA7" w:rsidRDefault="00621832" w:rsidP="008369C7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:rsidR="00621832" w:rsidRPr="00345DA7" w:rsidRDefault="00621832" w:rsidP="00621832">
            <w:pPr>
              <w:tabs>
                <w:tab w:val="left" w:pos="63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sz w:val="30"/>
                <w:szCs w:val="30"/>
              </w:rPr>
              <w:t>256</w:t>
            </w:r>
            <w:r w:rsidR="00B53B3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</w:tcPr>
          <w:p w:rsidR="00621832" w:rsidRPr="00345DA7" w:rsidRDefault="00621832" w:rsidP="008369C7">
            <w:pPr>
              <w:tabs>
                <w:tab w:val="left" w:pos="630"/>
                <w:tab w:val="decimal" w:pos="873"/>
              </w:tabs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621832" w:rsidRPr="00345DA7" w:rsidRDefault="00621832" w:rsidP="00621832">
            <w:pPr>
              <w:tabs>
                <w:tab w:val="left" w:pos="63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sz w:val="30"/>
                <w:szCs w:val="30"/>
              </w:rPr>
              <w:t>25</w:t>
            </w:r>
            <w:r w:rsidR="0085581D" w:rsidRPr="0085581D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B53B3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21832" w:rsidRPr="00345DA7" w:rsidTr="00607A76">
        <w:tc>
          <w:tcPr>
            <w:tcW w:w="5670" w:type="dxa"/>
          </w:tcPr>
          <w:p w:rsidR="00621832" w:rsidRPr="00345DA7" w:rsidRDefault="00621832" w:rsidP="008369C7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:rsidR="00621832" w:rsidRPr="00345DA7" w:rsidRDefault="00621832" w:rsidP="008369C7">
            <w:pPr>
              <w:tabs>
                <w:tab w:val="left" w:pos="630"/>
              </w:tabs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73356E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73356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335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3356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95" w:type="dxa"/>
          </w:tcPr>
          <w:p w:rsidR="00EF158C" w:rsidRPr="001A7F22" w:rsidRDefault="008655D0" w:rsidP="001A7F22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1,056,726</w:t>
            </w:r>
          </w:p>
        </w:tc>
        <w:tc>
          <w:tcPr>
            <w:tcW w:w="243" w:type="dxa"/>
          </w:tcPr>
          <w:p w:rsidR="00EF158C" w:rsidRPr="0073356E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EF158C" w:rsidRPr="000C19F9" w:rsidRDefault="00B53B36" w:rsidP="00EF158C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1,133,</w:t>
            </w:r>
            <w:r w:rsidRPr="001A7F22">
              <w:rPr>
                <w:rFonts w:ascii="Angsana New" w:hAnsi="Angsana New"/>
                <w:sz w:val="30"/>
                <w:szCs w:val="30"/>
              </w:rPr>
              <w:t>922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73356E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595" w:type="dxa"/>
          </w:tcPr>
          <w:p w:rsidR="00EF158C" w:rsidRPr="00710374" w:rsidRDefault="008655D0" w:rsidP="00813EE1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23,61</w:t>
            </w:r>
            <w:r w:rsidR="000540B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:rsidR="00EF158C" w:rsidRPr="0073356E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EF158C" w:rsidRPr="00710374" w:rsidRDefault="00B53B36" w:rsidP="00EF158C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30,791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73356E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813EE1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595" w:type="dxa"/>
          </w:tcPr>
          <w:p w:rsidR="00EF158C" w:rsidRPr="001A7F22" w:rsidRDefault="008655D0" w:rsidP="001A7F22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(2,129)</w:t>
            </w:r>
          </w:p>
        </w:tc>
        <w:tc>
          <w:tcPr>
            <w:tcW w:w="243" w:type="dxa"/>
          </w:tcPr>
          <w:p w:rsidR="00EF158C" w:rsidRPr="0073356E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EF158C" w:rsidRDefault="00B53B36" w:rsidP="00813EE1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(1,023)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73356E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95" w:type="dxa"/>
          </w:tcPr>
          <w:p w:rsidR="00EF158C" w:rsidRPr="001A7F22" w:rsidRDefault="008655D0" w:rsidP="001A7F22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(56,779)</w:t>
            </w:r>
          </w:p>
        </w:tc>
        <w:tc>
          <w:tcPr>
            <w:tcW w:w="243" w:type="dxa"/>
          </w:tcPr>
          <w:p w:rsidR="00EF158C" w:rsidRPr="0073356E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EF158C" w:rsidRPr="0073356E" w:rsidRDefault="00B53B36" w:rsidP="00EF158C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(58,869)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345DA7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กลับรายการค่าเผื่อการด้อยค่าของอุปกรณ์</w:t>
            </w:r>
          </w:p>
        </w:tc>
        <w:tc>
          <w:tcPr>
            <w:tcW w:w="1595" w:type="dxa"/>
          </w:tcPr>
          <w:p w:rsidR="00EF158C" w:rsidRPr="003F30C3" w:rsidRDefault="008655D0" w:rsidP="008655D0">
            <w:pPr>
              <w:tabs>
                <w:tab w:val="decimal" w:pos="882"/>
              </w:tabs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43" w:type="dxa"/>
          </w:tcPr>
          <w:p w:rsidR="00EF158C" w:rsidRPr="00345DA7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</w:tcPr>
          <w:p w:rsidR="00EF158C" w:rsidRPr="003F30C3" w:rsidRDefault="00B53B36" w:rsidP="006B62C2">
            <w:pPr>
              <w:tabs>
                <w:tab w:val="decimal" w:pos="1020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F158C" w:rsidRPr="00345DA7" w:rsidTr="00607A76">
        <w:tc>
          <w:tcPr>
            <w:tcW w:w="5670" w:type="dxa"/>
          </w:tcPr>
          <w:p w:rsidR="00EF158C" w:rsidRPr="0073356E" w:rsidRDefault="00EF158C" w:rsidP="00EF158C">
            <w:pPr>
              <w:tabs>
                <w:tab w:val="left" w:pos="630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</w:tcPr>
          <w:p w:rsidR="00EF158C" w:rsidRPr="00BB14BB" w:rsidRDefault="000540BC" w:rsidP="00813EE1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1,021,949</w:t>
            </w:r>
          </w:p>
        </w:tc>
        <w:tc>
          <w:tcPr>
            <w:tcW w:w="243" w:type="dxa"/>
          </w:tcPr>
          <w:p w:rsidR="00EF158C" w:rsidRPr="00BB14BB" w:rsidRDefault="00EF158C" w:rsidP="00EF158C">
            <w:pPr>
              <w:tabs>
                <w:tab w:val="left" w:pos="540"/>
                <w:tab w:val="left" w:pos="63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</w:tcPr>
          <w:p w:rsidR="00EF158C" w:rsidRPr="00BB14BB" w:rsidRDefault="00B53B36" w:rsidP="00EF158C">
            <w:pPr>
              <w:tabs>
                <w:tab w:val="decimal" w:pos="12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1,104,</w:t>
            </w:r>
            <w:r w:rsidRPr="001A7F22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3007E0" w:rsidRDefault="003007E0" w:rsidP="00486D1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705D7" w:rsidRPr="00FD572A" w:rsidRDefault="009629BA" w:rsidP="00A705D7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8</w:t>
      </w:r>
      <w:r w:rsidR="00A705D7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9E475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ส่วนงานดำเนิน</w:t>
      </w:r>
      <w:r w:rsidR="00A705D7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2E20FE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:rsidR="00DB77BC" w:rsidRPr="00102F52" w:rsidRDefault="00DB77BC" w:rsidP="00D73E44">
      <w:pPr>
        <w:spacing w:line="240" w:lineRule="auto"/>
        <w:ind w:left="547" w:right="18"/>
        <w:jc w:val="thaiDistribute"/>
        <w:rPr>
          <w:rFonts w:ascii="Angsana New" w:hAnsi="Angsana New"/>
          <w:sz w:val="20"/>
          <w:szCs w:val="20"/>
        </w:rPr>
      </w:pPr>
    </w:p>
    <w:p w:rsidR="00C648A2" w:rsidRPr="00FD572A" w:rsidRDefault="000534AE" w:rsidP="00CA1326">
      <w:pPr>
        <w:spacing w:line="240" w:lineRule="auto"/>
        <w:ind w:left="547" w:right="-2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FD572A">
        <w:rPr>
          <w:rFonts w:ascii="Angsana New" w:hAnsi="Angsana New"/>
          <w:sz w:val="30"/>
          <w:szCs w:val="30"/>
          <w:cs/>
        </w:rPr>
        <w:t>บริษัทดำเนินกิจการในส่วนงานเ</w:t>
      </w:r>
      <w:r w:rsidR="00D51F10" w:rsidRPr="00FD572A">
        <w:rPr>
          <w:rFonts w:ascii="Angsana New" w:hAnsi="Angsana New"/>
          <w:sz w:val="30"/>
          <w:szCs w:val="30"/>
          <w:cs/>
        </w:rPr>
        <w:t>ดียวคือเครื่องปรุงรสอาหาร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</w:t>
      </w:r>
      <w:r w:rsidR="00EF6670"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ที่รายงาน</w:t>
      </w: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t>เพียงส่วนงานเดียว</w:t>
      </w:r>
    </w:p>
    <w:p w:rsidR="00DB77BC" w:rsidRPr="00102F52" w:rsidRDefault="00DB77BC" w:rsidP="001C4DCA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7E6B31" w:rsidRPr="002B5E4A" w:rsidRDefault="007E6B31" w:rsidP="007E6B31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71985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</w:p>
    <w:p w:rsidR="007E6B31" w:rsidRPr="002B5E4A" w:rsidRDefault="007E6B31" w:rsidP="007E6B31">
      <w:pPr>
        <w:ind w:left="540"/>
        <w:jc w:val="thaiDistribute"/>
        <w:rPr>
          <w:rFonts w:ascii="Angsana New" w:hAnsi="Angsana New"/>
          <w:i/>
          <w:iCs/>
          <w:sz w:val="20"/>
          <w:szCs w:val="20"/>
          <w:highlight w:val="cyan"/>
          <w:cs/>
        </w:rPr>
      </w:pPr>
    </w:p>
    <w:p w:rsidR="007E6B31" w:rsidRDefault="007E6B31" w:rsidP="007E6B3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91E45">
        <w:rPr>
          <w:rFonts w:ascii="Angsana New" w:hAnsi="Angsana New"/>
          <w:sz w:val="30"/>
          <w:szCs w:val="30"/>
          <w:cs/>
        </w:rPr>
        <w:t>ตาราง</w:t>
      </w:r>
      <w:r w:rsidRPr="00991E45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991E45">
        <w:rPr>
          <w:rFonts w:ascii="Angsana New" w:hAnsi="Angsana New"/>
          <w:sz w:val="30"/>
          <w:szCs w:val="30"/>
          <w:cs/>
        </w:rPr>
        <w:t>ข้อมูลรายได้</w:t>
      </w:r>
      <w:r w:rsidRPr="00991E45">
        <w:rPr>
          <w:rFonts w:ascii="Angsana New" w:hAnsi="Angsana New" w:hint="cs"/>
          <w:sz w:val="30"/>
          <w:szCs w:val="30"/>
          <w:cs/>
        </w:rPr>
        <w:t>ที่</w:t>
      </w:r>
      <w:r w:rsidRPr="00991E45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>
        <w:rPr>
          <w:rFonts w:ascii="Angsana New" w:hAnsi="Angsana New" w:hint="cs"/>
          <w:sz w:val="30"/>
          <w:szCs w:val="30"/>
          <w:cs/>
        </w:rPr>
        <w:t>ช่องทางการจัดจำหน่าย</w:t>
      </w:r>
      <w:r w:rsidRPr="00991E45">
        <w:rPr>
          <w:rFonts w:ascii="Angsana New" w:hAnsi="Angsana New"/>
          <w:sz w:val="30"/>
          <w:szCs w:val="30"/>
          <w:cs/>
        </w:rPr>
        <w:t>และจังหวะเวลาในการรับรู้ราย</w:t>
      </w:r>
      <w:proofErr w:type="spellStart"/>
      <w:r w:rsidRPr="00991E45">
        <w:rPr>
          <w:rFonts w:ascii="Angsana New" w:hAnsi="Angsana New"/>
          <w:sz w:val="30"/>
          <w:szCs w:val="30"/>
          <w:cs/>
        </w:rPr>
        <w:t>ได้</w:t>
      </w:r>
      <w:r w:rsidR="00944CEC">
        <w:rPr>
          <w:rFonts w:ascii="Angsana New" w:hAnsi="Angsana New" w:hint="cs"/>
          <w:sz w:val="30"/>
          <w:szCs w:val="30"/>
          <w:cs/>
        </w:rPr>
        <w:t>ณ</w:t>
      </w:r>
      <w:proofErr w:type="spellEnd"/>
      <w:r w:rsidR="00944CEC">
        <w:rPr>
          <w:rFonts w:ascii="Angsana New" w:hAnsi="Angsana New" w:hint="cs"/>
          <w:sz w:val="30"/>
          <w:szCs w:val="30"/>
          <w:cs/>
        </w:rPr>
        <w:t xml:space="preserve"> เวลาใดเวลาหนึ่ง</w:t>
      </w:r>
    </w:p>
    <w:p w:rsidR="00EF158C" w:rsidRDefault="00EF158C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9629BA" w:rsidRDefault="009629BA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9629BA" w:rsidRDefault="009629BA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9629BA" w:rsidRDefault="009629BA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9629BA" w:rsidRDefault="009629BA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9629BA" w:rsidRDefault="009629BA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7E0A17" w:rsidRDefault="007E0A17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7E0A17" w:rsidRDefault="007E0A17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7E0A17" w:rsidRDefault="007E0A17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7E0A17" w:rsidRDefault="007E0A17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:rsidR="007E0A17" w:rsidRPr="00102F52" w:rsidRDefault="007E0A17" w:rsidP="00EF158C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950"/>
        <w:gridCol w:w="1170"/>
        <w:gridCol w:w="1440"/>
        <w:gridCol w:w="270"/>
        <w:gridCol w:w="1350"/>
      </w:tblGrid>
      <w:tr w:rsidR="00EF158C" w:rsidRPr="00495B06" w:rsidTr="00A80D66">
        <w:trPr>
          <w:tblHeader/>
        </w:trPr>
        <w:tc>
          <w:tcPr>
            <w:tcW w:w="4950" w:type="dxa"/>
            <w:tcBorders>
              <w:top w:val="nil"/>
              <w:bottom w:val="nil"/>
            </w:tcBorders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:rsidR="00EF158C" w:rsidRPr="00495B06" w:rsidRDefault="00EF158C" w:rsidP="000B0BC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EF158C" w:rsidRPr="00495B06" w:rsidTr="00A80D66">
        <w:trPr>
          <w:tblHeader/>
        </w:trPr>
        <w:tc>
          <w:tcPr>
            <w:tcW w:w="4950" w:type="dxa"/>
            <w:tcBorders>
              <w:top w:val="nil"/>
            </w:tcBorders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</w:tcBorders>
          </w:tcPr>
          <w:p w:rsidR="00EF158C" w:rsidRPr="00495B06" w:rsidRDefault="00EF158C" w:rsidP="000B0BC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F158C" w:rsidRPr="00495B06" w:rsidTr="00A80D66">
        <w:trPr>
          <w:tblHeader/>
        </w:trPr>
        <w:tc>
          <w:tcPr>
            <w:tcW w:w="4950" w:type="dxa"/>
          </w:tcPr>
          <w:p w:rsidR="00EF158C" w:rsidRPr="00495B06" w:rsidRDefault="00EF158C" w:rsidP="000B0BC5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EF158C" w:rsidRPr="009760E9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53B3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EF158C" w:rsidRPr="009760E9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F158C" w:rsidRPr="009760E9" w:rsidRDefault="00723282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28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B53B3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F158C" w:rsidRPr="00495B06" w:rsidTr="00A80D66">
        <w:trPr>
          <w:tblHeader/>
        </w:trPr>
        <w:tc>
          <w:tcPr>
            <w:tcW w:w="4950" w:type="dxa"/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158C" w:rsidRPr="00495B06" w:rsidRDefault="00EF158C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EF158C" w:rsidRPr="00495B06" w:rsidRDefault="00EF158C" w:rsidP="000B0BC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E6B31" w:rsidRPr="00495B06" w:rsidTr="00EF55A5">
        <w:tc>
          <w:tcPr>
            <w:tcW w:w="4950" w:type="dxa"/>
            <w:shd w:val="clear" w:color="auto" w:fill="auto"/>
          </w:tcPr>
          <w:p w:rsidR="007E6B31" w:rsidRPr="003817AF" w:rsidRDefault="007E6B31" w:rsidP="007E6B31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EF55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:rsidR="007E6B31" w:rsidRPr="00495B06" w:rsidRDefault="007E6B31" w:rsidP="000B0BC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7E6B31" w:rsidRPr="00495B06" w:rsidRDefault="007E6B31" w:rsidP="000B0BC5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102F52" w:rsidRPr="00495B06" w:rsidTr="00EF0D78">
        <w:tc>
          <w:tcPr>
            <w:tcW w:w="4950" w:type="dxa"/>
          </w:tcPr>
          <w:p w:rsidR="00102F52" w:rsidRPr="00495B06" w:rsidRDefault="00102F52" w:rsidP="00102F52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02F52" w:rsidRPr="00213669" w:rsidRDefault="006906D1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653,651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102F52" w:rsidRPr="004751E1" w:rsidRDefault="00102F52" w:rsidP="00102F5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102F52" w:rsidRPr="00495B06" w:rsidRDefault="00993801" w:rsidP="00102F52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622,030</w:t>
            </w:r>
          </w:p>
        </w:tc>
      </w:tr>
      <w:tr w:rsidR="00102F52" w:rsidRPr="00495B06" w:rsidTr="00EF0D78">
        <w:tc>
          <w:tcPr>
            <w:tcW w:w="495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F52" w:rsidRPr="00213669" w:rsidRDefault="006906D1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84,599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102F52" w:rsidRPr="004751E1" w:rsidRDefault="00102F52" w:rsidP="00102F52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102F52" w:rsidRPr="00495B06" w:rsidRDefault="00993801" w:rsidP="00102F52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79,07</w:t>
            </w:r>
            <w:r w:rsidR="00871E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02F52" w:rsidRPr="00495B06" w:rsidTr="00EF0D78">
        <w:tc>
          <w:tcPr>
            <w:tcW w:w="495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02F52" w:rsidRPr="00213669" w:rsidRDefault="006906D1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738,250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02F52" w:rsidRPr="004751E1" w:rsidRDefault="00102F52" w:rsidP="00102F5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102F52" w:rsidRPr="00495B06" w:rsidRDefault="00B53B36" w:rsidP="00102F52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669">
              <w:rPr>
                <w:rFonts w:ascii="Angsana New" w:hAnsi="Angsana New"/>
                <w:b/>
                <w:bCs/>
                <w:sz w:val="30"/>
                <w:szCs w:val="30"/>
              </w:rPr>
              <w:t>701,10</w:t>
            </w:r>
            <w:r w:rsidR="0008561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102F52" w:rsidRPr="00495B06" w:rsidTr="00EF0D78">
        <w:tc>
          <w:tcPr>
            <w:tcW w:w="4950" w:type="dxa"/>
          </w:tcPr>
          <w:p w:rsidR="00102F52" w:rsidRPr="00360228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2F52" w:rsidRPr="00213669" w:rsidRDefault="006906D1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(7,358)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02F52" w:rsidRPr="00102F52" w:rsidRDefault="00102F52" w:rsidP="00102F5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102F52" w:rsidRPr="00102F52" w:rsidRDefault="00B53B36" w:rsidP="00102F52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906D1">
              <w:rPr>
                <w:rFonts w:ascii="Angsana New" w:hAnsi="Angsana New"/>
                <w:sz w:val="30"/>
                <w:szCs w:val="30"/>
                <w:lang w:val="en-US"/>
              </w:rPr>
              <w:t>9,413</w:t>
            </w: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02F52" w:rsidRPr="00495B06" w:rsidTr="00EF0D78">
        <w:tc>
          <w:tcPr>
            <w:tcW w:w="495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:rsidR="00102F52" w:rsidRPr="00495B06" w:rsidRDefault="00102F52" w:rsidP="00102F52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F52" w:rsidRPr="00213669" w:rsidRDefault="006906D1" w:rsidP="00102F52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730,892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02F52" w:rsidRPr="00495B06" w:rsidRDefault="00102F52" w:rsidP="00102F52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02F52" w:rsidRPr="006906D1" w:rsidRDefault="00B53B36" w:rsidP="00102F52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36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906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91</w:t>
            </w:r>
            <w:r w:rsidR="006906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,69</w:t>
            </w:r>
            <w:r w:rsidR="000856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EF158C" w:rsidRPr="00102F52" w:rsidTr="0059686A">
        <w:trPr>
          <w:trHeight w:hRule="exact" w:val="288"/>
        </w:trPr>
        <w:tc>
          <w:tcPr>
            <w:tcW w:w="4950" w:type="dxa"/>
          </w:tcPr>
          <w:p w:rsidR="00EF158C" w:rsidRPr="00102F52" w:rsidRDefault="00EF158C" w:rsidP="00EF158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158C" w:rsidRPr="00102F52" w:rsidRDefault="00EF158C" w:rsidP="00EF158C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:rsidR="00EF158C" w:rsidRPr="00102F52" w:rsidRDefault="00EF158C" w:rsidP="00EF158C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8704EC" w:rsidRPr="003817AF" w:rsidTr="00EF0D78">
        <w:tc>
          <w:tcPr>
            <w:tcW w:w="4950" w:type="dxa"/>
          </w:tcPr>
          <w:p w:rsidR="008704EC" w:rsidRPr="00EF55A5" w:rsidRDefault="008704EC" w:rsidP="008704EC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EF5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170" w:type="dxa"/>
          </w:tcPr>
          <w:p w:rsidR="008704EC" w:rsidRPr="00495B06" w:rsidRDefault="008704EC" w:rsidP="008704EC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704EC" w:rsidRPr="00495B06" w:rsidRDefault="008704EC" w:rsidP="008704E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704EC" w:rsidRPr="00495B06" w:rsidRDefault="008704EC" w:rsidP="008704EC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8704EC" w:rsidRPr="00495B06" w:rsidRDefault="008704EC" w:rsidP="008704EC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04EC" w:rsidRPr="003817AF" w:rsidTr="003817AF">
        <w:tc>
          <w:tcPr>
            <w:tcW w:w="4950" w:type="dxa"/>
          </w:tcPr>
          <w:p w:rsidR="008704EC" w:rsidRPr="00495B06" w:rsidRDefault="008704EC" w:rsidP="008704EC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70" w:type="dxa"/>
          </w:tcPr>
          <w:p w:rsidR="008704EC" w:rsidRPr="00495B06" w:rsidRDefault="008704EC" w:rsidP="008704E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8704EC" w:rsidRPr="00213669" w:rsidRDefault="005D6F62" w:rsidP="008704EC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571,466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:rsidR="008704EC" w:rsidRPr="004751E1" w:rsidRDefault="008704EC" w:rsidP="008704EC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8704EC" w:rsidRPr="00495B06" w:rsidRDefault="002B393B" w:rsidP="008704EC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553,698</w:t>
            </w:r>
          </w:p>
        </w:tc>
      </w:tr>
      <w:tr w:rsidR="008704EC" w:rsidRPr="003817AF" w:rsidTr="002519CC">
        <w:tc>
          <w:tcPr>
            <w:tcW w:w="4950" w:type="dxa"/>
          </w:tcPr>
          <w:p w:rsidR="008704EC" w:rsidRDefault="008704EC" w:rsidP="008704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170" w:type="dxa"/>
          </w:tcPr>
          <w:p w:rsidR="008704EC" w:rsidRPr="00495B06" w:rsidRDefault="008704EC" w:rsidP="008704E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8704EC" w:rsidRPr="00213669" w:rsidRDefault="005D6F62" w:rsidP="008704EC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70,702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8704EC" w:rsidRPr="004751E1" w:rsidRDefault="008704EC" w:rsidP="008704EC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8704EC" w:rsidRPr="00213669" w:rsidRDefault="002B393B" w:rsidP="008704EC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46,942</w:t>
            </w:r>
          </w:p>
        </w:tc>
      </w:tr>
      <w:tr w:rsidR="008704EC" w:rsidRPr="003817AF" w:rsidTr="000A0EE5">
        <w:tc>
          <w:tcPr>
            <w:tcW w:w="4950" w:type="dxa"/>
          </w:tcPr>
          <w:p w:rsidR="008704EC" w:rsidRDefault="008704EC" w:rsidP="008704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8704EC" w:rsidRPr="00495B06" w:rsidRDefault="008704EC" w:rsidP="008704E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8704EC" w:rsidRPr="00213669" w:rsidRDefault="002B393B" w:rsidP="008704EC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8704EC" w:rsidRPr="004751E1" w:rsidRDefault="008704EC" w:rsidP="008704EC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8704EC" w:rsidRPr="00213669" w:rsidRDefault="002B393B" w:rsidP="008704EC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21,391</w:t>
            </w:r>
          </w:p>
        </w:tc>
      </w:tr>
      <w:tr w:rsidR="008704EC" w:rsidRPr="003817AF" w:rsidTr="000A0EE5">
        <w:tc>
          <w:tcPr>
            <w:tcW w:w="4950" w:type="dxa"/>
            <w:tcBorders>
              <w:bottom w:val="nil"/>
            </w:tcBorders>
          </w:tcPr>
          <w:p w:rsidR="008704EC" w:rsidRPr="00495B06" w:rsidRDefault="008704EC" w:rsidP="008704EC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nil"/>
            </w:tcBorders>
          </w:tcPr>
          <w:p w:rsidR="008704EC" w:rsidRPr="00495B06" w:rsidRDefault="008704EC" w:rsidP="008704E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8704EC" w:rsidRPr="00213669" w:rsidRDefault="002B393B" w:rsidP="008704EC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84,599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8704EC" w:rsidRPr="004751E1" w:rsidRDefault="008704EC" w:rsidP="008704EC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8704EC" w:rsidRPr="00495B06" w:rsidRDefault="002B393B" w:rsidP="008704EC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79,073</w:t>
            </w:r>
          </w:p>
        </w:tc>
      </w:tr>
      <w:tr w:rsidR="000A0EE5" w:rsidRPr="003817AF" w:rsidTr="000A0EE5">
        <w:tc>
          <w:tcPr>
            <w:tcW w:w="4950" w:type="dxa"/>
            <w:tcBorders>
              <w:top w:val="nil"/>
              <w:bottom w:val="nil"/>
            </w:tcBorders>
          </w:tcPr>
          <w:p w:rsidR="000A0EE5" w:rsidRPr="00495B06" w:rsidRDefault="000A0EE5" w:rsidP="000A0EE5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0A0EE5" w:rsidRPr="00495B06" w:rsidRDefault="000A0EE5" w:rsidP="000A0EE5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0A0EE5" w:rsidRPr="00213669" w:rsidRDefault="000A0EE5" w:rsidP="000A0EE5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738,250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A0EE5" w:rsidRPr="004751E1" w:rsidRDefault="000A0EE5" w:rsidP="000A0EE5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0A0EE5" w:rsidRPr="00495B06" w:rsidRDefault="000A0EE5" w:rsidP="000A0EE5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669">
              <w:rPr>
                <w:rFonts w:ascii="Angsana New" w:hAnsi="Angsana New"/>
                <w:b/>
                <w:bCs/>
                <w:sz w:val="30"/>
                <w:szCs w:val="30"/>
              </w:rPr>
              <w:t>701,10</w:t>
            </w:r>
            <w:r w:rsidR="002B39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0A0EE5" w:rsidRPr="003817AF" w:rsidTr="000A0EE5">
        <w:tc>
          <w:tcPr>
            <w:tcW w:w="4950" w:type="dxa"/>
            <w:tcBorders>
              <w:top w:val="nil"/>
              <w:bottom w:val="nil"/>
            </w:tcBorders>
          </w:tcPr>
          <w:p w:rsidR="000A0EE5" w:rsidRPr="00843B42" w:rsidRDefault="000A0EE5" w:rsidP="000A0EE5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0A0EE5" w:rsidRPr="00495B06" w:rsidRDefault="000A0EE5" w:rsidP="000A0EE5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0A0EE5" w:rsidRPr="00213669" w:rsidRDefault="000A0EE5" w:rsidP="000A0EE5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(7,358)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A0EE5" w:rsidRPr="00102F52" w:rsidRDefault="000A0EE5" w:rsidP="000A0EE5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0A0EE5" w:rsidRPr="00102F52" w:rsidRDefault="000A0EE5" w:rsidP="000A0EE5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9,413</w:t>
            </w:r>
            <w:r w:rsidRPr="002136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A0EE5" w:rsidRPr="003817AF" w:rsidTr="000A0EE5">
        <w:tc>
          <w:tcPr>
            <w:tcW w:w="4950" w:type="dxa"/>
            <w:tcBorders>
              <w:top w:val="nil"/>
              <w:bottom w:val="nil"/>
            </w:tcBorders>
          </w:tcPr>
          <w:p w:rsidR="000A0EE5" w:rsidRPr="00495B06" w:rsidRDefault="000A0EE5" w:rsidP="000A0EE5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0A0EE5" w:rsidRPr="00495B06" w:rsidRDefault="000A0EE5" w:rsidP="000A0EE5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A0EE5" w:rsidRPr="00213669" w:rsidRDefault="000A0EE5" w:rsidP="000A0EE5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730,892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A0EE5" w:rsidRPr="00495B06" w:rsidRDefault="000A0EE5" w:rsidP="000A0EE5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A0EE5" w:rsidRPr="000A0EE5" w:rsidRDefault="000A0EE5" w:rsidP="000A0EE5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6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91</w:t>
            </w:r>
            <w:r w:rsidRPr="000A0EE5">
              <w:rPr>
                <w:rFonts w:ascii="Angsana New" w:hAnsi="Angsana New"/>
                <w:b/>
                <w:bCs/>
                <w:sz w:val="30"/>
                <w:szCs w:val="30"/>
              </w:rPr>
              <w:t>,69</w:t>
            </w:r>
            <w:r w:rsidR="000856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0A0EE5" w:rsidRPr="009629BA" w:rsidTr="000A0EE5">
        <w:trPr>
          <w:trHeight w:hRule="exact" w:val="288"/>
        </w:trPr>
        <w:tc>
          <w:tcPr>
            <w:tcW w:w="4950" w:type="dxa"/>
            <w:tcBorders>
              <w:top w:val="nil"/>
              <w:bottom w:val="nil"/>
            </w:tcBorders>
          </w:tcPr>
          <w:p w:rsidR="000A0EE5" w:rsidRPr="009629BA" w:rsidRDefault="000A0EE5" w:rsidP="000A0EE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0A0EE5" w:rsidRPr="009629BA" w:rsidRDefault="000A0EE5" w:rsidP="000A0EE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0A0EE5" w:rsidRPr="000A0EE5" w:rsidRDefault="000A0EE5" w:rsidP="000A0EE5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A0EE5" w:rsidRPr="000A0EE5" w:rsidRDefault="000A0EE5" w:rsidP="000A0EE5">
            <w:pPr>
              <w:tabs>
                <w:tab w:val="decimal" w:pos="1134"/>
              </w:tabs>
              <w:spacing w:line="240" w:lineRule="auto"/>
              <w:ind w:left="342" w:right="90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0A0EE5" w:rsidRPr="000A0EE5" w:rsidRDefault="000A0EE5" w:rsidP="000A0EE5">
            <w:pPr>
              <w:tabs>
                <w:tab w:val="decimal" w:pos="1134"/>
              </w:tabs>
              <w:spacing w:line="240" w:lineRule="auto"/>
              <w:ind w:left="342" w:right="90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9629BA" w:rsidRDefault="009629BA" w:rsidP="003817AF">
      <w:pPr>
        <w:spacing w:line="240" w:lineRule="auto"/>
        <w:ind w:left="342" w:right="-4" w:hanging="342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9629BA" w:rsidSect="00973AEA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noEndnote/>
        </w:sect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950"/>
        <w:gridCol w:w="1170"/>
        <w:gridCol w:w="1440"/>
        <w:gridCol w:w="270"/>
        <w:gridCol w:w="1350"/>
      </w:tblGrid>
      <w:tr w:rsidR="009629BA" w:rsidRPr="00495B06" w:rsidTr="00656134">
        <w:tc>
          <w:tcPr>
            <w:tcW w:w="4950" w:type="dxa"/>
            <w:tcBorders>
              <w:top w:val="nil"/>
            </w:tcBorders>
          </w:tcPr>
          <w:p w:rsidR="009629BA" w:rsidRPr="00495B06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9629BA" w:rsidRPr="00495B06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629BA" w:rsidRPr="00495B06" w:rsidRDefault="009629BA" w:rsidP="009629BA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9629BA" w:rsidRPr="00495B06" w:rsidTr="00656134">
        <w:tc>
          <w:tcPr>
            <w:tcW w:w="4950" w:type="dxa"/>
            <w:tcBorders>
              <w:top w:val="nil"/>
            </w:tcBorders>
          </w:tcPr>
          <w:p w:rsidR="009629BA" w:rsidRPr="00495B06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9629BA" w:rsidRPr="00495B06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629BA" w:rsidRPr="00495B06" w:rsidRDefault="009629BA" w:rsidP="009629BA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629BA" w:rsidRPr="00495B06" w:rsidTr="00656134">
        <w:tc>
          <w:tcPr>
            <w:tcW w:w="4950" w:type="dxa"/>
            <w:tcBorders>
              <w:top w:val="nil"/>
            </w:tcBorders>
          </w:tcPr>
          <w:p w:rsidR="009629BA" w:rsidRPr="00495B06" w:rsidRDefault="009629BA" w:rsidP="009629BA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9629BA" w:rsidRPr="00495B06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629BA" w:rsidRPr="009760E9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629BA" w:rsidRPr="009760E9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9629BA" w:rsidRPr="009760E9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28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629BA" w:rsidRPr="00495B06" w:rsidTr="00656134">
        <w:tc>
          <w:tcPr>
            <w:tcW w:w="4950" w:type="dxa"/>
            <w:tcBorders>
              <w:top w:val="nil"/>
            </w:tcBorders>
          </w:tcPr>
          <w:p w:rsidR="009629BA" w:rsidRPr="00345DA7" w:rsidRDefault="009629BA" w:rsidP="009629BA">
            <w:pPr>
              <w:spacing w:line="240" w:lineRule="auto"/>
              <w:ind w:left="342" w:right="-4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629BA" w:rsidRPr="00213669" w:rsidRDefault="009629BA" w:rsidP="009629BA">
            <w:pPr>
              <w:tabs>
                <w:tab w:val="decimal" w:pos="702"/>
              </w:tabs>
              <w:spacing w:line="240" w:lineRule="auto"/>
              <w:ind w:left="-198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9629BA" w:rsidRPr="00495B06" w:rsidTr="00656134">
        <w:tc>
          <w:tcPr>
            <w:tcW w:w="4950" w:type="dxa"/>
            <w:tcBorders>
              <w:top w:val="nil"/>
            </w:tcBorders>
          </w:tcPr>
          <w:p w:rsidR="009629BA" w:rsidRPr="003817AF" w:rsidRDefault="009629BA" w:rsidP="009629BA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EF55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9629BA" w:rsidRPr="00495B06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629BA" w:rsidRPr="00495B06" w:rsidRDefault="009629BA" w:rsidP="009629BA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9629BA" w:rsidRPr="004751E1" w:rsidRDefault="009629BA" w:rsidP="009629B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213669" w:rsidRDefault="009629BA" w:rsidP="009629BA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29BA" w:rsidRPr="00495B06" w:rsidTr="000E0C40">
        <w:tc>
          <w:tcPr>
            <w:tcW w:w="4950" w:type="dxa"/>
            <w:tcBorders>
              <w:top w:val="nil"/>
            </w:tcBorders>
          </w:tcPr>
          <w:p w:rsidR="009629BA" w:rsidRPr="00495B06" w:rsidRDefault="009629BA" w:rsidP="009629BA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213669" w:rsidRDefault="0008561F" w:rsidP="009629BA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1,312,389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center"/>
          </w:tcPr>
          <w:p w:rsidR="009629BA" w:rsidRPr="004751E1" w:rsidRDefault="009629BA" w:rsidP="009629BA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495B06" w:rsidRDefault="00993801" w:rsidP="009629BA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</w:t>
            </w:r>
            <w:r w:rsidR="005C05A1">
              <w:rPr>
                <w:rFonts w:ascii="Angsana New" w:hAnsi="Angsana New"/>
                <w:sz w:val="30"/>
                <w:szCs w:val="30"/>
                <w:lang w:val="en-US"/>
              </w:rPr>
              <w:t>5,873</w:t>
            </w:r>
          </w:p>
        </w:tc>
      </w:tr>
      <w:tr w:rsidR="009629BA" w:rsidRPr="00495B06" w:rsidTr="000E0C40">
        <w:tc>
          <w:tcPr>
            <w:tcW w:w="495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629BA" w:rsidRPr="00213669" w:rsidRDefault="0008561F" w:rsidP="009629BA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165,144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4751E1" w:rsidRDefault="009629BA" w:rsidP="009629BA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629BA" w:rsidRPr="00495B06" w:rsidRDefault="005C05A1" w:rsidP="009629BA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147,459</w:t>
            </w:r>
          </w:p>
        </w:tc>
      </w:tr>
      <w:tr w:rsidR="009629BA" w:rsidRPr="00495B06" w:rsidTr="000E0C40">
        <w:tc>
          <w:tcPr>
            <w:tcW w:w="495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629BA" w:rsidRPr="00213669" w:rsidRDefault="008B7C29" w:rsidP="009629BA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1,477,533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629BA" w:rsidRPr="004751E1" w:rsidRDefault="009629BA" w:rsidP="009629B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629BA" w:rsidRPr="00495B06" w:rsidRDefault="008B7C29" w:rsidP="009629BA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1,423,33</w:t>
            </w:r>
            <w:r w:rsidR="0008561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9629BA" w:rsidRPr="00495B06" w:rsidTr="000E0C40">
        <w:tc>
          <w:tcPr>
            <w:tcW w:w="4950" w:type="dxa"/>
            <w:tcBorders>
              <w:top w:val="nil"/>
              <w:bottom w:val="nil"/>
            </w:tcBorders>
          </w:tcPr>
          <w:p w:rsidR="009629BA" w:rsidRPr="00360228" w:rsidRDefault="009629BA" w:rsidP="009629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29BA" w:rsidRPr="00213669" w:rsidRDefault="008B7C29" w:rsidP="009629BA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(9,127)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629BA" w:rsidRPr="00102F52" w:rsidRDefault="009629BA" w:rsidP="009629B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9629BA" w:rsidRPr="00102F52" w:rsidRDefault="008B7C29" w:rsidP="009629BA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(13,881)</w:t>
            </w:r>
          </w:p>
        </w:tc>
      </w:tr>
      <w:tr w:rsidR="009629BA" w:rsidRPr="00495B06" w:rsidTr="000E0C40">
        <w:tc>
          <w:tcPr>
            <w:tcW w:w="495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29BA" w:rsidRPr="00213669" w:rsidRDefault="008B7C29" w:rsidP="009629BA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1,468,406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629BA" w:rsidRPr="00495B06" w:rsidRDefault="009629BA" w:rsidP="009629BA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629BA" w:rsidRDefault="008B7C29" w:rsidP="009629BA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1,409,45</w:t>
            </w:r>
            <w:r w:rsidR="000856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629BA" w:rsidRPr="00495B06" w:rsidTr="000E0C40">
        <w:trPr>
          <w:trHeight w:hRule="exact" w:val="288"/>
        </w:trPr>
        <w:tc>
          <w:tcPr>
            <w:tcW w:w="4950" w:type="dxa"/>
            <w:tcBorders>
              <w:top w:val="nil"/>
              <w:bottom w:val="nil"/>
            </w:tcBorders>
          </w:tcPr>
          <w:p w:rsidR="009629BA" w:rsidRPr="00202D71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629BA" w:rsidRPr="00102F52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9629BA" w:rsidRPr="00102F52" w:rsidRDefault="009629BA" w:rsidP="009629BA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629BA" w:rsidRPr="004751E1" w:rsidRDefault="009629BA" w:rsidP="009629BA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9629BA" w:rsidRPr="00102F52" w:rsidRDefault="009629BA" w:rsidP="009629BA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629BA" w:rsidRPr="00495B06" w:rsidTr="00A80D66">
        <w:tc>
          <w:tcPr>
            <w:tcW w:w="4950" w:type="dxa"/>
            <w:tcBorders>
              <w:top w:val="nil"/>
              <w:bottom w:val="nil"/>
            </w:tcBorders>
          </w:tcPr>
          <w:p w:rsidR="009629BA" w:rsidRPr="00EF55A5" w:rsidRDefault="009629BA" w:rsidP="009629BA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EF5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9629BA" w:rsidRPr="00495B06" w:rsidRDefault="009629BA" w:rsidP="009629BA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9629BA" w:rsidRPr="00495B06" w:rsidRDefault="009629BA" w:rsidP="009629BA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29BA" w:rsidRPr="00495B06" w:rsidTr="00656134">
        <w:tc>
          <w:tcPr>
            <w:tcW w:w="495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213669" w:rsidRDefault="002B393B" w:rsidP="009629BA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1,138,989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4751E1" w:rsidRDefault="009629BA" w:rsidP="009629BA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9629BA" w:rsidRPr="00495B06" w:rsidRDefault="002B393B" w:rsidP="009629BA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1,138,781</w:t>
            </w:r>
          </w:p>
        </w:tc>
      </w:tr>
      <w:tr w:rsidR="009629BA" w:rsidRPr="00495B06" w:rsidTr="00656134">
        <w:tc>
          <w:tcPr>
            <w:tcW w:w="4950" w:type="dxa"/>
            <w:tcBorders>
              <w:top w:val="nil"/>
              <w:bottom w:val="nil"/>
            </w:tcBorders>
          </w:tcPr>
          <w:p w:rsidR="009629BA" w:rsidRDefault="009629BA" w:rsidP="009629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213669" w:rsidRDefault="002B393B" w:rsidP="009629BA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150,819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4751E1" w:rsidRDefault="009629BA" w:rsidP="009629BA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9629BA" w:rsidRPr="00213669" w:rsidRDefault="002B393B" w:rsidP="009629BA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96,758</w:t>
            </w:r>
          </w:p>
        </w:tc>
      </w:tr>
      <w:tr w:rsidR="009629BA" w:rsidRPr="00495B06" w:rsidTr="008B7C29">
        <w:tc>
          <w:tcPr>
            <w:tcW w:w="4950" w:type="dxa"/>
            <w:tcBorders>
              <w:top w:val="nil"/>
              <w:bottom w:val="nil"/>
            </w:tcBorders>
          </w:tcPr>
          <w:p w:rsidR="009629BA" w:rsidRDefault="009629BA" w:rsidP="009629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213669" w:rsidRDefault="002B393B" w:rsidP="009629BA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4751E1" w:rsidRDefault="009629BA" w:rsidP="009629BA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9629BA" w:rsidRPr="00213669" w:rsidRDefault="002B393B" w:rsidP="009629BA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40,334</w:t>
            </w:r>
          </w:p>
        </w:tc>
      </w:tr>
      <w:tr w:rsidR="009629BA" w:rsidRPr="00495B06" w:rsidTr="008B7C29">
        <w:tc>
          <w:tcPr>
            <w:tcW w:w="495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9629BA" w:rsidRPr="00495B06" w:rsidRDefault="009629BA" w:rsidP="009629BA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629BA" w:rsidRPr="00213669" w:rsidRDefault="002B393B" w:rsidP="009629BA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165,145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9BA" w:rsidRPr="004751E1" w:rsidRDefault="009629BA" w:rsidP="009629BA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9629BA" w:rsidRPr="00495B06" w:rsidRDefault="002B393B" w:rsidP="009629BA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147,459</w:t>
            </w:r>
          </w:p>
        </w:tc>
      </w:tr>
      <w:tr w:rsidR="008B7C29" w:rsidRPr="00495B06" w:rsidTr="008B7C29">
        <w:tc>
          <w:tcPr>
            <w:tcW w:w="4950" w:type="dxa"/>
            <w:tcBorders>
              <w:top w:val="nil"/>
              <w:bottom w:val="nil"/>
            </w:tcBorders>
          </w:tcPr>
          <w:p w:rsidR="008B7C29" w:rsidRPr="00495B06" w:rsidRDefault="008B7C29" w:rsidP="008B7C29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8B7C29" w:rsidRPr="00495B06" w:rsidRDefault="008B7C29" w:rsidP="008B7C29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B7C29" w:rsidRPr="00213669" w:rsidRDefault="008B7C29" w:rsidP="008B7C29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1,477,533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B7C29" w:rsidRPr="004751E1" w:rsidRDefault="008B7C29" w:rsidP="008B7C29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8B7C29" w:rsidRPr="00495B06" w:rsidRDefault="008B7C29" w:rsidP="008B7C29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1,423,33</w:t>
            </w:r>
            <w:r w:rsidR="0008561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8B7C29" w:rsidRPr="00495B06" w:rsidTr="00DF18C1">
        <w:tc>
          <w:tcPr>
            <w:tcW w:w="4950" w:type="dxa"/>
            <w:tcBorders>
              <w:top w:val="nil"/>
              <w:bottom w:val="nil"/>
            </w:tcBorders>
          </w:tcPr>
          <w:p w:rsidR="008B7C29" w:rsidRPr="00843B42" w:rsidRDefault="008B7C29" w:rsidP="008B7C29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8B7C29" w:rsidRPr="00495B06" w:rsidRDefault="008B7C29" w:rsidP="008B7C29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7C29" w:rsidRPr="00213669" w:rsidRDefault="008B7C29" w:rsidP="008B7C29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(9,127)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B7C29" w:rsidRPr="00102F52" w:rsidRDefault="008B7C29" w:rsidP="008B7C29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8B7C29" w:rsidRPr="00102F52" w:rsidRDefault="008B7C29" w:rsidP="008B7C29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(13,881)</w:t>
            </w:r>
          </w:p>
        </w:tc>
      </w:tr>
      <w:tr w:rsidR="008B7C29" w:rsidRPr="00495B06" w:rsidTr="00DF18C1">
        <w:tc>
          <w:tcPr>
            <w:tcW w:w="4950" w:type="dxa"/>
            <w:tcBorders>
              <w:top w:val="nil"/>
              <w:bottom w:val="nil"/>
            </w:tcBorders>
          </w:tcPr>
          <w:p w:rsidR="008B7C29" w:rsidRPr="00495B06" w:rsidRDefault="008B7C29" w:rsidP="008B7C29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8B7C29" w:rsidRPr="00495B06" w:rsidRDefault="008B7C29" w:rsidP="008B7C29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7C29" w:rsidRPr="00213669" w:rsidRDefault="008B7C29" w:rsidP="008B7C29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1,468,406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B7C29" w:rsidRPr="00495B06" w:rsidRDefault="008B7C29" w:rsidP="008B7C29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B7C29" w:rsidRDefault="008B7C29" w:rsidP="008B7C29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1,409,45</w:t>
            </w:r>
            <w:r w:rsidR="000856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EF55A5" w:rsidRPr="00495B06" w:rsidTr="00DF18C1">
        <w:trPr>
          <w:trHeight w:hRule="exact" w:val="255"/>
        </w:trPr>
        <w:tc>
          <w:tcPr>
            <w:tcW w:w="4950" w:type="dxa"/>
            <w:tcBorders>
              <w:top w:val="nil"/>
              <w:bottom w:val="nil"/>
            </w:tcBorders>
          </w:tcPr>
          <w:p w:rsidR="00EF55A5" w:rsidRPr="00102F52" w:rsidRDefault="00EF55A5" w:rsidP="00EF55A5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F55A5" w:rsidRPr="00102F52" w:rsidRDefault="00EF55A5" w:rsidP="00EF55A5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F55A5" w:rsidRPr="00102F52" w:rsidRDefault="00EF55A5" w:rsidP="00EF55A5">
            <w:pPr>
              <w:widowControl w:val="0"/>
              <w:spacing w:line="240" w:lineRule="atLeas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EF55A5" w:rsidRPr="004751E1" w:rsidRDefault="00EF55A5" w:rsidP="00EF55A5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EF55A5" w:rsidRPr="00102F52" w:rsidRDefault="00EF55A5" w:rsidP="00EF55A5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623272" w:rsidRDefault="00623272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25EF6" w:rsidRDefault="00425EF6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25EF6" w:rsidRDefault="00425EF6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25EF6" w:rsidRDefault="00425EF6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0F499E" w:rsidRDefault="000F499E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0F499E" w:rsidRDefault="000F499E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0F499E" w:rsidRDefault="000F499E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0F499E" w:rsidRDefault="000F499E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0F499E" w:rsidRDefault="000F499E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25EF6" w:rsidRDefault="00425EF6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25EF6" w:rsidRDefault="00425EF6" w:rsidP="00270B1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25EF6" w:rsidRDefault="00425EF6" w:rsidP="002124F4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DB5EB3" w:rsidRPr="00E17612" w:rsidRDefault="00425EF6" w:rsidP="00EF0D78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lastRenderedPageBreak/>
        <w:t>9</w:t>
      </w:r>
      <w:r w:rsidR="00EF0D78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DB5EB3" w:rsidRPr="00C907C3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DB77BC" w:rsidRPr="004750F1" w:rsidRDefault="00DB77BC" w:rsidP="00896100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4C4826" w:rsidRDefault="004E5C13" w:rsidP="00FB3421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7612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0709D0" w:rsidRPr="00E17612">
        <w:rPr>
          <w:rFonts w:ascii="Angsana New" w:hAnsi="Angsana New"/>
          <w:sz w:val="30"/>
          <w:szCs w:val="30"/>
          <w:cs/>
        </w:rPr>
        <w:t>งวด</w:t>
      </w:r>
      <w:r w:rsidR="00B14D2F" w:rsidRPr="00E17612">
        <w:rPr>
          <w:rFonts w:ascii="Angsana New" w:hAnsi="Angsana New" w:hint="cs"/>
          <w:sz w:val="30"/>
          <w:szCs w:val="30"/>
          <w:cs/>
        </w:rPr>
        <w:t>สามเดือน</w:t>
      </w:r>
      <w:r w:rsidR="00D167B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1761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5581D" w:rsidRPr="0085581D">
        <w:rPr>
          <w:rFonts w:ascii="Angsana New" w:hAnsi="Angsana New" w:hint="cs"/>
          <w:sz w:val="30"/>
          <w:szCs w:val="30"/>
        </w:rPr>
        <w:t>3</w:t>
      </w:r>
      <w:r w:rsidR="00723282" w:rsidRPr="00723282">
        <w:rPr>
          <w:rFonts w:ascii="Angsana New" w:hAnsi="Angsana New" w:hint="cs"/>
          <w:sz w:val="30"/>
          <w:szCs w:val="30"/>
        </w:rPr>
        <w:t>0</w:t>
      </w:r>
      <w:r w:rsidR="00D167B7">
        <w:rPr>
          <w:rFonts w:ascii="Angsana New" w:hAnsi="Angsana New" w:hint="cs"/>
          <w:sz w:val="30"/>
          <w:szCs w:val="30"/>
          <w:cs/>
        </w:rPr>
        <w:t>มิถุนายน</w:t>
      </w:r>
      <w:r w:rsidR="00926DEF" w:rsidRPr="00E17612">
        <w:rPr>
          <w:rFonts w:ascii="Angsana New" w:hAnsi="Angsana New"/>
          <w:sz w:val="30"/>
          <w:szCs w:val="30"/>
        </w:rPr>
        <w:t>25</w:t>
      </w:r>
      <w:r w:rsidR="001266C0" w:rsidRPr="00E17612">
        <w:rPr>
          <w:rFonts w:ascii="Angsana New" w:hAnsi="Angsana New"/>
          <w:sz w:val="30"/>
          <w:szCs w:val="30"/>
        </w:rPr>
        <w:t>6</w:t>
      </w:r>
      <w:r w:rsidR="00486D16">
        <w:rPr>
          <w:rFonts w:ascii="Angsana New" w:hAnsi="Angsana New"/>
          <w:sz w:val="30"/>
          <w:szCs w:val="30"/>
        </w:rPr>
        <w:t>2</w:t>
      </w:r>
      <w:r w:rsidR="00926DEF" w:rsidRPr="00E17612">
        <w:rPr>
          <w:rFonts w:ascii="Angsana New" w:hAnsi="Angsana New" w:hint="cs"/>
          <w:sz w:val="30"/>
          <w:szCs w:val="30"/>
          <w:cs/>
        </w:rPr>
        <w:t xml:space="preserve">และ </w:t>
      </w:r>
      <w:r w:rsidR="00593D3B" w:rsidRPr="00E17612">
        <w:rPr>
          <w:rFonts w:ascii="Angsana New" w:hAnsi="Angsana New"/>
          <w:sz w:val="30"/>
          <w:szCs w:val="30"/>
        </w:rPr>
        <w:t>25</w:t>
      </w:r>
      <w:r w:rsidR="0085581D" w:rsidRPr="0085581D">
        <w:rPr>
          <w:rFonts w:ascii="Angsana New" w:hAnsi="Angsana New" w:hint="cs"/>
          <w:sz w:val="30"/>
          <w:szCs w:val="30"/>
        </w:rPr>
        <w:t>6</w:t>
      </w:r>
      <w:r w:rsidR="00486D16">
        <w:rPr>
          <w:rFonts w:ascii="Angsana New" w:hAnsi="Angsana New"/>
          <w:sz w:val="30"/>
          <w:szCs w:val="30"/>
        </w:rPr>
        <w:t>1</w:t>
      </w:r>
      <w:r w:rsidRPr="00E17612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0709D0" w:rsidRPr="00E17612">
        <w:rPr>
          <w:rFonts w:ascii="Angsana New" w:hAnsi="Angsana New"/>
          <w:sz w:val="30"/>
          <w:szCs w:val="30"/>
          <w:cs/>
        </w:rPr>
        <w:t>งวด</w:t>
      </w:r>
      <w:r w:rsidRPr="00E17612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</w:t>
      </w:r>
      <w:r w:rsidR="000709D0" w:rsidRPr="00E17612">
        <w:rPr>
          <w:rFonts w:ascii="Angsana New" w:hAnsi="Angsana New"/>
          <w:sz w:val="30"/>
          <w:szCs w:val="30"/>
          <w:cs/>
        </w:rPr>
        <w:t>น่ายแล้วระหว่างงวด</w:t>
      </w:r>
      <w:r w:rsidR="00331686" w:rsidRPr="00E17612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4750F1" w:rsidRDefault="004750F1" w:rsidP="00023574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3870"/>
        <w:gridCol w:w="1155"/>
        <w:gridCol w:w="262"/>
        <w:gridCol w:w="1148"/>
        <w:gridCol w:w="262"/>
        <w:gridCol w:w="1115"/>
        <w:gridCol w:w="262"/>
        <w:gridCol w:w="1106"/>
      </w:tblGrid>
      <w:tr w:rsidR="00D167B7" w:rsidRPr="003940AF" w:rsidTr="00FB3421">
        <w:trPr>
          <w:tblHeader/>
        </w:trPr>
        <w:tc>
          <w:tcPr>
            <w:tcW w:w="3870" w:type="dxa"/>
          </w:tcPr>
          <w:p w:rsidR="00D167B7" w:rsidRPr="003940AF" w:rsidRDefault="00D167B7" w:rsidP="000B0B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3"/>
          </w:tcPr>
          <w:p w:rsidR="00D167B7" w:rsidRPr="003940AF" w:rsidRDefault="00D167B7" w:rsidP="000B0B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:rsidR="00D167B7" w:rsidRPr="003940AF" w:rsidRDefault="00D167B7" w:rsidP="000B0BC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:rsidR="00D167B7" w:rsidRPr="003940AF" w:rsidRDefault="00D167B7" w:rsidP="000B0B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167B7" w:rsidRPr="003940AF" w:rsidTr="00FB3421">
        <w:trPr>
          <w:tblHeader/>
        </w:trPr>
        <w:tc>
          <w:tcPr>
            <w:tcW w:w="3870" w:type="dxa"/>
          </w:tcPr>
          <w:p w:rsidR="00D167B7" w:rsidRPr="003940AF" w:rsidRDefault="00D167B7" w:rsidP="000B0B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:rsidR="00D167B7" w:rsidRPr="003940AF" w:rsidRDefault="00D167B7" w:rsidP="000B0B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:rsidR="00D167B7" w:rsidRPr="003940AF" w:rsidRDefault="00D167B7" w:rsidP="000B0BC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:rsidR="00D167B7" w:rsidRPr="003940AF" w:rsidRDefault="00D167B7" w:rsidP="000B0B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7670" w:rsidRPr="003940AF" w:rsidTr="00FB3421">
        <w:tc>
          <w:tcPr>
            <w:tcW w:w="3870" w:type="dxa"/>
          </w:tcPr>
          <w:p w:rsidR="000A7670" w:rsidRPr="003940AF" w:rsidRDefault="000A7670" w:rsidP="00FB342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</w:tcPr>
          <w:p w:rsidR="000A7670" w:rsidRPr="001266C0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53B3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B53B3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:rsidR="000A7670" w:rsidRPr="003940AF" w:rsidRDefault="000A7670" w:rsidP="000A767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0A7670" w:rsidRPr="001266C0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266C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53B3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0A7670" w:rsidRPr="00B44EAF" w:rsidRDefault="000A7670" w:rsidP="000A767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A767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B53B3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พันบาท 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3940A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ของบริษัท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D167B7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DC7C37" w:rsidRPr="003940AF" w:rsidRDefault="004D428D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112,</w:t>
            </w:r>
            <w:r w:rsidR="006A28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F55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26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D167B7" w:rsidRPr="00D167B7" w:rsidRDefault="00D167B7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D167B7" w:rsidRPr="003940AF" w:rsidRDefault="00B53B36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111,578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:rsidR="00D167B7" w:rsidRDefault="00D167B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DC7C37" w:rsidRPr="003940AF" w:rsidRDefault="004D428D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111,</w:t>
            </w:r>
            <w:r w:rsidR="006A28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F55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92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D167B7" w:rsidRDefault="00D167B7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D167B7" w:rsidRPr="003940AF" w:rsidRDefault="00B53B36" w:rsidP="00D167B7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111,413</w:t>
            </w: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D167B7" w:rsidRPr="003940AF" w:rsidRDefault="000540BC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D167B7" w:rsidRPr="003940AF" w:rsidRDefault="00B53B36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:rsidR="00D167B7" w:rsidRPr="003940AF" w:rsidRDefault="000540BC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D167B7" w:rsidRPr="003940AF" w:rsidRDefault="00B53B36" w:rsidP="00D167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D167B7" w:rsidRPr="003940AF" w:rsidTr="00FB3421">
        <w:trPr>
          <w:trHeight w:val="50"/>
        </w:trPr>
        <w:tc>
          <w:tcPr>
            <w:tcW w:w="3870" w:type="dxa"/>
          </w:tcPr>
          <w:p w:rsidR="00D167B7" w:rsidRPr="003940AF" w:rsidRDefault="00D167B7" w:rsidP="00D167B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7B7" w:rsidRPr="003940AF" w:rsidRDefault="004D428D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0.31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</w:tcPr>
          <w:p w:rsidR="00D167B7" w:rsidRPr="003940AF" w:rsidRDefault="00B53B36" w:rsidP="00D167B7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0.31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67B7" w:rsidRPr="003940AF" w:rsidRDefault="004D428D" w:rsidP="005D46EF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0.31</w:t>
            </w: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:rsidR="00D167B7" w:rsidRPr="003940AF" w:rsidRDefault="00B53B36" w:rsidP="000A7670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0.31</w:t>
            </w:r>
          </w:p>
        </w:tc>
      </w:tr>
      <w:tr w:rsidR="00D167B7" w:rsidRPr="00425EF6" w:rsidTr="00FB3421">
        <w:trPr>
          <w:trHeight w:val="50"/>
        </w:trPr>
        <w:tc>
          <w:tcPr>
            <w:tcW w:w="3870" w:type="dxa"/>
          </w:tcPr>
          <w:p w:rsidR="00D167B7" w:rsidRPr="00425EF6" w:rsidRDefault="00D167B7" w:rsidP="00425EF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:rsidR="00D167B7" w:rsidRPr="00425EF6" w:rsidRDefault="00D167B7" w:rsidP="00425EF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D167B7" w:rsidRPr="00425EF6" w:rsidRDefault="00D167B7" w:rsidP="00425EF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:rsidR="00D167B7" w:rsidRPr="00425EF6" w:rsidRDefault="00D167B7" w:rsidP="00425EF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D167B7" w:rsidRPr="00425EF6" w:rsidRDefault="00D167B7" w:rsidP="00425EF6">
            <w:pPr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:rsidR="00D167B7" w:rsidRPr="00425EF6" w:rsidRDefault="00D167B7" w:rsidP="00425EF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98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:rsidR="00D167B7" w:rsidRPr="00425EF6" w:rsidRDefault="00D167B7" w:rsidP="00425EF6">
            <w:pPr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:rsidR="00D167B7" w:rsidRPr="00425EF6" w:rsidRDefault="00D167B7" w:rsidP="00425EF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98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167B7" w:rsidRPr="003940AF" w:rsidTr="00FB3421">
        <w:tc>
          <w:tcPr>
            <w:tcW w:w="3870" w:type="dxa"/>
          </w:tcPr>
          <w:p w:rsidR="00D167B7" w:rsidRPr="003940AF" w:rsidRDefault="00D167B7" w:rsidP="00D167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</w:tcPr>
          <w:p w:rsidR="00D167B7" w:rsidRPr="001266C0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:rsidR="00D167B7" w:rsidRPr="003940AF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D167B7" w:rsidRPr="001266C0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D167B7" w:rsidRPr="003940AF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D167B7" w:rsidRPr="003940AF" w:rsidRDefault="00D167B7" w:rsidP="00D167B7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</w:tr>
      <w:tr w:rsidR="00D167B7" w:rsidRPr="00425EF6" w:rsidTr="00FB3421">
        <w:tc>
          <w:tcPr>
            <w:tcW w:w="3870" w:type="dxa"/>
          </w:tcPr>
          <w:p w:rsidR="00D167B7" w:rsidRPr="00425EF6" w:rsidRDefault="00D167B7" w:rsidP="00425EF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D167B7" w:rsidRPr="00425EF6" w:rsidRDefault="00D167B7" w:rsidP="00425EF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53B36" w:rsidRPr="003940AF" w:rsidTr="00FB3421">
        <w:tc>
          <w:tcPr>
            <w:tcW w:w="3870" w:type="dxa"/>
          </w:tcPr>
          <w:p w:rsidR="00B53B36" w:rsidRPr="003940AF" w:rsidRDefault="00B53B36" w:rsidP="00B53B36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ของบริษัท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B53B36" w:rsidRDefault="00B53B36" w:rsidP="00B53B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4D428D" w:rsidRPr="003940AF" w:rsidRDefault="004D428D" w:rsidP="00B53B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 w:rsidR="006A28D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9,95</w:t>
            </w:r>
            <w:r w:rsidR="00EF55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62" w:type="dxa"/>
          </w:tcPr>
          <w:p w:rsidR="00B53B36" w:rsidRPr="003940AF" w:rsidRDefault="00B53B36" w:rsidP="00B53B36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B53B36" w:rsidRDefault="00B53B36" w:rsidP="00B53B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B53B36" w:rsidRPr="003940AF" w:rsidRDefault="00B53B36" w:rsidP="00B53B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212,199</w:t>
            </w:r>
          </w:p>
        </w:tc>
        <w:tc>
          <w:tcPr>
            <w:tcW w:w="262" w:type="dxa"/>
          </w:tcPr>
          <w:p w:rsidR="00B53B36" w:rsidRPr="003940AF" w:rsidRDefault="00B53B36" w:rsidP="00B53B36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:rsidR="00B53B36" w:rsidRDefault="00B53B36" w:rsidP="00B53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4D428D" w:rsidRPr="003940AF" w:rsidRDefault="004D428D" w:rsidP="00B53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 w:rsidR="006A28D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9,76</w:t>
            </w:r>
            <w:r w:rsidR="00EF55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62" w:type="dxa"/>
          </w:tcPr>
          <w:p w:rsidR="00B53B36" w:rsidRPr="003940AF" w:rsidRDefault="00B53B36" w:rsidP="00B53B36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B53B36" w:rsidRDefault="00B53B36" w:rsidP="00B53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B53B36" w:rsidRPr="003940AF" w:rsidRDefault="00B53B36" w:rsidP="00B53B36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209,204</w:t>
            </w:r>
          </w:p>
        </w:tc>
      </w:tr>
      <w:tr w:rsidR="00B53B36" w:rsidRPr="003940AF" w:rsidTr="00FB3421">
        <w:tc>
          <w:tcPr>
            <w:tcW w:w="3870" w:type="dxa"/>
          </w:tcPr>
          <w:p w:rsidR="00B53B36" w:rsidRPr="003940AF" w:rsidRDefault="00B53B36" w:rsidP="00B53B3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:rsidR="00B53B36" w:rsidRPr="003940AF" w:rsidRDefault="004D428D" w:rsidP="00B53B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53B36" w:rsidRPr="003940AF" w:rsidRDefault="00B53B36" w:rsidP="00B53B36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B53B36" w:rsidRPr="003940AF" w:rsidRDefault="00B53B36" w:rsidP="00B53B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53B36" w:rsidRPr="003940AF" w:rsidRDefault="00B53B36" w:rsidP="00B53B36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:rsidR="00B53B36" w:rsidRPr="003940AF" w:rsidRDefault="004D428D" w:rsidP="00B53B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53B36" w:rsidRPr="003940AF" w:rsidRDefault="00B53B36" w:rsidP="00B53B36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B53B36" w:rsidRPr="003940AF" w:rsidRDefault="00B53B36" w:rsidP="00B53B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40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B53B36" w:rsidRPr="003940AF" w:rsidTr="00FB3421">
        <w:tc>
          <w:tcPr>
            <w:tcW w:w="3870" w:type="dxa"/>
          </w:tcPr>
          <w:p w:rsidR="00B53B36" w:rsidRPr="003940AF" w:rsidRDefault="00B53B36" w:rsidP="00B53B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40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940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53B36" w:rsidRPr="003940AF" w:rsidRDefault="004D428D" w:rsidP="00B53B36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0.6</w:t>
            </w:r>
            <w:r w:rsidR="006A28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</w:tcPr>
          <w:p w:rsidR="00B53B36" w:rsidRPr="003940AF" w:rsidRDefault="00B53B36" w:rsidP="00B53B36">
            <w:pPr>
              <w:pStyle w:val="acctfourfigures"/>
              <w:tabs>
                <w:tab w:val="clear" w:pos="765"/>
              </w:tabs>
              <w:spacing w:line="240" w:lineRule="auto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</w:tcPr>
          <w:p w:rsidR="00B53B36" w:rsidRPr="003940AF" w:rsidRDefault="00B53B36" w:rsidP="00B53B36">
            <w:pPr>
              <w:pStyle w:val="acctfourfigures"/>
              <w:tabs>
                <w:tab w:val="clear" w:pos="765"/>
              </w:tabs>
              <w:spacing w:line="240" w:lineRule="auto"/>
              <w:ind w:left="-198" w:right="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0.59</w:t>
            </w:r>
          </w:p>
        </w:tc>
        <w:tc>
          <w:tcPr>
            <w:tcW w:w="262" w:type="dxa"/>
          </w:tcPr>
          <w:p w:rsidR="00B53B36" w:rsidRPr="003940AF" w:rsidRDefault="00B53B36" w:rsidP="00B53B36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53B36" w:rsidRPr="003940AF" w:rsidRDefault="004D428D" w:rsidP="00B53B36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0.6</w:t>
            </w:r>
            <w:r w:rsidR="006A28D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</w:tcPr>
          <w:p w:rsidR="00B53B36" w:rsidRPr="003940AF" w:rsidRDefault="00B53B36" w:rsidP="00B53B36">
            <w:pPr>
              <w:spacing w:line="240" w:lineRule="auto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:rsidR="00B53B36" w:rsidRPr="003940AF" w:rsidRDefault="00B53B36" w:rsidP="00B53B36">
            <w:pPr>
              <w:pStyle w:val="acctfourfigures"/>
              <w:tabs>
                <w:tab w:val="clear" w:pos="765"/>
              </w:tabs>
              <w:spacing w:line="240" w:lineRule="auto"/>
              <w:ind w:lef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0.58</w:t>
            </w:r>
          </w:p>
        </w:tc>
      </w:tr>
    </w:tbl>
    <w:p w:rsidR="00EF158C" w:rsidRDefault="00EF158C" w:rsidP="00EF158C">
      <w:pPr>
        <w:widowControl w:val="0"/>
        <w:spacing w:line="240" w:lineRule="auto"/>
        <w:ind w:right="-4"/>
        <w:jc w:val="both"/>
        <w:rPr>
          <w:rFonts w:ascii="Angsana New" w:hAnsi="Angsana New"/>
          <w:sz w:val="30"/>
          <w:szCs w:val="30"/>
        </w:rPr>
      </w:pPr>
    </w:p>
    <w:p w:rsidR="00BA70F3" w:rsidRDefault="00EF0E29" w:rsidP="00BA70F3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10</w:t>
      </w:r>
      <w:r w:rsidR="00BA70F3" w:rsidRPr="001A7F2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A70F3" w:rsidRPr="001A7F22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:rsidR="006A57A2" w:rsidRPr="001A7F22" w:rsidRDefault="006A57A2" w:rsidP="00BA70F3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6A57A2" w:rsidRDefault="006A57A2" w:rsidP="006A57A2">
      <w:pPr>
        <w:pStyle w:val="ListParagraph"/>
        <w:tabs>
          <w:tab w:val="clear" w:pos="454"/>
          <w:tab w:val="left" w:pos="540"/>
        </w:tabs>
        <w:ind w:left="540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F5B58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4F5B58">
        <w:rPr>
          <w:rFonts w:ascii="Angsana New" w:hAnsi="Angsana New"/>
          <w:sz w:val="30"/>
          <w:szCs w:val="30"/>
        </w:rPr>
        <w:t>2</w:t>
      </w:r>
      <w:r w:rsidR="00656134">
        <w:rPr>
          <w:rFonts w:ascii="Angsana New" w:hAnsi="Angsana New" w:hint="cs"/>
          <w:sz w:val="30"/>
          <w:szCs w:val="30"/>
          <w:cs/>
        </w:rPr>
        <w:t>4</w:t>
      </w:r>
      <w:r w:rsidRPr="004F5B5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F5B58">
        <w:rPr>
          <w:rFonts w:ascii="Angsana New" w:hAnsi="Angsana New"/>
          <w:sz w:val="30"/>
          <w:szCs w:val="30"/>
        </w:rPr>
        <w:t>256</w:t>
      </w:r>
      <w:r w:rsidR="00656134">
        <w:rPr>
          <w:rFonts w:ascii="Angsana New" w:hAnsi="Angsana New" w:hint="cs"/>
          <w:sz w:val="30"/>
          <w:szCs w:val="30"/>
          <w:cs/>
        </w:rPr>
        <w:t>2</w:t>
      </w:r>
      <w:r w:rsidRPr="004F5B58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</w:t>
      </w:r>
      <w:r w:rsidRPr="004F5B58">
        <w:rPr>
          <w:rFonts w:ascii="Angsana New" w:hAnsi="Angsana New"/>
          <w:sz w:val="30"/>
          <w:szCs w:val="30"/>
          <w:cs/>
        </w:rPr>
        <w:br/>
      </w:r>
      <w:r w:rsidRPr="004F5B58">
        <w:rPr>
          <w:rFonts w:ascii="Angsana New" w:hAnsi="Angsana New" w:hint="cs"/>
          <w:sz w:val="30"/>
          <w:szCs w:val="30"/>
          <w:cs/>
        </w:rPr>
        <w:t>เงินปันผลจากผลการดำเนินงานปี</w:t>
      </w:r>
      <w:r w:rsidR="007A38E7">
        <w:rPr>
          <w:rFonts w:ascii="Angsana New" w:hAnsi="Angsana New" w:hint="cs"/>
          <w:sz w:val="30"/>
          <w:szCs w:val="30"/>
          <w:cs/>
        </w:rPr>
        <w:t>2561</w:t>
      </w:r>
      <w:r w:rsidRPr="004F5B58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4F5B58">
        <w:rPr>
          <w:rFonts w:ascii="Angsana New" w:hAnsi="Angsana New"/>
          <w:sz w:val="30"/>
          <w:szCs w:val="30"/>
        </w:rPr>
        <w:t>0.</w:t>
      </w:r>
      <w:r w:rsidR="007A38E7">
        <w:rPr>
          <w:rFonts w:ascii="Angsana New" w:hAnsi="Angsana New" w:hint="cs"/>
          <w:sz w:val="30"/>
          <w:szCs w:val="30"/>
          <w:cs/>
        </w:rPr>
        <w:t xml:space="preserve">99บาท </w:t>
      </w:r>
      <w:r w:rsidRPr="004F5B58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7A38E7">
        <w:rPr>
          <w:rFonts w:ascii="Angsana New" w:hAnsi="Angsana New" w:hint="cs"/>
          <w:sz w:val="30"/>
          <w:szCs w:val="30"/>
          <w:cs/>
        </w:rPr>
        <w:t>356.4</w:t>
      </w:r>
      <w:r w:rsidRPr="004F5B58">
        <w:rPr>
          <w:rFonts w:ascii="Angsana New" w:hAnsi="Angsana New" w:hint="cs"/>
          <w:sz w:val="30"/>
          <w:szCs w:val="30"/>
          <w:cs/>
        </w:rPr>
        <w:t xml:space="preserve">ล้านบาทเงินปันผลดังกล่าวจ่ายให้แก่ผู้ถือหุ้นในวันที่ </w:t>
      </w:r>
      <w:r w:rsidRPr="004F5B58">
        <w:rPr>
          <w:rFonts w:ascii="Angsana New" w:hAnsi="Angsana New"/>
          <w:sz w:val="30"/>
          <w:szCs w:val="30"/>
        </w:rPr>
        <w:t>17</w:t>
      </w:r>
      <w:r w:rsidRPr="004F5B5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F5B58">
        <w:rPr>
          <w:rFonts w:ascii="Angsana New" w:hAnsi="Angsana New"/>
          <w:sz w:val="30"/>
          <w:szCs w:val="30"/>
        </w:rPr>
        <w:t>256</w:t>
      </w:r>
      <w:r w:rsidR="00953F4B">
        <w:rPr>
          <w:rFonts w:ascii="Angsana New" w:hAnsi="Angsana New" w:hint="cs"/>
          <w:sz w:val="30"/>
          <w:szCs w:val="30"/>
          <w:cs/>
        </w:rPr>
        <w:t>2</w:t>
      </w:r>
    </w:p>
    <w:p w:rsidR="00BA70F3" w:rsidRDefault="00BA70F3" w:rsidP="00BA70F3">
      <w:pPr>
        <w:pStyle w:val="block"/>
        <w:spacing w:after="0" w:line="240" w:lineRule="atLeast"/>
        <w:ind w:left="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A70F3" w:rsidRDefault="00BA70F3" w:rsidP="00FB3421">
      <w:pPr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A7F22">
        <w:rPr>
          <w:rFonts w:ascii="Angsana New" w:hAnsi="Angsana New" w:hint="cs"/>
          <w:spacing w:val="-2"/>
          <w:sz w:val="30"/>
          <w:szCs w:val="30"/>
          <w:cs/>
        </w:rPr>
        <w:t xml:space="preserve">ในที่ประชุมสามัญประจำปีของผู้ถือหุ้นบริษัท เมื่อวันที่ </w:t>
      </w:r>
      <w:r w:rsidRPr="001A7F22">
        <w:rPr>
          <w:rFonts w:ascii="Angsana New" w:hAnsi="Angsana New"/>
          <w:spacing w:val="-2"/>
          <w:sz w:val="30"/>
          <w:szCs w:val="30"/>
        </w:rPr>
        <w:t>24</w:t>
      </w:r>
      <w:r w:rsidRPr="001A7F22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2561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ผู้ถือหุ้นมีมติอนุมัติการจ่ายเงินปันผลจากผลการดำเนินงานปี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 xml:space="preserve">2559 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และ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2560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ในอัตราหุ้นละ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0.08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บาท และอัตราหุ้นละ </w:t>
      </w:r>
      <w:r w:rsidR="000A7670">
        <w:rPr>
          <w:rFonts w:ascii="Angsana New" w:hAnsi="Angsana New"/>
          <w:spacing w:val="-2"/>
          <w:sz w:val="30"/>
          <w:szCs w:val="30"/>
          <w:lang w:val="en-US"/>
        </w:rPr>
        <w:t xml:space="preserve">0.92 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บาทตามลำดับ รวมเป็นอัตร</w:t>
      </w:r>
      <w:r w:rsidRPr="001A7F22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Pr="001A7F22">
        <w:rPr>
          <w:rFonts w:ascii="Angsana New" w:hAnsi="Angsana New"/>
          <w:sz w:val="30"/>
          <w:szCs w:val="30"/>
          <w:lang w:val="en-US"/>
        </w:rPr>
        <w:br/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หุ้นละ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บาท เป็นจำนวนเงินรวม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360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 เงินปันผลดังกล่าวจ่ายให้แก่ผู้ถือหุ้นในวันที่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18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2561</w:t>
      </w:r>
    </w:p>
    <w:p w:rsidR="00DD5973" w:rsidRDefault="00054E19" w:rsidP="00E17612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>1</w:t>
      </w:r>
      <w:r w:rsidR="0016165C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1</w:t>
      </w:r>
      <w:r w:rsidR="00A63430" w:rsidRPr="00E1761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DD5973" w:rsidRPr="00E17612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:rsidR="00EC75E5" w:rsidRPr="0075253D" w:rsidRDefault="00EC75E5" w:rsidP="00E17612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6750"/>
        <w:gridCol w:w="2430"/>
      </w:tblGrid>
      <w:tr w:rsidR="00CD133C" w:rsidRPr="00495B06" w:rsidTr="000E1985">
        <w:tc>
          <w:tcPr>
            <w:tcW w:w="6750" w:type="dxa"/>
          </w:tcPr>
          <w:p w:rsidR="00CD133C" w:rsidRPr="00495B06" w:rsidRDefault="00CD133C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D133C" w:rsidRPr="000E1985" w:rsidRDefault="00CD133C" w:rsidP="00CD133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3C4C02" w:rsidRPr="00495B06" w:rsidTr="000E1985">
        <w:tc>
          <w:tcPr>
            <w:tcW w:w="6750" w:type="dxa"/>
          </w:tcPr>
          <w:p w:rsidR="003C4C02" w:rsidRPr="00495B06" w:rsidRDefault="003C4C02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3C4C02" w:rsidRPr="000E1985" w:rsidRDefault="003C4C02" w:rsidP="00CD133C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0E1985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/</w:t>
            </w:r>
          </w:p>
        </w:tc>
      </w:tr>
      <w:tr w:rsidR="00CD133C" w:rsidRPr="00495B06" w:rsidTr="000E1985">
        <w:tc>
          <w:tcPr>
            <w:tcW w:w="6750" w:type="dxa"/>
          </w:tcPr>
          <w:p w:rsidR="00CD133C" w:rsidRPr="00495B06" w:rsidRDefault="00CD133C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D133C" w:rsidRPr="000E1985" w:rsidRDefault="00CD133C" w:rsidP="00CD133C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C4C02" w:rsidRPr="00495B06" w:rsidTr="000E1985">
        <w:tc>
          <w:tcPr>
            <w:tcW w:w="6750" w:type="dxa"/>
          </w:tcPr>
          <w:p w:rsidR="003C4C02" w:rsidRPr="00495B06" w:rsidRDefault="003C4C02" w:rsidP="00621832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3C4C02" w:rsidRPr="00375BC5" w:rsidRDefault="003520B8" w:rsidP="00CD133C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CD133C" w:rsidRPr="00495B06" w:rsidTr="000E1985">
        <w:tc>
          <w:tcPr>
            <w:tcW w:w="6750" w:type="dxa"/>
          </w:tcPr>
          <w:p w:rsidR="00CD133C" w:rsidRPr="00495B06" w:rsidRDefault="00CD133C" w:rsidP="005D507B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 30 มิถุนายน 2562</w:t>
            </w:r>
          </w:p>
        </w:tc>
        <w:tc>
          <w:tcPr>
            <w:tcW w:w="2430" w:type="dxa"/>
          </w:tcPr>
          <w:p w:rsidR="00CD133C" w:rsidRPr="00495B06" w:rsidRDefault="00CD133C" w:rsidP="005D507B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33C" w:rsidRPr="00495B06" w:rsidTr="000E1985">
        <w:tc>
          <w:tcPr>
            <w:tcW w:w="6750" w:type="dxa"/>
          </w:tcPr>
          <w:p w:rsidR="00CD133C" w:rsidRPr="00495B06" w:rsidRDefault="00CD133C" w:rsidP="005D507B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</w:tcPr>
          <w:p w:rsidR="00CD133C" w:rsidRPr="00495B06" w:rsidRDefault="00CD133C" w:rsidP="005D507B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33C" w:rsidRPr="00495B06" w:rsidTr="000E1985">
        <w:tc>
          <w:tcPr>
            <w:tcW w:w="6750" w:type="dxa"/>
          </w:tcPr>
          <w:p w:rsidR="00CD133C" w:rsidRPr="00495B06" w:rsidRDefault="00CD133C" w:rsidP="005D507B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430" w:type="dxa"/>
            <w:shd w:val="clear" w:color="auto" w:fill="auto"/>
          </w:tcPr>
          <w:p w:rsidR="00CD133C" w:rsidRPr="00495B06" w:rsidRDefault="00CD133C" w:rsidP="005D507B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33C" w:rsidRPr="00495B06" w:rsidTr="000E1985">
        <w:tc>
          <w:tcPr>
            <w:tcW w:w="6750" w:type="dxa"/>
          </w:tcPr>
          <w:p w:rsidR="00CD133C" w:rsidRPr="00B53B36" w:rsidRDefault="00CD133C" w:rsidP="005D507B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3B3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:rsidR="00CD133C" w:rsidRPr="00495B06" w:rsidRDefault="002B393B" w:rsidP="002B393B">
            <w:pPr>
              <w:tabs>
                <w:tab w:val="decimal" w:pos="1134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856B53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</w:tr>
      <w:tr w:rsidR="00CD133C" w:rsidRPr="00495B06" w:rsidTr="000E1985">
        <w:tc>
          <w:tcPr>
            <w:tcW w:w="6750" w:type="dxa"/>
          </w:tcPr>
          <w:p w:rsidR="00CD133C" w:rsidRPr="00495B06" w:rsidRDefault="00CD133C" w:rsidP="005D507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133C" w:rsidRPr="00050F9F" w:rsidRDefault="00856B53" w:rsidP="002B393B">
            <w:pPr>
              <w:tabs>
                <w:tab w:val="decimal" w:pos="1145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9,752</w:t>
            </w:r>
          </w:p>
        </w:tc>
      </w:tr>
      <w:tr w:rsidR="00CD133C" w:rsidRPr="0016165C" w:rsidTr="000E1985">
        <w:tc>
          <w:tcPr>
            <w:tcW w:w="6750" w:type="dxa"/>
          </w:tcPr>
          <w:p w:rsidR="00CD133C" w:rsidRPr="0016165C" w:rsidRDefault="00CD133C" w:rsidP="005D507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:rsidR="00CD133C" w:rsidRPr="0016165C" w:rsidRDefault="00CD133C" w:rsidP="005D507B">
            <w:pPr>
              <w:tabs>
                <w:tab w:val="decimal" w:pos="1134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33C" w:rsidRPr="00495B06" w:rsidTr="000E1985">
        <w:tc>
          <w:tcPr>
            <w:tcW w:w="6750" w:type="dxa"/>
          </w:tcPr>
          <w:p w:rsidR="00CD133C" w:rsidRDefault="00CD133C" w:rsidP="005D507B">
            <w:pPr>
              <w:pStyle w:val="BodyText"/>
              <w:spacing w:after="0" w:line="38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CD133C" w:rsidRPr="00495B06" w:rsidRDefault="00CD133C" w:rsidP="005D507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</w:tc>
        <w:tc>
          <w:tcPr>
            <w:tcW w:w="2430" w:type="dxa"/>
            <w:shd w:val="clear" w:color="auto" w:fill="auto"/>
          </w:tcPr>
          <w:p w:rsidR="00CD133C" w:rsidRPr="00495B06" w:rsidRDefault="00CD133C" w:rsidP="005D507B">
            <w:pPr>
              <w:tabs>
                <w:tab w:val="decimal" w:pos="114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33C" w:rsidRPr="00495B06" w:rsidTr="000E1985">
        <w:tc>
          <w:tcPr>
            <w:tcW w:w="6750" w:type="dxa"/>
          </w:tcPr>
          <w:p w:rsidR="00CD133C" w:rsidRPr="00694616" w:rsidRDefault="00CD133C" w:rsidP="005D507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30" w:type="dxa"/>
            <w:shd w:val="clear" w:color="auto" w:fill="auto"/>
          </w:tcPr>
          <w:p w:rsidR="00CD133C" w:rsidRPr="00495B06" w:rsidRDefault="00B9369B" w:rsidP="00B9369B">
            <w:pPr>
              <w:tabs>
                <w:tab w:val="decimal" w:pos="1155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CD133C" w:rsidRPr="00495B06" w:rsidTr="000E1985">
        <w:tc>
          <w:tcPr>
            <w:tcW w:w="6750" w:type="dxa"/>
          </w:tcPr>
          <w:p w:rsidR="00CD133C" w:rsidRPr="00495B06" w:rsidRDefault="00CD133C" w:rsidP="005D507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:rsidR="00CD133C" w:rsidRPr="00495B06" w:rsidRDefault="00B9369B" w:rsidP="00856B53">
            <w:pPr>
              <w:tabs>
                <w:tab w:val="decimal" w:pos="1155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</w:p>
        </w:tc>
      </w:tr>
      <w:tr w:rsidR="00CD133C" w:rsidRPr="00495B06" w:rsidTr="000E1985">
        <w:tc>
          <w:tcPr>
            <w:tcW w:w="6750" w:type="dxa"/>
          </w:tcPr>
          <w:p w:rsidR="00CD133C" w:rsidRPr="00495B06" w:rsidRDefault="00CD133C" w:rsidP="005D507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133C" w:rsidRPr="00050F9F" w:rsidRDefault="00856B53" w:rsidP="00856B53">
            <w:pPr>
              <w:tabs>
                <w:tab w:val="decimal" w:pos="1145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1,171</w:t>
            </w:r>
          </w:p>
        </w:tc>
      </w:tr>
      <w:tr w:rsidR="00CD133C" w:rsidRPr="00495B06" w:rsidTr="000E1985">
        <w:tc>
          <w:tcPr>
            <w:tcW w:w="6750" w:type="dxa"/>
          </w:tcPr>
          <w:p w:rsidR="00CD133C" w:rsidRPr="00495B06" w:rsidRDefault="00CD133C" w:rsidP="005D507B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:rsidR="00CD133C" w:rsidRPr="00495B06" w:rsidRDefault="00CD133C" w:rsidP="005D507B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33C" w:rsidRPr="00495B06" w:rsidTr="000E1985">
        <w:tc>
          <w:tcPr>
            <w:tcW w:w="6750" w:type="dxa"/>
          </w:tcPr>
          <w:p w:rsidR="00CD133C" w:rsidRPr="00495B06" w:rsidRDefault="00CD133C" w:rsidP="005D507B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430" w:type="dxa"/>
            <w:shd w:val="clear" w:color="auto" w:fill="auto"/>
          </w:tcPr>
          <w:p w:rsidR="00CD133C" w:rsidRPr="00495B06" w:rsidRDefault="00CD133C" w:rsidP="005D507B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133C" w:rsidRPr="00495B06" w:rsidTr="000E1985">
        <w:tc>
          <w:tcPr>
            <w:tcW w:w="6750" w:type="dxa"/>
          </w:tcPr>
          <w:p w:rsidR="00CD133C" w:rsidRPr="00495B06" w:rsidRDefault="00CD133C" w:rsidP="005D507B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</w:tcPr>
          <w:p w:rsidR="00CD133C" w:rsidRPr="000233FC" w:rsidRDefault="00856B53" w:rsidP="003A25F1">
            <w:pPr>
              <w:tabs>
                <w:tab w:val="decimal" w:pos="1691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4,593</w:t>
            </w:r>
          </w:p>
        </w:tc>
      </w:tr>
    </w:tbl>
    <w:p w:rsidR="00BA70F3" w:rsidRDefault="00BA70F3" w:rsidP="00EB0FFA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:rsidR="00DD5973" w:rsidRPr="00345DA7" w:rsidRDefault="00DD5973" w:rsidP="00EB0FFA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345DA7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:rsidR="00DD5973" w:rsidRPr="00EC75E5" w:rsidRDefault="00DD5973" w:rsidP="00DD5973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1020E" w:rsidRDefault="00DD5973" w:rsidP="00073718">
      <w:pPr>
        <w:spacing w:line="240" w:lineRule="auto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โดยมีเงินฝากธนาคารใช้เป็นหลักประกัน</w:t>
      </w:r>
      <w:r w:rsidRPr="00345DA7">
        <w:rPr>
          <w:rFonts w:ascii="Angsana New" w:hAnsi="Angsana New"/>
          <w:i/>
          <w:iCs/>
          <w:sz w:val="30"/>
          <w:szCs w:val="30"/>
        </w:rPr>
        <w:t>(</w:t>
      </w:r>
      <w:r w:rsidRPr="00345DA7">
        <w:rPr>
          <w:rFonts w:ascii="Angsana New" w:hAnsi="Angsana New"/>
          <w:i/>
          <w:iCs/>
          <w:sz w:val="30"/>
          <w:szCs w:val="30"/>
          <w:cs/>
        </w:rPr>
        <w:t xml:space="preserve">ดูหมายเหตุ </w:t>
      </w:r>
      <w:r w:rsidRPr="00345DA7">
        <w:rPr>
          <w:rFonts w:ascii="Angsana New" w:hAnsi="Angsana New"/>
          <w:i/>
          <w:iCs/>
          <w:sz w:val="30"/>
          <w:szCs w:val="30"/>
        </w:rPr>
        <w:t>4</w:t>
      </w:r>
      <w:r w:rsidRPr="00345DA7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:rsidR="00A546B4" w:rsidRDefault="00A546B4" w:rsidP="00073718">
      <w:pPr>
        <w:spacing w:line="240" w:lineRule="auto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815296" w:rsidRDefault="00815296" w:rsidP="00815296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12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ab/>
        <w:t>มาตรฐานการรายงานทางการเงินที่ยังไม่ได้ใช้</w:t>
      </w:r>
    </w:p>
    <w:p w:rsidR="00815296" w:rsidRDefault="00815296" w:rsidP="00815296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815296" w:rsidRDefault="00815296" w:rsidP="00EF55A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2BDE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1C7CD5">
        <w:rPr>
          <w:rFonts w:ascii="Angsana New" w:hAnsi="Angsana New" w:hint="cs"/>
          <w:sz w:val="30"/>
          <w:szCs w:val="30"/>
          <w:cs/>
        </w:rPr>
        <w:t>ซึ่ง</w:t>
      </w:r>
      <w:r w:rsidRPr="008C2BDE">
        <w:rPr>
          <w:rFonts w:ascii="Angsana New" w:hAnsi="Angsana New"/>
          <w:sz w:val="30"/>
          <w:szCs w:val="30"/>
          <w:cs/>
        </w:rPr>
        <w:t>เกี่ยวกับการดำเนินงานของบริษัท</w:t>
      </w:r>
      <w:r w:rsidRPr="008C2BDE">
        <w:rPr>
          <w:rFonts w:ascii="Angsana New" w:hAnsi="Angsana New"/>
          <w:sz w:val="30"/>
          <w:szCs w:val="30"/>
        </w:rPr>
        <w:t> </w:t>
      </w:r>
      <w:r w:rsidR="001C7CD5">
        <w:rPr>
          <w:rFonts w:ascii="Angsana New" w:hAnsi="Angsana New" w:hint="cs"/>
          <w:sz w:val="30"/>
          <w:szCs w:val="30"/>
          <w:cs/>
        </w:rPr>
        <w:t>และ</w:t>
      </w:r>
      <w:r w:rsidRPr="008C2BDE">
        <w:rPr>
          <w:rFonts w:ascii="Angsana New" w:hAnsi="Angsana New"/>
          <w:sz w:val="30"/>
          <w:szCs w:val="30"/>
          <w:cs/>
        </w:rPr>
        <w:t>คาดว่าจะมีผลกระทบที่มีสาระสำคัญต่องบการเงินที่แสด</w:t>
      </w:r>
      <w:r>
        <w:rPr>
          <w:rFonts w:ascii="Angsana New" w:hAnsi="Angsana New"/>
          <w:sz w:val="30"/>
          <w:szCs w:val="30"/>
          <w:cs/>
        </w:rPr>
        <w:t>งเงินลงทุนตามวิธีส่วนได้เสีย</w:t>
      </w:r>
      <w:r w:rsidR="00EF55A5"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>และ</w:t>
      </w:r>
      <w:r w:rsidRPr="008C2BD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EF55A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C2BDE">
        <w:rPr>
          <w:rFonts w:ascii="Angsana New" w:hAnsi="Angsana New"/>
          <w:sz w:val="30"/>
          <w:szCs w:val="30"/>
          <w:cs/>
        </w:rPr>
        <w:t xml:space="preserve">เมื่อนำมาถือปฏิบัติเป็นครั้งแรก </w:t>
      </w:r>
      <w:r w:rsidR="001C7CD5">
        <w:rPr>
          <w:rFonts w:ascii="Angsana New" w:hAnsi="Angsana New" w:hint="cs"/>
          <w:sz w:val="30"/>
          <w:szCs w:val="30"/>
          <w:cs/>
        </w:rPr>
        <w:t>โดย</w:t>
      </w:r>
      <w:r w:rsidRPr="008C2BDE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8C2BDE">
        <w:rPr>
          <w:rFonts w:ascii="Angsana New" w:hAnsi="Angsana New"/>
          <w:sz w:val="30"/>
          <w:szCs w:val="30"/>
        </w:rPr>
        <w:t> </w:t>
      </w:r>
      <w:r w:rsidRPr="008C2BDE">
        <w:rPr>
          <w:rFonts w:ascii="Angsana New" w:hAnsi="Angsana New"/>
          <w:sz w:val="30"/>
          <w:szCs w:val="30"/>
          <w:cs/>
        </w:rPr>
        <w:t>1</w:t>
      </w:r>
      <w:r w:rsidRPr="008C2BDE">
        <w:rPr>
          <w:rFonts w:ascii="Angsana New" w:hAnsi="Angsana New"/>
          <w:sz w:val="30"/>
          <w:szCs w:val="30"/>
        </w:rPr>
        <w:t> </w:t>
      </w:r>
      <w:r w:rsidRPr="008C2BDE"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  <w:cs/>
        </w:rPr>
        <w:t>2563 มีดั</w:t>
      </w:r>
      <w:r w:rsidRPr="008C2BDE">
        <w:rPr>
          <w:rFonts w:ascii="Angsana New" w:hAnsi="Angsana New"/>
          <w:sz w:val="30"/>
          <w:szCs w:val="30"/>
          <w:cs/>
        </w:rPr>
        <w:t>งต่อไปนี้</w:t>
      </w:r>
      <w:r w:rsidRPr="008C2BDE">
        <w:rPr>
          <w:rFonts w:ascii="Angsana New" w:hAnsi="Angsana New"/>
          <w:sz w:val="30"/>
          <w:szCs w:val="30"/>
        </w:rPr>
        <w:t> </w:t>
      </w:r>
    </w:p>
    <w:p w:rsidR="00815296" w:rsidRPr="00165B02" w:rsidRDefault="00815296" w:rsidP="00815296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tbl>
      <w:tblPr>
        <w:tblW w:w="0" w:type="auto"/>
        <w:tblInd w:w="558" w:type="dxa"/>
        <w:tblLook w:val="04A0"/>
      </w:tblPr>
      <w:tblGrid>
        <w:gridCol w:w="3870"/>
        <w:gridCol w:w="4719"/>
      </w:tblGrid>
      <w:tr w:rsidR="00815296" w:rsidRPr="00165B02" w:rsidTr="00656134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:rsidR="00815296" w:rsidRPr="00165B02" w:rsidRDefault="00815296" w:rsidP="0065613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65B0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719" w:type="dxa"/>
            <w:shd w:val="clear" w:color="auto" w:fill="auto"/>
            <w:vAlign w:val="bottom"/>
          </w:tcPr>
          <w:p w:rsidR="00815296" w:rsidRPr="00165B02" w:rsidRDefault="00815296" w:rsidP="00656134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65B0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15296" w:rsidRPr="00165B02" w:rsidTr="00656134">
        <w:tc>
          <w:tcPr>
            <w:tcW w:w="3870" w:type="dxa"/>
            <w:shd w:val="clear" w:color="auto" w:fill="auto"/>
          </w:tcPr>
          <w:p w:rsidR="00815296" w:rsidRPr="00165B02" w:rsidRDefault="00815296" w:rsidP="00656134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65B0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65B02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719" w:type="dxa"/>
            <w:shd w:val="clear" w:color="auto" w:fill="auto"/>
          </w:tcPr>
          <w:p w:rsidR="00815296" w:rsidRPr="00165B02" w:rsidRDefault="00815296" w:rsidP="00656134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815296" w:rsidRPr="00165B02" w:rsidTr="00656134">
        <w:tc>
          <w:tcPr>
            <w:tcW w:w="3870" w:type="dxa"/>
            <w:shd w:val="clear" w:color="auto" w:fill="auto"/>
          </w:tcPr>
          <w:p w:rsidR="00815296" w:rsidRPr="00165B02" w:rsidRDefault="00815296" w:rsidP="00656134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719" w:type="dxa"/>
            <w:shd w:val="clear" w:color="auto" w:fill="auto"/>
          </w:tcPr>
          <w:p w:rsidR="00815296" w:rsidRPr="00165B02" w:rsidRDefault="00815296" w:rsidP="00656134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15296" w:rsidRPr="00165B02" w:rsidTr="00656134">
        <w:tc>
          <w:tcPr>
            <w:tcW w:w="3870" w:type="dxa"/>
            <w:shd w:val="clear" w:color="auto" w:fill="auto"/>
          </w:tcPr>
          <w:p w:rsidR="00815296" w:rsidRPr="000D7206" w:rsidRDefault="00815296" w:rsidP="00656134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D720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D7206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719" w:type="dxa"/>
            <w:shd w:val="clear" w:color="auto" w:fill="auto"/>
          </w:tcPr>
          <w:p w:rsidR="00815296" w:rsidRPr="000D7206" w:rsidRDefault="00815296" w:rsidP="00656134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D7206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815296" w:rsidRPr="00165B02" w:rsidTr="00656134">
        <w:tc>
          <w:tcPr>
            <w:tcW w:w="3870" w:type="dxa"/>
            <w:shd w:val="clear" w:color="auto" w:fill="auto"/>
          </w:tcPr>
          <w:p w:rsidR="00815296" w:rsidRPr="00165B02" w:rsidRDefault="00815296" w:rsidP="00656134">
            <w:pPr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719" w:type="dxa"/>
            <w:shd w:val="clear" w:color="auto" w:fill="auto"/>
          </w:tcPr>
          <w:p w:rsidR="00815296" w:rsidRPr="00165B02" w:rsidRDefault="00815296" w:rsidP="0065613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815296" w:rsidRPr="00165B02" w:rsidTr="00656134">
        <w:tc>
          <w:tcPr>
            <w:tcW w:w="3870" w:type="dxa"/>
            <w:shd w:val="clear" w:color="auto" w:fill="auto"/>
          </w:tcPr>
          <w:p w:rsidR="00815296" w:rsidRPr="00165B02" w:rsidRDefault="00815296" w:rsidP="00656134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719" w:type="dxa"/>
            <w:shd w:val="clear" w:color="auto" w:fill="auto"/>
          </w:tcPr>
          <w:p w:rsidR="00815296" w:rsidRPr="00165B02" w:rsidRDefault="00815296" w:rsidP="00656134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15296" w:rsidRPr="00165B02" w:rsidTr="00656134">
        <w:tc>
          <w:tcPr>
            <w:tcW w:w="3870" w:type="dxa"/>
            <w:shd w:val="clear" w:color="auto" w:fill="auto"/>
          </w:tcPr>
          <w:p w:rsidR="00815296" w:rsidRPr="00165B02" w:rsidRDefault="00815296" w:rsidP="00656134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719" w:type="dxa"/>
            <w:shd w:val="clear" w:color="auto" w:fill="auto"/>
          </w:tcPr>
          <w:p w:rsidR="00815296" w:rsidRDefault="00815296" w:rsidP="0065613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15296" w:rsidRPr="00165B02" w:rsidRDefault="00815296" w:rsidP="0065613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15296" w:rsidRPr="00165B02" w:rsidRDefault="00815296" w:rsidP="0081529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5B02">
        <w:rPr>
          <w:rFonts w:ascii="Angsana New" w:hAnsi="Angsana New"/>
          <w:i/>
          <w:iCs/>
          <w:sz w:val="30"/>
          <w:szCs w:val="30"/>
        </w:rPr>
        <w:t xml:space="preserve">* </w:t>
      </w:r>
      <w:r w:rsidR="000F499E" w:rsidRPr="000F499E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15296" w:rsidRPr="00EF098D" w:rsidRDefault="00815296" w:rsidP="00815296">
      <w:pPr>
        <w:spacing w:line="240" w:lineRule="auto"/>
        <w:ind w:left="540"/>
        <w:jc w:val="thaiDistribute"/>
        <w:rPr>
          <w:rFonts w:ascii="Angsana New" w:hAnsi="Angsana New"/>
        </w:rPr>
      </w:pPr>
    </w:p>
    <w:p w:rsidR="00815296" w:rsidRPr="00165B02" w:rsidRDefault="00815296" w:rsidP="00815296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65B0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15296" w:rsidRPr="00EF098D" w:rsidRDefault="00815296" w:rsidP="008152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2"/>
        </w:rPr>
      </w:pPr>
    </w:p>
    <w:p w:rsidR="00815296" w:rsidRDefault="000F499E" w:rsidP="00815296">
      <w:pPr>
        <w:spacing w:line="240" w:lineRule="auto"/>
        <w:ind w:left="900" w:right="-4"/>
        <w:jc w:val="thaiDistribute"/>
        <w:rPr>
          <w:rFonts w:ascii="Angsana New" w:hAnsi="Angsana New"/>
          <w:sz w:val="30"/>
          <w:szCs w:val="30"/>
          <w:lang w:val="en-US"/>
        </w:rPr>
      </w:pPr>
      <w:r w:rsidRPr="000F499E">
        <w:rPr>
          <w:rFonts w:ascii="Angsana New" w:hAnsi="Angsana New" w:hint="cs"/>
          <w:sz w:val="30"/>
          <w:szCs w:val="30"/>
          <w:cs/>
          <w:lang w:val="en-US"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การวัดมูลค่าการด้อยค่าและการตัดรายการรวมถึงหลักการบัญชีของอนุพันธ์และการบัญชีป้องกันความเสี่ยงเมื่อมาตรฐานการรายงานทางการเงินกลุ่มนี้มีผลบังคับใช้จะทำให้มาตรฐานการบัญชี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0F499E" w:rsidRDefault="000F499E" w:rsidP="00815296">
      <w:pPr>
        <w:spacing w:line="240" w:lineRule="auto"/>
        <w:ind w:left="900" w:right="-4"/>
        <w:jc w:val="thaiDistribute"/>
        <w:rPr>
          <w:rFonts w:ascii="Angsana New" w:hAnsi="Angsana New"/>
        </w:rPr>
      </w:pPr>
    </w:p>
    <w:p w:rsidR="00815296" w:rsidRPr="000D7206" w:rsidRDefault="00815296" w:rsidP="00815296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0D720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D720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D720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815296" w:rsidRPr="00EF098D" w:rsidRDefault="00815296" w:rsidP="0081529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highlight w:val="cyan"/>
        </w:rPr>
      </w:pPr>
    </w:p>
    <w:p w:rsidR="0036478D" w:rsidRDefault="000F499E" w:rsidP="0036478D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0F499E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มาตรฐานการรายงานทางการเงินฉบับที่</w:t>
      </w:r>
      <w:r w:rsidRPr="000F499E">
        <w:rPr>
          <w:rFonts w:asciiTheme="majorBidi" w:hAnsiTheme="majorBidi"/>
          <w:sz w:val="30"/>
          <w:szCs w:val="30"/>
          <w:cs/>
        </w:rPr>
        <w:t xml:space="preserve"> 16 </w:t>
      </w:r>
      <w:r w:rsidRPr="000F499E">
        <w:rPr>
          <w:rFonts w:asciiTheme="majorBidi" w:hAnsiTheme="majorBidi" w:hint="cs"/>
          <w:sz w:val="30"/>
          <w:szCs w:val="30"/>
          <w:cs/>
        </w:rPr>
        <w:t>ได้นำเสนอวิธีการบัญชีเดียวสำหรับผู้เช่าโดยผู้เช่าต้องรับรู้สินทรัพย์สิทธิการใช้และหนี้สินตามสัญญาเช่าซึ่งยกเว้นการรับรู้รายการสำหรับสัญญาเช่าระยะสั้นหรือสินทรัพย์อ้างอิงนั้นมีมูลค่าต่ำเมื่อมาตรฐานการรายงานทางการเงินฉบับนี้มีผลบังคับใช้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0F499E" w:rsidRPr="00A479B4" w:rsidRDefault="000F499E" w:rsidP="0036478D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highlight w:val="yellow"/>
        </w:rPr>
      </w:pPr>
    </w:p>
    <w:p w:rsidR="00A479B4" w:rsidRDefault="00B552A0" w:rsidP="00EF55A5">
      <w:pPr>
        <w:spacing w:line="240" w:lineRule="auto"/>
        <w:ind w:left="900" w:right="-4"/>
        <w:jc w:val="thaiDistribute"/>
        <w:rPr>
          <w:rFonts w:ascii="Angsana New" w:hAnsi="Angsana New"/>
          <w:color w:val="000000"/>
          <w:spacing w:val="2"/>
          <w:sz w:val="30"/>
          <w:szCs w:val="30"/>
          <w:lang w:val="en-US"/>
        </w:rPr>
      </w:pPr>
      <w:r w:rsidRPr="00B552A0">
        <w:rPr>
          <w:rFonts w:ascii="Angsana New" w:hAnsi="Angsana New" w:hint="cs"/>
          <w:color w:val="000000"/>
          <w:spacing w:val="2"/>
          <w:sz w:val="30"/>
          <w:szCs w:val="30"/>
          <w:cs/>
          <w:lang w:val="en-US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B552A0" w:rsidRDefault="00B552A0" w:rsidP="00EF55A5">
      <w:pPr>
        <w:spacing w:line="240" w:lineRule="auto"/>
        <w:ind w:left="900" w:right="-4"/>
        <w:jc w:val="thaiDistribute"/>
        <w:rPr>
          <w:rFonts w:ascii="Angsana New" w:hAnsi="Angsana New"/>
          <w:color w:val="000000"/>
          <w:spacing w:val="2"/>
          <w:sz w:val="30"/>
          <w:szCs w:val="30"/>
          <w:lang w:val="en-US"/>
        </w:rPr>
      </w:pPr>
    </w:p>
    <w:p w:rsidR="00B552A0" w:rsidRDefault="00B552A0" w:rsidP="00EF55A5">
      <w:pPr>
        <w:spacing w:line="240" w:lineRule="auto"/>
        <w:ind w:left="900" w:right="-4"/>
        <w:jc w:val="thaiDistribute"/>
        <w:rPr>
          <w:rFonts w:ascii="Angsana New" w:hAnsi="Angsana New"/>
          <w:color w:val="000000"/>
          <w:spacing w:val="2"/>
          <w:sz w:val="30"/>
          <w:szCs w:val="30"/>
          <w:lang w:val="en-US"/>
        </w:rPr>
      </w:pPr>
    </w:p>
    <w:p w:rsidR="00B552A0" w:rsidRDefault="00B552A0" w:rsidP="00EF55A5">
      <w:pPr>
        <w:spacing w:line="240" w:lineRule="auto"/>
        <w:ind w:left="900" w:right="-4"/>
        <w:jc w:val="thaiDistribute"/>
        <w:rPr>
          <w:rFonts w:ascii="Angsana New" w:hAnsi="Angsana New"/>
          <w:color w:val="000000"/>
          <w:spacing w:val="2"/>
          <w:sz w:val="30"/>
          <w:szCs w:val="30"/>
          <w:lang w:val="en-US"/>
        </w:rPr>
      </w:pPr>
    </w:p>
    <w:p w:rsidR="00B552A0" w:rsidRPr="00EF098D" w:rsidRDefault="00B552A0" w:rsidP="00EF55A5">
      <w:pPr>
        <w:spacing w:line="240" w:lineRule="auto"/>
        <w:ind w:left="900" w:right="-4"/>
        <w:jc w:val="thaiDistribute"/>
        <w:rPr>
          <w:rFonts w:ascii="Angsana New" w:hAnsi="Angsana New"/>
          <w:color w:val="000000"/>
          <w:spacing w:val="2"/>
          <w:sz w:val="30"/>
          <w:szCs w:val="30"/>
          <w:lang w:val="en-US"/>
        </w:rPr>
      </w:pPr>
    </w:p>
    <w:p w:rsidR="00B40260" w:rsidRDefault="00B40260" w:rsidP="00B40260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lastRenderedPageBreak/>
        <w:t>13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ab/>
        <w:t>การจัดประเภทรายการใหม่</w:t>
      </w:r>
    </w:p>
    <w:p w:rsidR="00CE3CAF" w:rsidRDefault="00CE3CAF" w:rsidP="00CE3CAF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0D120D" w:rsidRDefault="000D120D" w:rsidP="000D120D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รายการบางรายการ</w:t>
      </w:r>
      <w:r>
        <w:rPr>
          <w:rFonts w:ascii="Angsana New" w:hAnsi="Angsana New" w:hint="cs"/>
          <w:sz w:val="30"/>
          <w:szCs w:val="30"/>
          <w:cs/>
        </w:rPr>
        <w:t xml:space="preserve">ในงบกำไรขาดทุนเบ็ดเสร็จสำหรับงวดสามเดือนและหกเดือนสิ้นสุดวันที่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723282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>
        <w:rPr>
          <w:rFonts w:ascii="Angsana New" w:hAnsi="Angsana New"/>
          <w:sz w:val="30"/>
          <w:szCs w:val="30"/>
          <w:cs/>
        </w:rPr>
        <w:t>ซึ่งรวมอยู่ในงบการเงิน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ระหว่างกาลปี </w:t>
      </w:r>
      <w:r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2 </w:t>
      </w:r>
      <w:r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เพื่อวัตถุประสงค์ในการเปรียบเทียบได้มีการจัดประเภทรายการใหม่เพื่อให้สอดคล้องกับการนำเสนองบการ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</w:t>
      </w:r>
      <w:r w:rsidRPr="0085581D"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F0002E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:rsidR="000D120D" w:rsidRPr="00A479B4" w:rsidRDefault="000D120D" w:rsidP="000D120D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4770"/>
        <w:gridCol w:w="1260"/>
        <w:gridCol w:w="270"/>
        <w:gridCol w:w="1350"/>
        <w:gridCol w:w="270"/>
        <w:gridCol w:w="1260"/>
      </w:tblGrid>
      <w:tr w:rsidR="000D120D" w:rsidRPr="00F0002E" w:rsidTr="00656134">
        <w:trPr>
          <w:tblHeader/>
        </w:trPr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5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0D120D" w:rsidRPr="00F0002E" w:rsidTr="00656134">
        <w:trPr>
          <w:tblHeader/>
        </w:trPr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</w:tc>
      </w:tr>
      <w:tr w:rsidR="000D120D" w:rsidRPr="00F0002E" w:rsidTr="00656134">
        <w:trPr>
          <w:tblHeader/>
        </w:trPr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F000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D120D" w:rsidRPr="00F0002E" w:rsidTr="00656134">
        <w:trPr>
          <w:trHeight w:val="577"/>
          <w:tblHeader/>
        </w:trPr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D120D" w:rsidRPr="00F0002E" w:rsidRDefault="000D120D" w:rsidP="0065613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0D120D" w:rsidRPr="00F0002E" w:rsidTr="00656134">
        <w:trPr>
          <w:trHeight w:val="245"/>
          <w:tblHeader/>
        </w:trPr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hideMark/>
          </w:tcPr>
          <w:p w:rsidR="000D120D" w:rsidRPr="00B60EAF" w:rsidRDefault="000D120D" w:rsidP="00656134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D120D" w:rsidRPr="00F0002E" w:rsidTr="00656134"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กำไรขาดุทนเบ็ดเสร็จ</w:t>
            </w:r>
          </w:p>
        </w:tc>
        <w:tc>
          <w:tcPr>
            <w:tcW w:w="1260" w:type="dxa"/>
          </w:tcPr>
          <w:p w:rsidR="000D120D" w:rsidRPr="00F0002E" w:rsidRDefault="000D120D" w:rsidP="00656134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20D" w:rsidRPr="001D4096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D120D" w:rsidRPr="001D4096" w:rsidRDefault="000D120D" w:rsidP="00656134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20D" w:rsidRPr="001D4096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D120D" w:rsidRPr="001D4096" w:rsidRDefault="000D120D" w:rsidP="00656134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120D" w:rsidRPr="00F0002E" w:rsidTr="00656134"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left="16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สำหรับสาม</w:t>
            </w:r>
            <w:r w:rsidR="00953F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232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</w:tcPr>
          <w:p w:rsidR="000D120D" w:rsidRPr="00F0002E" w:rsidRDefault="000D120D" w:rsidP="00656134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20D" w:rsidRPr="001D4096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D120D" w:rsidRPr="001D4096" w:rsidRDefault="000D120D" w:rsidP="00656134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20D" w:rsidRPr="001D4096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D120D" w:rsidRPr="001D4096" w:rsidRDefault="000D120D" w:rsidP="00656134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649C" w:rsidRPr="00F0002E" w:rsidTr="00656134">
        <w:tc>
          <w:tcPr>
            <w:tcW w:w="4770" w:type="dxa"/>
          </w:tcPr>
          <w:p w:rsidR="004F649C" w:rsidRPr="00496FAA" w:rsidRDefault="004F649C" w:rsidP="004F649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จากการขาย</w:t>
            </w:r>
          </w:p>
        </w:tc>
        <w:tc>
          <w:tcPr>
            <w:tcW w:w="1260" w:type="dxa"/>
          </w:tcPr>
          <w:p w:rsidR="004F649C" w:rsidRPr="00F0002E" w:rsidRDefault="004F649C" w:rsidP="004F649C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692,300)</w:t>
            </w:r>
          </w:p>
        </w:tc>
        <w:tc>
          <w:tcPr>
            <w:tcW w:w="270" w:type="dxa"/>
          </w:tcPr>
          <w:p w:rsidR="004F649C" w:rsidRPr="001D4096" w:rsidRDefault="004F649C" w:rsidP="004F649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F649C" w:rsidRPr="001D4096" w:rsidRDefault="004F649C" w:rsidP="004F649C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270" w:type="dxa"/>
          </w:tcPr>
          <w:p w:rsidR="004F649C" w:rsidRPr="001D4096" w:rsidRDefault="004F649C" w:rsidP="004F649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F649C" w:rsidRPr="001D4096" w:rsidRDefault="004F649C" w:rsidP="004F649C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(691,691)</w:t>
            </w:r>
          </w:p>
        </w:tc>
      </w:tr>
      <w:tr w:rsidR="004F649C" w:rsidRPr="00F0002E" w:rsidTr="00656134">
        <w:tc>
          <w:tcPr>
            <w:tcW w:w="4770" w:type="dxa"/>
          </w:tcPr>
          <w:p w:rsidR="004F649C" w:rsidRPr="00496FAA" w:rsidRDefault="004F649C" w:rsidP="004F649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:rsidR="004F649C" w:rsidRPr="0002533B" w:rsidRDefault="004F649C" w:rsidP="004F649C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457,668</w:t>
            </w:r>
          </w:p>
        </w:tc>
        <w:tc>
          <w:tcPr>
            <w:tcW w:w="270" w:type="dxa"/>
          </w:tcPr>
          <w:p w:rsidR="004F649C" w:rsidRPr="0002533B" w:rsidRDefault="004F649C" w:rsidP="004F649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F649C" w:rsidRPr="0002533B" w:rsidRDefault="004F649C" w:rsidP="004F649C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1,826</w:t>
            </w:r>
          </w:p>
        </w:tc>
        <w:tc>
          <w:tcPr>
            <w:tcW w:w="270" w:type="dxa"/>
          </w:tcPr>
          <w:p w:rsidR="004F649C" w:rsidRPr="0002533B" w:rsidRDefault="004F649C" w:rsidP="004F649C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F649C" w:rsidRPr="0002533B" w:rsidRDefault="004F649C" w:rsidP="004F649C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459,494</w:t>
            </w:r>
          </w:p>
        </w:tc>
      </w:tr>
      <w:tr w:rsidR="000D120D" w:rsidRPr="00F0002E" w:rsidTr="00656134">
        <w:tc>
          <w:tcPr>
            <w:tcW w:w="4770" w:type="dxa"/>
            <w:hideMark/>
          </w:tcPr>
          <w:p w:rsidR="000D120D" w:rsidRPr="00496FAA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:rsidR="000D120D" w:rsidRPr="0002533B" w:rsidRDefault="004F649C" w:rsidP="00656134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61,505</w:t>
            </w:r>
          </w:p>
        </w:tc>
        <w:tc>
          <w:tcPr>
            <w:tcW w:w="270" w:type="dxa"/>
            <w:shd w:val="clear" w:color="auto" w:fill="auto"/>
          </w:tcPr>
          <w:p w:rsidR="000D120D" w:rsidRPr="0002533B" w:rsidRDefault="000D120D" w:rsidP="0065613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120D" w:rsidRPr="0002533B" w:rsidRDefault="004F649C" w:rsidP="00656134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(2,435)</w:t>
            </w:r>
          </w:p>
        </w:tc>
        <w:tc>
          <w:tcPr>
            <w:tcW w:w="270" w:type="dxa"/>
            <w:shd w:val="clear" w:color="auto" w:fill="auto"/>
          </w:tcPr>
          <w:p w:rsidR="000D120D" w:rsidRPr="0002533B" w:rsidRDefault="000D120D" w:rsidP="00656134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0D120D" w:rsidRPr="0002533B" w:rsidRDefault="004F649C" w:rsidP="00656134">
            <w:pPr>
              <w:pStyle w:val="BodyText"/>
              <w:spacing w:after="0"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59,070</w:t>
            </w:r>
          </w:p>
        </w:tc>
      </w:tr>
      <w:tr w:rsidR="000D120D" w:rsidRPr="00F0002E" w:rsidTr="00656134"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120D" w:rsidRPr="0002533B" w:rsidRDefault="000D120D" w:rsidP="0065613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120D" w:rsidRPr="0002533B" w:rsidRDefault="000D120D" w:rsidP="0065613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120D" w:rsidRPr="0002533B" w:rsidRDefault="000D120D" w:rsidP="00656134">
            <w:pPr>
              <w:pStyle w:val="BodyText"/>
              <w:tabs>
                <w:tab w:val="decimal" w:pos="927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D120D" w:rsidRPr="0002533B" w:rsidRDefault="000D120D" w:rsidP="0065613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120D" w:rsidRPr="0002533B" w:rsidRDefault="000D120D" w:rsidP="0065613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120D" w:rsidRPr="00F0002E" w:rsidTr="005D0115"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120D" w:rsidRPr="0002533B" w:rsidRDefault="000D120D" w:rsidP="0065613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120D" w:rsidRPr="0002533B" w:rsidRDefault="000D120D" w:rsidP="0065613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0D120D" w:rsidRDefault="000D120D" w:rsidP="00656134">
            <w:pPr>
              <w:pStyle w:val="BodyText"/>
              <w:tabs>
                <w:tab w:val="decimal" w:pos="927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20D" w:rsidRPr="0002533B" w:rsidRDefault="000D120D" w:rsidP="0065613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120D" w:rsidRPr="0002533B" w:rsidRDefault="000D120D" w:rsidP="0065613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120D" w:rsidRPr="00F0002E" w:rsidTr="00656134"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กำไรขาดุทนเบ็ดเสร็จ</w:t>
            </w:r>
          </w:p>
        </w:tc>
        <w:tc>
          <w:tcPr>
            <w:tcW w:w="1260" w:type="dxa"/>
          </w:tcPr>
          <w:p w:rsidR="000D120D" w:rsidRPr="00F0002E" w:rsidRDefault="000D120D" w:rsidP="00656134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20D" w:rsidRPr="001D4096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D120D" w:rsidRPr="001D4096" w:rsidRDefault="000D120D" w:rsidP="00656134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20D" w:rsidRPr="001D4096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D120D" w:rsidRPr="001D4096" w:rsidRDefault="000D120D" w:rsidP="00656134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120D" w:rsidRPr="00F0002E" w:rsidTr="00656134"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left="16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สำหรับหก</w:t>
            </w:r>
            <w:r w:rsidR="00953F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232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</w:tcPr>
          <w:p w:rsidR="000D120D" w:rsidRPr="00F0002E" w:rsidRDefault="000D120D" w:rsidP="00656134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20D" w:rsidRPr="001D4096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D120D" w:rsidRPr="001D4096" w:rsidRDefault="000D120D" w:rsidP="00656134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D120D" w:rsidRPr="001D4096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D120D" w:rsidRPr="001D4096" w:rsidRDefault="000D120D" w:rsidP="00656134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120D" w:rsidRPr="00F0002E" w:rsidTr="00656134">
        <w:tc>
          <w:tcPr>
            <w:tcW w:w="4770" w:type="dxa"/>
          </w:tcPr>
          <w:p w:rsidR="000D120D" w:rsidRPr="00496FAA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260" w:type="dxa"/>
          </w:tcPr>
          <w:p w:rsidR="004F649C" w:rsidRPr="0002533B" w:rsidRDefault="004F649C" w:rsidP="00656134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,40</w:t>
            </w:r>
            <w:r w:rsidR="004A2F9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,436)</w:t>
            </w:r>
          </w:p>
        </w:tc>
        <w:tc>
          <w:tcPr>
            <w:tcW w:w="270" w:type="dxa"/>
          </w:tcPr>
          <w:p w:rsidR="000D120D" w:rsidRPr="0002533B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D120D" w:rsidRPr="0002533B" w:rsidRDefault="004F649C" w:rsidP="00656134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(15)</w:t>
            </w:r>
          </w:p>
        </w:tc>
        <w:tc>
          <w:tcPr>
            <w:tcW w:w="270" w:type="dxa"/>
          </w:tcPr>
          <w:p w:rsidR="000D120D" w:rsidRPr="0002533B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D120D" w:rsidRPr="0002533B" w:rsidRDefault="004F649C" w:rsidP="00656134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(1,409,451)</w:t>
            </w:r>
          </w:p>
        </w:tc>
      </w:tr>
      <w:tr w:rsidR="004F649C" w:rsidRPr="00F0002E" w:rsidTr="00656134">
        <w:tc>
          <w:tcPr>
            <w:tcW w:w="4770" w:type="dxa"/>
          </w:tcPr>
          <w:p w:rsidR="004F649C" w:rsidRPr="00496FAA" w:rsidRDefault="004F649C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260" w:type="dxa"/>
          </w:tcPr>
          <w:p w:rsidR="004F649C" w:rsidRPr="0002533B" w:rsidRDefault="004F649C" w:rsidP="00656134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935,793</w:t>
            </w:r>
          </w:p>
        </w:tc>
        <w:tc>
          <w:tcPr>
            <w:tcW w:w="270" w:type="dxa"/>
          </w:tcPr>
          <w:p w:rsidR="004F649C" w:rsidRPr="0002533B" w:rsidRDefault="004F649C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F649C" w:rsidRPr="0002533B" w:rsidRDefault="004F649C" w:rsidP="00656134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8,741</w:t>
            </w:r>
          </w:p>
        </w:tc>
        <w:tc>
          <w:tcPr>
            <w:tcW w:w="270" w:type="dxa"/>
          </w:tcPr>
          <w:p w:rsidR="004F649C" w:rsidRPr="0002533B" w:rsidRDefault="004F649C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F649C" w:rsidRPr="0002533B" w:rsidRDefault="004F649C" w:rsidP="00656134">
            <w:pPr>
              <w:pStyle w:val="BodyText"/>
              <w:tabs>
                <w:tab w:val="decimal" w:pos="106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944,534</w:t>
            </w:r>
          </w:p>
        </w:tc>
      </w:tr>
      <w:tr w:rsidR="000D120D" w:rsidRPr="00F0002E" w:rsidTr="00656134">
        <w:tc>
          <w:tcPr>
            <w:tcW w:w="4770" w:type="dxa"/>
          </w:tcPr>
          <w:p w:rsidR="000D120D" w:rsidRPr="00496FAA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:rsidR="000D120D" w:rsidRPr="0002533B" w:rsidRDefault="004F649C" w:rsidP="00656134">
            <w:pPr>
              <w:pStyle w:val="BodyText"/>
              <w:tabs>
                <w:tab w:val="decimal" w:pos="1044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140,263</w:t>
            </w:r>
          </w:p>
        </w:tc>
        <w:tc>
          <w:tcPr>
            <w:tcW w:w="270" w:type="dxa"/>
          </w:tcPr>
          <w:p w:rsidR="000D120D" w:rsidRPr="0002533B" w:rsidRDefault="000D120D" w:rsidP="0065613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0D120D" w:rsidRPr="0002533B" w:rsidRDefault="004F649C" w:rsidP="00656134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(8,726)</w:t>
            </w:r>
          </w:p>
        </w:tc>
        <w:tc>
          <w:tcPr>
            <w:tcW w:w="270" w:type="dxa"/>
          </w:tcPr>
          <w:p w:rsidR="000D120D" w:rsidRPr="0002533B" w:rsidRDefault="000D120D" w:rsidP="00656134">
            <w:pPr>
              <w:pStyle w:val="BodyText"/>
              <w:tabs>
                <w:tab w:val="decimal" w:pos="1152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D120D" w:rsidRPr="0002533B" w:rsidRDefault="004F649C" w:rsidP="00656134">
            <w:pPr>
              <w:pStyle w:val="BodyText"/>
              <w:spacing w:after="0" w:line="34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131,537</w:t>
            </w:r>
          </w:p>
        </w:tc>
      </w:tr>
      <w:tr w:rsidR="000D120D" w:rsidRPr="00F0002E" w:rsidTr="00656134">
        <w:tc>
          <w:tcPr>
            <w:tcW w:w="4770" w:type="dxa"/>
          </w:tcPr>
          <w:p w:rsidR="000D120D" w:rsidRPr="00F0002E" w:rsidRDefault="000D120D" w:rsidP="0065613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120D" w:rsidRPr="0002533B" w:rsidRDefault="000D120D" w:rsidP="0065613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120D" w:rsidRPr="0002533B" w:rsidRDefault="000D120D" w:rsidP="0065613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120D" w:rsidRPr="0002533B" w:rsidRDefault="000D120D" w:rsidP="00656134">
            <w:pPr>
              <w:pStyle w:val="BodyText"/>
              <w:tabs>
                <w:tab w:val="decimal" w:pos="927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D120D" w:rsidRPr="0002533B" w:rsidRDefault="000D120D" w:rsidP="0065613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D120D" w:rsidRPr="0002533B" w:rsidRDefault="000D120D" w:rsidP="00656134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0D120D" w:rsidRPr="00E66533" w:rsidRDefault="000D120D" w:rsidP="000D120D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D120D" w:rsidRPr="00E35AC8" w:rsidRDefault="000D120D" w:rsidP="000D120D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F0002E">
        <w:rPr>
          <w:rFonts w:ascii="Angsana New" w:hAnsi="Angsana New"/>
          <w:sz w:val="30"/>
          <w:szCs w:val="30"/>
          <w:cs/>
          <w:lang w:val="en-US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:rsidR="000D120D" w:rsidRDefault="000D120D" w:rsidP="00CE3CAF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sectPr w:rsidR="000D120D" w:rsidSect="00973AEA">
      <w:pgSz w:w="11909" w:h="16834" w:code="9"/>
      <w:pgMar w:top="691" w:right="1152" w:bottom="576" w:left="1152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71A" w:rsidRDefault="00A7471A">
      <w:r>
        <w:separator/>
      </w:r>
    </w:p>
  </w:endnote>
  <w:endnote w:type="continuationSeparator" w:id="1">
    <w:p w:rsidR="00A7471A" w:rsidRDefault="00A74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E9" w:rsidRPr="00D33F7B" w:rsidRDefault="006225FA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9B40E9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7E0A17">
      <w:rPr>
        <w:rFonts w:ascii="Angsana New" w:hAnsi="Angsana New" w:cs="Angsana New"/>
        <w:noProof/>
        <w:sz w:val="30"/>
        <w:szCs w:val="30"/>
      </w:rPr>
      <w:t>29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71A" w:rsidRDefault="00A7471A">
      <w:r>
        <w:separator/>
      </w:r>
    </w:p>
  </w:footnote>
  <w:footnote w:type="continuationSeparator" w:id="1">
    <w:p w:rsidR="00A7471A" w:rsidRDefault="00A74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E9" w:rsidRPr="008D71E0" w:rsidRDefault="009B40E9" w:rsidP="00C4335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9B40E9" w:rsidRPr="008D71E0" w:rsidRDefault="009B40E9" w:rsidP="00C43359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9B40E9" w:rsidRPr="00964BBB" w:rsidRDefault="009B40E9" w:rsidP="00C4335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62(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9B40E9" w:rsidRPr="00C43359" w:rsidRDefault="009B40E9">
    <w:pPr>
      <w:pStyle w:val="Head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E9" w:rsidRPr="008D71E0" w:rsidRDefault="009B40E9" w:rsidP="00B73076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ab/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9B40E9" w:rsidRPr="008D71E0" w:rsidRDefault="009B40E9" w:rsidP="00B73076">
    <w:pPr>
      <w:ind w:firstLine="562"/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9B40E9" w:rsidRPr="00964BBB" w:rsidRDefault="009B40E9" w:rsidP="005F6BA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ab/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62(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9B40E9" w:rsidRPr="005F6BA2" w:rsidRDefault="009B40E9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E9" w:rsidRPr="008D71E0" w:rsidRDefault="009B40E9" w:rsidP="00B73076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9B40E9" w:rsidRPr="008D71E0" w:rsidRDefault="009B40E9" w:rsidP="00B73076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9B40E9" w:rsidRPr="00964BBB" w:rsidRDefault="009B40E9" w:rsidP="005F6BA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62(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9B40E9" w:rsidRPr="005F6BA2" w:rsidRDefault="009B40E9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CA2EFD82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03C7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20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A25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BEB2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4F1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8ED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213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CC2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>
    <w:nsid w:val="6BE75AF6"/>
    <w:multiLevelType w:val="hybridMultilevel"/>
    <w:tmpl w:val="54969698"/>
    <w:lvl w:ilvl="0" w:tplc="B0A05C6E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3B227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8C3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F88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DC67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693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4A4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F0F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786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8"/>
  </w:num>
  <w:num w:numId="3">
    <w:abstractNumId w:val="40"/>
  </w:num>
  <w:num w:numId="4">
    <w:abstractNumId w:val="37"/>
  </w:num>
  <w:num w:numId="5">
    <w:abstractNumId w:val="36"/>
  </w:num>
  <w:num w:numId="6">
    <w:abstractNumId w:val="0"/>
  </w:num>
  <w:num w:numId="7">
    <w:abstractNumId w:val="6"/>
  </w:num>
  <w:num w:numId="8">
    <w:abstractNumId w:val="25"/>
  </w:num>
  <w:num w:numId="9">
    <w:abstractNumId w:val="31"/>
  </w:num>
  <w:num w:numId="10">
    <w:abstractNumId w:val="18"/>
  </w:num>
  <w:num w:numId="11">
    <w:abstractNumId w:val="3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1"/>
  </w:num>
  <w:num w:numId="17">
    <w:abstractNumId w:val="34"/>
  </w:num>
  <w:num w:numId="18">
    <w:abstractNumId w:val="7"/>
  </w:num>
  <w:num w:numId="19">
    <w:abstractNumId w:val="38"/>
  </w:num>
  <w:num w:numId="20">
    <w:abstractNumId w:val="23"/>
  </w:num>
  <w:num w:numId="21">
    <w:abstractNumId w:val="2"/>
  </w:num>
  <w:num w:numId="22">
    <w:abstractNumId w:val="27"/>
  </w:num>
  <w:num w:numId="23">
    <w:abstractNumId w:val="20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0"/>
  </w:num>
  <w:num w:numId="30">
    <w:abstractNumId w:val="26"/>
  </w:num>
  <w:num w:numId="31">
    <w:abstractNumId w:val="29"/>
  </w:num>
  <w:num w:numId="32">
    <w:abstractNumId w:val="15"/>
  </w:num>
  <w:num w:numId="33">
    <w:abstractNumId w:val="14"/>
  </w:num>
  <w:num w:numId="34">
    <w:abstractNumId w:val="19"/>
  </w:num>
  <w:num w:numId="35">
    <w:abstractNumId w:val="33"/>
  </w:num>
  <w:num w:numId="36">
    <w:abstractNumId w:val="35"/>
  </w:num>
  <w:num w:numId="37">
    <w:abstractNumId w:val="17"/>
  </w:num>
  <w:num w:numId="38">
    <w:abstractNumId w:val="16"/>
  </w:num>
  <w:num w:numId="39">
    <w:abstractNumId w:val="22"/>
  </w:num>
  <w:num w:numId="40">
    <w:abstractNumId w:val="4"/>
  </w:num>
  <w:num w:numId="41">
    <w:abstractNumId w:val="13"/>
  </w:num>
  <w:num w:numId="42">
    <w:abstractNumId w:val="3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  <w:useFELayout/>
  </w:compat>
  <w:rsids>
    <w:rsidRoot w:val="006E2B6F"/>
    <w:rsid w:val="0000128C"/>
    <w:rsid w:val="00001C53"/>
    <w:rsid w:val="00001F3C"/>
    <w:rsid w:val="000033A1"/>
    <w:rsid w:val="00003561"/>
    <w:rsid w:val="0000356E"/>
    <w:rsid w:val="00003668"/>
    <w:rsid w:val="00003A7E"/>
    <w:rsid w:val="000040DE"/>
    <w:rsid w:val="00004199"/>
    <w:rsid w:val="00004284"/>
    <w:rsid w:val="00004408"/>
    <w:rsid w:val="00004E34"/>
    <w:rsid w:val="0000593E"/>
    <w:rsid w:val="00005951"/>
    <w:rsid w:val="00005DD9"/>
    <w:rsid w:val="00006288"/>
    <w:rsid w:val="00007008"/>
    <w:rsid w:val="0000774B"/>
    <w:rsid w:val="00007C55"/>
    <w:rsid w:val="00007C68"/>
    <w:rsid w:val="00010735"/>
    <w:rsid w:val="00011E8E"/>
    <w:rsid w:val="00012342"/>
    <w:rsid w:val="00012A8D"/>
    <w:rsid w:val="00012AA4"/>
    <w:rsid w:val="00012BB3"/>
    <w:rsid w:val="000131FD"/>
    <w:rsid w:val="00013250"/>
    <w:rsid w:val="000135CD"/>
    <w:rsid w:val="000139F1"/>
    <w:rsid w:val="00014192"/>
    <w:rsid w:val="000148B1"/>
    <w:rsid w:val="0001534F"/>
    <w:rsid w:val="00016170"/>
    <w:rsid w:val="0001623B"/>
    <w:rsid w:val="00016E0B"/>
    <w:rsid w:val="000172D2"/>
    <w:rsid w:val="00017A59"/>
    <w:rsid w:val="00020337"/>
    <w:rsid w:val="000213DB"/>
    <w:rsid w:val="0002159C"/>
    <w:rsid w:val="00021ADF"/>
    <w:rsid w:val="00022662"/>
    <w:rsid w:val="00022B1B"/>
    <w:rsid w:val="00022DDB"/>
    <w:rsid w:val="000233FC"/>
    <w:rsid w:val="00023574"/>
    <w:rsid w:val="000239AF"/>
    <w:rsid w:val="0002433C"/>
    <w:rsid w:val="00024843"/>
    <w:rsid w:val="00024C48"/>
    <w:rsid w:val="0002533B"/>
    <w:rsid w:val="00025E2E"/>
    <w:rsid w:val="0002626B"/>
    <w:rsid w:val="000268A6"/>
    <w:rsid w:val="00027510"/>
    <w:rsid w:val="000276F4"/>
    <w:rsid w:val="000278A8"/>
    <w:rsid w:val="00027990"/>
    <w:rsid w:val="00030BE6"/>
    <w:rsid w:val="00031024"/>
    <w:rsid w:val="00031337"/>
    <w:rsid w:val="000313BB"/>
    <w:rsid w:val="000314B9"/>
    <w:rsid w:val="0003287F"/>
    <w:rsid w:val="000329EA"/>
    <w:rsid w:val="00032E60"/>
    <w:rsid w:val="00033F56"/>
    <w:rsid w:val="00034044"/>
    <w:rsid w:val="00034F70"/>
    <w:rsid w:val="00035A32"/>
    <w:rsid w:val="00035A57"/>
    <w:rsid w:val="00035FA5"/>
    <w:rsid w:val="000368AB"/>
    <w:rsid w:val="000378A0"/>
    <w:rsid w:val="00037E34"/>
    <w:rsid w:val="00037E87"/>
    <w:rsid w:val="000418D0"/>
    <w:rsid w:val="00041F93"/>
    <w:rsid w:val="000421FD"/>
    <w:rsid w:val="000423E0"/>
    <w:rsid w:val="00042E57"/>
    <w:rsid w:val="0004319C"/>
    <w:rsid w:val="00043BA8"/>
    <w:rsid w:val="00043C84"/>
    <w:rsid w:val="00045023"/>
    <w:rsid w:val="000458F6"/>
    <w:rsid w:val="00046950"/>
    <w:rsid w:val="00050759"/>
    <w:rsid w:val="00051405"/>
    <w:rsid w:val="000518D8"/>
    <w:rsid w:val="00051A5A"/>
    <w:rsid w:val="00052619"/>
    <w:rsid w:val="00052854"/>
    <w:rsid w:val="000534AE"/>
    <w:rsid w:val="00053833"/>
    <w:rsid w:val="000540BC"/>
    <w:rsid w:val="0005450B"/>
    <w:rsid w:val="000545E3"/>
    <w:rsid w:val="0005462E"/>
    <w:rsid w:val="00054916"/>
    <w:rsid w:val="00054E19"/>
    <w:rsid w:val="000551D9"/>
    <w:rsid w:val="00055B90"/>
    <w:rsid w:val="00055D36"/>
    <w:rsid w:val="00056249"/>
    <w:rsid w:val="0005633F"/>
    <w:rsid w:val="000563FD"/>
    <w:rsid w:val="00056FA4"/>
    <w:rsid w:val="000570E7"/>
    <w:rsid w:val="000574E9"/>
    <w:rsid w:val="00057D91"/>
    <w:rsid w:val="0006007F"/>
    <w:rsid w:val="00060986"/>
    <w:rsid w:val="0006213C"/>
    <w:rsid w:val="00062281"/>
    <w:rsid w:val="000623B4"/>
    <w:rsid w:val="000624E9"/>
    <w:rsid w:val="0006294C"/>
    <w:rsid w:val="00062976"/>
    <w:rsid w:val="00062CB9"/>
    <w:rsid w:val="00063101"/>
    <w:rsid w:val="0006458C"/>
    <w:rsid w:val="000647F5"/>
    <w:rsid w:val="00065311"/>
    <w:rsid w:val="00065BEA"/>
    <w:rsid w:val="00066BA2"/>
    <w:rsid w:val="00066F33"/>
    <w:rsid w:val="00067235"/>
    <w:rsid w:val="00067BF7"/>
    <w:rsid w:val="00067FC3"/>
    <w:rsid w:val="000702B3"/>
    <w:rsid w:val="000709D0"/>
    <w:rsid w:val="00070A2B"/>
    <w:rsid w:val="00072B80"/>
    <w:rsid w:val="00072E34"/>
    <w:rsid w:val="000732E6"/>
    <w:rsid w:val="00073544"/>
    <w:rsid w:val="00073661"/>
    <w:rsid w:val="00073718"/>
    <w:rsid w:val="0007471A"/>
    <w:rsid w:val="00074B56"/>
    <w:rsid w:val="00074F10"/>
    <w:rsid w:val="0007524C"/>
    <w:rsid w:val="000755A2"/>
    <w:rsid w:val="00075898"/>
    <w:rsid w:val="00075A6A"/>
    <w:rsid w:val="00075B39"/>
    <w:rsid w:val="0007690D"/>
    <w:rsid w:val="00076C15"/>
    <w:rsid w:val="00076D0E"/>
    <w:rsid w:val="0007738D"/>
    <w:rsid w:val="000777E3"/>
    <w:rsid w:val="00077F75"/>
    <w:rsid w:val="000809FE"/>
    <w:rsid w:val="00080C7B"/>
    <w:rsid w:val="00081DDC"/>
    <w:rsid w:val="00081F11"/>
    <w:rsid w:val="00081F2F"/>
    <w:rsid w:val="00082953"/>
    <w:rsid w:val="00083153"/>
    <w:rsid w:val="00083782"/>
    <w:rsid w:val="000837B0"/>
    <w:rsid w:val="00083D93"/>
    <w:rsid w:val="00084599"/>
    <w:rsid w:val="00084B9B"/>
    <w:rsid w:val="00084D24"/>
    <w:rsid w:val="0008561F"/>
    <w:rsid w:val="00085A76"/>
    <w:rsid w:val="000861C8"/>
    <w:rsid w:val="000863D6"/>
    <w:rsid w:val="000865A0"/>
    <w:rsid w:val="0008671E"/>
    <w:rsid w:val="00086871"/>
    <w:rsid w:val="00086EB7"/>
    <w:rsid w:val="00087C42"/>
    <w:rsid w:val="00091037"/>
    <w:rsid w:val="00091197"/>
    <w:rsid w:val="00091424"/>
    <w:rsid w:val="00091442"/>
    <w:rsid w:val="00091BF9"/>
    <w:rsid w:val="00092539"/>
    <w:rsid w:val="0009277C"/>
    <w:rsid w:val="000929A1"/>
    <w:rsid w:val="00092E78"/>
    <w:rsid w:val="00093913"/>
    <w:rsid w:val="00093A49"/>
    <w:rsid w:val="00094280"/>
    <w:rsid w:val="00094BC1"/>
    <w:rsid w:val="00094E2C"/>
    <w:rsid w:val="00095177"/>
    <w:rsid w:val="000951C3"/>
    <w:rsid w:val="0009555F"/>
    <w:rsid w:val="00095675"/>
    <w:rsid w:val="00095BB8"/>
    <w:rsid w:val="0009601A"/>
    <w:rsid w:val="000962EA"/>
    <w:rsid w:val="000963B2"/>
    <w:rsid w:val="000969BD"/>
    <w:rsid w:val="000972DD"/>
    <w:rsid w:val="00097B7A"/>
    <w:rsid w:val="000A044F"/>
    <w:rsid w:val="000A0852"/>
    <w:rsid w:val="000A0EE5"/>
    <w:rsid w:val="000A190E"/>
    <w:rsid w:val="000A194A"/>
    <w:rsid w:val="000A1A2F"/>
    <w:rsid w:val="000A1B27"/>
    <w:rsid w:val="000A2555"/>
    <w:rsid w:val="000A2677"/>
    <w:rsid w:val="000A3345"/>
    <w:rsid w:val="000A334D"/>
    <w:rsid w:val="000A3706"/>
    <w:rsid w:val="000A462D"/>
    <w:rsid w:val="000A5257"/>
    <w:rsid w:val="000A5867"/>
    <w:rsid w:val="000A58A3"/>
    <w:rsid w:val="000A5996"/>
    <w:rsid w:val="000A5AFA"/>
    <w:rsid w:val="000A5D17"/>
    <w:rsid w:val="000A5DFE"/>
    <w:rsid w:val="000A656E"/>
    <w:rsid w:val="000A6CD9"/>
    <w:rsid w:val="000A6E80"/>
    <w:rsid w:val="000A728C"/>
    <w:rsid w:val="000A7670"/>
    <w:rsid w:val="000B0BC5"/>
    <w:rsid w:val="000B1CCC"/>
    <w:rsid w:val="000B27CF"/>
    <w:rsid w:val="000B2EB2"/>
    <w:rsid w:val="000B35CD"/>
    <w:rsid w:val="000B3C98"/>
    <w:rsid w:val="000B4572"/>
    <w:rsid w:val="000B4660"/>
    <w:rsid w:val="000B58E4"/>
    <w:rsid w:val="000B6BB6"/>
    <w:rsid w:val="000B6EFF"/>
    <w:rsid w:val="000C00A5"/>
    <w:rsid w:val="000C00F3"/>
    <w:rsid w:val="000C102F"/>
    <w:rsid w:val="000C1B15"/>
    <w:rsid w:val="000C334D"/>
    <w:rsid w:val="000C400C"/>
    <w:rsid w:val="000C40BE"/>
    <w:rsid w:val="000C410B"/>
    <w:rsid w:val="000C490D"/>
    <w:rsid w:val="000C4A80"/>
    <w:rsid w:val="000C4B06"/>
    <w:rsid w:val="000C4C60"/>
    <w:rsid w:val="000C4D28"/>
    <w:rsid w:val="000C4F2E"/>
    <w:rsid w:val="000C6453"/>
    <w:rsid w:val="000C7204"/>
    <w:rsid w:val="000C727F"/>
    <w:rsid w:val="000C7416"/>
    <w:rsid w:val="000C7B9E"/>
    <w:rsid w:val="000D01A4"/>
    <w:rsid w:val="000D08CB"/>
    <w:rsid w:val="000D11E4"/>
    <w:rsid w:val="000D120D"/>
    <w:rsid w:val="000D2281"/>
    <w:rsid w:val="000D248C"/>
    <w:rsid w:val="000D3BA8"/>
    <w:rsid w:val="000D424C"/>
    <w:rsid w:val="000D4C34"/>
    <w:rsid w:val="000D4F56"/>
    <w:rsid w:val="000D5A9F"/>
    <w:rsid w:val="000D5DC5"/>
    <w:rsid w:val="000D62E3"/>
    <w:rsid w:val="000D6419"/>
    <w:rsid w:val="000D7EA9"/>
    <w:rsid w:val="000E01C9"/>
    <w:rsid w:val="000E0B36"/>
    <w:rsid w:val="000E0C40"/>
    <w:rsid w:val="000E1503"/>
    <w:rsid w:val="000E17C2"/>
    <w:rsid w:val="000E1985"/>
    <w:rsid w:val="000E1C88"/>
    <w:rsid w:val="000E2254"/>
    <w:rsid w:val="000E22C0"/>
    <w:rsid w:val="000E2749"/>
    <w:rsid w:val="000E3667"/>
    <w:rsid w:val="000E3AF5"/>
    <w:rsid w:val="000E4054"/>
    <w:rsid w:val="000E492A"/>
    <w:rsid w:val="000E4BA6"/>
    <w:rsid w:val="000E5710"/>
    <w:rsid w:val="000E60D6"/>
    <w:rsid w:val="000E6201"/>
    <w:rsid w:val="000E6998"/>
    <w:rsid w:val="000E6AC6"/>
    <w:rsid w:val="000E6D7B"/>
    <w:rsid w:val="000F02CF"/>
    <w:rsid w:val="000F0DFA"/>
    <w:rsid w:val="000F1208"/>
    <w:rsid w:val="000F2E34"/>
    <w:rsid w:val="000F3380"/>
    <w:rsid w:val="000F3E3A"/>
    <w:rsid w:val="000F3F31"/>
    <w:rsid w:val="000F442D"/>
    <w:rsid w:val="000F499E"/>
    <w:rsid w:val="000F4C71"/>
    <w:rsid w:val="000F4E30"/>
    <w:rsid w:val="000F4EC7"/>
    <w:rsid w:val="000F6E62"/>
    <w:rsid w:val="000F7614"/>
    <w:rsid w:val="00100169"/>
    <w:rsid w:val="0010084C"/>
    <w:rsid w:val="00100D35"/>
    <w:rsid w:val="00100E79"/>
    <w:rsid w:val="001010F8"/>
    <w:rsid w:val="001015C9"/>
    <w:rsid w:val="00102F52"/>
    <w:rsid w:val="00103424"/>
    <w:rsid w:val="00103CA0"/>
    <w:rsid w:val="00104B42"/>
    <w:rsid w:val="001051D3"/>
    <w:rsid w:val="00105847"/>
    <w:rsid w:val="00105B7C"/>
    <w:rsid w:val="00106D3F"/>
    <w:rsid w:val="00107721"/>
    <w:rsid w:val="0010776A"/>
    <w:rsid w:val="00107A1D"/>
    <w:rsid w:val="00110483"/>
    <w:rsid w:val="00110B2E"/>
    <w:rsid w:val="00110D95"/>
    <w:rsid w:val="0011145F"/>
    <w:rsid w:val="00112003"/>
    <w:rsid w:val="00112264"/>
    <w:rsid w:val="001129DD"/>
    <w:rsid w:val="00112BFE"/>
    <w:rsid w:val="00112EDF"/>
    <w:rsid w:val="001137AD"/>
    <w:rsid w:val="001140A7"/>
    <w:rsid w:val="001142D4"/>
    <w:rsid w:val="001155F0"/>
    <w:rsid w:val="00115C1C"/>
    <w:rsid w:val="00116526"/>
    <w:rsid w:val="00116590"/>
    <w:rsid w:val="00117693"/>
    <w:rsid w:val="001176F8"/>
    <w:rsid w:val="001177DF"/>
    <w:rsid w:val="001201D2"/>
    <w:rsid w:val="001206C6"/>
    <w:rsid w:val="00120753"/>
    <w:rsid w:val="001210AF"/>
    <w:rsid w:val="0012168E"/>
    <w:rsid w:val="001218C0"/>
    <w:rsid w:val="0012224E"/>
    <w:rsid w:val="00122A8F"/>
    <w:rsid w:val="00122C94"/>
    <w:rsid w:val="00123631"/>
    <w:rsid w:val="00123EC9"/>
    <w:rsid w:val="00124869"/>
    <w:rsid w:val="00124ABC"/>
    <w:rsid w:val="001250DB"/>
    <w:rsid w:val="0012577A"/>
    <w:rsid w:val="00125BE6"/>
    <w:rsid w:val="00125BED"/>
    <w:rsid w:val="0012614E"/>
    <w:rsid w:val="001266C0"/>
    <w:rsid w:val="00127493"/>
    <w:rsid w:val="001279E5"/>
    <w:rsid w:val="0013000D"/>
    <w:rsid w:val="00130CCF"/>
    <w:rsid w:val="00130E56"/>
    <w:rsid w:val="00130EBC"/>
    <w:rsid w:val="0013133B"/>
    <w:rsid w:val="001313BA"/>
    <w:rsid w:val="0013140D"/>
    <w:rsid w:val="00131CA7"/>
    <w:rsid w:val="00131F1D"/>
    <w:rsid w:val="0013289F"/>
    <w:rsid w:val="001329F4"/>
    <w:rsid w:val="00132C8E"/>
    <w:rsid w:val="0013357D"/>
    <w:rsid w:val="0013367D"/>
    <w:rsid w:val="001351C5"/>
    <w:rsid w:val="00135CEA"/>
    <w:rsid w:val="00136184"/>
    <w:rsid w:val="001365B2"/>
    <w:rsid w:val="0013667C"/>
    <w:rsid w:val="00136FB1"/>
    <w:rsid w:val="001375FD"/>
    <w:rsid w:val="00137627"/>
    <w:rsid w:val="0013778C"/>
    <w:rsid w:val="0014042A"/>
    <w:rsid w:val="00140AFA"/>
    <w:rsid w:val="00140EAD"/>
    <w:rsid w:val="0014162A"/>
    <w:rsid w:val="001416E2"/>
    <w:rsid w:val="00142595"/>
    <w:rsid w:val="00142901"/>
    <w:rsid w:val="00142B2F"/>
    <w:rsid w:val="001433C7"/>
    <w:rsid w:val="00143588"/>
    <w:rsid w:val="001435F0"/>
    <w:rsid w:val="001453F9"/>
    <w:rsid w:val="001454F3"/>
    <w:rsid w:val="00145815"/>
    <w:rsid w:val="0014590C"/>
    <w:rsid w:val="00145C1C"/>
    <w:rsid w:val="00145DBA"/>
    <w:rsid w:val="001460A1"/>
    <w:rsid w:val="001463B3"/>
    <w:rsid w:val="00146F0E"/>
    <w:rsid w:val="00147AD2"/>
    <w:rsid w:val="00147B08"/>
    <w:rsid w:val="001504A5"/>
    <w:rsid w:val="001508DB"/>
    <w:rsid w:val="001520B1"/>
    <w:rsid w:val="00152E64"/>
    <w:rsid w:val="00153310"/>
    <w:rsid w:val="00153B6A"/>
    <w:rsid w:val="00153FF0"/>
    <w:rsid w:val="001541C8"/>
    <w:rsid w:val="001541EC"/>
    <w:rsid w:val="001546DB"/>
    <w:rsid w:val="00154CBB"/>
    <w:rsid w:val="001563AC"/>
    <w:rsid w:val="0015658C"/>
    <w:rsid w:val="00156732"/>
    <w:rsid w:val="00156A96"/>
    <w:rsid w:val="001570A3"/>
    <w:rsid w:val="00157401"/>
    <w:rsid w:val="0015781E"/>
    <w:rsid w:val="00157A63"/>
    <w:rsid w:val="00157FCD"/>
    <w:rsid w:val="0016070A"/>
    <w:rsid w:val="0016165C"/>
    <w:rsid w:val="00161BBD"/>
    <w:rsid w:val="00162290"/>
    <w:rsid w:val="001624C1"/>
    <w:rsid w:val="0016331C"/>
    <w:rsid w:val="0016372C"/>
    <w:rsid w:val="00163E0A"/>
    <w:rsid w:val="001648F4"/>
    <w:rsid w:val="00164D14"/>
    <w:rsid w:val="00165409"/>
    <w:rsid w:val="00165DEB"/>
    <w:rsid w:val="00165F3E"/>
    <w:rsid w:val="001669FF"/>
    <w:rsid w:val="00166DFC"/>
    <w:rsid w:val="00166EA1"/>
    <w:rsid w:val="00167B84"/>
    <w:rsid w:val="001704AE"/>
    <w:rsid w:val="001712D0"/>
    <w:rsid w:val="001715D7"/>
    <w:rsid w:val="001715FC"/>
    <w:rsid w:val="00171BCC"/>
    <w:rsid w:val="00171FB8"/>
    <w:rsid w:val="00172294"/>
    <w:rsid w:val="001722C1"/>
    <w:rsid w:val="00172BEA"/>
    <w:rsid w:val="00172D94"/>
    <w:rsid w:val="001730B1"/>
    <w:rsid w:val="00173D9E"/>
    <w:rsid w:val="0017403B"/>
    <w:rsid w:val="00174992"/>
    <w:rsid w:val="00174C33"/>
    <w:rsid w:val="00174DDA"/>
    <w:rsid w:val="00175344"/>
    <w:rsid w:val="001766BB"/>
    <w:rsid w:val="0017724E"/>
    <w:rsid w:val="00177BF2"/>
    <w:rsid w:val="00177E0D"/>
    <w:rsid w:val="00177F5B"/>
    <w:rsid w:val="00180260"/>
    <w:rsid w:val="001802F7"/>
    <w:rsid w:val="00180ABE"/>
    <w:rsid w:val="001815C4"/>
    <w:rsid w:val="00181FAE"/>
    <w:rsid w:val="0018249A"/>
    <w:rsid w:val="00182BE8"/>
    <w:rsid w:val="0018338A"/>
    <w:rsid w:val="001837EF"/>
    <w:rsid w:val="001839FD"/>
    <w:rsid w:val="00183BFD"/>
    <w:rsid w:val="00183D84"/>
    <w:rsid w:val="00184601"/>
    <w:rsid w:val="0018503F"/>
    <w:rsid w:val="001853A9"/>
    <w:rsid w:val="001857BA"/>
    <w:rsid w:val="00185B2B"/>
    <w:rsid w:val="00185ED3"/>
    <w:rsid w:val="00185F1F"/>
    <w:rsid w:val="001863CA"/>
    <w:rsid w:val="0018650E"/>
    <w:rsid w:val="00186886"/>
    <w:rsid w:val="001875E9"/>
    <w:rsid w:val="001878FD"/>
    <w:rsid w:val="001879C4"/>
    <w:rsid w:val="00190BA7"/>
    <w:rsid w:val="00190EA0"/>
    <w:rsid w:val="001911BF"/>
    <w:rsid w:val="00191F5A"/>
    <w:rsid w:val="00191FF2"/>
    <w:rsid w:val="00192070"/>
    <w:rsid w:val="001920EE"/>
    <w:rsid w:val="00192286"/>
    <w:rsid w:val="00192655"/>
    <w:rsid w:val="00192BFA"/>
    <w:rsid w:val="00192CA8"/>
    <w:rsid w:val="00193092"/>
    <w:rsid w:val="0019363E"/>
    <w:rsid w:val="00193A2E"/>
    <w:rsid w:val="00193E5A"/>
    <w:rsid w:val="00194435"/>
    <w:rsid w:val="0019538F"/>
    <w:rsid w:val="001958FD"/>
    <w:rsid w:val="00195D50"/>
    <w:rsid w:val="00195EDD"/>
    <w:rsid w:val="001968BD"/>
    <w:rsid w:val="001A1552"/>
    <w:rsid w:val="001A15E8"/>
    <w:rsid w:val="001A167A"/>
    <w:rsid w:val="001A1E55"/>
    <w:rsid w:val="001A24AD"/>
    <w:rsid w:val="001A291F"/>
    <w:rsid w:val="001A2A7C"/>
    <w:rsid w:val="001A3007"/>
    <w:rsid w:val="001A372F"/>
    <w:rsid w:val="001A4169"/>
    <w:rsid w:val="001A51FB"/>
    <w:rsid w:val="001A5400"/>
    <w:rsid w:val="001A5403"/>
    <w:rsid w:val="001A59A9"/>
    <w:rsid w:val="001A5A12"/>
    <w:rsid w:val="001A6155"/>
    <w:rsid w:val="001A6329"/>
    <w:rsid w:val="001A6485"/>
    <w:rsid w:val="001A6F9D"/>
    <w:rsid w:val="001A7965"/>
    <w:rsid w:val="001A79C5"/>
    <w:rsid w:val="001A7A5E"/>
    <w:rsid w:val="001A7B60"/>
    <w:rsid w:val="001A7F22"/>
    <w:rsid w:val="001B0428"/>
    <w:rsid w:val="001B09F1"/>
    <w:rsid w:val="001B0BD1"/>
    <w:rsid w:val="001B0DB3"/>
    <w:rsid w:val="001B173D"/>
    <w:rsid w:val="001B1EBE"/>
    <w:rsid w:val="001B1F63"/>
    <w:rsid w:val="001B1FE7"/>
    <w:rsid w:val="001B2FF1"/>
    <w:rsid w:val="001B446E"/>
    <w:rsid w:val="001B46D3"/>
    <w:rsid w:val="001B4AFD"/>
    <w:rsid w:val="001B518A"/>
    <w:rsid w:val="001B5625"/>
    <w:rsid w:val="001B56BB"/>
    <w:rsid w:val="001B62E0"/>
    <w:rsid w:val="001B7172"/>
    <w:rsid w:val="001B7276"/>
    <w:rsid w:val="001B7C19"/>
    <w:rsid w:val="001B7FC9"/>
    <w:rsid w:val="001C12D6"/>
    <w:rsid w:val="001C14DD"/>
    <w:rsid w:val="001C202A"/>
    <w:rsid w:val="001C213B"/>
    <w:rsid w:val="001C240E"/>
    <w:rsid w:val="001C26B5"/>
    <w:rsid w:val="001C2FC8"/>
    <w:rsid w:val="001C302D"/>
    <w:rsid w:val="001C374E"/>
    <w:rsid w:val="001C44A9"/>
    <w:rsid w:val="001C463D"/>
    <w:rsid w:val="001C4DCA"/>
    <w:rsid w:val="001C4FC9"/>
    <w:rsid w:val="001C52C8"/>
    <w:rsid w:val="001C5CEE"/>
    <w:rsid w:val="001C5D76"/>
    <w:rsid w:val="001C6231"/>
    <w:rsid w:val="001C6320"/>
    <w:rsid w:val="001C6657"/>
    <w:rsid w:val="001C7477"/>
    <w:rsid w:val="001C794A"/>
    <w:rsid w:val="001C7CD5"/>
    <w:rsid w:val="001D12DE"/>
    <w:rsid w:val="001D14C7"/>
    <w:rsid w:val="001D1D59"/>
    <w:rsid w:val="001D26A4"/>
    <w:rsid w:val="001D2793"/>
    <w:rsid w:val="001D2B2B"/>
    <w:rsid w:val="001D3142"/>
    <w:rsid w:val="001D3EC3"/>
    <w:rsid w:val="001D3F56"/>
    <w:rsid w:val="001D4643"/>
    <w:rsid w:val="001D46B1"/>
    <w:rsid w:val="001D490E"/>
    <w:rsid w:val="001D4D40"/>
    <w:rsid w:val="001D50D3"/>
    <w:rsid w:val="001D5490"/>
    <w:rsid w:val="001D5B9F"/>
    <w:rsid w:val="001D5D0F"/>
    <w:rsid w:val="001D61D7"/>
    <w:rsid w:val="001D67C0"/>
    <w:rsid w:val="001D6F9E"/>
    <w:rsid w:val="001D774B"/>
    <w:rsid w:val="001D77BB"/>
    <w:rsid w:val="001E0178"/>
    <w:rsid w:val="001E10F9"/>
    <w:rsid w:val="001E201A"/>
    <w:rsid w:val="001E24AE"/>
    <w:rsid w:val="001E34FC"/>
    <w:rsid w:val="001E44BB"/>
    <w:rsid w:val="001E4979"/>
    <w:rsid w:val="001E4A05"/>
    <w:rsid w:val="001E4D1D"/>
    <w:rsid w:val="001E4FEB"/>
    <w:rsid w:val="001E5B28"/>
    <w:rsid w:val="001E6B5D"/>
    <w:rsid w:val="001E7400"/>
    <w:rsid w:val="001E7757"/>
    <w:rsid w:val="001E7984"/>
    <w:rsid w:val="001F1319"/>
    <w:rsid w:val="001F21EC"/>
    <w:rsid w:val="001F2C99"/>
    <w:rsid w:val="001F3154"/>
    <w:rsid w:val="001F39D3"/>
    <w:rsid w:val="001F3D3D"/>
    <w:rsid w:val="001F4046"/>
    <w:rsid w:val="001F442F"/>
    <w:rsid w:val="001F52B3"/>
    <w:rsid w:val="001F53BF"/>
    <w:rsid w:val="001F5AAB"/>
    <w:rsid w:val="001F5C7C"/>
    <w:rsid w:val="001F5D5E"/>
    <w:rsid w:val="001F6382"/>
    <w:rsid w:val="001F7EE1"/>
    <w:rsid w:val="0020041B"/>
    <w:rsid w:val="00200489"/>
    <w:rsid w:val="00201855"/>
    <w:rsid w:val="00201948"/>
    <w:rsid w:val="00201E14"/>
    <w:rsid w:val="00202096"/>
    <w:rsid w:val="00202D71"/>
    <w:rsid w:val="00204051"/>
    <w:rsid w:val="00205051"/>
    <w:rsid w:val="00205547"/>
    <w:rsid w:val="00205B9E"/>
    <w:rsid w:val="00205FCD"/>
    <w:rsid w:val="002063C2"/>
    <w:rsid w:val="00206510"/>
    <w:rsid w:val="00206A23"/>
    <w:rsid w:val="00206C61"/>
    <w:rsid w:val="00206C7A"/>
    <w:rsid w:val="00207596"/>
    <w:rsid w:val="002075BE"/>
    <w:rsid w:val="00207783"/>
    <w:rsid w:val="00207FEA"/>
    <w:rsid w:val="0021016C"/>
    <w:rsid w:val="0021020E"/>
    <w:rsid w:val="00210F13"/>
    <w:rsid w:val="00210F9A"/>
    <w:rsid w:val="00211145"/>
    <w:rsid w:val="00211800"/>
    <w:rsid w:val="002124F4"/>
    <w:rsid w:val="00212CD0"/>
    <w:rsid w:val="0021328A"/>
    <w:rsid w:val="0021335E"/>
    <w:rsid w:val="00213669"/>
    <w:rsid w:val="0021381F"/>
    <w:rsid w:val="0021404E"/>
    <w:rsid w:val="0021489B"/>
    <w:rsid w:val="00215B14"/>
    <w:rsid w:val="00215FDB"/>
    <w:rsid w:val="00217CCE"/>
    <w:rsid w:val="00217D3C"/>
    <w:rsid w:val="00217E4C"/>
    <w:rsid w:val="00217FCB"/>
    <w:rsid w:val="002206B5"/>
    <w:rsid w:val="00221752"/>
    <w:rsid w:val="0022189A"/>
    <w:rsid w:val="00221A7D"/>
    <w:rsid w:val="00221E59"/>
    <w:rsid w:val="002222E6"/>
    <w:rsid w:val="00222403"/>
    <w:rsid w:val="00222A22"/>
    <w:rsid w:val="002237FA"/>
    <w:rsid w:val="00223ECD"/>
    <w:rsid w:val="00223FCC"/>
    <w:rsid w:val="00224857"/>
    <w:rsid w:val="00224D1C"/>
    <w:rsid w:val="00224FF7"/>
    <w:rsid w:val="00225404"/>
    <w:rsid w:val="00225665"/>
    <w:rsid w:val="00225F31"/>
    <w:rsid w:val="002260A3"/>
    <w:rsid w:val="00226343"/>
    <w:rsid w:val="002266DD"/>
    <w:rsid w:val="00226AEA"/>
    <w:rsid w:val="00226C8A"/>
    <w:rsid w:val="00227EE1"/>
    <w:rsid w:val="00227F6B"/>
    <w:rsid w:val="002302BD"/>
    <w:rsid w:val="00230CC8"/>
    <w:rsid w:val="00231181"/>
    <w:rsid w:val="002318E0"/>
    <w:rsid w:val="00233133"/>
    <w:rsid w:val="0023379F"/>
    <w:rsid w:val="00234744"/>
    <w:rsid w:val="00234963"/>
    <w:rsid w:val="002351BD"/>
    <w:rsid w:val="00235511"/>
    <w:rsid w:val="00235750"/>
    <w:rsid w:val="00235F9C"/>
    <w:rsid w:val="00236AA8"/>
    <w:rsid w:val="00237CAA"/>
    <w:rsid w:val="00240AB4"/>
    <w:rsid w:val="00240CA3"/>
    <w:rsid w:val="0024169C"/>
    <w:rsid w:val="00241EFF"/>
    <w:rsid w:val="00242372"/>
    <w:rsid w:val="00242658"/>
    <w:rsid w:val="002427D4"/>
    <w:rsid w:val="0024293E"/>
    <w:rsid w:val="00242CF1"/>
    <w:rsid w:val="002437E7"/>
    <w:rsid w:val="00243D68"/>
    <w:rsid w:val="00244159"/>
    <w:rsid w:val="0024505E"/>
    <w:rsid w:val="002453C1"/>
    <w:rsid w:val="00245869"/>
    <w:rsid w:val="002459FD"/>
    <w:rsid w:val="00247BE0"/>
    <w:rsid w:val="00247EA8"/>
    <w:rsid w:val="00247FB3"/>
    <w:rsid w:val="00250B2A"/>
    <w:rsid w:val="00250C0A"/>
    <w:rsid w:val="00250D6B"/>
    <w:rsid w:val="002512A1"/>
    <w:rsid w:val="002519B1"/>
    <w:rsid w:val="002519CC"/>
    <w:rsid w:val="00251D40"/>
    <w:rsid w:val="00252A01"/>
    <w:rsid w:val="00252F32"/>
    <w:rsid w:val="002537DA"/>
    <w:rsid w:val="002541A2"/>
    <w:rsid w:val="002542B0"/>
    <w:rsid w:val="00254D62"/>
    <w:rsid w:val="00254DB6"/>
    <w:rsid w:val="0025510C"/>
    <w:rsid w:val="00255489"/>
    <w:rsid w:val="00255959"/>
    <w:rsid w:val="00255E4B"/>
    <w:rsid w:val="00257B12"/>
    <w:rsid w:val="00257EA5"/>
    <w:rsid w:val="00260000"/>
    <w:rsid w:val="00261B01"/>
    <w:rsid w:val="00262102"/>
    <w:rsid w:val="002625E9"/>
    <w:rsid w:val="00262BA7"/>
    <w:rsid w:val="00263AB9"/>
    <w:rsid w:val="002647BD"/>
    <w:rsid w:val="002647F2"/>
    <w:rsid w:val="00264D05"/>
    <w:rsid w:val="00265372"/>
    <w:rsid w:val="002657AE"/>
    <w:rsid w:val="00265990"/>
    <w:rsid w:val="00266028"/>
    <w:rsid w:val="00266631"/>
    <w:rsid w:val="002666D1"/>
    <w:rsid w:val="00266E12"/>
    <w:rsid w:val="002674C7"/>
    <w:rsid w:val="002678C4"/>
    <w:rsid w:val="00267B44"/>
    <w:rsid w:val="00267C7B"/>
    <w:rsid w:val="002702B4"/>
    <w:rsid w:val="00270B19"/>
    <w:rsid w:val="00270F60"/>
    <w:rsid w:val="00271F9F"/>
    <w:rsid w:val="00272475"/>
    <w:rsid w:val="002729F3"/>
    <w:rsid w:val="00273A5E"/>
    <w:rsid w:val="00273EC9"/>
    <w:rsid w:val="00273F62"/>
    <w:rsid w:val="002747A5"/>
    <w:rsid w:val="002747DB"/>
    <w:rsid w:val="00274D8F"/>
    <w:rsid w:val="0027639E"/>
    <w:rsid w:val="00276640"/>
    <w:rsid w:val="00276D4F"/>
    <w:rsid w:val="0027705F"/>
    <w:rsid w:val="00277179"/>
    <w:rsid w:val="00280399"/>
    <w:rsid w:val="002805D4"/>
    <w:rsid w:val="00281257"/>
    <w:rsid w:val="00281B31"/>
    <w:rsid w:val="00281F41"/>
    <w:rsid w:val="002834C6"/>
    <w:rsid w:val="0028394D"/>
    <w:rsid w:val="002839ED"/>
    <w:rsid w:val="00283BE0"/>
    <w:rsid w:val="0028469B"/>
    <w:rsid w:val="00284D0C"/>
    <w:rsid w:val="00285282"/>
    <w:rsid w:val="00286415"/>
    <w:rsid w:val="00286DF5"/>
    <w:rsid w:val="002873B4"/>
    <w:rsid w:val="00287436"/>
    <w:rsid w:val="00287585"/>
    <w:rsid w:val="0028773F"/>
    <w:rsid w:val="00287B31"/>
    <w:rsid w:val="00287E23"/>
    <w:rsid w:val="00287E2A"/>
    <w:rsid w:val="002908F9"/>
    <w:rsid w:val="00292B5B"/>
    <w:rsid w:val="002931F5"/>
    <w:rsid w:val="00293ECB"/>
    <w:rsid w:val="0029451A"/>
    <w:rsid w:val="00294632"/>
    <w:rsid w:val="00294C58"/>
    <w:rsid w:val="00295C43"/>
    <w:rsid w:val="00295F74"/>
    <w:rsid w:val="0029607A"/>
    <w:rsid w:val="0029625D"/>
    <w:rsid w:val="002962FA"/>
    <w:rsid w:val="0029641E"/>
    <w:rsid w:val="00296566"/>
    <w:rsid w:val="002965A7"/>
    <w:rsid w:val="00296903"/>
    <w:rsid w:val="00297703"/>
    <w:rsid w:val="00297A29"/>
    <w:rsid w:val="00297B6D"/>
    <w:rsid w:val="002A0369"/>
    <w:rsid w:val="002A0618"/>
    <w:rsid w:val="002A0CC1"/>
    <w:rsid w:val="002A11CF"/>
    <w:rsid w:val="002A196B"/>
    <w:rsid w:val="002A198E"/>
    <w:rsid w:val="002A1E05"/>
    <w:rsid w:val="002A2AB0"/>
    <w:rsid w:val="002A2E53"/>
    <w:rsid w:val="002A2EF1"/>
    <w:rsid w:val="002A32FA"/>
    <w:rsid w:val="002A3513"/>
    <w:rsid w:val="002A36F2"/>
    <w:rsid w:val="002A40F6"/>
    <w:rsid w:val="002A4368"/>
    <w:rsid w:val="002A49BD"/>
    <w:rsid w:val="002A529B"/>
    <w:rsid w:val="002A53F3"/>
    <w:rsid w:val="002A54C8"/>
    <w:rsid w:val="002A5C5E"/>
    <w:rsid w:val="002A61A6"/>
    <w:rsid w:val="002A66F0"/>
    <w:rsid w:val="002A776C"/>
    <w:rsid w:val="002A78BA"/>
    <w:rsid w:val="002A7B03"/>
    <w:rsid w:val="002A7F81"/>
    <w:rsid w:val="002B01E4"/>
    <w:rsid w:val="002B0538"/>
    <w:rsid w:val="002B1B30"/>
    <w:rsid w:val="002B1FE9"/>
    <w:rsid w:val="002B248B"/>
    <w:rsid w:val="002B2B54"/>
    <w:rsid w:val="002B2D34"/>
    <w:rsid w:val="002B33E5"/>
    <w:rsid w:val="002B35F0"/>
    <w:rsid w:val="002B393B"/>
    <w:rsid w:val="002B3B3B"/>
    <w:rsid w:val="002B3DAA"/>
    <w:rsid w:val="002B4165"/>
    <w:rsid w:val="002B5604"/>
    <w:rsid w:val="002B581A"/>
    <w:rsid w:val="002B60E4"/>
    <w:rsid w:val="002B6C92"/>
    <w:rsid w:val="002B79B9"/>
    <w:rsid w:val="002B7CC1"/>
    <w:rsid w:val="002C0161"/>
    <w:rsid w:val="002C0162"/>
    <w:rsid w:val="002C07E7"/>
    <w:rsid w:val="002C1655"/>
    <w:rsid w:val="002C223F"/>
    <w:rsid w:val="002C2419"/>
    <w:rsid w:val="002C2713"/>
    <w:rsid w:val="002C28C8"/>
    <w:rsid w:val="002C293C"/>
    <w:rsid w:val="002C2DDC"/>
    <w:rsid w:val="002C2EAE"/>
    <w:rsid w:val="002C3044"/>
    <w:rsid w:val="002C3AD7"/>
    <w:rsid w:val="002C3CBF"/>
    <w:rsid w:val="002C4073"/>
    <w:rsid w:val="002C40D9"/>
    <w:rsid w:val="002C42DE"/>
    <w:rsid w:val="002C4584"/>
    <w:rsid w:val="002C45BA"/>
    <w:rsid w:val="002C53F5"/>
    <w:rsid w:val="002C568F"/>
    <w:rsid w:val="002C62F9"/>
    <w:rsid w:val="002C6B9D"/>
    <w:rsid w:val="002C6E67"/>
    <w:rsid w:val="002C7872"/>
    <w:rsid w:val="002C7A9B"/>
    <w:rsid w:val="002C7C76"/>
    <w:rsid w:val="002C7E9D"/>
    <w:rsid w:val="002D03EB"/>
    <w:rsid w:val="002D080E"/>
    <w:rsid w:val="002D0A42"/>
    <w:rsid w:val="002D0BF7"/>
    <w:rsid w:val="002D10BF"/>
    <w:rsid w:val="002D10F7"/>
    <w:rsid w:val="002D181E"/>
    <w:rsid w:val="002D197D"/>
    <w:rsid w:val="002D1D05"/>
    <w:rsid w:val="002D1EBF"/>
    <w:rsid w:val="002D2BEB"/>
    <w:rsid w:val="002D2EB4"/>
    <w:rsid w:val="002D3343"/>
    <w:rsid w:val="002D3568"/>
    <w:rsid w:val="002D3657"/>
    <w:rsid w:val="002D3761"/>
    <w:rsid w:val="002D3F2F"/>
    <w:rsid w:val="002D56CC"/>
    <w:rsid w:val="002D633C"/>
    <w:rsid w:val="002D6745"/>
    <w:rsid w:val="002D6E7D"/>
    <w:rsid w:val="002D6F3B"/>
    <w:rsid w:val="002D7322"/>
    <w:rsid w:val="002D74CC"/>
    <w:rsid w:val="002E002D"/>
    <w:rsid w:val="002E0AD2"/>
    <w:rsid w:val="002E1C14"/>
    <w:rsid w:val="002E20FE"/>
    <w:rsid w:val="002E2487"/>
    <w:rsid w:val="002E285F"/>
    <w:rsid w:val="002E317B"/>
    <w:rsid w:val="002E3305"/>
    <w:rsid w:val="002E345B"/>
    <w:rsid w:val="002E36A2"/>
    <w:rsid w:val="002E3D87"/>
    <w:rsid w:val="002E4425"/>
    <w:rsid w:val="002E476F"/>
    <w:rsid w:val="002E4EE4"/>
    <w:rsid w:val="002E5555"/>
    <w:rsid w:val="002E5945"/>
    <w:rsid w:val="002E5BD1"/>
    <w:rsid w:val="002E6087"/>
    <w:rsid w:val="002E61C7"/>
    <w:rsid w:val="002E6D5A"/>
    <w:rsid w:val="002E6E19"/>
    <w:rsid w:val="002E731F"/>
    <w:rsid w:val="002F01C5"/>
    <w:rsid w:val="002F113A"/>
    <w:rsid w:val="002F1F15"/>
    <w:rsid w:val="002F20E5"/>
    <w:rsid w:val="002F313E"/>
    <w:rsid w:val="002F3852"/>
    <w:rsid w:val="002F3A69"/>
    <w:rsid w:val="002F445A"/>
    <w:rsid w:val="002F46C8"/>
    <w:rsid w:val="002F4BF2"/>
    <w:rsid w:val="002F510E"/>
    <w:rsid w:val="002F546F"/>
    <w:rsid w:val="002F5E92"/>
    <w:rsid w:val="002F6C4A"/>
    <w:rsid w:val="002F6E02"/>
    <w:rsid w:val="002F73B4"/>
    <w:rsid w:val="002F7573"/>
    <w:rsid w:val="002F7C63"/>
    <w:rsid w:val="0030003C"/>
    <w:rsid w:val="003007E0"/>
    <w:rsid w:val="00300949"/>
    <w:rsid w:val="00300F1C"/>
    <w:rsid w:val="0030105F"/>
    <w:rsid w:val="00301266"/>
    <w:rsid w:val="003013F0"/>
    <w:rsid w:val="00301AEC"/>
    <w:rsid w:val="00301F27"/>
    <w:rsid w:val="00302787"/>
    <w:rsid w:val="00302D3D"/>
    <w:rsid w:val="0030351F"/>
    <w:rsid w:val="00303F25"/>
    <w:rsid w:val="00304726"/>
    <w:rsid w:val="003047B1"/>
    <w:rsid w:val="003049D1"/>
    <w:rsid w:val="00304BFC"/>
    <w:rsid w:val="0030550F"/>
    <w:rsid w:val="00305CEF"/>
    <w:rsid w:val="0030631F"/>
    <w:rsid w:val="003063BC"/>
    <w:rsid w:val="00307597"/>
    <w:rsid w:val="00307C51"/>
    <w:rsid w:val="00310611"/>
    <w:rsid w:val="00310919"/>
    <w:rsid w:val="00310A1A"/>
    <w:rsid w:val="00310DA1"/>
    <w:rsid w:val="00312232"/>
    <w:rsid w:val="00312941"/>
    <w:rsid w:val="00312966"/>
    <w:rsid w:val="00313665"/>
    <w:rsid w:val="00314084"/>
    <w:rsid w:val="00314B6F"/>
    <w:rsid w:val="00314D15"/>
    <w:rsid w:val="00316219"/>
    <w:rsid w:val="00316637"/>
    <w:rsid w:val="003171F3"/>
    <w:rsid w:val="0031726A"/>
    <w:rsid w:val="003174AE"/>
    <w:rsid w:val="00317745"/>
    <w:rsid w:val="00317B69"/>
    <w:rsid w:val="0032044A"/>
    <w:rsid w:val="003212CE"/>
    <w:rsid w:val="003226B4"/>
    <w:rsid w:val="00323724"/>
    <w:rsid w:val="00324095"/>
    <w:rsid w:val="0032451C"/>
    <w:rsid w:val="00324E07"/>
    <w:rsid w:val="00324E50"/>
    <w:rsid w:val="00324EBB"/>
    <w:rsid w:val="003250E9"/>
    <w:rsid w:val="00326872"/>
    <w:rsid w:val="00327043"/>
    <w:rsid w:val="00327174"/>
    <w:rsid w:val="003277D8"/>
    <w:rsid w:val="00327CCB"/>
    <w:rsid w:val="00331686"/>
    <w:rsid w:val="0033199A"/>
    <w:rsid w:val="00332E8F"/>
    <w:rsid w:val="00332FC9"/>
    <w:rsid w:val="003335F2"/>
    <w:rsid w:val="003336D2"/>
    <w:rsid w:val="00333AED"/>
    <w:rsid w:val="00333BFF"/>
    <w:rsid w:val="00333CDB"/>
    <w:rsid w:val="00333E25"/>
    <w:rsid w:val="003352CF"/>
    <w:rsid w:val="00335372"/>
    <w:rsid w:val="003354D3"/>
    <w:rsid w:val="0033584E"/>
    <w:rsid w:val="00335BA6"/>
    <w:rsid w:val="0033675B"/>
    <w:rsid w:val="003368D1"/>
    <w:rsid w:val="00336A28"/>
    <w:rsid w:val="00336EA4"/>
    <w:rsid w:val="00337CC4"/>
    <w:rsid w:val="00340E66"/>
    <w:rsid w:val="0034150F"/>
    <w:rsid w:val="003432BA"/>
    <w:rsid w:val="0034398E"/>
    <w:rsid w:val="00343EF9"/>
    <w:rsid w:val="00343FBF"/>
    <w:rsid w:val="00344875"/>
    <w:rsid w:val="00344BD2"/>
    <w:rsid w:val="0034582E"/>
    <w:rsid w:val="00345A00"/>
    <w:rsid w:val="00345B17"/>
    <w:rsid w:val="00345D0E"/>
    <w:rsid w:val="00345F90"/>
    <w:rsid w:val="00346035"/>
    <w:rsid w:val="00346135"/>
    <w:rsid w:val="00346860"/>
    <w:rsid w:val="003468B4"/>
    <w:rsid w:val="0034691B"/>
    <w:rsid w:val="00347541"/>
    <w:rsid w:val="003520B8"/>
    <w:rsid w:val="00352240"/>
    <w:rsid w:val="0035246E"/>
    <w:rsid w:val="00353B61"/>
    <w:rsid w:val="00354B7A"/>
    <w:rsid w:val="00354D59"/>
    <w:rsid w:val="00354DED"/>
    <w:rsid w:val="0035538C"/>
    <w:rsid w:val="00355EAF"/>
    <w:rsid w:val="00356A55"/>
    <w:rsid w:val="00356AE7"/>
    <w:rsid w:val="003577AE"/>
    <w:rsid w:val="00360228"/>
    <w:rsid w:val="0036047E"/>
    <w:rsid w:val="00360630"/>
    <w:rsid w:val="003616CA"/>
    <w:rsid w:val="0036228A"/>
    <w:rsid w:val="00362482"/>
    <w:rsid w:val="00362A46"/>
    <w:rsid w:val="0036445A"/>
    <w:rsid w:val="0036478D"/>
    <w:rsid w:val="0036521B"/>
    <w:rsid w:val="00365576"/>
    <w:rsid w:val="00365C76"/>
    <w:rsid w:val="003662F4"/>
    <w:rsid w:val="003663BF"/>
    <w:rsid w:val="003664B9"/>
    <w:rsid w:val="00366513"/>
    <w:rsid w:val="00366C7D"/>
    <w:rsid w:val="00366CB8"/>
    <w:rsid w:val="0036707D"/>
    <w:rsid w:val="00367F7A"/>
    <w:rsid w:val="00370229"/>
    <w:rsid w:val="00370294"/>
    <w:rsid w:val="00370D7E"/>
    <w:rsid w:val="00371220"/>
    <w:rsid w:val="003714A2"/>
    <w:rsid w:val="0037185C"/>
    <w:rsid w:val="00371DED"/>
    <w:rsid w:val="003720DC"/>
    <w:rsid w:val="0037303C"/>
    <w:rsid w:val="00373559"/>
    <w:rsid w:val="00373A21"/>
    <w:rsid w:val="00374B2D"/>
    <w:rsid w:val="00374FE2"/>
    <w:rsid w:val="00375034"/>
    <w:rsid w:val="00375161"/>
    <w:rsid w:val="0037575F"/>
    <w:rsid w:val="00375BC5"/>
    <w:rsid w:val="00375E90"/>
    <w:rsid w:val="00376AEA"/>
    <w:rsid w:val="003774CF"/>
    <w:rsid w:val="00380666"/>
    <w:rsid w:val="003808AF"/>
    <w:rsid w:val="00380C62"/>
    <w:rsid w:val="00380DAE"/>
    <w:rsid w:val="003817AF"/>
    <w:rsid w:val="00381A85"/>
    <w:rsid w:val="00382D5A"/>
    <w:rsid w:val="00382FEE"/>
    <w:rsid w:val="00383051"/>
    <w:rsid w:val="0038326C"/>
    <w:rsid w:val="00383720"/>
    <w:rsid w:val="00383888"/>
    <w:rsid w:val="00383D9A"/>
    <w:rsid w:val="00385558"/>
    <w:rsid w:val="00385563"/>
    <w:rsid w:val="003859BD"/>
    <w:rsid w:val="00385C19"/>
    <w:rsid w:val="0038675A"/>
    <w:rsid w:val="00386E24"/>
    <w:rsid w:val="00390B67"/>
    <w:rsid w:val="003912A1"/>
    <w:rsid w:val="00391C1B"/>
    <w:rsid w:val="00392916"/>
    <w:rsid w:val="00392A94"/>
    <w:rsid w:val="00392EDB"/>
    <w:rsid w:val="003940AF"/>
    <w:rsid w:val="00394DD3"/>
    <w:rsid w:val="00394F4C"/>
    <w:rsid w:val="003955B0"/>
    <w:rsid w:val="003957D2"/>
    <w:rsid w:val="00396238"/>
    <w:rsid w:val="0039655B"/>
    <w:rsid w:val="00396704"/>
    <w:rsid w:val="00396D73"/>
    <w:rsid w:val="0039756D"/>
    <w:rsid w:val="00397A43"/>
    <w:rsid w:val="00397D67"/>
    <w:rsid w:val="003A0187"/>
    <w:rsid w:val="003A0520"/>
    <w:rsid w:val="003A08E3"/>
    <w:rsid w:val="003A1FBF"/>
    <w:rsid w:val="003A25F1"/>
    <w:rsid w:val="003A28AC"/>
    <w:rsid w:val="003A3084"/>
    <w:rsid w:val="003A404E"/>
    <w:rsid w:val="003A416D"/>
    <w:rsid w:val="003A455F"/>
    <w:rsid w:val="003A494F"/>
    <w:rsid w:val="003A4D2F"/>
    <w:rsid w:val="003A5F2E"/>
    <w:rsid w:val="003A612A"/>
    <w:rsid w:val="003A6C7B"/>
    <w:rsid w:val="003A6EC3"/>
    <w:rsid w:val="003A7116"/>
    <w:rsid w:val="003B00F2"/>
    <w:rsid w:val="003B0254"/>
    <w:rsid w:val="003B041D"/>
    <w:rsid w:val="003B0430"/>
    <w:rsid w:val="003B0BEC"/>
    <w:rsid w:val="003B0EE2"/>
    <w:rsid w:val="003B161D"/>
    <w:rsid w:val="003B17AC"/>
    <w:rsid w:val="003B1A55"/>
    <w:rsid w:val="003B23C0"/>
    <w:rsid w:val="003B26A8"/>
    <w:rsid w:val="003B27AE"/>
    <w:rsid w:val="003B31A1"/>
    <w:rsid w:val="003B3266"/>
    <w:rsid w:val="003B3850"/>
    <w:rsid w:val="003B4989"/>
    <w:rsid w:val="003B54D8"/>
    <w:rsid w:val="003B5A89"/>
    <w:rsid w:val="003B64F2"/>
    <w:rsid w:val="003B6749"/>
    <w:rsid w:val="003B70A6"/>
    <w:rsid w:val="003B7A04"/>
    <w:rsid w:val="003B7FC0"/>
    <w:rsid w:val="003C0367"/>
    <w:rsid w:val="003C0A95"/>
    <w:rsid w:val="003C1677"/>
    <w:rsid w:val="003C1B82"/>
    <w:rsid w:val="003C1BF7"/>
    <w:rsid w:val="003C264E"/>
    <w:rsid w:val="003C2C26"/>
    <w:rsid w:val="003C386C"/>
    <w:rsid w:val="003C3A2D"/>
    <w:rsid w:val="003C3CA7"/>
    <w:rsid w:val="003C4C02"/>
    <w:rsid w:val="003C5401"/>
    <w:rsid w:val="003C54CE"/>
    <w:rsid w:val="003C564D"/>
    <w:rsid w:val="003C7A99"/>
    <w:rsid w:val="003C7F51"/>
    <w:rsid w:val="003C7F54"/>
    <w:rsid w:val="003D0866"/>
    <w:rsid w:val="003D29C3"/>
    <w:rsid w:val="003D3081"/>
    <w:rsid w:val="003D3668"/>
    <w:rsid w:val="003D3BE7"/>
    <w:rsid w:val="003D3DAE"/>
    <w:rsid w:val="003D4DC9"/>
    <w:rsid w:val="003D597C"/>
    <w:rsid w:val="003D6E69"/>
    <w:rsid w:val="003D7F01"/>
    <w:rsid w:val="003E0448"/>
    <w:rsid w:val="003E07DA"/>
    <w:rsid w:val="003E08AC"/>
    <w:rsid w:val="003E0A0A"/>
    <w:rsid w:val="003E0FB6"/>
    <w:rsid w:val="003E1A2B"/>
    <w:rsid w:val="003E1AC0"/>
    <w:rsid w:val="003E1EFE"/>
    <w:rsid w:val="003E21C7"/>
    <w:rsid w:val="003E3BDE"/>
    <w:rsid w:val="003E4484"/>
    <w:rsid w:val="003E4CC7"/>
    <w:rsid w:val="003E5830"/>
    <w:rsid w:val="003E5D3C"/>
    <w:rsid w:val="003E60D8"/>
    <w:rsid w:val="003E635D"/>
    <w:rsid w:val="003E6476"/>
    <w:rsid w:val="003E7474"/>
    <w:rsid w:val="003E7515"/>
    <w:rsid w:val="003F09C4"/>
    <w:rsid w:val="003F0C81"/>
    <w:rsid w:val="003F109F"/>
    <w:rsid w:val="003F14A2"/>
    <w:rsid w:val="003F1628"/>
    <w:rsid w:val="003F2338"/>
    <w:rsid w:val="003F23E6"/>
    <w:rsid w:val="003F2A24"/>
    <w:rsid w:val="003F2C81"/>
    <w:rsid w:val="003F2E52"/>
    <w:rsid w:val="003F3421"/>
    <w:rsid w:val="003F355F"/>
    <w:rsid w:val="003F3580"/>
    <w:rsid w:val="003F35D4"/>
    <w:rsid w:val="003F3601"/>
    <w:rsid w:val="003F3A96"/>
    <w:rsid w:val="003F4BF5"/>
    <w:rsid w:val="003F6817"/>
    <w:rsid w:val="003F6AF8"/>
    <w:rsid w:val="003F76D9"/>
    <w:rsid w:val="003F7C33"/>
    <w:rsid w:val="00400664"/>
    <w:rsid w:val="00400A42"/>
    <w:rsid w:val="00401028"/>
    <w:rsid w:val="00401422"/>
    <w:rsid w:val="00401752"/>
    <w:rsid w:val="00401771"/>
    <w:rsid w:val="00401ADA"/>
    <w:rsid w:val="00402EC2"/>
    <w:rsid w:val="00403D4B"/>
    <w:rsid w:val="00403D4F"/>
    <w:rsid w:val="0040427B"/>
    <w:rsid w:val="004045EB"/>
    <w:rsid w:val="00404C16"/>
    <w:rsid w:val="00404DD2"/>
    <w:rsid w:val="00404E90"/>
    <w:rsid w:val="00405402"/>
    <w:rsid w:val="004054FA"/>
    <w:rsid w:val="004056F3"/>
    <w:rsid w:val="0040595C"/>
    <w:rsid w:val="0040633A"/>
    <w:rsid w:val="0040679B"/>
    <w:rsid w:val="00406A98"/>
    <w:rsid w:val="00406FDA"/>
    <w:rsid w:val="0040781E"/>
    <w:rsid w:val="00410024"/>
    <w:rsid w:val="004103B5"/>
    <w:rsid w:val="004106BE"/>
    <w:rsid w:val="0041104C"/>
    <w:rsid w:val="004115C6"/>
    <w:rsid w:val="0041169C"/>
    <w:rsid w:val="0041182F"/>
    <w:rsid w:val="00411EC9"/>
    <w:rsid w:val="004122C6"/>
    <w:rsid w:val="004126F6"/>
    <w:rsid w:val="00412905"/>
    <w:rsid w:val="00412AD1"/>
    <w:rsid w:val="00412C73"/>
    <w:rsid w:val="00412E6B"/>
    <w:rsid w:val="00412EBB"/>
    <w:rsid w:val="00413AA2"/>
    <w:rsid w:val="00413ADE"/>
    <w:rsid w:val="00413D4F"/>
    <w:rsid w:val="004143FE"/>
    <w:rsid w:val="00414BE6"/>
    <w:rsid w:val="00414E59"/>
    <w:rsid w:val="00414EB6"/>
    <w:rsid w:val="00414EF8"/>
    <w:rsid w:val="00415D4D"/>
    <w:rsid w:val="00415FEB"/>
    <w:rsid w:val="004164F2"/>
    <w:rsid w:val="0041689A"/>
    <w:rsid w:val="00416DF7"/>
    <w:rsid w:val="00416F67"/>
    <w:rsid w:val="00420376"/>
    <w:rsid w:val="004218B9"/>
    <w:rsid w:val="00421DDB"/>
    <w:rsid w:val="0042216E"/>
    <w:rsid w:val="00422D65"/>
    <w:rsid w:val="00422EC5"/>
    <w:rsid w:val="004232EC"/>
    <w:rsid w:val="004233AC"/>
    <w:rsid w:val="00423603"/>
    <w:rsid w:val="004236AD"/>
    <w:rsid w:val="004241EF"/>
    <w:rsid w:val="00424E6B"/>
    <w:rsid w:val="004250BE"/>
    <w:rsid w:val="004258EA"/>
    <w:rsid w:val="00425EF6"/>
    <w:rsid w:val="004271E3"/>
    <w:rsid w:val="004275AC"/>
    <w:rsid w:val="00427BD4"/>
    <w:rsid w:val="00427C6A"/>
    <w:rsid w:val="00430616"/>
    <w:rsid w:val="00430E07"/>
    <w:rsid w:val="00430ECE"/>
    <w:rsid w:val="00430FA1"/>
    <w:rsid w:val="00431770"/>
    <w:rsid w:val="00431B86"/>
    <w:rsid w:val="00432086"/>
    <w:rsid w:val="0043271F"/>
    <w:rsid w:val="00432FBB"/>
    <w:rsid w:val="0043324B"/>
    <w:rsid w:val="0043331C"/>
    <w:rsid w:val="004335AC"/>
    <w:rsid w:val="00433DDB"/>
    <w:rsid w:val="004345BE"/>
    <w:rsid w:val="004345F9"/>
    <w:rsid w:val="004358CF"/>
    <w:rsid w:val="00435D05"/>
    <w:rsid w:val="00436629"/>
    <w:rsid w:val="00436AA7"/>
    <w:rsid w:val="00436E05"/>
    <w:rsid w:val="00437DA3"/>
    <w:rsid w:val="00437DAE"/>
    <w:rsid w:val="004401C2"/>
    <w:rsid w:val="004417C8"/>
    <w:rsid w:val="00443416"/>
    <w:rsid w:val="004438FD"/>
    <w:rsid w:val="00443A39"/>
    <w:rsid w:val="00443B86"/>
    <w:rsid w:val="00443C68"/>
    <w:rsid w:val="004441BA"/>
    <w:rsid w:val="004456A5"/>
    <w:rsid w:val="0044649D"/>
    <w:rsid w:val="00446E2B"/>
    <w:rsid w:val="00446E7D"/>
    <w:rsid w:val="0044707A"/>
    <w:rsid w:val="00447610"/>
    <w:rsid w:val="00450344"/>
    <w:rsid w:val="00451A69"/>
    <w:rsid w:val="00451CBD"/>
    <w:rsid w:val="004532F3"/>
    <w:rsid w:val="004541B5"/>
    <w:rsid w:val="004548ED"/>
    <w:rsid w:val="00454A36"/>
    <w:rsid w:val="00454A4D"/>
    <w:rsid w:val="00454C0E"/>
    <w:rsid w:val="0045583A"/>
    <w:rsid w:val="004558AC"/>
    <w:rsid w:val="00455961"/>
    <w:rsid w:val="00455ABC"/>
    <w:rsid w:val="00455E5E"/>
    <w:rsid w:val="0045614F"/>
    <w:rsid w:val="00456442"/>
    <w:rsid w:val="00457241"/>
    <w:rsid w:val="004577CB"/>
    <w:rsid w:val="0045788E"/>
    <w:rsid w:val="004604A7"/>
    <w:rsid w:val="00460752"/>
    <w:rsid w:val="00461293"/>
    <w:rsid w:val="0046188B"/>
    <w:rsid w:val="004618FD"/>
    <w:rsid w:val="0046249C"/>
    <w:rsid w:val="00462C8B"/>
    <w:rsid w:val="004630AB"/>
    <w:rsid w:val="00463C63"/>
    <w:rsid w:val="00463CA5"/>
    <w:rsid w:val="00464034"/>
    <w:rsid w:val="00464B0F"/>
    <w:rsid w:val="00464B1C"/>
    <w:rsid w:val="00465AEA"/>
    <w:rsid w:val="004661E0"/>
    <w:rsid w:val="00466333"/>
    <w:rsid w:val="00466F97"/>
    <w:rsid w:val="004678D9"/>
    <w:rsid w:val="00467F19"/>
    <w:rsid w:val="00470516"/>
    <w:rsid w:val="00470F90"/>
    <w:rsid w:val="00472275"/>
    <w:rsid w:val="00473418"/>
    <w:rsid w:val="004737F8"/>
    <w:rsid w:val="00473CFD"/>
    <w:rsid w:val="00473EFA"/>
    <w:rsid w:val="00473F1D"/>
    <w:rsid w:val="004744CB"/>
    <w:rsid w:val="004750B8"/>
    <w:rsid w:val="004750F1"/>
    <w:rsid w:val="004751E1"/>
    <w:rsid w:val="004769C4"/>
    <w:rsid w:val="00476A1B"/>
    <w:rsid w:val="00476DC3"/>
    <w:rsid w:val="00477216"/>
    <w:rsid w:val="00477F30"/>
    <w:rsid w:val="00480541"/>
    <w:rsid w:val="00480FDD"/>
    <w:rsid w:val="004811AD"/>
    <w:rsid w:val="0048131E"/>
    <w:rsid w:val="00481679"/>
    <w:rsid w:val="00482262"/>
    <w:rsid w:val="00483F91"/>
    <w:rsid w:val="004846E2"/>
    <w:rsid w:val="00485881"/>
    <w:rsid w:val="00485A65"/>
    <w:rsid w:val="00486523"/>
    <w:rsid w:val="00486872"/>
    <w:rsid w:val="00486C7A"/>
    <w:rsid w:val="00486D16"/>
    <w:rsid w:val="0048778D"/>
    <w:rsid w:val="00487C8F"/>
    <w:rsid w:val="004907D2"/>
    <w:rsid w:val="00490E4E"/>
    <w:rsid w:val="00490EB8"/>
    <w:rsid w:val="00491444"/>
    <w:rsid w:val="00491840"/>
    <w:rsid w:val="00491947"/>
    <w:rsid w:val="00491F28"/>
    <w:rsid w:val="00492109"/>
    <w:rsid w:val="004922AB"/>
    <w:rsid w:val="004922B1"/>
    <w:rsid w:val="00492A5E"/>
    <w:rsid w:val="00493260"/>
    <w:rsid w:val="004936C9"/>
    <w:rsid w:val="004938D5"/>
    <w:rsid w:val="00493A73"/>
    <w:rsid w:val="00493C64"/>
    <w:rsid w:val="00493F70"/>
    <w:rsid w:val="0049484F"/>
    <w:rsid w:val="00495875"/>
    <w:rsid w:val="00495C6A"/>
    <w:rsid w:val="00495FD1"/>
    <w:rsid w:val="00496667"/>
    <w:rsid w:val="004969FC"/>
    <w:rsid w:val="00496F67"/>
    <w:rsid w:val="00496FAA"/>
    <w:rsid w:val="00497156"/>
    <w:rsid w:val="004977D6"/>
    <w:rsid w:val="004A0602"/>
    <w:rsid w:val="004A1039"/>
    <w:rsid w:val="004A138E"/>
    <w:rsid w:val="004A1610"/>
    <w:rsid w:val="004A1C86"/>
    <w:rsid w:val="004A1F71"/>
    <w:rsid w:val="004A23C2"/>
    <w:rsid w:val="004A2DAB"/>
    <w:rsid w:val="004A2F9C"/>
    <w:rsid w:val="004A4051"/>
    <w:rsid w:val="004A4406"/>
    <w:rsid w:val="004A457D"/>
    <w:rsid w:val="004A4A29"/>
    <w:rsid w:val="004A4C59"/>
    <w:rsid w:val="004A56AE"/>
    <w:rsid w:val="004A6187"/>
    <w:rsid w:val="004A61A7"/>
    <w:rsid w:val="004A6E52"/>
    <w:rsid w:val="004A7354"/>
    <w:rsid w:val="004A7CEE"/>
    <w:rsid w:val="004A7EB2"/>
    <w:rsid w:val="004B04EA"/>
    <w:rsid w:val="004B084B"/>
    <w:rsid w:val="004B0DCD"/>
    <w:rsid w:val="004B236D"/>
    <w:rsid w:val="004B24C4"/>
    <w:rsid w:val="004B31DC"/>
    <w:rsid w:val="004B3542"/>
    <w:rsid w:val="004B37F0"/>
    <w:rsid w:val="004B3A1A"/>
    <w:rsid w:val="004B3D1D"/>
    <w:rsid w:val="004B4061"/>
    <w:rsid w:val="004B4909"/>
    <w:rsid w:val="004B4985"/>
    <w:rsid w:val="004B4DE0"/>
    <w:rsid w:val="004B5EB7"/>
    <w:rsid w:val="004B6826"/>
    <w:rsid w:val="004B6C5A"/>
    <w:rsid w:val="004B6D95"/>
    <w:rsid w:val="004B6EE1"/>
    <w:rsid w:val="004B6FC2"/>
    <w:rsid w:val="004B7392"/>
    <w:rsid w:val="004B7600"/>
    <w:rsid w:val="004B7FEF"/>
    <w:rsid w:val="004C0895"/>
    <w:rsid w:val="004C14DE"/>
    <w:rsid w:val="004C1F7C"/>
    <w:rsid w:val="004C21CF"/>
    <w:rsid w:val="004C2549"/>
    <w:rsid w:val="004C26C5"/>
    <w:rsid w:val="004C2702"/>
    <w:rsid w:val="004C33F4"/>
    <w:rsid w:val="004C41C1"/>
    <w:rsid w:val="004C4292"/>
    <w:rsid w:val="004C4826"/>
    <w:rsid w:val="004C4959"/>
    <w:rsid w:val="004C5258"/>
    <w:rsid w:val="004C52EE"/>
    <w:rsid w:val="004C66A4"/>
    <w:rsid w:val="004C7034"/>
    <w:rsid w:val="004C75E4"/>
    <w:rsid w:val="004C783F"/>
    <w:rsid w:val="004D06D0"/>
    <w:rsid w:val="004D0FEB"/>
    <w:rsid w:val="004D1B25"/>
    <w:rsid w:val="004D1BF2"/>
    <w:rsid w:val="004D21BC"/>
    <w:rsid w:val="004D244F"/>
    <w:rsid w:val="004D2C3B"/>
    <w:rsid w:val="004D2D3F"/>
    <w:rsid w:val="004D2F5B"/>
    <w:rsid w:val="004D35BB"/>
    <w:rsid w:val="004D39A0"/>
    <w:rsid w:val="004D3A8E"/>
    <w:rsid w:val="004D428D"/>
    <w:rsid w:val="004D478B"/>
    <w:rsid w:val="004D499B"/>
    <w:rsid w:val="004D524C"/>
    <w:rsid w:val="004D5650"/>
    <w:rsid w:val="004D5DFF"/>
    <w:rsid w:val="004D669C"/>
    <w:rsid w:val="004E09E6"/>
    <w:rsid w:val="004E0DE9"/>
    <w:rsid w:val="004E1288"/>
    <w:rsid w:val="004E1B91"/>
    <w:rsid w:val="004E1C2F"/>
    <w:rsid w:val="004E2241"/>
    <w:rsid w:val="004E2557"/>
    <w:rsid w:val="004E2D1F"/>
    <w:rsid w:val="004E3357"/>
    <w:rsid w:val="004E33A5"/>
    <w:rsid w:val="004E4849"/>
    <w:rsid w:val="004E4C69"/>
    <w:rsid w:val="004E4D91"/>
    <w:rsid w:val="004E508D"/>
    <w:rsid w:val="004E5C13"/>
    <w:rsid w:val="004E6302"/>
    <w:rsid w:val="004E687C"/>
    <w:rsid w:val="004E7055"/>
    <w:rsid w:val="004E721B"/>
    <w:rsid w:val="004F0203"/>
    <w:rsid w:val="004F0C9B"/>
    <w:rsid w:val="004F1344"/>
    <w:rsid w:val="004F17DA"/>
    <w:rsid w:val="004F17F1"/>
    <w:rsid w:val="004F19B2"/>
    <w:rsid w:val="004F1AA1"/>
    <w:rsid w:val="004F1C00"/>
    <w:rsid w:val="004F2EF2"/>
    <w:rsid w:val="004F2F85"/>
    <w:rsid w:val="004F394B"/>
    <w:rsid w:val="004F4160"/>
    <w:rsid w:val="004F4479"/>
    <w:rsid w:val="004F56F6"/>
    <w:rsid w:val="004F5B58"/>
    <w:rsid w:val="004F5DB5"/>
    <w:rsid w:val="004F649C"/>
    <w:rsid w:val="004F65C9"/>
    <w:rsid w:val="004F7404"/>
    <w:rsid w:val="00500EEF"/>
    <w:rsid w:val="00500F38"/>
    <w:rsid w:val="005019AC"/>
    <w:rsid w:val="00501F0B"/>
    <w:rsid w:val="00502232"/>
    <w:rsid w:val="0050256C"/>
    <w:rsid w:val="00502A6F"/>
    <w:rsid w:val="005043E2"/>
    <w:rsid w:val="0050510B"/>
    <w:rsid w:val="005052C1"/>
    <w:rsid w:val="0050586C"/>
    <w:rsid w:val="00505986"/>
    <w:rsid w:val="005062D7"/>
    <w:rsid w:val="00506AA0"/>
    <w:rsid w:val="00506C76"/>
    <w:rsid w:val="005077DB"/>
    <w:rsid w:val="005079F5"/>
    <w:rsid w:val="005106D7"/>
    <w:rsid w:val="00510CBA"/>
    <w:rsid w:val="00510CCD"/>
    <w:rsid w:val="00511166"/>
    <w:rsid w:val="005111C1"/>
    <w:rsid w:val="0051151A"/>
    <w:rsid w:val="00511542"/>
    <w:rsid w:val="0051220A"/>
    <w:rsid w:val="00512579"/>
    <w:rsid w:val="00512A87"/>
    <w:rsid w:val="00513055"/>
    <w:rsid w:val="0051347B"/>
    <w:rsid w:val="005135DE"/>
    <w:rsid w:val="00514372"/>
    <w:rsid w:val="00514764"/>
    <w:rsid w:val="005147B4"/>
    <w:rsid w:val="00514EAD"/>
    <w:rsid w:val="005159A2"/>
    <w:rsid w:val="00515E68"/>
    <w:rsid w:val="005161D2"/>
    <w:rsid w:val="0051635F"/>
    <w:rsid w:val="005167E0"/>
    <w:rsid w:val="00517404"/>
    <w:rsid w:val="00517C24"/>
    <w:rsid w:val="00517D97"/>
    <w:rsid w:val="005200BA"/>
    <w:rsid w:val="005200FC"/>
    <w:rsid w:val="00520361"/>
    <w:rsid w:val="0052040D"/>
    <w:rsid w:val="00520A2C"/>
    <w:rsid w:val="005211EF"/>
    <w:rsid w:val="00521835"/>
    <w:rsid w:val="00521AB8"/>
    <w:rsid w:val="005224B6"/>
    <w:rsid w:val="00522636"/>
    <w:rsid w:val="00523054"/>
    <w:rsid w:val="00525325"/>
    <w:rsid w:val="0052537E"/>
    <w:rsid w:val="00525CDF"/>
    <w:rsid w:val="00527F1E"/>
    <w:rsid w:val="005316DD"/>
    <w:rsid w:val="00531FB9"/>
    <w:rsid w:val="00532618"/>
    <w:rsid w:val="005327DE"/>
    <w:rsid w:val="00532C18"/>
    <w:rsid w:val="005337ED"/>
    <w:rsid w:val="00533D90"/>
    <w:rsid w:val="005341E5"/>
    <w:rsid w:val="0053421A"/>
    <w:rsid w:val="00534711"/>
    <w:rsid w:val="005349D3"/>
    <w:rsid w:val="00534C4F"/>
    <w:rsid w:val="00535ED0"/>
    <w:rsid w:val="005362EB"/>
    <w:rsid w:val="005369D0"/>
    <w:rsid w:val="00536DAD"/>
    <w:rsid w:val="00537040"/>
    <w:rsid w:val="00537285"/>
    <w:rsid w:val="00537870"/>
    <w:rsid w:val="00537971"/>
    <w:rsid w:val="00540515"/>
    <w:rsid w:val="0054121E"/>
    <w:rsid w:val="0054183F"/>
    <w:rsid w:val="00542378"/>
    <w:rsid w:val="005423B6"/>
    <w:rsid w:val="0054282F"/>
    <w:rsid w:val="00543A22"/>
    <w:rsid w:val="00543DB8"/>
    <w:rsid w:val="00544097"/>
    <w:rsid w:val="0054591C"/>
    <w:rsid w:val="005461B3"/>
    <w:rsid w:val="00546B7D"/>
    <w:rsid w:val="005471FC"/>
    <w:rsid w:val="005472BB"/>
    <w:rsid w:val="00547B10"/>
    <w:rsid w:val="00551C6C"/>
    <w:rsid w:val="005529AA"/>
    <w:rsid w:val="005530CB"/>
    <w:rsid w:val="00553369"/>
    <w:rsid w:val="00553616"/>
    <w:rsid w:val="00553ADF"/>
    <w:rsid w:val="00553E17"/>
    <w:rsid w:val="00553EE1"/>
    <w:rsid w:val="00554765"/>
    <w:rsid w:val="00554961"/>
    <w:rsid w:val="00555022"/>
    <w:rsid w:val="005558B7"/>
    <w:rsid w:val="005566C5"/>
    <w:rsid w:val="005568A1"/>
    <w:rsid w:val="005574F4"/>
    <w:rsid w:val="00557527"/>
    <w:rsid w:val="00557E82"/>
    <w:rsid w:val="005608ED"/>
    <w:rsid w:val="00560D72"/>
    <w:rsid w:val="00560E14"/>
    <w:rsid w:val="00560E2F"/>
    <w:rsid w:val="005613AF"/>
    <w:rsid w:val="00561B0C"/>
    <w:rsid w:val="00562865"/>
    <w:rsid w:val="005628A4"/>
    <w:rsid w:val="00563D9B"/>
    <w:rsid w:val="00563EA8"/>
    <w:rsid w:val="00564227"/>
    <w:rsid w:val="0056484B"/>
    <w:rsid w:val="00565222"/>
    <w:rsid w:val="005653C1"/>
    <w:rsid w:val="00565BFC"/>
    <w:rsid w:val="00565C46"/>
    <w:rsid w:val="00565E9B"/>
    <w:rsid w:val="005660DC"/>
    <w:rsid w:val="0056709B"/>
    <w:rsid w:val="00567A06"/>
    <w:rsid w:val="005700C5"/>
    <w:rsid w:val="005724F4"/>
    <w:rsid w:val="005728D6"/>
    <w:rsid w:val="005728F2"/>
    <w:rsid w:val="00572FCC"/>
    <w:rsid w:val="005731FF"/>
    <w:rsid w:val="0057348A"/>
    <w:rsid w:val="00574222"/>
    <w:rsid w:val="00574D07"/>
    <w:rsid w:val="0057509D"/>
    <w:rsid w:val="005754DB"/>
    <w:rsid w:val="0057584C"/>
    <w:rsid w:val="00575AF7"/>
    <w:rsid w:val="00575D66"/>
    <w:rsid w:val="005760A9"/>
    <w:rsid w:val="00576A0D"/>
    <w:rsid w:val="005772A8"/>
    <w:rsid w:val="0057747A"/>
    <w:rsid w:val="00580814"/>
    <w:rsid w:val="005808B3"/>
    <w:rsid w:val="00580C89"/>
    <w:rsid w:val="00580D49"/>
    <w:rsid w:val="00580F61"/>
    <w:rsid w:val="00581040"/>
    <w:rsid w:val="0058206C"/>
    <w:rsid w:val="00583550"/>
    <w:rsid w:val="005837E6"/>
    <w:rsid w:val="00583BE1"/>
    <w:rsid w:val="00583ED2"/>
    <w:rsid w:val="00585006"/>
    <w:rsid w:val="005854A7"/>
    <w:rsid w:val="00586277"/>
    <w:rsid w:val="0058677E"/>
    <w:rsid w:val="00586F7E"/>
    <w:rsid w:val="005870D8"/>
    <w:rsid w:val="00587CED"/>
    <w:rsid w:val="00587F9E"/>
    <w:rsid w:val="005904B8"/>
    <w:rsid w:val="00590641"/>
    <w:rsid w:val="00591D50"/>
    <w:rsid w:val="00592002"/>
    <w:rsid w:val="005926E1"/>
    <w:rsid w:val="00593903"/>
    <w:rsid w:val="00593BD7"/>
    <w:rsid w:val="00593D3B"/>
    <w:rsid w:val="005940DB"/>
    <w:rsid w:val="00594932"/>
    <w:rsid w:val="0059498A"/>
    <w:rsid w:val="00594C1A"/>
    <w:rsid w:val="00594CFB"/>
    <w:rsid w:val="005965C2"/>
    <w:rsid w:val="0059686A"/>
    <w:rsid w:val="00597A67"/>
    <w:rsid w:val="005A0240"/>
    <w:rsid w:val="005A07B1"/>
    <w:rsid w:val="005A15C6"/>
    <w:rsid w:val="005A166C"/>
    <w:rsid w:val="005A16D3"/>
    <w:rsid w:val="005A2453"/>
    <w:rsid w:val="005A2DC0"/>
    <w:rsid w:val="005A2F2A"/>
    <w:rsid w:val="005A3C30"/>
    <w:rsid w:val="005A4A24"/>
    <w:rsid w:val="005A505E"/>
    <w:rsid w:val="005A53AA"/>
    <w:rsid w:val="005A588D"/>
    <w:rsid w:val="005A5B59"/>
    <w:rsid w:val="005A5BD8"/>
    <w:rsid w:val="005A5D3E"/>
    <w:rsid w:val="005A6268"/>
    <w:rsid w:val="005A64F8"/>
    <w:rsid w:val="005B0172"/>
    <w:rsid w:val="005B0DE9"/>
    <w:rsid w:val="005B23B8"/>
    <w:rsid w:val="005B25E2"/>
    <w:rsid w:val="005B4221"/>
    <w:rsid w:val="005B4DB6"/>
    <w:rsid w:val="005B4DBE"/>
    <w:rsid w:val="005B5836"/>
    <w:rsid w:val="005B5C0E"/>
    <w:rsid w:val="005B5FBF"/>
    <w:rsid w:val="005B63AA"/>
    <w:rsid w:val="005B6B70"/>
    <w:rsid w:val="005B6E4C"/>
    <w:rsid w:val="005B7397"/>
    <w:rsid w:val="005B7B51"/>
    <w:rsid w:val="005C05A1"/>
    <w:rsid w:val="005C0F5F"/>
    <w:rsid w:val="005C27A4"/>
    <w:rsid w:val="005C37CF"/>
    <w:rsid w:val="005C3C20"/>
    <w:rsid w:val="005C44E2"/>
    <w:rsid w:val="005C4599"/>
    <w:rsid w:val="005C4E68"/>
    <w:rsid w:val="005C5411"/>
    <w:rsid w:val="005C585A"/>
    <w:rsid w:val="005C5917"/>
    <w:rsid w:val="005D0115"/>
    <w:rsid w:val="005D0447"/>
    <w:rsid w:val="005D09BE"/>
    <w:rsid w:val="005D1177"/>
    <w:rsid w:val="005D15D1"/>
    <w:rsid w:val="005D171C"/>
    <w:rsid w:val="005D37D1"/>
    <w:rsid w:val="005D3B39"/>
    <w:rsid w:val="005D3C13"/>
    <w:rsid w:val="005D46C4"/>
    <w:rsid w:val="005D46EF"/>
    <w:rsid w:val="005D507B"/>
    <w:rsid w:val="005D6516"/>
    <w:rsid w:val="005D6F62"/>
    <w:rsid w:val="005E0369"/>
    <w:rsid w:val="005E052B"/>
    <w:rsid w:val="005E066A"/>
    <w:rsid w:val="005E0CFB"/>
    <w:rsid w:val="005E0DA5"/>
    <w:rsid w:val="005E1150"/>
    <w:rsid w:val="005E11D4"/>
    <w:rsid w:val="005E1315"/>
    <w:rsid w:val="005E15AD"/>
    <w:rsid w:val="005E24FF"/>
    <w:rsid w:val="005E2777"/>
    <w:rsid w:val="005E287C"/>
    <w:rsid w:val="005E2C12"/>
    <w:rsid w:val="005E34CA"/>
    <w:rsid w:val="005E3879"/>
    <w:rsid w:val="005E3A24"/>
    <w:rsid w:val="005E3A55"/>
    <w:rsid w:val="005E3AFF"/>
    <w:rsid w:val="005E44EF"/>
    <w:rsid w:val="005E4528"/>
    <w:rsid w:val="005E499C"/>
    <w:rsid w:val="005E5300"/>
    <w:rsid w:val="005E5312"/>
    <w:rsid w:val="005E57A5"/>
    <w:rsid w:val="005E582D"/>
    <w:rsid w:val="005E5865"/>
    <w:rsid w:val="005E58E3"/>
    <w:rsid w:val="005E59E1"/>
    <w:rsid w:val="005E68AA"/>
    <w:rsid w:val="005E74A7"/>
    <w:rsid w:val="005E7DD4"/>
    <w:rsid w:val="005F0C62"/>
    <w:rsid w:val="005F1417"/>
    <w:rsid w:val="005F254C"/>
    <w:rsid w:val="005F3210"/>
    <w:rsid w:val="005F367B"/>
    <w:rsid w:val="005F3EFE"/>
    <w:rsid w:val="005F4227"/>
    <w:rsid w:val="005F47F1"/>
    <w:rsid w:val="005F4D04"/>
    <w:rsid w:val="005F5020"/>
    <w:rsid w:val="005F5DBE"/>
    <w:rsid w:val="005F622B"/>
    <w:rsid w:val="005F66E1"/>
    <w:rsid w:val="005F6BA2"/>
    <w:rsid w:val="005F6CE8"/>
    <w:rsid w:val="005F704B"/>
    <w:rsid w:val="005F7164"/>
    <w:rsid w:val="005F7201"/>
    <w:rsid w:val="005F7828"/>
    <w:rsid w:val="005F788E"/>
    <w:rsid w:val="005F7ECD"/>
    <w:rsid w:val="0060057C"/>
    <w:rsid w:val="00600828"/>
    <w:rsid w:val="00601AD7"/>
    <w:rsid w:val="00602725"/>
    <w:rsid w:val="00602754"/>
    <w:rsid w:val="0060284D"/>
    <w:rsid w:val="006029E4"/>
    <w:rsid w:val="00602B26"/>
    <w:rsid w:val="00602CC5"/>
    <w:rsid w:val="00602E05"/>
    <w:rsid w:val="006030C3"/>
    <w:rsid w:val="00603226"/>
    <w:rsid w:val="006034E8"/>
    <w:rsid w:val="006039BC"/>
    <w:rsid w:val="006041FB"/>
    <w:rsid w:val="0060422D"/>
    <w:rsid w:val="00604444"/>
    <w:rsid w:val="006046AE"/>
    <w:rsid w:val="00604FFB"/>
    <w:rsid w:val="00605AA0"/>
    <w:rsid w:val="00605B2F"/>
    <w:rsid w:val="0060662B"/>
    <w:rsid w:val="006068CD"/>
    <w:rsid w:val="00606D40"/>
    <w:rsid w:val="00606EAE"/>
    <w:rsid w:val="006075CF"/>
    <w:rsid w:val="00607A76"/>
    <w:rsid w:val="006124BC"/>
    <w:rsid w:val="00612834"/>
    <w:rsid w:val="00613573"/>
    <w:rsid w:val="00613C03"/>
    <w:rsid w:val="00613D37"/>
    <w:rsid w:val="006144B8"/>
    <w:rsid w:val="006149BE"/>
    <w:rsid w:val="006154C4"/>
    <w:rsid w:val="00616329"/>
    <w:rsid w:val="006166B5"/>
    <w:rsid w:val="006169C7"/>
    <w:rsid w:val="00616A08"/>
    <w:rsid w:val="006173E4"/>
    <w:rsid w:val="006174B5"/>
    <w:rsid w:val="006174D0"/>
    <w:rsid w:val="00617CD9"/>
    <w:rsid w:val="00617DFF"/>
    <w:rsid w:val="0062024C"/>
    <w:rsid w:val="00620478"/>
    <w:rsid w:val="00620545"/>
    <w:rsid w:val="006205CD"/>
    <w:rsid w:val="00621753"/>
    <w:rsid w:val="0062176E"/>
    <w:rsid w:val="00621832"/>
    <w:rsid w:val="00621855"/>
    <w:rsid w:val="006219FF"/>
    <w:rsid w:val="006221D2"/>
    <w:rsid w:val="006225FA"/>
    <w:rsid w:val="00622645"/>
    <w:rsid w:val="006228E7"/>
    <w:rsid w:val="00622DB1"/>
    <w:rsid w:val="00622F4C"/>
    <w:rsid w:val="00623272"/>
    <w:rsid w:val="006237EE"/>
    <w:rsid w:val="00624095"/>
    <w:rsid w:val="0062434C"/>
    <w:rsid w:val="00625634"/>
    <w:rsid w:val="0062570A"/>
    <w:rsid w:val="00625745"/>
    <w:rsid w:val="006257D4"/>
    <w:rsid w:val="00625BB8"/>
    <w:rsid w:val="00625EC1"/>
    <w:rsid w:val="00626881"/>
    <w:rsid w:val="006269C9"/>
    <w:rsid w:val="00626F90"/>
    <w:rsid w:val="00626FBC"/>
    <w:rsid w:val="0062721A"/>
    <w:rsid w:val="0063068F"/>
    <w:rsid w:val="00630AB2"/>
    <w:rsid w:val="00631941"/>
    <w:rsid w:val="00634164"/>
    <w:rsid w:val="0063456D"/>
    <w:rsid w:val="00634E5E"/>
    <w:rsid w:val="0063632D"/>
    <w:rsid w:val="006365A2"/>
    <w:rsid w:val="006367F3"/>
    <w:rsid w:val="0063792E"/>
    <w:rsid w:val="00641746"/>
    <w:rsid w:val="00641B02"/>
    <w:rsid w:val="006421CE"/>
    <w:rsid w:val="00642805"/>
    <w:rsid w:val="00642AE3"/>
    <w:rsid w:val="00643133"/>
    <w:rsid w:val="0064360D"/>
    <w:rsid w:val="006436F6"/>
    <w:rsid w:val="00643E1E"/>
    <w:rsid w:val="0064402B"/>
    <w:rsid w:val="00644965"/>
    <w:rsid w:val="00644B2C"/>
    <w:rsid w:val="006465CA"/>
    <w:rsid w:val="0064665C"/>
    <w:rsid w:val="00647103"/>
    <w:rsid w:val="0064739B"/>
    <w:rsid w:val="00647589"/>
    <w:rsid w:val="00647BD5"/>
    <w:rsid w:val="00647EE0"/>
    <w:rsid w:val="006501D2"/>
    <w:rsid w:val="00650639"/>
    <w:rsid w:val="00650699"/>
    <w:rsid w:val="00650D86"/>
    <w:rsid w:val="006519AF"/>
    <w:rsid w:val="00651EC2"/>
    <w:rsid w:val="00652317"/>
    <w:rsid w:val="00652B45"/>
    <w:rsid w:val="00652C8D"/>
    <w:rsid w:val="0065303A"/>
    <w:rsid w:val="00653256"/>
    <w:rsid w:val="006547EC"/>
    <w:rsid w:val="00655184"/>
    <w:rsid w:val="00655B1C"/>
    <w:rsid w:val="00655F2D"/>
    <w:rsid w:val="00656134"/>
    <w:rsid w:val="006570EA"/>
    <w:rsid w:val="0066021B"/>
    <w:rsid w:val="0066041B"/>
    <w:rsid w:val="00660965"/>
    <w:rsid w:val="00660C42"/>
    <w:rsid w:val="00660C85"/>
    <w:rsid w:val="00660CFB"/>
    <w:rsid w:val="00661810"/>
    <w:rsid w:val="006619EF"/>
    <w:rsid w:val="00661D64"/>
    <w:rsid w:val="0066200D"/>
    <w:rsid w:val="006623CB"/>
    <w:rsid w:val="006628D0"/>
    <w:rsid w:val="006633ED"/>
    <w:rsid w:val="006639A6"/>
    <w:rsid w:val="00663F57"/>
    <w:rsid w:val="0066492C"/>
    <w:rsid w:val="00664EA6"/>
    <w:rsid w:val="00664FFA"/>
    <w:rsid w:val="0066529D"/>
    <w:rsid w:val="00665955"/>
    <w:rsid w:val="00665C4D"/>
    <w:rsid w:val="00666A3C"/>
    <w:rsid w:val="00667789"/>
    <w:rsid w:val="00667819"/>
    <w:rsid w:val="00667AD6"/>
    <w:rsid w:val="00670906"/>
    <w:rsid w:val="00670BA5"/>
    <w:rsid w:val="006720D5"/>
    <w:rsid w:val="006727B8"/>
    <w:rsid w:val="00672B35"/>
    <w:rsid w:val="00672D82"/>
    <w:rsid w:val="00673289"/>
    <w:rsid w:val="006737E6"/>
    <w:rsid w:val="00674566"/>
    <w:rsid w:val="00674728"/>
    <w:rsid w:val="00675AF5"/>
    <w:rsid w:val="0067603E"/>
    <w:rsid w:val="0067677C"/>
    <w:rsid w:val="00676D22"/>
    <w:rsid w:val="0067776E"/>
    <w:rsid w:val="00677F55"/>
    <w:rsid w:val="0068007C"/>
    <w:rsid w:val="0068116D"/>
    <w:rsid w:val="006814A4"/>
    <w:rsid w:val="00682F01"/>
    <w:rsid w:val="00683142"/>
    <w:rsid w:val="00683952"/>
    <w:rsid w:val="00683AD6"/>
    <w:rsid w:val="00683C86"/>
    <w:rsid w:val="006842E3"/>
    <w:rsid w:val="00684A21"/>
    <w:rsid w:val="00685468"/>
    <w:rsid w:val="00685B46"/>
    <w:rsid w:val="00685DFE"/>
    <w:rsid w:val="006864DC"/>
    <w:rsid w:val="00686A73"/>
    <w:rsid w:val="00690684"/>
    <w:rsid w:val="006906D1"/>
    <w:rsid w:val="006906FC"/>
    <w:rsid w:val="00690836"/>
    <w:rsid w:val="0069094F"/>
    <w:rsid w:val="00690A06"/>
    <w:rsid w:val="00690FF5"/>
    <w:rsid w:val="00691040"/>
    <w:rsid w:val="00692775"/>
    <w:rsid w:val="00692BF5"/>
    <w:rsid w:val="006932AC"/>
    <w:rsid w:val="006950E0"/>
    <w:rsid w:val="0069527C"/>
    <w:rsid w:val="006969C2"/>
    <w:rsid w:val="00696F8D"/>
    <w:rsid w:val="00697134"/>
    <w:rsid w:val="00697192"/>
    <w:rsid w:val="0069762F"/>
    <w:rsid w:val="006A0022"/>
    <w:rsid w:val="006A05DA"/>
    <w:rsid w:val="006A0620"/>
    <w:rsid w:val="006A114F"/>
    <w:rsid w:val="006A1247"/>
    <w:rsid w:val="006A1C62"/>
    <w:rsid w:val="006A1DFE"/>
    <w:rsid w:val="006A28DA"/>
    <w:rsid w:val="006A2B4C"/>
    <w:rsid w:val="006A3152"/>
    <w:rsid w:val="006A34AA"/>
    <w:rsid w:val="006A351D"/>
    <w:rsid w:val="006A380D"/>
    <w:rsid w:val="006A4C0C"/>
    <w:rsid w:val="006A538A"/>
    <w:rsid w:val="006A57A2"/>
    <w:rsid w:val="006A626B"/>
    <w:rsid w:val="006A6CBC"/>
    <w:rsid w:val="006A7B78"/>
    <w:rsid w:val="006B03FD"/>
    <w:rsid w:val="006B06F0"/>
    <w:rsid w:val="006B080B"/>
    <w:rsid w:val="006B0A89"/>
    <w:rsid w:val="006B0BB2"/>
    <w:rsid w:val="006B10BC"/>
    <w:rsid w:val="006B1314"/>
    <w:rsid w:val="006B1DFF"/>
    <w:rsid w:val="006B292F"/>
    <w:rsid w:val="006B2DE6"/>
    <w:rsid w:val="006B2E07"/>
    <w:rsid w:val="006B3466"/>
    <w:rsid w:val="006B3A03"/>
    <w:rsid w:val="006B3ED8"/>
    <w:rsid w:val="006B3F13"/>
    <w:rsid w:val="006B4528"/>
    <w:rsid w:val="006B54C0"/>
    <w:rsid w:val="006B5DD2"/>
    <w:rsid w:val="006B62C2"/>
    <w:rsid w:val="006B6687"/>
    <w:rsid w:val="006B6DDA"/>
    <w:rsid w:val="006C0201"/>
    <w:rsid w:val="006C03C2"/>
    <w:rsid w:val="006C06FB"/>
    <w:rsid w:val="006C0911"/>
    <w:rsid w:val="006C0C0A"/>
    <w:rsid w:val="006C1F37"/>
    <w:rsid w:val="006C22DD"/>
    <w:rsid w:val="006C2BEB"/>
    <w:rsid w:val="006C2C22"/>
    <w:rsid w:val="006C325D"/>
    <w:rsid w:val="006C35C0"/>
    <w:rsid w:val="006C3657"/>
    <w:rsid w:val="006C3693"/>
    <w:rsid w:val="006C4400"/>
    <w:rsid w:val="006C4912"/>
    <w:rsid w:val="006C51CB"/>
    <w:rsid w:val="006C54A3"/>
    <w:rsid w:val="006C54D0"/>
    <w:rsid w:val="006C67BA"/>
    <w:rsid w:val="006C6C4A"/>
    <w:rsid w:val="006C6C4E"/>
    <w:rsid w:val="006C6CBA"/>
    <w:rsid w:val="006C6EE6"/>
    <w:rsid w:val="006C7B9A"/>
    <w:rsid w:val="006D02D0"/>
    <w:rsid w:val="006D0369"/>
    <w:rsid w:val="006D03B4"/>
    <w:rsid w:val="006D04A1"/>
    <w:rsid w:val="006D059D"/>
    <w:rsid w:val="006D104F"/>
    <w:rsid w:val="006D10E9"/>
    <w:rsid w:val="006D136E"/>
    <w:rsid w:val="006D141C"/>
    <w:rsid w:val="006D1D20"/>
    <w:rsid w:val="006D21C2"/>
    <w:rsid w:val="006D2583"/>
    <w:rsid w:val="006D2961"/>
    <w:rsid w:val="006D2A17"/>
    <w:rsid w:val="006D2B5D"/>
    <w:rsid w:val="006D2B84"/>
    <w:rsid w:val="006D313A"/>
    <w:rsid w:val="006D4735"/>
    <w:rsid w:val="006D48D3"/>
    <w:rsid w:val="006D4973"/>
    <w:rsid w:val="006D4B05"/>
    <w:rsid w:val="006D4D79"/>
    <w:rsid w:val="006D507B"/>
    <w:rsid w:val="006D5282"/>
    <w:rsid w:val="006D5632"/>
    <w:rsid w:val="006D5765"/>
    <w:rsid w:val="006D5EFC"/>
    <w:rsid w:val="006D5FEA"/>
    <w:rsid w:val="006D6103"/>
    <w:rsid w:val="006D613A"/>
    <w:rsid w:val="006D61B6"/>
    <w:rsid w:val="006D6AD8"/>
    <w:rsid w:val="006D74A5"/>
    <w:rsid w:val="006D7A11"/>
    <w:rsid w:val="006D7DC3"/>
    <w:rsid w:val="006E04A2"/>
    <w:rsid w:val="006E0C3B"/>
    <w:rsid w:val="006E1B30"/>
    <w:rsid w:val="006E2569"/>
    <w:rsid w:val="006E263C"/>
    <w:rsid w:val="006E2889"/>
    <w:rsid w:val="006E2B6F"/>
    <w:rsid w:val="006E31A7"/>
    <w:rsid w:val="006E3303"/>
    <w:rsid w:val="006E3717"/>
    <w:rsid w:val="006E3B47"/>
    <w:rsid w:val="006E43A1"/>
    <w:rsid w:val="006E4F38"/>
    <w:rsid w:val="006E5982"/>
    <w:rsid w:val="006E5B24"/>
    <w:rsid w:val="006E5C2B"/>
    <w:rsid w:val="006E669B"/>
    <w:rsid w:val="006E6D20"/>
    <w:rsid w:val="006E714D"/>
    <w:rsid w:val="006E726C"/>
    <w:rsid w:val="006E7763"/>
    <w:rsid w:val="006E7CAB"/>
    <w:rsid w:val="006F0008"/>
    <w:rsid w:val="006F086C"/>
    <w:rsid w:val="006F0DFC"/>
    <w:rsid w:val="006F1209"/>
    <w:rsid w:val="006F26F0"/>
    <w:rsid w:val="006F3242"/>
    <w:rsid w:val="006F488A"/>
    <w:rsid w:val="006F5692"/>
    <w:rsid w:val="006F5B9A"/>
    <w:rsid w:val="006F75E7"/>
    <w:rsid w:val="006F75EA"/>
    <w:rsid w:val="006F7A46"/>
    <w:rsid w:val="006F7CA4"/>
    <w:rsid w:val="00700381"/>
    <w:rsid w:val="00700788"/>
    <w:rsid w:val="00700BF1"/>
    <w:rsid w:val="00701427"/>
    <w:rsid w:val="00701C6B"/>
    <w:rsid w:val="007024DC"/>
    <w:rsid w:val="00702EAE"/>
    <w:rsid w:val="0070334F"/>
    <w:rsid w:val="00703830"/>
    <w:rsid w:val="00703D40"/>
    <w:rsid w:val="00704967"/>
    <w:rsid w:val="00705322"/>
    <w:rsid w:val="0070575F"/>
    <w:rsid w:val="007059A1"/>
    <w:rsid w:val="00706EF2"/>
    <w:rsid w:val="00706F2D"/>
    <w:rsid w:val="007073F8"/>
    <w:rsid w:val="00707851"/>
    <w:rsid w:val="00707D64"/>
    <w:rsid w:val="007100EE"/>
    <w:rsid w:val="00710374"/>
    <w:rsid w:val="007104D2"/>
    <w:rsid w:val="00710682"/>
    <w:rsid w:val="00710EF3"/>
    <w:rsid w:val="00710F3D"/>
    <w:rsid w:val="00711458"/>
    <w:rsid w:val="00711E56"/>
    <w:rsid w:val="00713501"/>
    <w:rsid w:val="00713D36"/>
    <w:rsid w:val="00713E4F"/>
    <w:rsid w:val="00714CDB"/>
    <w:rsid w:val="0071516A"/>
    <w:rsid w:val="007152E6"/>
    <w:rsid w:val="00715ACD"/>
    <w:rsid w:val="00715B90"/>
    <w:rsid w:val="00716337"/>
    <w:rsid w:val="0071644D"/>
    <w:rsid w:val="007174C9"/>
    <w:rsid w:val="00717E3B"/>
    <w:rsid w:val="00720CBE"/>
    <w:rsid w:val="0072105F"/>
    <w:rsid w:val="00721134"/>
    <w:rsid w:val="00721786"/>
    <w:rsid w:val="007218A7"/>
    <w:rsid w:val="00721952"/>
    <w:rsid w:val="00723282"/>
    <w:rsid w:val="00723326"/>
    <w:rsid w:val="007234D7"/>
    <w:rsid w:val="007239B1"/>
    <w:rsid w:val="007239C1"/>
    <w:rsid w:val="007243CF"/>
    <w:rsid w:val="00724584"/>
    <w:rsid w:val="00724A70"/>
    <w:rsid w:val="00724E54"/>
    <w:rsid w:val="00725634"/>
    <w:rsid w:val="00725911"/>
    <w:rsid w:val="0072592B"/>
    <w:rsid w:val="00725BD6"/>
    <w:rsid w:val="00726BA4"/>
    <w:rsid w:val="007275AC"/>
    <w:rsid w:val="007275B6"/>
    <w:rsid w:val="00730060"/>
    <w:rsid w:val="007302A8"/>
    <w:rsid w:val="00730AC4"/>
    <w:rsid w:val="007310ED"/>
    <w:rsid w:val="007315A0"/>
    <w:rsid w:val="00731808"/>
    <w:rsid w:val="00731A76"/>
    <w:rsid w:val="00731D6F"/>
    <w:rsid w:val="007323A0"/>
    <w:rsid w:val="00732955"/>
    <w:rsid w:val="00732B16"/>
    <w:rsid w:val="007330E1"/>
    <w:rsid w:val="007344EF"/>
    <w:rsid w:val="00734C78"/>
    <w:rsid w:val="00734E04"/>
    <w:rsid w:val="00735731"/>
    <w:rsid w:val="00735756"/>
    <w:rsid w:val="00735D6B"/>
    <w:rsid w:val="00735FE0"/>
    <w:rsid w:val="007361CA"/>
    <w:rsid w:val="0073754A"/>
    <w:rsid w:val="00737881"/>
    <w:rsid w:val="007378D9"/>
    <w:rsid w:val="007400D7"/>
    <w:rsid w:val="00740217"/>
    <w:rsid w:val="007405BE"/>
    <w:rsid w:val="00740B28"/>
    <w:rsid w:val="00741109"/>
    <w:rsid w:val="00741D9F"/>
    <w:rsid w:val="00741E7B"/>
    <w:rsid w:val="0074259C"/>
    <w:rsid w:val="00742AB5"/>
    <w:rsid w:val="00743B50"/>
    <w:rsid w:val="00743EB9"/>
    <w:rsid w:val="00743F31"/>
    <w:rsid w:val="00744575"/>
    <w:rsid w:val="00744707"/>
    <w:rsid w:val="00744902"/>
    <w:rsid w:val="00745130"/>
    <w:rsid w:val="00745A87"/>
    <w:rsid w:val="00745E6A"/>
    <w:rsid w:val="007460E5"/>
    <w:rsid w:val="0074651E"/>
    <w:rsid w:val="00746D40"/>
    <w:rsid w:val="00747659"/>
    <w:rsid w:val="00747836"/>
    <w:rsid w:val="00747845"/>
    <w:rsid w:val="00747CC6"/>
    <w:rsid w:val="00747E29"/>
    <w:rsid w:val="007508DC"/>
    <w:rsid w:val="0075107A"/>
    <w:rsid w:val="0075129A"/>
    <w:rsid w:val="0075129C"/>
    <w:rsid w:val="007515CD"/>
    <w:rsid w:val="00751795"/>
    <w:rsid w:val="0075187E"/>
    <w:rsid w:val="00751AED"/>
    <w:rsid w:val="0075253D"/>
    <w:rsid w:val="00752A7E"/>
    <w:rsid w:val="0075343A"/>
    <w:rsid w:val="007535E7"/>
    <w:rsid w:val="00753B74"/>
    <w:rsid w:val="00754211"/>
    <w:rsid w:val="00754587"/>
    <w:rsid w:val="00754ED9"/>
    <w:rsid w:val="007550AA"/>
    <w:rsid w:val="007550C8"/>
    <w:rsid w:val="0075594C"/>
    <w:rsid w:val="00755E01"/>
    <w:rsid w:val="0075659F"/>
    <w:rsid w:val="007565E6"/>
    <w:rsid w:val="00756639"/>
    <w:rsid w:val="007567A1"/>
    <w:rsid w:val="00756AA9"/>
    <w:rsid w:val="007575EF"/>
    <w:rsid w:val="00760C86"/>
    <w:rsid w:val="00760F18"/>
    <w:rsid w:val="00762548"/>
    <w:rsid w:val="007625C6"/>
    <w:rsid w:val="007625ED"/>
    <w:rsid w:val="00762643"/>
    <w:rsid w:val="007630D4"/>
    <w:rsid w:val="007633FF"/>
    <w:rsid w:val="00763942"/>
    <w:rsid w:val="0076450E"/>
    <w:rsid w:val="00764C10"/>
    <w:rsid w:val="007651BF"/>
    <w:rsid w:val="00765468"/>
    <w:rsid w:val="007654CE"/>
    <w:rsid w:val="00765A41"/>
    <w:rsid w:val="00766AF5"/>
    <w:rsid w:val="00766BB2"/>
    <w:rsid w:val="00766C51"/>
    <w:rsid w:val="00767A87"/>
    <w:rsid w:val="00767CD5"/>
    <w:rsid w:val="00770202"/>
    <w:rsid w:val="0077045D"/>
    <w:rsid w:val="007704DA"/>
    <w:rsid w:val="00772BAE"/>
    <w:rsid w:val="00772C5A"/>
    <w:rsid w:val="00773047"/>
    <w:rsid w:val="007732C7"/>
    <w:rsid w:val="00773630"/>
    <w:rsid w:val="00773CBA"/>
    <w:rsid w:val="0077449D"/>
    <w:rsid w:val="007744A3"/>
    <w:rsid w:val="007764D1"/>
    <w:rsid w:val="007770F1"/>
    <w:rsid w:val="00777332"/>
    <w:rsid w:val="00777510"/>
    <w:rsid w:val="0077776B"/>
    <w:rsid w:val="0078003A"/>
    <w:rsid w:val="00780569"/>
    <w:rsid w:val="00781497"/>
    <w:rsid w:val="007815E2"/>
    <w:rsid w:val="007822F8"/>
    <w:rsid w:val="0078287F"/>
    <w:rsid w:val="00782BA4"/>
    <w:rsid w:val="00782F9C"/>
    <w:rsid w:val="007832A6"/>
    <w:rsid w:val="00784AF4"/>
    <w:rsid w:val="00785B85"/>
    <w:rsid w:val="00786E5F"/>
    <w:rsid w:val="00786F65"/>
    <w:rsid w:val="00787117"/>
    <w:rsid w:val="00787AC8"/>
    <w:rsid w:val="0079003B"/>
    <w:rsid w:val="00790301"/>
    <w:rsid w:val="007904D0"/>
    <w:rsid w:val="00790B41"/>
    <w:rsid w:val="00791AE0"/>
    <w:rsid w:val="0079207F"/>
    <w:rsid w:val="00792846"/>
    <w:rsid w:val="007929E5"/>
    <w:rsid w:val="00792A62"/>
    <w:rsid w:val="00793869"/>
    <w:rsid w:val="007949DE"/>
    <w:rsid w:val="00794FD6"/>
    <w:rsid w:val="00796504"/>
    <w:rsid w:val="00797319"/>
    <w:rsid w:val="00797CC4"/>
    <w:rsid w:val="00797CD4"/>
    <w:rsid w:val="007A113C"/>
    <w:rsid w:val="007A177C"/>
    <w:rsid w:val="007A1846"/>
    <w:rsid w:val="007A2225"/>
    <w:rsid w:val="007A23C2"/>
    <w:rsid w:val="007A23CF"/>
    <w:rsid w:val="007A27DD"/>
    <w:rsid w:val="007A37FD"/>
    <w:rsid w:val="007A38E7"/>
    <w:rsid w:val="007A3FA6"/>
    <w:rsid w:val="007A4016"/>
    <w:rsid w:val="007A46CE"/>
    <w:rsid w:val="007A481D"/>
    <w:rsid w:val="007A4A1B"/>
    <w:rsid w:val="007A4D63"/>
    <w:rsid w:val="007A5143"/>
    <w:rsid w:val="007A52F6"/>
    <w:rsid w:val="007A6124"/>
    <w:rsid w:val="007A64CC"/>
    <w:rsid w:val="007A6A55"/>
    <w:rsid w:val="007A7903"/>
    <w:rsid w:val="007B079C"/>
    <w:rsid w:val="007B088A"/>
    <w:rsid w:val="007B0BEE"/>
    <w:rsid w:val="007B1751"/>
    <w:rsid w:val="007B1969"/>
    <w:rsid w:val="007B200A"/>
    <w:rsid w:val="007B233B"/>
    <w:rsid w:val="007B24C8"/>
    <w:rsid w:val="007B28AE"/>
    <w:rsid w:val="007B2B3C"/>
    <w:rsid w:val="007B2B95"/>
    <w:rsid w:val="007B2E55"/>
    <w:rsid w:val="007B35C2"/>
    <w:rsid w:val="007B4453"/>
    <w:rsid w:val="007B4780"/>
    <w:rsid w:val="007B4C63"/>
    <w:rsid w:val="007B4CAE"/>
    <w:rsid w:val="007B4D7D"/>
    <w:rsid w:val="007B503B"/>
    <w:rsid w:val="007B51C5"/>
    <w:rsid w:val="007B6300"/>
    <w:rsid w:val="007B654D"/>
    <w:rsid w:val="007B680F"/>
    <w:rsid w:val="007B6867"/>
    <w:rsid w:val="007B7091"/>
    <w:rsid w:val="007B7CB7"/>
    <w:rsid w:val="007C0D1F"/>
    <w:rsid w:val="007C0D88"/>
    <w:rsid w:val="007C0E94"/>
    <w:rsid w:val="007C1DED"/>
    <w:rsid w:val="007C21CB"/>
    <w:rsid w:val="007C3371"/>
    <w:rsid w:val="007C34AA"/>
    <w:rsid w:val="007C3999"/>
    <w:rsid w:val="007C3C48"/>
    <w:rsid w:val="007C3D4C"/>
    <w:rsid w:val="007C42C2"/>
    <w:rsid w:val="007C42E9"/>
    <w:rsid w:val="007C62D0"/>
    <w:rsid w:val="007C643D"/>
    <w:rsid w:val="007C64AC"/>
    <w:rsid w:val="007C6A71"/>
    <w:rsid w:val="007C6F05"/>
    <w:rsid w:val="007C763E"/>
    <w:rsid w:val="007C76AD"/>
    <w:rsid w:val="007D01DF"/>
    <w:rsid w:val="007D038A"/>
    <w:rsid w:val="007D0A59"/>
    <w:rsid w:val="007D0AB2"/>
    <w:rsid w:val="007D0F45"/>
    <w:rsid w:val="007D13C4"/>
    <w:rsid w:val="007D1D2F"/>
    <w:rsid w:val="007D1F4D"/>
    <w:rsid w:val="007D26A1"/>
    <w:rsid w:val="007D2916"/>
    <w:rsid w:val="007D46B9"/>
    <w:rsid w:val="007D4AC4"/>
    <w:rsid w:val="007D4C12"/>
    <w:rsid w:val="007D4DA8"/>
    <w:rsid w:val="007D4E34"/>
    <w:rsid w:val="007D57B3"/>
    <w:rsid w:val="007D6BE4"/>
    <w:rsid w:val="007D6C52"/>
    <w:rsid w:val="007D71E5"/>
    <w:rsid w:val="007D79D5"/>
    <w:rsid w:val="007E00E6"/>
    <w:rsid w:val="007E0248"/>
    <w:rsid w:val="007E03DF"/>
    <w:rsid w:val="007E0650"/>
    <w:rsid w:val="007E0A17"/>
    <w:rsid w:val="007E0FBC"/>
    <w:rsid w:val="007E13F6"/>
    <w:rsid w:val="007E2001"/>
    <w:rsid w:val="007E2CEA"/>
    <w:rsid w:val="007E2F22"/>
    <w:rsid w:val="007E4EED"/>
    <w:rsid w:val="007E5D85"/>
    <w:rsid w:val="007E5FC7"/>
    <w:rsid w:val="007E6177"/>
    <w:rsid w:val="007E6589"/>
    <w:rsid w:val="007E66EB"/>
    <w:rsid w:val="007E66EC"/>
    <w:rsid w:val="007E6B31"/>
    <w:rsid w:val="007E6B93"/>
    <w:rsid w:val="007E6EC4"/>
    <w:rsid w:val="007E7686"/>
    <w:rsid w:val="007E76E4"/>
    <w:rsid w:val="007E7905"/>
    <w:rsid w:val="007E7975"/>
    <w:rsid w:val="007E7CF3"/>
    <w:rsid w:val="007E7D35"/>
    <w:rsid w:val="007F0335"/>
    <w:rsid w:val="007F09F4"/>
    <w:rsid w:val="007F0A47"/>
    <w:rsid w:val="007F1351"/>
    <w:rsid w:val="007F13A7"/>
    <w:rsid w:val="007F1D20"/>
    <w:rsid w:val="007F1DAD"/>
    <w:rsid w:val="007F22DD"/>
    <w:rsid w:val="007F26DA"/>
    <w:rsid w:val="007F2A2F"/>
    <w:rsid w:val="007F2B1D"/>
    <w:rsid w:val="007F345D"/>
    <w:rsid w:val="007F4E49"/>
    <w:rsid w:val="007F5C52"/>
    <w:rsid w:val="007F5E7E"/>
    <w:rsid w:val="007F63B0"/>
    <w:rsid w:val="007F6E82"/>
    <w:rsid w:val="007F7462"/>
    <w:rsid w:val="00800D31"/>
    <w:rsid w:val="008014B3"/>
    <w:rsid w:val="00801908"/>
    <w:rsid w:val="00801D61"/>
    <w:rsid w:val="0080223F"/>
    <w:rsid w:val="00802642"/>
    <w:rsid w:val="00802804"/>
    <w:rsid w:val="00803C1B"/>
    <w:rsid w:val="00804258"/>
    <w:rsid w:val="00804267"/>
    <w:rsid w:val="008045EB"/>
    <w:rsid w:val="00804B89"/>
    <w:rsid w:val="00804CD8"/>
    <w:rsid w:val="00804DC1"/>
    <w:rsid w:val="0080653B"/>
    <w:rsid w:val="00807411"/>
    <w:rsid w:val="00810909"/>
    <w:rsid w:val="0081106B"/>
    <w:rsid w:val="00811261"/>
    <w:rsid w:val="008114E3"/>
    <w:rsid w:val="00811E79"/>
    <w:rsid w:val="008125CF"/>
    <w:rsid w:val="008126F2"/>
    <w:rsid w:val="00812B90"/>
    <w:rsid w:val="00813466"/>
    <w:rsid w:val="00813EE1"/>
    <w:rsid w:val="00814472"/>
    <w:rsid w:val="00814CFE"/>
    <w:rsid w:val="00815296"/>
    <w:rsid w:val="00815F59"/>
    <w:rsid w:val="00816583"/>
    <w:rsid w:val="00816B4E"/>
    <w:rsid w:val="00816FE8"/>
    <w:rsid w:val="008171CA"/>
    <w:rsid w:val="00817383"/>
    <w:rsid w:val="008173CC"/>
    <w:rsid w:val="0081757D"/>
    <w:rsid w:val="008178FA"/>
    <w:rsid w:val="00817DA7"/>
    <w:rsid w:val="00820404"/>
    <w:rsid w:val="008209C3"/>
    <w:rsid w:val="00821134"/>
    <w:rsid w:val="008212C3"/>
    <w:rsid w:val="00821720"/>
    <w:rsid w:val="00821A5D"/>
    <w:rsid w:val="00821E71"/>
    <w:rsid w:val="0082289B"/>
    <w:rsid w:val="008228D0"/>
    <w:rsid w:val="008233BF"/>
    <w:rsid w:val="00823594"/>
    <w:rsid w:val="00823A16"/>
    <w:rsid w:val="00823D7F"/>
    <w:rsid w:val="008243CE"/>
    <w:rsid w:val="00824730"/>
    <w:rsid w:val="00824AA6"/>
    <w:rsid w:val="0082502F"/>
    <w:rsid w:val="00825568"/>
    <w:rsid w:val="00825773"/>
    <w:rsid w:val="00825AF1"/>
    <w:rsid w:val="00826165"/>
    <w:rsid w:val="008270C3"/>
    <w:rsid w:val="008275D8"/>
    <w:rsid w:val="0082783F"/>
    <w:rsid w:val="00830B8A"/>
    <w:rsid w:val="008324AC"/>
    <w:rsid w:val="008329E4"/>
    <w:rsid w:val="00833C06"/>
    <w:rsid w:val="00833DA2"/>
    <w:rsid w:val="008344EE"/>
    <w:rsid w:val="00834A5D"/>
    <w:rsid w:val="00834BDB"/>
    <w:rsid w:val="00834F86"/>
    <w:rsid w:val="00835880"/>
    <w:rsid w:val="00835A4B"/>
    <w:rsid w:val="00835BE7"/>
    <w:rsid w:val="008361B2"/>
    <w:rsid w:val="008366A8"/>
    <w:rsid w:val="008369C7"/>
    <w:rsid w:val="00836E09"/>
    <w:rsid w:val="008378F2"/>
    <w:rsid w:val="00837AAD"/>
    <w:rsid w:val="00837B6D"/>
    <w:rsid w:val="008405B3"/>
    <w:rsid w:val="008413E7"/>
    <w:rsid w:val="00841410"/>
    <w:rsid w:val="00843088"/>
    <w:rsid w:val="008435B1"/>
    <w:rsid w:val="00843601"/>
    <w:rsid w:val="00843818"/>
    <w:rsid w:val="00843B42"/>
    <w:rsid w:val="008444B2"/>
    <w:rsid w:val="00844D5D"/>
    <w:rsid w:val="00844FAA"/>
    <w:rsid w:val="00845544"/>
    <w:rsid w:val="0084621A"/>
    <w:rsid w:val="00846A68"/>
    <w:rsid w:val="00846D17"/>
    <w:rsid w:val="00847093"/>
    <w:rsid w:val="00847666"/>
    <w:rsid w:val="0084797C"/>
    <w:rsid w:val="00847DC9"/>
    <w:rsid w:val="00847FF4"/>
    <w:rsid w:val="00850016"/>
    <w:rsid w:val="0085021E"/>
    <w:rsid w:val="00850CA2"/>
    <w:rsid w:val="00850F38"/>
    <w:rsid w:val="00851117"/>
    <w:rsid w:val="00851F73"/>
    <w:rsid w:val="008520A4"/>
    <w:rsid w:val="00852483"/>
    <w:rsid w:val="008527A3"/>
    <w:rsid w:val="008529D0"/>
    <w:rsid w:val="00852E32"/>
    <w:rsid w:val="0085361E"/>
    <w:rsid w:val="0085369B"/>
    <w:rsid w:val="00853EF9"/>
    <w:rsid w:val="00853FDA"/>
    <w:rsid w:val="00854098"/>
    <w:rsid w:val="00854319"/>
    <w:rsid w:val="008545FB"/>
    <w:rsid w:val="00854B06"/>
    <w:rsid w:val="00854D85"/>
    <w:rsid w:val="00854DA6"/>
    <w:rsid w:val="0085518B"/>
    <w:rsid w:val="008557DE"/>
    <w:rsid w:val="0085581D"/>
    <w:rsid w:val="00856642"/>
    <w:rsid w:val="00856B53"/>
    <w:rsid w:val="00856FD6"/>
    <w:rsid w:val="0085702F"/>
    <w:rsid w:val="0086054C"/>
    <w:rsid w:val="0086094E"/>
    <w:rsid w:val="00860DA9"/>
    <w:rsid w:val="008614A5"/>
    <w:rsid w:val="00861B48"/>
    <w:rsid w:val="008624CA"/>
    <w:rsid w:val="00862503"/>
    <w:rsid w:val="008637A2"/>
    <w:rsid w:val="0086411F"/>
    <w:rsid w:val="008655D0"/>
    <w:rsid w:val="00865617"/>
    <w:rsid w:val="00865C62"/>
    <w:rsid w:val="00866231"/>
    <w:rsid w:val="00866E7A"/>
    <w:rsid w:val="00867C84"/>
    <w:rsid w:val="008701E0"/>
    <w:rsid w:val="008704EC"/>
    <w:rsid w:val="008707A0"/>
    <w:rsid w:val="00870801"/>
    <w:rsid w:val="00870965"/>
    <w:rsid w:val="00870E75"/>
    <w:rsid w:val="0087129F"/>
    <w:rsid w:val="00871569"/>
    <w:rsid w:val="00871D70"/>
    <w:rsid w:val="00871E2A"/>
    <w:rsid w:val="00871EFE"/>
    <w:rsid w:val="00872A76"/>
    <w:rsid w:val="0087363E"/>
    <w:rsid w:val="00873AE7"/>
    <w:rsid w:val="00873F3B"/>
    <w:rsid w:val="0087402F"/>
    <w:rsid w:val="00874170"/>
    <w:rsid w:val="008744BC"/>
    <w:rsid w:val="00875CD9"/>
    <w:rsid w:val="00876789"/>
    <w:rsid w:val="00876A66"/>
    <w:rsid w:val="00876AD9"/>
    <w:rsid w:val="00876D92"/>
    <w:rsid w:val="0087710F"/>
    <w:rsid w:val="00877211"/>
    <w:rsid w:val="00877EC8"/>
    <w:rsid w:val="0088018C"/>
    <w:rsid w:val="00880416"/>
    <w:rsid w:val="00880809"/>
    <w:rsid w:val="00880C1B"/>
    <w:rsid w:val="00881110"/>
    <w:rsid w:val="00881625"/>
    <w:rsid w:val="008818A4"/>
    <w:rsid w:val="0088200F"/>
    <w:rsid w:val="008826AF"/>
    <w:rsid w:val="00882B5F"/>
    <w:rsid w:val="00882EC9"/>
    <w:rsid w:val="00883C83"/>
    <w:rsid w:val="008856D0"/>
    <w:rsid w:val="00885F19"/>
    <w:rsid w:val="00885F30"/>
    <w:rsid w:val="008861AD"/>
    <w:rsid w:val="008869B4"/>
    <w:rsid w:val="00886F7B"/>
    <w:rsid w:val="00887631"/>
    <w:rsid w:val="00890A31"/>
    <w:rsid w:val="00890AED"/>
    <w:rsid w:val="00890B5F"/>
    <w:rsid w:val="008914F7"/>
    <w:rsid w:val="00892CDE"/>
    <w:rsid w:val="008935AD"/>
    <w:rsid w:val="00893D0A"/>
    <w:rsid w:val="00894C1E"/>
    <w:rsid w:val="00894E24"/>
    <w:rsid w:val="00895393"/>
    <w:rsid w:val="008954DA"/>
    <w:rsid w:val="00895FB7"/>
    <w:rsid w:val="00896100"/>
    <w:rsid w:val="008968C3"/>
    <w:rsid w:val="00896E4B"/>
    <w:rsid w:val="0089726C"/>
    <w:rsid w:val="0089760B"/>
    <w:rsid w:val="00897C4A"/>
    <w:rsid w:val="00897D06"/>
    <w:rsid w:val="00897DFD"/>
    <w:rsid w:val="00897FA8"/>
    <w:rsid w:val="008A06D6"/>
    <w:rsid w:val="008A09C5"/>
    <w:rsid w:val="008A1229"/>
    <w:rsid w:val="008A14E4"/>
    <w:rsid w:val="008A1541"/>
    <w:rsid w:val="008A17A1"/>
    <w:rsid w:val="008A22DD"/>
    <w:rsid w:val="008A35EC"/>
    <w:rsid w:val="008A3803"/>
    <w:rsid w:val="008A3E6D"/>
    <w:rsid w:val="008A417E"/>
    <w:rsid w:val="008A4754"/>
    <w:rsid w:val="008A6D30"/>
    <w:rsid w:val="008A7846"/>
    <w:rsid w:val="008A78FF"/>
    <w:rsid w:val="008A7956"/>
    <w:rsid w:val="008A7F54"/>
    <w:rsid w:val="008B0AA0"/>
    <w:rsid w:val="008B0D5C"/>
    <w:rsid w:val="008B1A7C"/>
    <w:rsid w:val="008B1C6D"/>
    <w:rsid w:val="008B1D02"/>
    <w:rsid w:val="008B20AF"/>
    <w:rsid w:val="008B22F1"/>
    <w:rsid w:val="008B2496"/>
    <w:rsid w:val="008B2BAB"/>
    <w:rsid w:val="008B2FC8"/>
    <w:rsid w:val="008B382B"/>
    <w:rsid w:val="008B38CF"/>
    <w:rsid w:val="008B4907"/>
    <w:rsid w:val="008B4E93"/>
    <w:rsid w:val="008B5153"/>
    <w:rsid w:val="008B52ED"/>
    <w:rsid w:val="008B5304"/>
    <w:rsid w:val="008B57B5"/>
    <w:rsid w:val="008B5966"/>
    <w:rsid w:val="008B6140"/>
    <w:rsid w:val="008B65B8"/>
    <w:rsid w:val="008B6797"/>
    <w:rsid w:val="008B694F"/>
    <w:rsid w:val="008B7207"/>
    <w:rsid w:val="008B754D"/>
    <w:rsid w:val="008B77AA"/>
    <w:rsid w:val="008B7AB1"/>
    <w:rsid w:val="008B7C29"/>
    <w:rsid w:val="008C0ACB"/>
    <w:rsid w:val="008C0E0E"/>
    <w:rsid w:val="008C2C6E"/>
    <w:rsid w:val="008C32ED"/>
    <w:rsid w:val="008C34D6"/>
    <w:rsid w:val="008C35AB"/>
    <w:rsid w:val="008C3E13"/>
    <w:rsid w:val="008C413F"/>
    <w:rsid w:val="008C455D"/>
    <w:rsid w:val="008C5161"/>
    <w:rsid w:val="008C58F4"/>
    <w:rsid w:val="008C5DA3"/>
    <w:rsid w:val="008C62D6"/>
    <w:rsid w:val="008C7050"/>
    <w:rsid w:val="008D0A53"/>
    <w:rsid w:val="008D0F2E"/>
    <w:rsid w:val="008D1C65"/>
    <w:rsid w:val="008D2555"/>
    <w:rsid w:val="008D38EB"/>
    <w:rsid w:val="008D3A62"/>
    <w:rsid w:val="008D3BC1"/>
    <w:rsid w:val="008D44FE"/>
    <w:rsid w:val="008D4D7B"/>
    <w:rsid w:val="008D4E26"/>
    <w:rsid w:val="008D4E44"/>
    <w:rsid w:val="008D5306"/>
    <w:rsid w:val="008D545E"/>
    <w:rsid w:val="008D5583"/>
    <w:rsid w:val="008D59C2"/>
    <w:rsid w:val="008D5E24"/>
    <w:rsid w:val="008D63FA"/>
    <w:rsid w:val="008D71E0"/>
    <w:rsid w:val="008D749B"/>
    <w:rsid w:val="008D77E1"/>
    <w:rsid w:val="008D7A4C"/>
    <w:rsid w:val="008D7F28"/>
    <w:rsid w:val="008E18CF"/>
    <w:rsid w:val="008E1D53"/>
    <w:rsid w:val="008E1EBC"/>
    <w:rsid w:val="008E3BC6"/>
    <w:rsid w:val="008E3D41"/>
    <w:rsid w:val="008E42EA"/>
    <w:rsid w:val="008E43B9"/>
    <w:rsid w:val="008E4424"/>
    <w:rsid w:val="008E4B45"/>
    <w:rsid w:val="008E4DE7"/>
    <w:rsid w:val="008E4EF5"/>
    <w:rsid w:val="008E5120"/>
    <w:rsid w:val="008E61A6"/>
    <w:rsid w:val="008E6671"/>
    <w:rsid w:val="008E7116"/>
    <w:rsid w:val="008E711F"/>
    <w:rsid w:val="008E71D8"/>
    <w:rsid w:val="008E7266"/>
    <w:rsid w:val="008E7D3D"/>
    <w:rsid w:val="008E7EB5"/>
    <w:rsid w:val="008E7F15"/>
    <w:rsid w:val="008F0A3F"/>
    <w:rsid w:val="008F0E3F"/>
    <w:rsid w:val="008F173E"/>
    <w:rsid w:val="008F194D"/>
    <w:rsid w:val="008F1A43"/>
    <w:rsid w:val="008F2694"/>
    <w:rsid w:val="008F27E4"/>
    <w:rsid w:val="008F2D0E"/>
    <w:rsid w:val="008F3A5E"/>
    <w:rsid w:val="008F530C"/>
    <w:rsid w:val="008F538C"/>
    <w:rsid w:val="008F5604"/>
    <w:rsid w:val="008F5AF7"/>
    <w:rsid w:val="008F5E6E"/>
    <w:rsid w:val="008F6023"/>
    <w:rsid w:val="008F6E1C"/>
    <w:rsid w:val="008F7DA3"/>
    <w:rsid w:val="00900148"/>
    <w:rsid w:val="0090049C"/>
    <w:rsid w:val="0090175E"/>
    <w:rsid w:val="0090179D"/>
    <w:rsid w:val="009018B3"/>
    <w:rsid w:val="009018B6"/>
    <w:rsid w:val="009018BD"/>
    <w:rsid w:val="00902397"/>
    <w:rsid w:val="0090251F"/>
    <w:rsid w:val="00902FAE"/>
    <w:rsid w:val="00903148"/>
    <w:rsid w:val="00903199"/>
    <w:rsid w:val="00903437"/>
    <w:rsid w:val="009036B4"/>
    <w:rsid w:val="00903994"/>
    <w:rsid w:val="00903B95"/>
    <w:rsid w:val="009043BC"/>
    <w:rsid w:val="009048E0"/>
    <w:rsid w:val="00904E0D"/>
    <w:rsid w:val="00904F73"/>
    <w:rsid w:val="00905718"/>
    <w:rsid w:val="00905737"/>
    <w:rsid w:val="00905BEB"/>
    <w:rsid w:val="00905D21"/>
    <w:rsid w:val="009069E5"/>
    <w:rsid w:val="00906BCF"/>
    <w:rsid w:val="00907685"/>
    <w:rsid w:val="00907ED2"/>
    <w:rsid w:val="00907F37"/>
    <w:rsid w:val="00910747"/>
    <w:rsid w:val="00910BB2"/>
    <w:rsid w:val="00910F60"/>
    <w:rsid w:val="00910F65"/>
    <w:rsid w:val="00911D18"/>
    <w:rsid w:val="00911F96"/>
    <w:rsid w:val="0091206E"/>
    <w:rsid w:val="009124D7"/>
    <w:rsid w:val="0091291E"/>
    <w:rsid w:val="00913426"/>
    <w:rsid w:val="00913F16"/>
    <w:rsid w:val="009142E5"/>
    <w:rsid w:val="00914AFB"/>
    <w:rsid w:val="0091529A"/>
    <w:rsid w:val="009157B1"/>
    <w:rsid w:val="00915CCC"/>
    <w:rsid w:val="00915D56"/>
    <w:rsid w:val="00916310"/>
    <w:rsid w:val="0091631D"/>
    <w:rsid w:val="009175CE"/>
    <w:rsid w:val="009179A0"/>
    <w:rsid w:val="00917ADB"/>
    <w:rsid w:val="00920E27"/>
    <w:rsid w:val="00922281"/>
    <w:rsid w:val="0092335A"/>
    <w:rsid w:val="00923757"/>
    <w:rsid w:val="009241B1"/>
    <w:rsid w:val="0092495E"/>
    <w:rsid w:val="00924F7B"/>
    <w:rsid w:val="009252C2"/>
    <w:rsid w:val="00925824"/>
    <w:rsid w:val="009263ED"/>
    <w:rsid w:val="00926802"/>
    <w:rsid w:val="00926DEF"/>
    <w:rsid w:val="00927105"/>
    <w:rsid w:val="009271BD"/>
    <w:rsid w:val="009273A1"/>
    <w:rsid w:val="00927604"/>
    <w:rsid w:val="00927868"/>
    <w:rsid w:val="00927F1D"/>
    <w:rsid w:val="00930431"/>
    <w:rsid w:val="00930DB7"/>
    <w:rsid w:val="00931147"/>
    <w:rsid w:val="00931196"/>
    <w:rsid w:val="0093188C"/>
    <w:rsid w:val="00932147"/>
    <w:rsid w:val="0093236A"/>
    <w:rsid w:val="0093273A"/>
    <w:rsid w:val="00932A43"/>
    <w:rsid w:val="00932B6B"/>
    <w:rsid w:val="0093376A"/>
    <w:rsid w:val="00933B0F"/>
    <w:rsid w:val="00934B38"/>
    <w:rsid w:val="00934E7C"/>
    <w:rsid w:val="00935499"/>
    <w:rsid w:val="00935C55"/>
    <w:rsid w:val="00936145"/>
    <w:rsid w:val="00937A95"/>
    <w:rsid w:val="00937C51"/>
    <w:rsid w:val="00941019"/>
    <w:rsid w:val="00941642"/>
    <w:rsid w:val="00941651"/>
    <w:rsid w:val="009416ED"/>
    <w:rsid w:val="009417A5"/>
    <w:rsid w:val="00941A99"/>
    <w:rsid w:val="0094203F"/>
    <w:rsid w:val="009428BC"/>
    <w:rsid w:val="00942D21"/>
    <w:rsid w:val="00943784"/>
    <w:rsid w:val="00943F19"/>
    <w:rsid w:val="00943FE0"/>
    <w:rsid w:val="0094409D"/>
    <w:rsid w:val="00944CEC"/>
    <w:rsid w:val="0094516E"/>
    <w:rsid w:val="00945551"/>
    <w:rsid w:val="009458ED"/>
    <w:rsid w:val="009466F6"/>
    <w:rsid w:val="009467FE"/>
    <w:rsid w:val="00946936"/>
    <w:rsid w:val="00946B59"/>
    <w:rsid w:val="00946CFB"/>
    <w:rsid w:val="009471F5"/>
    <w:rsid w:val="009478B3"/>
    <w:rsid w:val="00947939"/>
    <w:rsid w:val="00950CCA"/>
    <w:rsid w:val="0095173F"/>
    <w:rsid w:val="00951789"/>
    <w:rsid w:val="00951E12"/>
    <w:rsid w:val="0095211A"/>
    <w:rsid w:val="00952209"/>
    <w:rsid w:val="009536EA"/>
    <w:rsid w:val="00953D71"/>
    <w:rsid w:val="00953F4B"/>
    <w:rsid w:val="009543C2"/>
    <w:rsid w:val="00954705"/>
    <w:rsid w:val="00954753"/>
    <w:rsid w:val="00954B4A"/>
    <w:rsid w:val="00954DA4"/>
    <w:rsid w:val="009564C4"/>
    <w:rsid w:val="009567C6"/>
    <w:rsid w:val="009576DA"/>
    <w:rsid w:val="00960213"/>
    <w:rsid w:val="00960694"/>
    <w:rsid w:val="00960B91"/>
    <w:rsid w:val="00960E2A"/>
    <w:rsid w:val="00960F63"/>
    <w:rsid w:val="009619F5"/>
    <w:rsid w:val="009629BA"/>
    <w:rsid w:val="00962C39"/>
    <w:rsid w:val="009639BB"/>
    <w:rsid w:val="00963B22"/>
    <w:rsid w:val="00963FA4"/>
    <w:rsid w:val="00964018"/>
    <w:rsid w:val="009648A6"/>
    <w:rsid w:val="00964BBB"/>
    <w:rsid w:val="00965369"/>
    <w:rsid w:val="00967405"/>
    <w:rsid w:val="00967B33"/>
    <w:rsid w:val="00970019"/>
    <w:rsid w:val="0097010B"/>
    <w:rsid w:val="00970957"/>
    <w:rsid w:val="00970E14"/>
    <w:rsid w:val="00971BC2"/>
    <w:rsid w:val="0097222F"/>
    <w:rsid w:val="00972929"/>
    <w:rsid w:val="00972DAB"/>
    <w:rsid w:val="009732C2"/>
    <w:rsid w:val="00973AEA"/>
    <w:rsid w:val="00974CA9"/>
    <w:rsid w:val="00975681"/>
    <w:rsid w:val="009758E5"/>
    <w:rsid w:val="00975A23"/>
    <w:rsid w:val="00975DFB"/>
    <w:rsid w:val="0097616E"/>
    <w:rsid w:val="009761BE"/>
    <w:rsid w:val="009763D6"/>
    <w:rsid w:val="0097651D"/>
    <w:rsid w:val="00976825"/>
    <w:rsid w:val="009769F4"/>
    <w:rsid w:val="0097721D"/>
    <w:rsid w:val="00977A17"/>
    <w:rsid w:val="00980490"/>
    <w:rsid w:val="00980746"/>
    <w:rsid w:val="00980916"/>
    <w:rsid w:val="00980A89"/>
    <w:rsid w:val="00980D95"/>
    <w:rsid w:val="009811F9"/>
    <w:rsid w:val="0098154A"/>
    <w:rsid w:val="00981B60"/>
    <w:rsid w:val="00981D9B"/>
    <w:rsid w:val="00981DBD"/>
    <w:rsid w:val="00982157"/>
    <w:rsid w:val="009823DA"/>
    <w:rsid w:val="00982F23"/>
    <w:rsid w:val="009833EC"/>
    <w:rsid w:val="009837BC"/>
    <w:rsid w:val="00983A21"/>
    <w:rsid w:val="00983CA1"/>
    <w:rsid w:val="00983F4A"/>
    <w:rsid w:val="0098412E"/>
    <w:rsid w:val="0098551C"/>
    <w:rsid w:val="00985FCE"/>
    <w:rsid w:val="00986735"/>
    <w:rsid w:val="009867E2"/>
    <w:rsid w:val="00986E5C"/>
    <w:rsid w:val="00987127"/>
    <w:rsid w:val="0099046B"/>
    <w:rsid w:val="009909C4"/>
    <w:rsid w:val="00990BA0"/>
    <w:rsid w:val="0099138F"/>
    <w:rsid w:val="00991775"/>
    <w:rsid w:val="00991DCC"/>
    <w:rsid w:val="00991FC6"/>
    <w:rsid w:val="00992D27"/>
    <w:rsid w:val="00993801"/>
    <w:rsid w:val="00993BEB"/>
    <w:rsid w:val="009940DF"/>
    <w:rsid w:val="009944B5"/>
    <w:rsid w:val="0099516D"/>
    <w:rsid w:val="009959B0"/>
    <w:rsid w:val="00995DCC"/>
    <w:rsid w:val="0099692C"/>
    <w:rsid w:val="00996E0F"/>
    <w:rsid w:val="0099784C"/>
    <w:rsid w:val="00997B3D"/>
    <w:rsid w:val="00997BED"/>
    <w:rsid w:val="00997FAE"/>
    <w:rsid w:val="009A06D0"/>
    <w:rsid w:val="009A08E0"/>
    <w:rsid w:val="009A0CFE"/>
    <w:rsid w:val="009A0F96"/>
    <w:rsid w:val="009A111A"/>
    <w:rsid w:val="009A1439"/>
    <w:rsid w:val="009A163C"/>
    <w:rsid w:val="009A16F7"/>
    <w:rsid w:val="009A1B54"/>
    <w:rsid w:val="009A1D1F"/>
    <w:rsid w:val="009A20A7"/>
    <w:rsid w:val="009A22D3"/>
    <w:rsid w:val="009A24DC"/>
    <w:rsid w:val="009A2544"/>
    <w:rsid w:val="009A37A4"/>
    <w:rsid w:val="009A43B6"/>
    <w:rsid w:val="009A45A0"/>
    <w:rsid w:val="009A4E9A"/>
    <w:rsid w:val="009A5084"/>
    <w:rsid w:val="009A5623"/>
    <w:rsid w:val="009A5939"/>
    <w:rsid w:val="009A59C3"/>
    <w:rsid w:val="009A608A"/>
    <w:rsid w:val="009A6D14"/>
    <w:rsid w:val="009A7F33"/>
    <w:rsid w:val="009B00A2"/>
    <w:rsid w:val="009B09E5"/>
    <w:rsid w:val="009B1517"/>
    <w:rsid w:val="009B273D"/>
    <w:rsid w:val="009B317F"/>
    <w:rsid w:val="009B3988"/>
    <w:rsid w:val="009B3FBC"/>
    <w:rsid w:val="009B40E9"/>
    <w:rsid w:val="009B4133"/>
    <w:rsid w:val="009B43A9"/>
    <w:rsid w:val="009B43D0"/>
    <w:rsid w:val="009B447F"/>
    <w:rsid w:val="009B4B5B"/>
    <w:rsid w:val="009B50AF"/>
    <w:rsid w:val="009B684F"/>
    <w:rsid w:val="009B6AA7"/>
    <w:rsid w:val="009B6E2C"/>
    <w:rsid w:val="009B717F"/>
    <w:rsid w:val="009B7987"/>
    <w:rsid w:val="009B7F0B"/>
    <w:rsid w:val="009B7FB0"/>
    <w:rsid w:val="009C021A"/>
    <w:rsid w:val="009C02E5"/>
    <w:rsid w:val="009C04CA"/>
    <w:rsid w:val="009C0D9E"/>
    <w:rsid w:val="009C18DA"/>
    <w:rsid w:val="009C29E7"/>
    <w:rsid w:val="009C2A74"/>
    <w:rsid w:val="009C2B49"/>
    <w:rsid w:val="009C3237"/>
    <w:rsid w:val="009C345A"/>
    <w:rsid w:val="009C3481"/>
    <w:rsid w:val="009C3E21"/>
    <w:rsid w:val="009C5262"/>
    <w:rsid w:val="009C5F34"/>
    <w:rsid w:val="009C5FAD"/>
    <w:rsid w:val="009C6190"/>
    <w:rsid w:val="009C66CD"/>
    <w:rsid w:val="009C66DD"/>
    <w:rsid w:val="009C6C92"/>
    <w:rsid w:val="009C7704"/>
    <w:rsid w:val="009D17F7"/>
    <w:rsid w:val="009D1C62"/>
    <w:rsid w:val="009D1C7C"/>
    <w:rsid w:val="009D1E30"/>
    <w:rsid w:val="009D2DEE"/>
    <w:rsid w:val="009D33F9"/>
    <w:rsid w:val="009D369A"/>
    <w:rsid w:val="009D3A68"/>
    <w:rsid w:val="009D42D3"/>
    <w:rsid w:val="009D4757"/>
    <w:rsid w:val="009D48E6"/>
    <w:rsid w:val="009D4984"/>
    <w:rsid w:val="009D5024"/>
    <w:rsid w:val="009D5118"/>
    <w:rsid w:val="009D52E1"/>
    <w:rsid w:val="009D5BAB"/>
    <w:rsid w:val="009D61F6"/>
    <w:rsid w:val="009D6221"/>
    <w:rsid w:val="009D63D6"/>
    <w:rsid w:val="009D7339"/>
    <w:rsid w:val="009D7512"/>
    <w:rsid w:val="009D7C73"/>
    <w:rsid w:val="009D7D1C"/>
    <w:rsid w:val="009D7E60"/>
    <w:rsid w:val="009E023B"/>
    <w:rsid w:val="009E03BE"/>
    <w:rsid w:val="009E049A"/>
    <w:rsid w:val="009E0747"/>
    <w:rsid w:val="009E0C31"/>
    <w:rsid w:val="009E2876"/>
    <w:rsid w:val="009E2CF1"/>
    <w:rsid w:val="009E2EB0"/>
    <w:rsid w:val="009E3859"/>
    <w:rsid w:val="009E4241"/>
    <w:rsid w:val="009E475A"/>
    <w:rsid w:val="009E47E1"/>
    <w:rsid w:val="009E4ACB"/>
    <w:rsid w:val="009E4C77"/>
    <w:rsid w:val="009E4E7B"/>
    <w:rsid w:val="009E54A1"/>
    <w:rsid w:val="009E5E94"/>
    <w:rsid w:val="009E767F"/>
    <w:rsid w:val="009F00C3"/>
    <w:rsid w:val="009F04EB"/>
    <w:rsid w:val="009F1312"/>
    <w:rsid w:val="009F1652"/>
    <w:rsid w:val="009F1B83"/>
    <w:rsid w:val="009F236D"/>
    <w:rsid w:val="009F2F48"/>
    <w:rsid w:val="009F334E"/>
    <w:rsid w:val="009F46B4"/>
    <w:rsid w:val="009F4D09"/>
    <w:rsid w:val="009F4F26"/>
    <w:rsid w:val="009F4F61"/>
    <w:rsid w:val="009F566E"/>
    <w:rsid w:val="009F5785"/>
    <w:rsid w:val="009F5D8D"/>
    <w:rsid w:val="009F752D"/>
    <w:rsid w:val="00A00275"/>
    <w:rsid w:val="00A00B6E"/>
    <w:rsid w:val="00A00E96"/>
    <w:rsid w:val="00A0229E"/>
    <w:rsid w:val="00A027A7"/>
    <w:rsid w:val="00A028B2"/>
    <w:rsid w:val="00A02AA2"/>
    <w:rsid w:val="00A031CE"/>
    <w:rsid w:val="00A03346"/>
    <w:rsid w:val="00A0374D"/>
    <w:rsid w:val="00A03C28"/>
    <w:rsid w:val="00A04ECD"/>
    <w:rsid w:val="00A055A6"/>
    <w:rsid w:val="00A05E4A"/>
    <w:rsid w:val="00A0637B"/>
    <w:rsid w:val="00A06A21"/>
    <w:rsid w:val="00A07058"/>
    <w:rsid w:val="00A07544"/>
    <w:rsid w:val="00A10BC5"/>
    <w:rsid w:val="00A10BFC"/>
    <w:rsid w:val="00A11373"/>
    <w:rsid w:val="00A113F2"/>
    <w:rsid w:val="00A11CCF"/>
    <w:rsid w:val="00A12074"/>
    <w:rsid w:val="00A1212E"/>
    <w:rsid w:val="00A1434C"/>
    <w:rsid w:val="00A14798"/>
    <w:rsid w:val="00A1673F"/>
    <w:rsid w:val="00A175A0"/>
    <w:rsid w:val="00A17A4A"/>
    <w:rsid w:val="00A17CF4"/>
    <w:rsid w:val="00A2075E"/>
    <w:rsid w:val="00A20B66"/>
    <w:rsid w:val="00A20E90"/>
    <w:rsid w:val="00A22AD6"/>
    <w:rsid w:val="00A2338D"/>
    <w:rsid w:val="00A23D9F"/>
    <w:rsid w:val="00A242E2"/>
    <w:rsid w:val="00A2479E"/>
    <w:rsid w:val="00A24A7E"/>
    <w:rsid w:val="00A25174"/>
    <w:rsid w:val="00A256C8"/>
    <w:rsid w:val="00A27104"/>
    <w:rsid w:val="00A27A00"/>
    <w:rsid w:val="00A30411"/>
    <w:rsid w:val="00A3053E"/>
    <w:rsid w:val="00A307BE"/>
    <w:rsid w:val="00A308BC"/>
    <w:rsid w:val="00A30FF2"/>
    <w:rsid w:val="00A310F6"/>
    <w:rsid w:val="00A3172D"/>
    <w:rsid w:val="00A31905"/>
    <w:rsid w:val="00A3196E"/>
    <w:rsid w:val="00A31C13"/>
    <w:rsid w:val="00A32242"/>
    <w:rsid w:val="00A32708"/>
    <w:rsid w:val="00A32B4E"/>
    <w:rsid w:val="00A32EB0"/>
    <w:rsid w:val="00A33300"/>
    <w:rsid w:val="00A33861"/>
    <w:rsid w:val="00A33A90"/>
    <w:rsid w:val="00A34C6B"/>
    <w:rsid w:val="00A34D7E"/>
    <w:rsid w:val="00A34DE2"/>
    <w:rsid w:val="00A35CBA"/>
    <w:rsid w:val="00A36970"/>
    <w:rsid w:val="00A36AE8"/>
    <w:rsid w:val="00A36E51"/>
    <w:rsid w:val="00A36FB8"/>
    <w:rsid w:val="00A370ED"/>
    <w:rsid w:val="00A37A6C"/>
    <w:rsid w:val="00A40D48"/>
    <w:rsid w:val="00A413E2"/>
    <w:rsid w:val="00A41782"/>
    <w:rsid w:val="00A41CE6"/>
    <w:rsid w:val="00A422D0"/>
    <w:rsid w:val="00A426F8"/>
    <w:rsid w:val="00A43232"/>
    <w:rsid w:val="00A44374"/>
    <w:rsid w:val="00A44487"/>
    <w:rsid w:val="00A445A3"/>
    <w:rsid w:val="00A453A7"/>
    <w:rsid w:val="00A4574B"/>
    <w:rsid w:val="00A458B4"/>
    <w:rsid w:val="00A466FD"/>
    <w:rsid w:val="00A473FB"/>
    <w:rsid w:val="00A479AB"/>
    <w:rsid w:val="00A479B4"/>
    <w:rsid w:val="00A47EC4"/>
    <w:rsid w:val="00A50D93"/>
    <w:rsid w:val="00A51140"/>
    <w:rsid w:val="00A513B1"/>
    <w:rsid w:val="00A51524"/>
    <w:rsid w:val="00A52219"/>
    <w:rsid w:val="00A52844"/>
    <w:rsid w:val="00A5350E"/>
    <w:rsid w:val="00A53B22"/>
    <w:rsid w:val="00A543C7"/>
    <w:rsid w:val="00A545E6"/>
    <w:rsid w:val="00A546B4"/>
    <w:rsid w:val="00A54E4E"/>
    <w:rsid w:val="00A55168"/>
    <w:rsid w:val="00A55585"/>
    <w:rsid w:val="00A55B0B"/>
    <w:rsid w:val="00A56533"/>
    <w:rsid w:val="00A566CA"/>
    <w:rsid w:val="00A56760"/>
    <w:rsid w:val="00A57123"/>
    <w:rsid w:val="00A572BB"/>
    <w:rsid w:val="00A57E94"/>
    <w:rsid w:val="00A6000B"/>
    <w:rsid w:val="00A6048D"/>
    <w:rsid w:val="00A61871"/>
    <w:rsid w:val="00A61B26"/>
    <w:rsid w:val="00A628DF"/>
    <w:rsid w:val="00A631AA"/>
    <w:rsid w:val="00A63430"/>
    <w:rsid w:val="00A64A8D"/>
    <w:rsid w:val="00A64BB6"/>
    <w:rsid w:val="00A66270"/>
    <w:rsid w:val="00A66372"/>
    <w:rsid w:val="00A66E17"/>
    <w:rsid w:val="00A66EA7"/>
    <w:rsid w:val="00A67BA2"/>
    <w:rsid w:val="00A705D7"/>
    <w:rsid w:val="00A706A4"/>
    <w:rsid w:val="00A70DFB"/>
    <w:rsid w:val="00A71016"/>
    <w:rsid w:val="00A71EEB"/>
    <w:rsid w:val="00A72772"/>
    <w:rsid w:val="00A7332D"/>
    <w:rsid w:val="00A73803"/>
    <w:rsid w:val="00A73DAE"/>
    <w:rsid w:val="00A74496"/>
    <w:rsid w:val="00A7471A"/>
    <w:rsid w:val="00A747AD"/>
    <w:rsid w:val="00A748B9"/>
    <w:rsid w:val="00A74D90"/>
    <w:rsid w:val="00A750A9"/>
    <w:rsid w:val="00A75609"/>
    <w:rsid w:val="00A7601A"/>
    <w:rsid w:val="00A7612C"/>
    <w:rsid w:val="00A7653F"/>
    <w:rsid w:val="00A76D7E"/>
    <w:rsid w:val="00A77B04"/>
    <w:rsid w:val="00A8026D"/>
    <w:rsid w:val="00A80D66"/>
    <w:rsid w:val="00A81B2F"/>
    <w:rsid w:val="00A81B61"/>
    <w:rsid w:val="00A81D49"/>
    <w:rsid w:val="00A81F6D"/>
    <w:rsid w:val="00A8228C"/>
    <w:rsid w:val="00A82685"/>
    <w:rsid w:val="00A82F1B"/>
    <w:rsid w:val="00A8325C"/>
    <w:rsid w:val="00A83517"/>
    <w:rsid w:val="00A83FBF"/>
    <w:rsid w:val="00A84163"/>
    <w:rsid w:val="00A8417B"/>
    <w:rsid w:val="00A851BA"/>
    <w:rsid w:val="00A85326"/>
    <w:rsid w:val="00A860D7"/>
    <w:rsid w:val="00A86846"/>
    <w:rsid w:val="00A878F5"/>
    <w:rsid w:val="00A87D1B"/>
    <w:rsid w:val="00A914E3"/>
    <w:rsid w:val="00A9190F"/>
    <w:rsid w:val="00A91978"/>
    <w:rsid w:val="00A91B61"/>
    <w:rsid w:val="00A92422"/>
    <w:rsid w:val="00A93536"/>
    <w:rsid w:val="00A9372D"/>
    <w:rsid w:val="00A944E6"/>
    <w:rsid w:val="00A94B9F"/>
    <w:rsid w:val="00A94F2C"/>
    <w:rsid w:val="00A951C7"/>
    <w:rsid w:val="00A95570"/>
    <w:rsid w:val="00A95C5E"/>
    <w:rsid w:val="00A96E75"/>
    <w:rsid w:val="00A974D1"/>
    <w:rsid w:val="00A97B15"/>
    <w:rsid w:val="00AA01D9"/>
    <w:rsid w:val="00AA14CE"/>
    <w:rsid w:val="00AA1964"/>
    <w:rsid w:val="00AA1A0C"/>
    <w:rsid w:val="00AA1CF7"/>
    <w:rsid w:val="00AA27C2"/>
    <w:rsid w:val="00AA34A6"/>
    <w:rsid w:val="00AA3610"/>
    <w:rsid w:val="00AA39C7"/>
    <w:rsid w:val="00AA3A78"/>
    <w:rsid w:val="00AA4247"/>
    <w:rsid w:val="00AA4CA6"/>
    <w:rsid w:val="00AA5934"/>
    <w:rsid w:val="00AA60DD"/>
    <w:rsid w:val="00AA61B2"/>
    <w:rsid w:val="00AA6585"/>
    <w:rsid w:val="00AA698B"/>
    <w:rsid w:val="00AA78D0"/>
    <w:rsid w:val="00AB0283"/>
    <w:rsid w:val="00AB0387"/>
    <w:rsid w:val="00AB06C8"/>
    <w:rsid w:val="00AB07AB"/>
    <w:rsid w:val="00AB0CF2"/>
    <w:rsid w:val="00AB0E1E"/>
    <w:rsid w:val="00AB22C2"/>
    <w:rsid w:val="00AB2349"/>
    <w:rsid w:val="00AB2B89"/>
    <w:rsid w:val="00AB2C7F"/>
    <w:rsid w:val="00AB2F2B"/>
    <w:rsid w:val="00AB305D"/>
    <w:rsid w:val="00AB36AD"/>
    <w:rsid w:val="00AB4616"/>
    <w:rsid w:val="00AB4BEB"/>
    <w:rsid w:val="00AB5212"/>
    <w:rsid w:val="00AB54CF"/>
    <w:rsid w:val="00AB6581"/>
    <w:rsid w:val="00AB6904"/>
    <w:rsid w:val="00AB733A"/>
    <w:rsid w:val="00AB79B4"/>
    <w:rsid w:val="00AB7B50"/>
    <w:rsid w:val="00AB7DDB"/>
    <w:rsid w:val="00AC0074"/>
    <w:rsid w:val="00AC0C22"/>
    <w:rsid w:val="00AC0DBD"/>
    <w:rsid w:val="00AC0EF0"/>
    <w:rsid w:val="00AC19C5"/>
    <w:rsid w:val="00AC20C0"/>
    <w:rsid w:val="00AC21A6"/>
    <w:rsid w:val="00AC2287"/>
    <w:rsid w:val="00AC25AF"/>
    <w:rsid w:val="00AC2989"/>
    <w:rsid w:val="00AC2D69"/>
    <w:rsid w:val="00AC3305"/>
    <w:rsid w:val="00AC3395"/>
    <w:rsid w:val="00AC349B"/>
    <w:rsid w:val="00AC353D"/>
    <w:rsid w:val="00AC364B"/>
    <w:rsid w:val="00AC3CAA"/>
    <w:rsid w:val="00AC431F"/>
    <w:rsid w:val="00AC44B8"/>
    <w:rsid w:val="00AC457A"/>
    <w:rsid w:val="00AC4B67"/>
    <w:rsid w:val="00AC4DD2"/>
    <w:rsid w:val="00AC537B"/>
    <w:rsid w:val="00AC5723"/>
    <w:rsid w:val="00AC5737"/>
    <w:rsid w:val="00AC5D49"/>
    <w:rsid w:val="00AC6308"/>
    <w:rsid w:val="00AC6D54"/>
    <w:rsid w:val="00AC6F71"/>
    <w:rsid w:val="00AC748F"/>
    <w:rsid w:val="00AD071D"/>
    <w:rsid w:val="00AD14B5"/>
    <w:rsid w:val="00AD15DF"/>
    <w:rsid w:val="00AD266A"/>
    <w:rsid w:val="00AD296F"/>
    <w:rsid w:val="00AD2CFB"/>
    <w:rsid w:val="00AD3AEF"/>
    <w:rsid w:val="00AD493F"/>
    <w:rsid w:val="00AD5380"/>
    <w:rsid w:val="00AD7741"/>
    <w:rsid w:val="00AD7A04"/>
    <w:rsid w:val="00AD7DEC"/>
    <w:rsid w:val="00AE01D7"/>
    <w:rsid w:val="00AE0240"/>
    <w:rsid w:val="00AE0C12"/>
    <w:rsid w:val="00AE0E35"/>
    <w:rsid w:val="00AE25D5"/>
    <w:rsid w:val="00AE34C0"/>
    <w:rsid w:val="00AE3B12"/>
    <w:rsid w:val="00AE4AC9"/>
    <w:rsid w:val="00AE4D59"/>
    <w:rsid w:val="00AE507B"/>
    <w:rsid w:val="00AE5F93"/>
    <w:rsid w:val="00AF0DA2"/>
    <w:rsid w:val="00AF1D9D"/>
    <w:rsid w:val="00AF2864"/>
    <w:rsid w:val="00AF2961"/>
    <w:rsid w:val="00AF2990"/>
    <w:rsid w:val="00AF2FFE"/>
    <w:rsid w:val="00AF3A57"/>
    <w:rsid w:val="00AF4AE4"/>
    <w:rsid w:val="00AF554C"/>
    <w:rsid w:val="00AF5D28"/>
    <w:rsid w:val="00AF6D97"/>
    <w:rsid w:val="00AF7B93"/>
    <w:rsid w:val="00B00048"/>
    <w:rsid w:val="00B01FED"/>
    <w:rsid w:val="00B020DC"/>
    <w:rsid w:val="00B03783"/>
    <w:rsid w:val="00B038F6"/>
    <w:rsid w:val="00B041B3"/>
    <w:rsid w:val="00B04BD5"/>
    <w:rsid w:val="00B04DC9"/>
    <w:rsid w:val="00B05462"/>
    <w:rsid w:val="00B05592"/>
    <w:rsid w:val="00B058AB"/>
    <w:rsid w:val="00B0602F"/>
    <w:rsid w:val="00B0611D"/>
    <w:rsid w:val="00B0630F"/>
    <w:rsid w:val="00B073D1"/>
    <w:rsid w:val="00B07D67"/>
    <w:rsid w:val="00B07DDA"/>
    <w:rsid w:val="00B10BAC"/>
    <w:rsid w:val="00B11A75"/>
    <w:rsid w:val="00B11ACF"/>
    <w:rsid w:val="00B11DB8"/>
    <w:rsid w:val="00B11DE8"/>
    <w:rsid w:val="00B1269F"/>
    <w:rsid w:val="00B13D80"/>
    <w:rsid w:val="00B14019"/>
    <w:rsid w:val="00B14896"/>
    <w:rsid w:val="00B14D2F"/>
    <w:rsid w:val="00B14E36"/>
    <w:rsid w:val="00B150BC"/>
    <w:rsid w:val="00B15297"/>
    <w:rsid w:val="00B16F56"/>
    <w:rsid w:val="00B17344"/>
    <w:rsid w:val="00B17888"/>
    <w:rsid w:val="00B2008A"/>
    <w:rsid w:val="00B201D3"/>
    <w:rsid w:val="00B2085C"/>
    <w:rsid w:val="00B21464"/>
    <w:rsid w:val="00B21863"/>
    <w:rsid w:val="00B21872"/>
    <w:rsid w:val="00B21E61"/>
    <w:rsid w:val="00B21F18"/>
    <w:rsid w:val="00B2206C"/>
    <w:rsid w:val="00B233C1"/>
    <w:rsid w:val="00B23D60"/>
    <w:rsid w:val="00B23EEE"/>
    <w:rsid w:val="00B24897"/>
    <w:rsid w:val="00B24DCE"/>
    <w:rsid w:val="00B260AC"/>
    <w:rsid w:val="00B26A10"/>
    <w:rsid w:val="00B2727C"/>
    <w:rsid w:val="00B2781C"/>
    <w:rsid w:val="00B2798D"/>
    <w:rsid w:val="00B3011C"/>
    <w:rsid w:val="00B31091"/>
    <w:rsid w:val="00B31DBE"/>
    <w:rsid w:val="00B3250D"/>
    <w:rsid w:val="00B32A0B"/>
    <w:rsid w:val="00B32BEE"/>
    <w:rsid w:val="00B33246"/>
    <w:rsid w:val="00B33DBA"/>
    <w:rsid w:val="00B344F6"/>
    <w:rsid w:val="00B34D92"/>
    <w:rsid w:val="00B350A8"/>
    <w:rsid w:val="00B3668C"/>
    <w:rsid w:val="00B36DBC"/>
    <w:rsid w:val="00B37968"/>
    <w:rsid w:val="00B40260"/>
    <w:rsid w:val="00B4062F"/>
    <w:rsid w:val="00B40677"/>
    <w:rsid w:val="00B409FF"/>
    <w:rsid w:val="00B414B2"/>
    <w:rsid w:val="00B415B4"/>
    <w:rsid w:val="00B41905"/>
    <w:rsid w:val="00B41C46"/>
    <w:rsid w:val="00B41F0C"/>
    <w:rsid w:val="00B41F7C"/>
    <w:rsid w:val="00B425DC"/>
    <w:rsid w:val="00B42D8F"/>
    <w:rsid w:val="00B42F24"/>
    <w:rsid w:val="00B43FF6"/>
    <w:rsid w:val="00B44EAF"/>
    <w:rsid w:val="00B4538C"/>
    <w:rsid w:val="00B45698"/>
    <w:rsid w:val="00B4577A"/>
    <w:rsid w:val="00B45DD1"/>
    <w:rsid w:val="00B4688B"/>
    <w:rsid w:val="00B46996"/>
    <w:rsid w:val="00B4735A"/>
    <w:rsid w:val="00B50759"/>
    <w:rsid w:val="00B50A0B"/>
    <w:rsid w:val="00B50FCF"/>
    <w:rsid w:val="00B5133B"/>
    <w:rsid w:val="00B51BDA"/>
    <w:rsid w:val="00B5208E"/>
    <w:rsid w:val="00B52192"/>
    <w:rsid w:val="00B524DD"/>
    <w:rsid w:val="00B52C35"/>
    <w:rsid w:val="00B52CA7"/>
    <w:rsid w:val="00B52DBC"/>
    <w:rsid w:val="00B53B36"/>
    <w:rsid w:val="00B53F43"/>
    <w:rsid w:val="00B54019"/>
    <w:rsid w:val="00B540BE"/>
    <w:rsid w:val="00B54107"/>
    <w:rsid w:val="00B54321"/>
    <w:rsid w:val="00B547AE"/>
    <w:rsid w:val="00B54E00"/>
    <w:rsid w:val="00B552A0"/>
    <w:rsid w:val="00B55BEA"/>
    <w:rsid w:val="00B55EAA"/>
    <w:rsid w:val="00B56238"/>
    <w:rsid w:val="00B568C0"/>
    <w:rsid w:val="00B568D6"/>
    <w:rsid w:val="00B56C85"/>
    <w:rsid w:val="00B56DAA"/>
    <w:rsid w:val="00B56FF6"/>
    <w:rsid w:val="00B57A4D"/>
    <w:rsid w:val="00B60CE0"/>
    <w:rsid w:val="00B60E8B"/>
    <w:rsid w:val="00B61228"/>
    <w:rsid w:val="00B61A80"/>
    <w:rsid w:val="00B62267"/>
    <w:rsid w:val="00B625B5"/>
    <w:rsid w:val="00B625C3"/>
    <w:rsid w:val="00B62642"/>
    <w:rsid w:val="00B62EE3"/>
    <w:rsid w:val="00B6375B"/>
    <w:rsid w:val="00B63BF7"/>
    <w:rsid w:val="00B63C93"/>
    <w:rsid w:val="00B64152"/>
    <w:rsid w:val="00B6513B"/>
    <w:rsid w:val="00B6527E"/>
    <w:rsid w:val="00B65295"/>
    <w:rsid w:val="00B65371"/>
    <w:rsid w:val="00B653FF"/>
    <w:rsid w:val="00B656F3"/>
    <w:rsid w:val="00B65B10"/>
    <w:rsid w:val="00B65DE0"/>
    <w:rsid w:val="00B65EB3"/>
    <w:rsid w:val="00B66DBB"/>
    <w:rsid w:val="00B672F8"/>
    <w:rsid w:val="00B673F4"/>
    <w:rsid w:val="00B677A5"/>
    <w:rsid w:val="00B7001F"/>
    <w:rsid w:val="00B707DE"/>
    <w:rsid w:val="00B70814"/>
    <w:rsid w:val="00B70ECA"/>
    <w:rsid w:val="00B717D3"/>
    <w:rsid w:val="00B719CD"/>
    <w:rsid w:val="00B719D9"/>
    <w:rsid w:val="00B7201B"/>
    <w:rsid w:val="00B729B8"/>
    <w:rsid w:val="00B73076"/>
    <w:rsid w:val="00B737CA"/>
    <w:rsid w:val="00B73AC6"/>
    <w:rsid w:val="00B7449C"/>
    <w:rsid w:val="00B759BF"/>
    <w:rsid w:val="00B76F3E"/>
    <w:rsid w:val="00B77536"/>
    <w:rsid w:val="00B77E5B"/>
    <w:rsid w:val="00B801C9"/>
    <w:rsid w:val="00B8058D"/>
    <w:rsid w:val="00B808EA"/>
    <w:rsid w:val="00B80DD4"/>
    <w:rsid w:val="00B80DDB"/>
    <w:rsid w:val="00B815BB"/>
    <w:rsid w:val="00B816C5"/>
    <w:rsid w:val="00B81E32"/>
    <w:rsid w:val="00B81E7A"/>
    <w:rsid w:val="00B8286D"/>
    <w:rsid w:val="00B83026"/>
    <w:rsid w:val="00B83259"/>
    <w:rsid w:val="00B832E4"/>
    <w:rsid w:val="00B84033"/>
    <w:rsid w:val="00B84C1B"/>
    <w:rsid w:val="00B86F51"/>
    <w:rsid w:val="00B87B67"/>
    <w:rsid w:val="00B903F4"/>
    <w:rsid w:val="00B9042F"/>
    <w:rsid w:val="00B90987"/>
    <w:rsid w:val="00B90E70"/>
    <w:rsid w:val="00B915CA"/>
    <w:rsid w:val="00B91E24"/>
    <w:rsid w:val="00B92195"/>
    <w:rsid w:val="00B93514"/>
    <w:rsid w:val="00B9369B"/>
    <w:rsid w:val="00B936CF"/>
    <w:rsid w:val="00B93C9C"/>
    <w:rsid w:val="00B94EB3"/>
    <w:rsid w:val="00B95361"/>
    <w:rsid w:val="00B95EB8"/>
    <w:rsid w:val="00B95EE7"/>
    <w:rsid w:val="00B9657D"/>
    <w:rsid w:val="00B967A1"/>
    <w:rsid w:val="00B96F2E"/>
    <w:rsid w:val="00B972B2"/>
    <w:rsid w:val="00B975CF"/>
    <w:rsid w:val="00B979DF"/>
    <w:rsid w:val="00B97C39"/>
    <w:rsid w:val="00B97E3F"/>
    <w:rsid w:val="00B97F2F"/>
    <w:rsid w:val="00BA0256"/>
    <w:rsid w:val="00BA1E9F"/>
    <w:rsid w:val="00BA2AB1"/>
    <w:rsid w:val="00BA2AE3"/>
    <w:rsid w:val="00BA3BE4"/>
    <w:rsid w:val="00BA4263"/>
    <w:rsid w:val="00BA4490"/>
    <w:rsid w:val="00BA460E"/>
    <w:rsid w:val="00BA49B0"/>
    <w:rsid w:val="00BA5141"/>
    <w:rsid w:val="00BA55CC"/>
    <w:rsid w:val="00BA5820"/>
    <w:rsid w:val="00BA5F21"/>
    <w:rsid w:val="00BA5F4E"/>
    <w:rsid w:val="00BA6731"/>
    <w:rsid w:val="00BA67B7"/>
    <w:rsid w:val="00BA70F3"/>
    <w:rsid w:val="00BA74B5"/>
    <w:rsid w:val="00BA7CE4"/>
    <w:rsid w:val="00BA7DE3"/>
    <w:rsid w:val="00BB0A30"/>
    <w:rsid w:val="00BB14BB"/>
    <w:rsid w:val="00BB14D5"/>
    <w:rsid w:val="00BB159B"/>
    <w:rsid w:val="00BB164C"/>
    <w:rsid w:val="00BB195B"/>
    <w:rsid w:val="00BB1CE9"/>
    <w:rsid w:val="00BB21B6"/>
    <w:rsid w:val="00BB2217"/>
    <w:rsid w:val="00BB2932"/>
    <w:rsid w:val="00BB3166"/>
    <w:rsid w:val="00BB3D56"/>
    <w:rsid w:val="00BB3EA6"/>
    <w:rsid w:val="00BB4DF4"/>
    <w:rsid w:val="00BB5073"/>
    <w:rsid w:val="00BB5807"/>
    <w:rsid w:val="00BB59B8"/>
    <w:rsid w:val="00BB5FC1"/>
    <w:rsid w:val="00BB6161"/>
    <w:rsid w:val="00BB61B6"/>
    <w:rsid w:val="00BB6AAD"/>
    <w:rsid w:val="00BB7028"/>
    <w:rsid w:val="00BB702B"/>
    <w:rsid w:val="00BC01A8"/>
    <w:rsid w:val="00BC05DC"/>
    <w:rsid w:val="00BC06A6"/>
    <w:rsid w:val="00BC0ABF"/>
    <w:rsid w:val="00BC0D02"/>
    <w:rsid w:val="00BC1793"/>
    <w:rsid w:val="00BC2379"/>
    <w:rsid w:val="00BC245B"/>
    <w:rsid w:val="00BC2CE7"/>
    <w:rsid w:val="00BC3020"/>
    <w:rsid w:val="00BC3790"/>
    <w:rsid w:val="00BC4131"/>
    <w:rsid w:val="00BC4384"/>
    <w:rsid w:val="00BC45F7"/>
    <w:rsid w:val="00BC46C4"/>
    <w:rsid w:val="00BC46CB"/>
    <w:rsid w:val="00BC6D29"/>
    <w:rsid w:val="00BD004B"/>
    <w:rsid w:val="00BD08E9"/>
    <w:rsid w:val="00BD0F5B"/>
    <w:rsid w:val="00BD0FB1"/>
    <w:rsid w:val="00BD127D"/>
    <w:rsid w:val="00BD13E1"/>
    <w:rsid w:val="00BD2657"/>
    <w:rsid w:val="00BD2D4F"/>
    <w:rsid w:val="00BD3060"/>
    <w:rsid w:val="00BD322E"/>
    <w:rsid w:val="00BD560E"/>
    <w:rsid w:val="00BD595F"/>
    <w:rsid w:val="00BD5B0F"/>
    <w:rsid w:val="00BD62D7"/>
    <w:rsid w:val="00BD65CF"/>
    <w:rsid w:val="00BD6B06"/>
    <w:rsid w:val="00BD6DA7"/>
    <w:rsid w:val="00BD6DAA"/>
    <w:rsid w:val="00BD6F09"/>
    <w:rsid w:val="00BE0119"/>
    <w:rsid w:val="00BE0A95"/>
    <w:rsid w:val="00BE0E6A"/>
    <w:rsid w:val="00BE170B"/>
    <w:rsid w:val="00BE17D7"/>
    <w:rsid w:val="00BE1AB7"/>
    <w:rsid w:val="00BE1BFB"/>
    <w:rsid w:val="00BE217C"/>
    <w:rsid w:val="00BE2745"/>
    <w:rsid w:val="00BE357A"/>
    <w:rsid w:val="00BE4E5D"/>
    <w:rsid w:val="00BE53E6"/>
    <w:rsid w:val="00BE5994"/>
    <w:rsid w:val="00BE5C3D"/>
    <w:rsid w:val="00BE5F60"/>
    <w:rsid w:val="00BE6DC5"/>
    <w:rsid w:val="00BE709B"/>
    <w:rsid w:val="00BE71EE"/>
    <w:rsid w:val="00BF0189"/>
    <w:rsid w:val="00BF0AD2"/>
    <w:rsid w:val="00BF1538"/>
    <w:rsid w:val="00BF1763"/>
    <w:rsid w:val="00BF18AD"/>
    <w:rsid w:val="00BF1DE9"/>
    <w:rsid w:val="00BF290D"/>
    <w:rsid w:val="00BF296B"/>
    <w:rsid w:val="00BF2AA8"/>
    <w:rsid w:val="00BF2F51"/>
    <w:rsid w:val="00BF35A0"/>
    <w:rsid w:val="00BF377E"/>
    <w:rsid w:val="00BF3A03"/>
    <w:rsid w:val="00BF3F81"/>
    <w:rsid w:val="00BF472C"/>
    <w:rsid w:val="00BF4A72"/>
    <w:rsid w:val="00BF5355"/>
    <w:rsid w:val="00BF6903"/>
    <w:rsid w:val="00BF6FDE"/>
    <w:rsid w:val="00BF7468"/>
    <w:rsid w:val="00BF7507"/>
    <w:rsid w:val="00BF7C59"/>
    <w:rsid w:val="00C00184"/>
    <w:rsid w:val="00C001D6"/>
    <w:rsid w:val="00C00DB3"/>
    <w:rsid w:val="00C0124B"/>
    <w:rsid w:val="00C01315"/>
    <w:rsid w:val="00C01786"/>
    <w:rsid w:val="00C026D0"/>
    <w:rsid w:val="00C02D07"/>
    <w:rsid w:val="00C0338A"/>
    <w:rsid w:val="00C03401"/>
    <w:rsid w:val="00C03F7B"/>
    <w:rsid w:val="00C040FD"/>
    <w:rsid w:val="00C042F1"/>
    <w:rsid w:val="00C0445A"/>
    <w:rsid w:val="00C04A94"/>
    <w:rsid w:val="00C04D6E"/>
    <w:rsid w:val="00C05BB2"/>
    <w:rsid w:val="00C0611A"/>
    <w:rsid w:val="00C06162"/>
    <w:rsid w:val="00C063D5"/>
    <w:rsid w:val="00C07C35"/>
    <w:rsid w:val="00C07F97"/>
    <w:rsid w:val="00C10339"/>
    <w:rsid w:val="00C1033E"/>
    <w:rsid w:val="00C103AE"/>
    <w:rsid w:val="00C112DD"/>
    <w:rsid w:val="00C127AA"/>
    <w:rsid w:val="00C12B14"/>
    <w:rsid w:val="00C12BAB"/>
    <w:rsid w:val="00C13129"/>
    <w:rsid w:val="00C13617"/>
    <w:rsid w:val="00C13FD7"/>
    <w:rsid w:val="00C14150"/>
    <w:rsid w:val="00C1456A"/>
    <w:rsid w:val="00C14808"/>
    <w:rsid w:val="00C14B95"/>
    <w:rsid w:val="00C15161"/>
    <w:rsid w:val="00C158DA"/>
    <w:rsid w:val="00C15A46"/>
    <w:rsid w:val="00C1634E"/>
    <w:rsid w:val="00C1676F"/>
    <w:rsid w:val="00C16AB6"/>
    <w:rsid w:val="00C16E49"/>
    <w:rsid w:val="00C16EBF"/>
    <w:rsid w:val="00C16F56"/>
    <w:rsid w:val="00C17684"/>
    <w:rsid w:val="00C1786E"/>
    <w:rsid w:val="00C17A6D"/>
    <w:rsid w:val="00C17DCB"/>
    <w:rsid w:val="00C17DE8"/>
    <w:rsid w:val="00C207F2"/>
    <w:rsid w:val="00C20C8E"/>
    <w:rsid w:val="00C21279"/>
    <w:rsid w:val="00C21826"/>
    <w:rsid w:val="00C21B97"/>
    <w:rsid w:val="00C21CE5"/>
    <w:rsid w:val="00C21E07"/>
    <w:rsid w:val="00C2299A"/>
    <w:rsid w:val="00C238F6"/>
    <w:rsid w:val="00C23C41"/>
    <w:rsid w:val="00C24170"/>
    <w:rsid w:val="00C249DC"/>
    <w:rsid w:val="00C24BD3"/>
    <w:rsid w:val="00C252D2"/>
    <w:rsid w:val="00C25D64"/>
    <w:rsid w:val="00C25DEE"/>
    <w:rsid w:val="00C25ECD"/>
    <w:rsid w:val="00C26017"/>
    <w:rsid w:val="00C2625B"/>
    <w:rsid w:val="00C26398"/>
    <w:rsid w:val="00C26475"/>
    <w:rsid w:val="00C26E1F"/>
    <w:rsid w:val="00C26F8B"/>
    <w:rsid w:val="00C278EA"/>
    <w:rsid w:val="00C27EA2"/>
    <w:rsid w:val="00C300D1"/>
    <w:rsid w:val="00C30208"/>
    <w:rsid w:val="00C307CE"/>
    <w:rsid w:val="00C3095E"/>
    <w:rsid w:val="00C30A77"/>
    <w:rsid w:val="00C30EB2"/>
    <w:rsid w:val="00C31122"/>
    <w:rsid w:val="00C32464"/>
    <w:rsid w:val="00C32EA1"/>
    <w:rsid w:val="00C33415"/>
    <w:rsid w:val="00C33B8D"/>
    <w:rsid w:val="00C33FA4"/>
    <w:rsid w:val="00C34257"/>
    <w:rsid w:val="00C346D5"/>
    <w:rsid w:val="00C34BDA"/>
    <w:rsid w:val="00C360A3"/>
    <w:rsid w:val="00C36202"/>
    <w:rsid w:val="00C3640B"/>
    <w:rsid w:val="00C36756"/>
    <w:rsid w:val="00C377F8"/>
    <w:rsid w:val="00C37897"/>
    <w:rsid w:val="00C402F8"/>
    <w:rsid w:val="00C407AB"/>
    <w:rsid w:val="00C4172C"/>
    <w:rsid w:val="00C41C09"/>
    <w:rsid w:val="00C41FEF"/>
    <w:rsid w:val="00C4226D"/>
    <w:rsid w:val="00C424C0"/>
    <w:rsid w:val="00C427CF"/>
    <w:rsid w:val="00C42B0C"/>
    <w:rsid w:val="00C43359"/>
    <w:rsid w:val="00C44F29"/>
    <w:rsid w:val="00C45750"/>
    <w:rsid w:val="00C45B5F"/>
    <w:rsid w:val="00C45BB8"/>
    <w:rsid w:val="00C463DD"/>
    <w:rsid w:val="00C467DE"/>
    <w:rsid w:val="00C50238"/>
    <w:rsid w:val="00C513F8"/>
    <w:rsid w:val="00C5179A"/>
    <w:rsid w:val="00C51C62"/>
    <w:rsid w:val="00C524D3"/>
    <w:rsid w:val="00C526BA"/>
    <w:rsid w:val="00C5271F"/>
    <w:rsid w:val="00C53054"/>
    <w:rsid w:val="00C5307F"/>
    <w:rsid w:val="00C532AD"/>
    <w:rsid w:val="00C5384B"/>
    <w:rsid w:val="00C5417E"/>
    <w:rsid w:val="00C5537D"/>
    <w:rsid w:val="00C556FE"/>
    <w:rsid w:val="00C56240"/>
    <w:rsid w:val="00C568E4"/>
    <w:rsid w:val="00C56FB6"/>
    <w:rsid w:val="00C5707E"/>
    <w:rsid w:val="00C60109"/>
    <w:rsid w:val="00C60494"/>
    <w:rsid w:val="00C60752"/>
    <w:rsid w:val="00C60B31"/>
    <w:rsid w:val="00C60CAA"/>
    <w:rsid w:val="00C6111B"/>
    <w:rsid w:val="00C61313"/>
    <w:rsid w:val="00C61BBF"/>
    <w:rsid w:val="00C61BE2"/>
    <w:rsid w:val="00C62A07"/>
    <w:rsid w:val="00C631A4"/>
    <w:rsid w:val="00C64225"/>
    <w:rsid w:val="00C6467C"/>
    <w:rsid w:val="00C64798"/>
    <w:rsid w:val="00C648A2"/>
    <w:rsid w:val="00C64C2C"/>
    <w:rsid w:val="00C651FD"/>
    <w:rsid w:val="00C6572D"/>
    <w:rsid w:val="00C66145"/>
    <w:rsid w:val="00C66978"/>
    <w:rsid w:val="00C67590"/>
    <w:rsid w:val="00C70179"/>
    <w:rsid w:val="00C707DC"/>
    <w:rsid w:val="00C70F0F"/>
    <w:rsid w:val="00C71E3B"/>
    <w:rsid w:val="00C721C5"/>
    <w:rsid w:val="00C7349C"/>
    <w:rsid w:val="00C73C33"/>
    <w:rsid w:val="00C73D0D"/>
    <w:rsid w:val="00C74BE1"/>
    <w:rsid w:val="00C75049"/>
    <w:rsid w:val="00C75212"/>
    <w:rsid w:val="00C75CD6"/>
    <w:rsid w:val="00C75F14"/>
    <w:rsid w:val="00C75F6B"/>
    <w:rsid w:val="00C7691A"/>
    <w:rsid w:val="00C76D8E"/>
    <w:rsid w:val="00C76FD6"/>
    <w:rsid w:val="00C77479"/>
    <w:rsid w:val="00C809AB"/>
    <w:rsid w:val="00C81194"/>
    <w:rsid w:val="00C8234C"/>
    <w:rsid w:val="00C8236F"/>
    <w:rsid w:val="00C82500"/>
    <w:rsid w:val="00C82AB3"/>
    <w:rsid w:val="00C82B8A"/>
    <w:rsid w:val="00C82E80"/>
    <w:rsid w:val="00C82F5F"/>
    <w:rsid w:val="00C8351F"/>
    <w:rsid w:val="00C844A3"/>
    <w:rsid w:val="00C84961"/>
    <w:rsid w:val="00C84E9A"/>
    <w:rsid w:val="00C85532"/>
    <w:rsid w:val="00C857A0"/>
    <w:rsid w:val="00C85BB9"/>
    <w:rsid w:val="00C864B9"/>
    <w:rsid w:val="00C86697"/>
    <w:rsid w:val="00C87AEB"/>
    <w:rsid w:val="00C87B6C"/>
    <w:rsid w:val="00C90083"/>
    <w:rsid w:val="00C900B2"/>
    <w:rsid w:val="00C905DA"/>
    <w:rsid w:val="00C907C3"/>
    <w:rsid w:val="00C90D4A"/>
    <w:rsid w:val="00C91EE0"/>
    <w:rsid w:val="00C91F96"/>
    <w:rsid w:val="00C924A8"/>
    <w:rsid w:val="00C92815"/>
    <w:rsid w:val="00C92E44"/>
    <w:rsid w:val="00C9318D"/>
    <w:rsid w:val="00C94106"/>
    <w:rsid w:val="00C941FD"/>
    <w:rsid w:val="00C94791"/>
    <w:rsid w:val="00C9489C"/>
    <w:rsid w:val="00C94EFB"/>
    <w:rsid w:val="00C95846"/>
    <w:rsid w:val="00C971A2"/>
    <w:rsid w:val="00C976DB"/>
    <w:rsid w:val="00CA001B"/>
    <w:rsid w:val="00CA1326"/>
    <w:rsid w:val="00CA1956"/>
    <w:rsid w:val="00CA1DC0"/>
    <w:rsid w:val="00CA2164"/>
    <w:rsid w:val="00CA2351"/>
    <w:rsid w:val="00CA2B1F"/>
    <w:rsid w:val="00CA2D13"/>
    <w:rsid w:val="00CA2E65"/>
    <w:rsid w:val="00CA337B"/>
    <w:rsid w:val="00CA388D"/>
    <w:rsid w:val="00CA3C37"/>
    <w:rsid w:val="00CA4386"/>
    <w:rsid w:val="00CA43EE"/>
    <w:rsid w:val="00CA501F"/>
    <w:rsid w:val="00CA537C"/>
    <w:rsid w:val="00CA56D1"/>
    <w:rsid w:val="00CA5F5D"/>
    <w:rsid w:val="00CA6253"/>
    <w:rsid w:val="00CA7484"/>
    <w:rsid w:val="00CA7DE9"/>
    <w:rsid w:val="00CA7F75"/>
    <w:rsid w:val="00CB0877"/>
    <w:rsid w:val="00CB0D4C"/>
    <w:rsid w:val="00CB1222"/>
    <w:rsid w:val="00CB1B8B"/>
    <w:rsid w:val="00CB2180"/>
    <w:rsid w:val="00CB25EB"/>
    <w:rsid w:val="00CB26A9"/>
    <w:rsid w:val="00CB2DCA"/>
    <w:rsid w:val="00CB348D"/>
    <w:rsid w:val="00CB3D64"/>
    <w:rsid w:val="00CB3E1E"/>
    <w:rsid w:val="00CB3E58"/>
    <w:rsid w:val="00CB3F56"/>
    <w:rsid w:val="00CB41CC"/>
    <w:rsid w:val="00CB45FF"/>
    <w:rsid w:val="00CB4693"/>
    <w:rsid w:val="00CB495F"/>
    <w:rsid w:val="00CB4E33"/>
    <w:rsid w:val="00CB4E65"/>
    <w:rsid w:val="00CB4F4F"/>
    <w:rsid w:val="00CB5924"/>
    <w:rsid w:val="00CB5CB2"/>
    <w:rsid w:val="00CB5E7E"/>
    <w:rsid w:val="00CB730E"/>
    <w:rsid w:val="00CB76F8"/>
    <w:rsid w:val="00CB77F2"/>
    <w:rsid w:val="00CC12E7"/>
    <w:rsid w:val="00CC17A1"/>
    <w:rsid w:val="00CC277B"/>
    <w:rsid w:val="00CC2CD4"/>
    <w:rsid w:val="00CC2D79"/>
    <w:rsid w:val="00CC325C"/>
    <w:rsid w:val="00CC3A4C"/>
    <w:rsid w:val="00CC3F7C"/>
    <w:rsid w:val="00CC62E5"/>
    <w:rsid w:val="00CC64D1"/>
    <w:rsid w:val="00CC666F"/>
    <w:rsid w:val="00CC67A1"/>
    <w:rsid w:val="00CC6879"/>
    <w:rsid w:val="00CC7E58"/>
    <w:rsid w:val="00CC7FF1"/>
    <w:rsid w:val="00CD0B1B"/>
    <w:rsid w:val="00CD0C10"/>
    <w:rsid w:val="00CD0F64"/>
    <w:rsid w:val="00CD11DE"/>
    <w:rsid w:val="00CD133C"/>
    <w:rsid w:val="00CD16B4"/>
    <w:rsid w:val="00CD1C9C"/>
    <w:rsid w:val="00CD1D28"/>
    <w:rsid w:val="00CD1D2C"/>
    <w:rsid w:val="00CD20D8"/>
    <w:rsid w:val="00CD35DF"/>
    <w:rsid w:val="00CD39DB"/>
    <w:rsid w:val="00CD3D8E"/>
    <w:rsid w:val="00CD5203"/>
    <w:rsid w:val="00CD56AF"/>
    <w:rsid w:val="00CD58D4"/>
    <w:rsid w:val="00CD63B2"/>
    <w:rsid w:val="00CD6716"/>
    <w:rsid w:val="00CD681D"/>
    <w:rsid w:val="00CD6C1C"/>
    <w:rsid w:val="00CD775A"/>
    <w:rsid w:val="00CD7CD7"/>
    <w:rsid w:val="00CE0158"/>
    <w:rsid w:val="00CE01B8"/>
    <w:rsid w:val="00CE0791"/>
    <w:rsid w:val="00CE0F58"/>
    <w:rsid w:val="00CE12A9"/>
    <w:rsid w:val="00CE1851"/>
    <w:rsid w:val="00CE198F"/>
    <w:rsid w:val="00CE1C35"/>
    <w:rsid w:val="00CE1DAF"/>
    <w:rsid w:val="00CE1F32"/>
    <w:rsid w:val="00CE3007"/>
    <w:rsid w:val="00CE324D"/>
    <w:rsid w:val="00CE3318"/>
    <w:rsid w:val="00CE3CAF"/>
    <w:rsid w:val="00CE3F0B"/>
    <w:rsid w:val="00CE421C"/>
    <w:rsid w:val="00CE4394"/>
    <w:rsid w:val="00CE477D"/>
    <w:rsid w:val="00CE502C"/>
    <w:rsid w:val="00CE5A9F"/>
    <w:rsid w:val="00CE66AF"/>
    <w:rsid w:val="00CE6F50"/>
    <w:rsid w:val="00CE7347"/>
    <w:rsid w:val="00CF1032"/>
    <w:rsid w:val="00CF12F2"/>
    <w:rsid w:val="00CF235F"/>
    <w:rsid w:val="00CF2D68"/>
    <w:rsid w:val="00CF2FD4"/>
    <w:rsid w:val="00CF2FD5"/>
    <w:rsid w:val="00CF327A"/>
    <w:rsid w:val="00CF3BA4"/>
    <w:rsid w:val="00CF41CD"/>
    <w:rsid w:val="00CF521C"/>
    <w:rsid w:val="00CF6FCF"/>
    <w:rsid w:val="00CF70D9"/>
    <w:rsid w:val="00CF72CA"/>
    <w:rsid w:val="00CF763B"/>
    <w:rsid w:val="00CF7990"/>
    <w:rsid w:val="00CF7B94"/>
    <w:rsid w:val="00D00132"/>
    <w:rsid w:val="00D00657"/>
    <w:rsid w:val="00D01885"/>
    <w:rsid w:val="00D01E9B"/>
    <w:rsid w:val="00D023D7"/>
    <w:rsid w:val="00D026E0"/>
    <w:rsid w:val="00D04500"/>
    <w:rsid w:val="00D050D8"/>
    <w:rsid w:val="00D05358"/>
    <w:rsid w:val="00D054F8"/>
    <w:rsid w:val="00D05C4D"/>
    <w:rsid w:val="00D06A56"/>
    <w:rsid w:val="00D06B8F"/>
    <w:rsid w:val="00D06C1A"/>
    <w:rsid w:val="00D07196"/>
    <w:rsid w:val="00D10604"/>
    <w:rsid w:val="00D10813"/>
    <w:rsid w:val="00D11982"/>
    <w:rsid w:val="00D12D6A"/>
    <w:rsid w:val="00D14814"/>
    <w:rsid w:val="00D153C4"/>
    <w:rsid w:val="00D153FC"/>
    <w:rsid w:val="00D157CA"/>
    <w:rsid w:val="00D163E8"/>
    <w:rsid w:val="00D164D9"/>
    <w:rsid w:val="00D167B7"/>
    <w:rsid w:val="00D16912"/>
    <w:rsid w:val="00D16A93"/>
    <w:rsid w:val="00D16BE6"/>
    <w:rsid w:val="00D174D8"/>
    <w:rsid w:val="00D17B18"/>
    <w:rsid w:val="00D17B24"/>
    <w:rsid w:val="00D17EDB"/>
    <w:rsid w:val="00D21127"/>
    <w:rsid w:val="00D21411"/>
    <w:rsid w:val="00D2155A"/>
    <w:rsid w:val="00D2357B"/>
    <w:rsid w:val="00D246E4"/>
    <w:rsid w:val="00D248A2"/>
    <w:rsid w:val="00D24EAE"/>
    <w:rsid w:val="00D25314"/>
    <w:rsid w:val="00D254B0"/>
    <w:rsid w:val="00D26DBC"/>
    <w:rsid w:val="00D27024"/>
    <w:rsid w:val="00D27151"/>
    <w:rsid w:val="00D300F9"/>
    <w:rsid w:val="00D30389"/>
    <w:rsid w:val="00D30B08"/>
    <w:rsid w:val="00D30FB2"/>
    <w:rsid w:val="00D31210"/>
    <w:rsid w:val="00D31FB7"/>
    <w:rsid w:val="00D328F8"/>
    <w:rsid w:val="00D33082"/>
    <w:rsid w:val="00D33F7B"/>
    <w:rsid w:val="00D345D8"/>
    <w:rsid w:val="00D349ED"/>
    <w:rsid w:val="00D35481"/>
    <w:rsid w:val="00D35F12"/>
    <w:rsid w:val="00D36E0F"/>
    <w:rsid w:val="00D378B3"/>
    <w:rsid w:val="00D40821"/>
    <w:rsid w:val="00D40B83"/>
    <w:rsid w:val="00D41072"/>
    <w:rsid w:val="00D41182"/>
    <w:rsid w:val="00D41AE3"/>
    <w:rsid w:val="00D41D89"/>
    <w:rsid w:val="00D429E8"/>
    <w:rsid w:val="00D434E9"/>
    <w:rsid w:val="00D43789"/>
    <w:rsid w:val="00D437D8"/>
    <w:rsid w:val="00D43F3B"/>
    <w:rsid w:val="00D4404A"/>
    <w:rsid w:val="00D4427C"/>
    <w:rsid w:val="00D44AAC"/>
    <w:rsid w:val="00D453B2"/>
    <w:rsid w:val="00D45938"/>
    <w:rsid w:val="00D45DE6"/>
    <w:rsid w:val="00D460A7"/>
    <w:rsid w:val="00D46512"/>
    <w:rsid w:val="00D46799"/>
    <w:rsid w:val="00D46FAC"/>
    <w:rsid w:val="00D47456"/>
    <w:rsid w:val="00D478B0"/>
    <w:rsid w:val="00D502B0"/>
    <w:rsid w:val="00D502C6"/>
    <w:rsid w:val="00D50657"/>
    <w:rsid w:val="00D50687"/>
    <w:rsid w:val="00D5121B"/>
    <w:rsid w:val="00D512A2"/>
    <w:rsid w:val="00D51441"/>
    <w:rsid w:val="00D5182A"/>
    <w:rsid w:val="00D51F10"/>
    <w:rsid w:val="00D53E28"/>
    <w:rsid w:val="00D5435F"/>
    <w:rsid w:val="00D5450C"/>
    <w:rsid w:val="00D5453D"/>
    <w:rsid w:val="00D54AB5"/>
    <w:rsid w:val="00D55689"/>
    <w:rsid w:val="00D562EB"/>
    <w:rsid w:val="00D5636E"/>
    <w:rsid w:val="00D564A8"/>
    <w:rsid w:val="00D57038"/>
    <w:rsid w:val="00D57156"/>
    <w:rsid w:val="00D57508"/>
    <w:rsid w:val="00D60BD0"/>
    <w:rsid w:val="00D61309"/>
    <w:rsid w:val="00D625DB"/>
    <w:rsid w:val="00D632BD"/>
    <w:rsid w:val="00D6350B"/>
    <w:rsid w:val="00D6396C"/>
    <w:rsid w:val="00D64668"/>
    <w:rsid w:val="00D6581F"/>
    <w:rsid w:val="00D65EA5"/>
    <w:rsid w:val="00D663F9"/>
    <w:rsid w:val="00D6696A"/>
    <w:rsid w:val="00D66EAB"/>
    <w:rsid w:val="00D6742C"/>
    <w:rsid w:val="00D711C4"/>
    <w:rsid w:val="00D71400"/>
    <w:rsid w:val="00D71E80"/>
    <w:rsid w:val="00D7265E"/>
    <w:rsid w:val="00D72761"/>
    <w:rsid w:val="00D72C35"/>
    <w:rsid w:val="00D7313D"/>
    <w:rsid w:val="00D73250"/>
    <w:rsid w:val="00D73306"/>
    <w:rsid w:val="00D735BC"/>
    <w:rsid w:val="00D73772"/>
    <w:rsid w:val="00D73E0C"/>
    <w:rsid w:val="00D73E44"/>
    <w:rsid w:val="00D74C84"/>
    <w:rsid w:val="00D74CA0"/>
    <w:rsid w:val="00D74E32"/>
    <w:rsid w:val="00D753F7"/>
    <w:rsid w:val="00D75825"/>
    <w:rsid w:val="00D7585E"/>
    <w:rsid w:val="00D75EBE"/>
    <w:rsid w:val="00D765F5"/>
    <w:rsid w:val="00D769E2"/>
    <w:rsid w:val="00D76F39"/>
    <w:rsid w:val="00D779BD"/>
    <w:rsid w:val="00D77F89"/>
    <w:rsid w:val="00D80856"/>
    <w:rsid w:val="00D80C7D"/>
    <w:rsid w:val="00D8118C"/>
    <w:rsid w:val="00D817D2"/>
    <w:rsid w:val="00D81BF7"/>
    <w:rsid w:val="00D81EDC"/>
    <w:rsid w:val="00D8391D"/>
    <w:rsid w:val="00D83C8F"/>
    <w:rsid w:val="00D85084"/>
    <w:rsid w:val="00D851CB"/>
    <w:rsid w:val="00D8561D"/>
    <w:rsid w:val="00D86983"/>
    <w:rsid w:val="00D87CAE"/>
    <w:rsid w:val="00D906C2"/>
    <w:rsid w:val="00D9071C"/>
    <w:rsid w:val="00D91292"/>
    <w:rsid w:val="00D912A4"/>
    <w:rsid w:val="00D91355"/>
    <w:rsid w:val="00D91648"/>
    <w:rsid w:val="00D91EB7"/>
    <w:rsid w:val="00D92E09"/>
    <w:rsid w:val="00D932E3"/>
    <w:rsid w:val="00D9406D"/>
    <w:rsid w:val="00D9431D"/>
    <w:rsid w:val="00D94471"/>
    <w:rsid w:val="00D947FC"/>
    <w:rsid w:val="00D94E3B"/>
    <w:rsid w:val="00D9550D"/>
    <w:rsid w:val="00D95745"/>
    <w:rsid w:val="00D95DF0"/>
    <w:rsid w:val="00D96489"/>
    <w:rsid w:val="00D967ED"/>
    <w:rsid w:val="00D972C8"/>
    <w:rsid w:val="00DA02D1"/>
    <w:rsid w:val="00DA02E4"/>
    <w:rsid w:val="00DA08DC"/>
    <w:rsid w:val="00DA0A1F"/>
    <w:rsid w:val="00DA0C4D"/>
    <w:rsid w:val="00DA24DA"/>
    <w:rsid w:val="00DA2D75"/>
    <w:rsid w:val="00DA3269"/>
    <w:rsid w:val="00DA35CD"/>
    <w:rsid w:val="00DA5452"/>
    <w:rsid w:val="00DA5F25"/>
    <w:rsid w:val="00DA6182"/>
    <w:rsid w:val="00DA675F"/>
    <w:rsid w:val="00DA7C7B"/>
    <w:rsid w:val="00DB0189"/>
    <w:rsid w:val="00DB0760"/>
    <w:rsid w:val="00DB0CF1"/>
    <w:rsid w:val="00DB1005"/>
    <w:rsid w:val="00DB114F"/>
    <w:rsid w:val="00DB142A"/>
    <w:rsid w:val="00DB1E9B"/>
    <w:rsid w:val="00DB27EF"/>
    <w:rsid w:val="00DB2A9F"/>
    <w:rsid w:val="00DB35CB"/>
    <w:rsid w:val="00DB48FB"/>
    <w:rsid w:val="00DB4A88"/>
    <w:rsid w:val="00DB5093"/>
    <w:rsid w:val="00DB595C"/>
    <w:rsid w:val="00DB5AEA"/>
    <w:rsid w:val="00DB5EB3"/>
    <w:rsid w:val="00DB626C"/>
    <w:rsid w:val="00DB6DC9"/>
    <w:rsid w:val="00DB70F6"/>
    <w:rsid w:val="00DB7702"/>
    <w:rsid w:val="00DB77BC"/>
    <w:rsid w:val="00DB7C77"/>
    <w:rsid w:val="00DB7C87"/>
    <w:rsid w:val="00DC096A"/>
    <w:rsid w:val="00DC11FC"/>
    <w:rsid w:val="00DC1779"/>
    <w:rsid w:val="00DC1ABF"/>
    <w:rsid w:val="00DC24CC"/>
    <w:rsid w:val="00DC391A"/>
    <w:rsid w:val="00DC3A2D"/>
    <w:rsid w:val="00DC410A"/>
    <w:rsid w:val="00DC502B"/>
    <w:rsid w:val="00DC5822"/>
    <w:rsid w:val="00DC5B69"/>
    <w:rsid w:val="00DC5D07"/>
    <w:rsid w:val="00DC716B"/>
    <w:rsid w:val="00DC791E"/>
    <w:rsid w:val="00DC7C37"/>
    <w:rsid w:val="00DD0337"/>
    <w:rsid w:val="00DD0584"/>
    <w:rsid w:val="00DD07C4"/>
    <w:rsid w:val="00DD0A14"/>
    <w:rsid w:val="00DD124B"/>
    <w:rsid w:val="00DD16BA"/>
    <w:rsid w:val="00DD17BD"/>
    <w:rsid w:val="00DD1A6F"/>
    <w:rsid w:val="00DD1BD3"/>
    <w:rsid w:val="00DD2120"/>
    <w:rsid w:val="00DD238B"/>
    <w:rsid w:val="00DD37CE"/>
    <w:rsid w:val="00DD3E4D"/>
    <w:rsid w:val="00DD4002"/>
    <w:rsid w:val="00DD44D2"/>
    <w:rsid w:val="00DD4C92"/>
    <w:rsid w:val="00DD5030"/>
    <w:rsid w:val="00DD52E0"/>
    <w:rsid w:val="00DD5639"/>
    <w:rsid w:val="00DD5973"/>
    <w:rsid w:val="00DD5EE4"/>
    <w:rsid w:val="00DD682D"/>
    <w:rsid w:val="00DD71A0"/>
    <w:rsid w:val="00DD747E"/>
    <w:rsid w:val="00DD7789"/>
    <w:rsid w:val="00DE0787"/>
    <w:rsid w:val="00DE19FC"/>
    <w:rsid w:val="00DE2E42"/>
    <w:rsid w:val="00DE4249"/>
    <w:rsid w:val="00DE4372"/>
    <w:rsid w:val="00DE45C2"/>
    <w:rsid w:val="00DE481C"/>
    <w:rsid w:val="00DE511C"/>
    <w:rsid w:val="00DE5B7E"/>
    <w:rsid w:val="00DE5FCB"/>
    <w:rsid w:val="00DE6E0E"/>
    <w:rsid w:val="00DE701D"/>
    <w:rsid w:val="00DE7034"/>
    <w:rsid w:val="00DE7D73"/>
    <w:rsid w:val="00DE7E31"/>
    <w:rsid w:val="00DF0351"/>
    <w:rsid w:val="00DF0AD0"/>
    <w:rsid w:val="00DF0E41"/>
    <w:rsid w:val="00DF0FF8"/>
    <w:rsid w:val="00DF18C1"/>
    <w:rsid w:val="00DF1AAB"/>
    <w:rsid w:val="00DF224D"/>
    <w:rsid w:val="00DF3500"/>
    <w:rsid w:val="00DF3CD8"/>
    <w:rsid w:val="00DF3CEA"/>
    <w:rsid w:val="00DF4963"/>
    <w:rsid w:val="00DF5284"/>
    <w:rsid w:val="00DF5815"/>
    <w:rsid w:val="00DF6323"/>
    <w:rsid w:val="00DF6A95"/>
    <w:rsid w:val="00DF6BF9"/>
    <w:rsid w:val="00DF7177"/>
    <w:rsid w:val="00DF73AA"/>
    <w:rsid w:val="00DF73CE"/>
    <w:rsid w:val="00DF7599"/>
    <w:rsid w:val="00E00831"/>
    <w:rsid w:val="00E00981"/>
    <w:rsid w:val="00E00F0D"/>
    <w:rsid w:val="00E01FD8"/>
    <w:rsid w:val="00E0227B"/>
    <w:rsid w:val="00E025F7"/>
    <w:rsid w:val="00E02A47"/>
    <w:rsid w:val="00E02F79"/>
    <w:rsid w:val="00E02FA2"/>
    <w:rsid w:val="00E0302E"/>
    <w:rsid w:val="00E031C3"/>
    <w:rsid w:val="00E0324D"/>
    <w:rsid w:val="00E039FC"/>
    <w:rsid w:val="00E05564"/>
    <w:rsid w:val="00E05ED9"/>
    <w:rsid w:val="00E06610"/>
    <w:rsid w:val="00E0678F"/>
    <w:rsid w:val="00E078BC"/>
    <w:rsid w:val="00E1047C"/>
    <w:rsid w:val="00E10534"/>
    <w:rsid w:val="00E1150C"/>
    <w:rsid w:val="00E118E8"/>
    <w:rsid w:val="00E11FDF"/>
    <w:rsid w:val="00E12645"/>
    <w:rsid w:val="00E1296E"/>
    <w:rsid w:val="00E12A72"/>
    <w:rsid w:val="00E1352B"/>
    <w:rsid w:val="00E14CAC"/>
    <w:rsid w:val="00E15597"/>
    <w:rsid w:val="00E15799"/>
    <w:rsid w:val="00E15B73"/>
    <w:rsid w:val="00E16597"/>
    <w:rsid w:val="00E1690A"/>
    <w:rsid w:val="00E169D0"/>
    <w:rsid w:val="00E16C37"/>
    <w:rsid w:val="00E17399"/>
    <w:rsid w:val="00E17612"/>
    <w:rsid w:val="00E202C4"/>
    <w:rsid w:val="00E206BD"/>
    <w:rsid w:val="00E206F4"/>
    <w:rsid w:val="00E2142D"/>
    <w:rsid w:val="00E21BAB"/>
    <w:rsid w:val="00E21D18"/>
    <w:rsid w:val="00E22047"/>
    <w:rsid w:val="00E23A9A"/>
    <w:rsid w:val="00E2409A"/>
    <w:rsid w:val="00E2447E"/>
    <w:rsid w:val="00E24523"/>
    <w:rsid w:val="00E24942"/>
    <w:rsid w:val="00E24B0D"/>
    <w:rsid w:val="00E24B11"/>
    <w:rsid w:val="00E24F7E"/>
    <w:rsid w:val="00E2532D"/>
    <w:rsid w:val="00E25633"/>
    <w:rsid w:val="00E267A8"/>
    <w:rsid w:val="00E274C2"/>
    <w:rsid w:val="00E2777E"/>
    <w:rsid w:val="00E278ED"/>
    <w:rsid w:val="00E279A1"/>
    <w:rsid w:val="00E30AA9"/>
    <w:rsid w:val="00E31341"/>
    <w:rsid w:val="00E31362"/>
    <w:rsid w:val="00E315B6"/>
    <w:rsid w:val="00E32597"/>
    <w:rsid w:val="00E32997"/>
    <w:rsid w:val="00E32AF6"/>
    <w:rsid w:val="00E32CE1"/>
    <w:rsid w:val="00E333A7"/>
    <w:rsid w:val="00E34BC7"/>
    <w:rsid w:val="00E3575B"/>
    <w:rsid w:val="00E35AC8"/>
    <w:rsid w:val="00E3665E"/>
    <w:rsid w:val="00E370D8"/>
    <w:rsid w:val="00E377FA"/>
    <w:rsid w:val="00E37A88"/>
    <w:rsid w:val="00E37BA2"/>
    <w:rsid w:val="00E400DA"/>
    <w:rsid w:val="00E40248"/>
    <w:rsid w:val="00E4030F"/>
    <w:rsid w:val="00E403FC"/>
    <w:rsid w:val="00E40535"/>
    <w:rsid w:val="00E408C5"/>
    <w:rsid w:val="00E4093F"/>
    <w:rsid w:val="00E4103B"/>
    <w:rsid w:val="00E41055"/>
    <w:rsid w:val="00E41362"/>
    <w:rsid w:val="00E4196D"/>
    <w:rsid w:val="00E41DB3"/>
    <w:rsid w:val="00E41E8D"/>
    <w:rsid w:val="00E41F91"/>
    <w:rsid w:val="00E4297C"/>
    <w:rsid w:val="00E42C5D"/>
    <w:rsid w:val="00E43814"/>
    <w:rsid w:val="00E43FA6"/>
    <w:rsid w:val="00E44CAB"/>
    <w:rsid w:val="00E44F29"/>
    <w:rsid w:val="00E4502A"/>
    <w:rsid w:val="00E45063"/>
    <w:rsid w:val="00E45098"/>
    <w:rsid w:val="00E45CFF"/>
    <w:rsid w:val="00E45E29"/>
    <w:rsid w:val="00E46BD0"/>
    <w:rsid w:val="00E47086"/>
    <w:rsid w:val="00E50429"/>
    <w:rsid w:val="00E51039"/>
    <w:rsid w:val="00E51A08"/>
    <w:rsid w:val="00E5283E"/>
    <w:rsid w:val="00E528A9"/>
    <w:rsid w:val="00E52B86"/>
    <w:rsid w:val="00E52D7D"/>
    <w:rsid w:val="00E538C7"/>
    <w:rsid w:val="00E53D2F"/>
    <w:rsid w:val="00E53F0C"/>
    <w:rsid w:val="00E5411C"/>
    <w:rsid w:val="00E5519F"/>
    <w:rsid w:val="00E5626A"/>
    <w:rsid w:val="00E56304"/>
    <w:rsid w:val="00E566A7"/>
    <w:rsid w:val="00E56CA6"/>
    <w:rsid w:val="00E573C7"/>
    <w:rsid w:val="00E57A0B"/>
    <w:rsid w:val="00E57D27"/>
    <w:rsid w:val="00E607F3"/>
    <w:rsid w:val="00E60A85"/>
    <w:rsid w:val="00E61115"/>
    <w:rsid w:val="00E6225A"/>
    <w:rsid w:val="00E623A0"/>
    <w:rsid w:val="00E627AF"/>
    <w:rsid w:val="00E628DA"/>
    <w:rsid w:val="00E63087"/>
    <w:rsid w:val="00E630D0"/>
    <w:rsid w:val="00E63370"/>
    <w:rsid w:val="00E638BA"/>
    <w:rsid w:val="00E638C8"/>
    <w:rsid w:val="00E64C1C"/>
    <w:rsid w:val="00E65D96"/>
    <w:rsid w:val="00E66533"/>
    <w:rsid w:val="00E66853"/>
    <w:rsid w:val="00E669A5"/>
    <w:rsid w:val="00E67296"/>
    <w:rsid w:val="00E676E2"/>
    <w:rsid w:val="00E67EB3"/>
    <w:rsid w:val="00E700A6"/>
    <w:rsid w:val="00E70624"/>
    <w:rsid w:val="00E707A4"/>
    <w:rsid w:val="00E71446"/>
    <w:rsid w:val="00E71D6B"/>
    <w:rsid w:val="00E72711"/>
    <w:rsid w:val="00E72897"/>
    <w:rsid w:val="00E72A7A"/>
    <w:rsid w:val="00E730EB"/>
    <w:rsid w:val="00E731D5"/>
    <w:rsid w:val="00E73730"/>
    <w:rsid w:val="00E73963"/>
    <w:rsid w:val="00E74262"/>
    <w:rsid w:val="00E74351"/>
    <w:rsid w:val="00E7473A"/>
    <w:rsid w:val="00E7494D"/>
    <w:rsid w:val="00E74CBA"/>
    <w:rsid w:val="00E74E97"/>
    <w:rsid w:val="00E75190"/>
    <w:rsid w:val="00E77599"/>
    <w:rsid w:val="00E77A2D"/>
    <w:rsid w:val="00E77DDD"/>
    <w:rsid w:val="00E80633"/>
    <w:rsid w:val="00E807C6"/>
    <w:rsid w:val="00E80A1C"/>
    <w:rsid w:val="00E80AE2"/>
    <w:rsid w:val="00E81461"/>
    <w:rsid w:val="00E821D1"/>
    <w:rsid w:val="00E82279"/>
    <w:rsid w:val="00E828CC"/>
    <w:rsid w:val="00E82C4E"/>
    <w:rsid w:val="00E82F71"/>
    <w:rsid w:val="00E8479C"/>
    <w:rsid w:val="00E849BA"/>
    <w:rsid w:val="00E849E8"/>
    <w:rsid w:val="00E84F0B"/>
    <w:rsid w:val="00E8536E"/>
    <w:rsid w:val="00E853B0"/>
    <w:rsid w:val="00E8546C"/>
    <w:rsid w:val="00E85C92"/>
    <w:rsid w:val="00E863A1"/>
    <w:rsid w:val="00E86A96"/>
    <w:rsid w:val="00E8731C"/>
    <w:rsid w:val="00E90B3C"/>
    <w:rsid w:val="00E913F4"/>
    <w:rsid w:val="00E91913"/>
    <w:rsid w:val="00E91D87"/>
    <w:rsid w:val="00E91F58"/>
    <w:rsid w:val="00E926C0"/>
    <w:rsid w:val="00E93157"/>
    <w:rsid w:val="00E9338A"/>
    <w:rsid w:val="00E94136"/>
    <w:rsid w:val="00E9468E"/>
    <w:rsid w:val="00E95C12"/>
    <w:rsid w:val="00E95C31"/>
    <w:rsid w:val="00E971AE"/>
    <w:rsid w:val="00E97A2D"/>
    <w:rsid w:val="00E97D7C"/>
    <w:rsid w:val="00EA07AA"/>
    <w:rsid w:val="00EA0A13"/>
    <w:rsid w:val="00EA0C77"/>
    <w:rsid w:val="00EA0CD5"/>
    <w:rsid w:val="00EA0EEC"/>
    <w:rsid w:val="00EA2075"/>
    <w:rsid w:val="00EA30F5"/>
    <w:rsid w:val="00EA3B23"/>
    <w:rsid w:val="00EA3C58"/>
    <w:rsid w:val="00EA4279"/>
    <w:rsid w:val="00EA4498"/>
    <w:rsid w:val="00EA4918"/>
    <w:rsid w:val="00EA5012"/>
    <w:rsid w:val="00EA5C01"/>
    <w:rsid w:val="00EA62ED"/>
    <w:rsid w:val="00EA6308"/>
    <w:rsid w:val="00EA700D"/>
    <w:rsid w:val="00EA73CC"/>
    <w:rsid w:val="00EA7692"/>
    <w:rsid w:val="00EA7887"/>
    <w:rsid w:val="00EA7B71"/>
    <w:rsid w:val="00EB0B19"/>
    <w:rsid w:val="00EB0D65"/>
    <w:rsid w:val="00EB0E5E"/>
    <w:rsid w:val="00EB0FFA"/>
    <w:rsid w:val="00EB1A3F"/>
    <w:rsid w:val="00EB1AD2"/>
    <w:rsid w:val="00EB1C22"/>
    <w:rsid w:val="00EB21C0"/>
    <w:rsid w:val="00EB2C7F"/>
    <w:rsid w:val="00EB2E17"/>
    <w:rsid w:val="00EB30D9"/>
    <w:rsid w:val="00EB31E4"/>
    <w:rsid w:val="00EB350D"/>
    <w:rsid w:val="00EB39F6"/>
    <w:rsid w:val="00EB409A"/>
    <w:rsid w:val="00EB4714"/>
    <w:rsid w:val="00EB5A16"/>
    <w:rsid w:val="00EB63D2"/>
    <w:rsid w:val="00EB67C4"/>
    <w:rsid w:val="00EB6BB0"/>
    <w:rsid w:val="00EB6D16"/>
    <w:rsid w:val="00EB716D"/>
    <w:rsid w:val="00EB72B4"/>
    <w:rsid w:val="00EC01D0"/>
    <w:rsid w:val="00EC1E16"/>
    <w:rsid w:val="00EC23DB"/>
    <w:rsid w:val="00EC28DF"/>
    <w:rsid w:val="00EC2B33"/>
    <w:rsid w:val="00EC2CFF"/>
    <w:rsid w:val="00EC3663"/>
    <w:rsid w:val="00EC39BA"/>
    <w:rsid w:val="00EC4D97"/>
    <w:rsid w:val="00EC51FD"/>
    <w:rsid w:val="00EC5257"/>
    <w:rsid w:val="00EC626B"/>
    <w:rsid w:val="00EC62DD"/>
    <w:rsid w:val="00EC6749"/>
    <w:rsid w:val="00EC6FB6"/>
    <w:rsid w:val="00EC7084"/>
    <w:rsid w:val="00EC75E5"/>
    <w:rsid w:val="00ED04F6"/>
    <w:rsid w:val="00ED0848"/>
    <w:rsid w:val="00ED09ED"/>
    <w:rsid w:val="00ED2357"/>
    <w:rsid w:val="00ED27CE"/>
    <w:rsid w:val="00ED3494"/>
    <w:rsid w:val="00ED3767"/>
    <w:rsid w:val="00ED376F"/>
    <w:rsid w:val="00ED3853"/>
    <w:rsid w:val="00ED3D93"/>
    <w:rsid w:val="00ED40ED"/>
    <w:rsid w:val="00ED4270"/>
    <w:rsid w:val="00ED49C2"/>
    <w:rsid w:val="00ED4DFB"/>
    <w:rsid w:val="00ED5042"/>
    <w:rsid w:val="00ED570D"/>
    <w:rsid w:val="00ED5BA2"/>
    <w:rsid w:val="00ED6039"/>
    <w:rsid w:val="00ED63F6"/>
    <w:rsid w:val="00ED7039"/>
    <w:rsid w:val="00ED7139"/>
    <w:rsid w:val="00ED71B0"/>
    <w:rsid w:val="00ED75A7"/>
    <w:rsid w:val="00ED76EE"/>
    <w:rsid w:val="00ED78EE"/>
    <w:rsid w:val="00EE0025"/>
    <w:rsid w:val="00EE0C8C"/>
    <w:rsid w:val="00EE0DE0"/>
    <w:rsid w:val="00EE1062"/>
    <w:rsid w:val="00EE253D"/>
    <w:rsid w:val="00EE276C"/>
    <w:rsid w:val="00EE27B0"/>
    <w:rsid w:val="00EE2E22"/>
    <w:rsid w:val="00EE367C"/>
    <w:rsid w:val="00EE382D"/>
    <w:rsid w:val="00EE3D40"/>
    <w:rsid w:val="00EE40CB"/>
    <w:rsid w:val="00EE4F38"/>
    <w:rsid w:val="00EE542A"/>
    <w:rsid w:val="00EE54E6"/>
    <w:rsid w:val="00EE558E"/>
    <w:rsid w:val="00EE5B05"/>
    <w:rsid w:val="00EE67A4"/>
    <w:rsid w:val="00EE6D21"/>
    <w:rsid w:val="00EE7578"/>
    <w:rsid w:val="00EE7678"/>
    <w:rsid w:val="00EE7C19"/>
    <w:rsid w:val="00EF0D34"/>
    <w:rsid w:val="00EF0D78"/>
    <w:rsid w:val="00EF0E29"/>
    <w:rsid w:val="00EF11B3"/>
    <w:rsid w:val="00EF158C"/>
    <w:rsid w:val="00EF2413"/>
    <w:rsid w:val="00EF2DF9"/>
    <w:rsid w:val="00EF33D6"/>
    <w:rsid w:val="00EF3459"/>
    <w:rsid w:val="00EF34B9"/>
    <w:rsid w:val="00EF3C13"/>
    <w:rsid w:val="00EF48CC"/>
    <w:rsid w:val="00EF51D0"/>
    <w:rsid w:val="00EF5364"/>
    <w:rsid w:val="00EF55A5"/>
    <w:rsid w:val="00EF5895"/>
    <w:rsid w:val="00EF5AC8"/>
    <w:rsid w:val="00EF5D64"/>
    <w:rsid w:val="00EF5E66"/>
    <w:rsid w:val="00EF5F36"/>
    <w:rsid w:val="00EF6670"/>
    <w:rsid w:val="00EF710A"/>
    <w:rsid w:val="00EF7CCE"/>
    <w:rsid w:val="00F0007F"/>
    <w:rsid w:val="00F01561"/>
    <w:rsid w:val="00F01AF0"/>
    <w:rsid w:val="00F0300D"/>
    <w:rsid w:val="00F03178"/>
    <w:rsid w:val="00F03219"/>
    <w:rsid w:val="00F04161"/>
    <w:rsid w:val="00F04DE0"/>
    <w:rsid w:val="00F0521A"/>
    <w:rsid w:val="00F05367"/>
    <w:rsid w:val="00F05499"/>
    <w:rsid w:val="00F05861"/>
    <w:rsid w:val="00F06613"/>
    <w:rsid w:val="00F066A2"/>
    <w:rsid w:val="00F1021A"/>
    <w:rsid w:val="00F1097E"/>
    <w:rsid w:val="00F10CFE"/>
    <w:rsid w:val="00F1129F"/>
    <w:rsid w:val="00F125D0"/>
    <w:rsid w:val="00F1267B"/>
    <w:rsid w:val="00F12B77"/>
    <w:rsid w:val="00F12DC8"/>
    <w:rsid w:val="00F14160"/>
    <w:rsid w:val="00F14314"/>
    <w:rsid w:val="00F143AC"/>
    <w:rsid w:val="00F14A91"/>
    <w:rsid w:val="00F1559C"/>
    <w:rsid w:val="00F15B0F"/>
    <w:rsid w:val="00F1692A"/>
    <w:rsid w:val="00F1695C"/>
    <w:rsid w:val="00F16D0F"/>
    <w:rsid w:val="00F17022"/>
    <w:rsid w:val="00F17E60"/>
    <w:rsid w:val="00F200D8"/>
    <w:rsid w:val="00F208C2"/>
    <w:rsid w:val="00F21E97"/>
    <w:rsid w:val="00F21F11"/>
    <w:rsid w:val="00F2206D"/>
    <w:rsid w:val="00F22149"/>
    <w:rsid w:val="00F22205"/>
    <w:rsid w:val="00F228E0"/>
    <w:rsid w:val="00F22BCD"/>
    <w:rsid w:val="00F22F38"/>
    <w:rsid w:val="00F23CFD"/>
    <w:rsid w:val="00F23F3A"/>
    <w:rsid w:val="00F24209"/>
    <w:rsid w:val="00F24A65"/>
    <w:rsid w:val="00F24DF1"/>
    <w:rsid w:val="00F2570A"/>
    <w:rsid w:val="00F25D32"/>
    <w:rsid w:val="00F26289"/>
    <w:rsid w:val="00F26619"/>
    <w:rsid w:val="00F26DC5"/>
    <w:rsid w:val="00F3027D"/>
    <w:rsid w:val="00F30DC3"/>
    <w:rsid w:val="00F312B6"/>
    <w:rsid w:val="00F31760"/>
    <w:rsid w:val="00F318E6"/>
    <w:rsid w:val="00F318F5"/>
    <w:rsid w:val="00F31D0E"/>
    <w:rsid w:val="00F33814"/>
    <w:rsid w:val="00F33A79"/>
    <w:rsid w:val="00F33E08"/>
    <w:rsid w:val="00F34105"/>
    <w:rsid w:val="00F3427A"/>
    <w:rsid w:val="00F34347"/>
    <w:rsid w:val="00F344BB"/>
    <w:rsid w:val="00F3466D"/>
    <w:rsid w:val="00F3472F"/>
    <w:rsid w:val="00F347ED"/>
    <w:rsid w:val="00F34A65"/>
    <w:rsid w:val="00F34B43"/>
    <w:rsid w:val="00F34D5C"/>
    <w:rsid w:val="00F34E81"/>
    <w:rsid w:val="00F35326"/>
    <w:rsid w:val="00F35CF5"/>
    <w:rsid w:val="00F368FB"/>
    <w:rsid w:val="00F371B7"/>
    <w:rsid w:val="00F37E67"/>
    <w:rsid w:val="00F37EE6"/>
    <w:rsid w:val="00F4025A"/>
    <w:rsid w:val="00F40497"/>
    <w:rsid w:val="00F43277"/>
    <w:rsid w:val="00F434AA"/>
    <w:rsid w:val="00F441DA"/>
    <w:rsid w:val="00F4429A"/>
    <w:rsid w:val="00F443D9"/>
    <w:rsid w:val="00F44673"/>
    <w:rsid w:val="00F44C54"/>
    <w:rsid w:val="00F450C2"/>
    <w:rsid w:val="00F46184"/>
    <w:rsid w:val="00F463C3"/>
    <w:rsid w:val="00F464FC"/>
    <w:rsid w:val="00F46B61"/>
    <w:rsid w:val="00F5032F"/>
    <w:rsid w:val="00F5052C"/>
    <w:rsid w:val="00F508E1"/>
    <w:rsid w:val="00F50BFE"/>
    <w:rsid w:val="00F50FF4"/>
    <w:rsid w:val="00F51257"/>
    <w:rsid w:val="00F51676"/>
    <w:rsid w:val="00F521E8"/>
    <w:rsid w:val="00F52B0F"/>
    <w:rsid w:val="00F530AB"/>
    <w:rsid w:val="00F54B76"/>
    <w:rsid w:val="00F54D51"/>
    <w:rsid w:val="00F551C4"/>
    <w:rsid w:val="00F55450"/>
    <w:rsid w:val="00F56476"/>
    <w:rsid w:val="00F569E2"/>
    <w:rsid w:val="00F5726B"/>
    <w:rsid w:val="00F57BC5"/>
    <w:rsid w:val="00F57BFB"/>
    <w:rsid w:val="00F60EC0"/>
    <w:rsid w:val="00F615B6"/>
    <w:rsid w:val="00F61B30"/>
    <w:rsid w:val="00F62823"/>
    <w:rsid w:val="00F63DBF"/>
    <w:rsid w:val="00F63E9A"/>
    <w:rsid w:val="00F64631"/>
    <w:rsid w:val="00F64BF6"/>
    <w:rsid w:val="00F64D6B"/>
    <w:rsid w:val="00F654B3"/>
    <w:rsid w:val="00F65AE2"/>
    <w:rsid w:val="00F665E5"/>
    <w:rsid w:val="00F673C0"/>
    <w:rsid w:val="00F675EE"/>
    <w:rsid w:val="00F67B12"/>
    <w:rsid w:val="00F71141"/>
    <w:rsid w:val="00F71419"/>
    <w:rsid w:val="00F71C10"/>
    <w:rsid w:val="00F7428D"/>
    <w:rsid w:val="00F7439C"/>
    <w:rsid w:val="00F74A85"/>
    <w:rsid w:val="00F7569A"/>
    <w:rsid w:val="00F75B6C"/>
    <w:rsid w:val="00F7613A"/>
    <w:rsid w:val="00F76423"/>
    <w:rsid w:val="00F7653C"/>
    <w:rsid w:val="00F767B4"/>
    <w:rsid w:val="00F76D69"/>
    <w:rsid w:val="00F76FD0"/>
    <w:rsid w:val="00F770A6"/>
    <w:rsid w:val="00F77104"/>
    <w:rsid w:val="00F778EF"/>
    <w:rsid w:val="00F77AB0"/>
    <w:rsid w:val="00F77C3A"/>
    <w:rsid w:val="00F802AA"/>
    <w:rsid w:val="00F80FE1"/>
    <w:rsid w:val="00F815BA"/>
    <w:rsid w:val="00F817FE"/>
    <w:rsid w:val="00F819FF"/>
    <w:rsid w:val="00F84143"/>
    <w:rsid w:val="00F8444C"/>
    <w:rsid w:val="00F845C0"/>
    <w:rsid w:val="00F8496B"/>
    <w:rsid w:val="00F851BC"/>
    <w:rsid w:val="00F851F1"/>
    <w:rsid w:val="00F852F6"/>
    <w:rsid w:val="00F85A8D"/>
    <w:rsid w:val="00F85E2C"/>
    <w:rsid w:val="00F877FE"/>
    <w:rsid w:val="00F90329"/>
    <w:rsid w:val="00F90ED9"/>
    <w:rsid w:val="00F91038"/>
    <w:rsid w:val="00F91626"/>
    <w:rsid w:val="00F91C48"/>
    <w:rsid w:val="00F9282D"/>
    <w:rsid w:val="00F932A2"/>
    <w:rsid w:val="00F932E0"/>
    <w:rsid w:val="00F933B3"/>
    <w:rsid w:val="00F937CE"/>
    <w:rsid w:val="00F93890"/>
    <w:rsid w:val="00F93D18"/>
    <w:rsid w:val="00F93EA0"/>
    <w:rsid w:val="00F94681"/>
    <w:rsid w:val="00F94C4C"/>
    <w:rsid w:val="00F95469"/>
    <w:rsid w:val="00F96297"/>
    <w:rsid w:val="00F96B04"/>
    <w:rsid w:val="00F96CBA"/>
    <w:rsid w:val="00F96EB1"/>
    <w:rsid w:val="00F97D66"/>
    <w:rsid w:val="00F97E9C"/>
    <w:rsid w:val="00FA016B"/>
    <w:rsid w:val="00FA017D"/>
    <w:rsid w:val="00FA0666"/>
    <w:rsid w:val="00FA188F"/>
    <w:rsid w:val="00FA21AF"/>
    <w:rsid w:val="00FA2F30"/>
    <w:rsid w:val="00FA339B"/>
    <w:rsid w:val="00FA346B"/>
    <w:rsid w:val="00FA34A3"/>
    <w:rsid w:val="00FA3602"/>
    <w:rsid w:val="00FA3C5E"/>
    <w:rsid w:val="00FA3EBC"/>
    <w:rsid w:val="00FA4357"/>
    <w:rsid w:val="00FA4788"/>
    <w:rsid w:val="00FA4CA5"/>
    <w:rsid w:val="00FA524A"/>
    <w:rsid w:val="00FA57D6"/>
    <w:rsid w:val="00FA5ACB"/>
    <w:rsid w:val="00FA62B8"/>
    <w:rsid w:val="00FA6553"/>
    <w:rsid w:val="00FA66DC"/>
    <w:rsid w:val="00FA74DC"/>
    <w:rsid w:val="00FA7832"/>
    <w:rsid w:val="00FA7B8D"/>
    <w:rsid w:val="00FB00C9"/>
    <w:rsid w:val="00FB03AA"/>
    <w:rsid w:val="00FB142D"/>
    <w:rsid w:val="00FB16E7"/>
    <w:rsid w:val="00FB1B03"/>
    <w:rsid w:val="00FB1E4B"/>
    <w:rsid w:val="00FB241B"/>
    <w:rsid w:val="00FB2971"/>
    <w:rsid w:val="00FB2BB5"/>
    <w:rsid w:val="00FB33F1"/>
    <w:rsid w:val="00FB3421"/>
    <w:rsid w:val="00FB3627"/>
    <w:rsid w:val="00FB3840"/>
    <w:rsid w:val="00FB3E84"/>
    <w:rsid w:val="00FB3F79"/>
    <w:rsid w:val="00FB42BE"/>
    <w:rsid w:val="00FB4675"/>
    <w:rsid w:val="00FB46C4"/>
    <w:rsid w:val="00FB4AE0"/>
    <w:rsid w:val="00FB4BC9"/>
    <w:rsid w:val="00FB569B"/>
    <w:rsid w:val="00FB5A99"/>
    <w:rsid w:val="00FB5DF9"/>
    <w:rsid w:val="00FB6071"/>
    <w:rsid w:val="00FB680D"/>
    <w:rsid w:val="00FB6E1C"/>
    <w:rsid w:val="00FB6EAF"/>
    <w:rsid w:val="00FB71C9"/>
    <w:rsid w:val="00FB73B0"/>
    <w:rsid w:val="00FB73DC"/>
    <w:rsid w:val="00FB79FE"/>
    <w:rsid w:val="00FC05B6"/>
    <w:rsid w:val="00FC0950"/>
    <w:rsid w:val="00FC1ACA"/>
    <w:rsid w:val="00FC29FD"/>
    <w:rsid w:val="00FC2B85"/>
    <w:rsid w:val="00FC2FE9"/>
    <w:rsid w:val="00FC3295"/>
    <w:rsid w:val="00FC3708"/>
    <w:rsid w:val="00FC3765"/>
    <w:rsid w:val="00FC412E"/>
    <w:rsid w:val="00FC482B"/>
    <w:rsid w:val="00FC50E2"/>
    <w:rsid w:val="00FC640F"/>
    <w:rsid w:val="00FC6A67"/>
    <w:rsid w:val="00FC7196"/>
    <w:rsid w:val="00FC79CD"/>
    <w:rsid w:val="00FD070E"/>
    <w:rsid w:val="00FD0B30"/>
    <w:rsid w:val="00FD2650"/>
    <w:rsid w:val="00FD2C75"/>
    <w:rsid w:val="00FD312A"/>
    <w:rsid w:val="00FD4511"/>
    <w:rsid w:val="00FD4B3C"/>
    <w:rsid w:val="00FD4C2C"/>
    <w:rsid w:val="00FD4E86"/>
    <w:rsid w:val="00FD5171"/>
    <w:rsid w:val="00FD52C3"/>
    <w:rsid w:val="00FD572A"/>
    <w:rsid w:val="00FD5B14"/>
    <w:rsid w:val="00FD5D7E"/>
    <w:rsid w:val="00FD645F"/>
    <w:rsid w:val="00FD673D"/>
    <w:rsid w:val="00FD6C6E"/>
    <w:rsid w:val="00FD6D4E"/>
    <w:rsid w:val="00FD6D9F"/>
    <w:rsid w:val="00FD72C1"/>
    <w:rsid w:val="00FE0775"/>
    <w:rsid w:val="00FE0DE0"/>
    <w:rsid w:val="00FE18F2"/>
    <w:rsid w:val="00FE1DDC"/>
    <w:rsid w:val="00FE1E0D"/>
    <w:rsid w:val="00FE2F46"/>
    <w:rsid w:val="00FE35C9"/>
    <w:rsid w:val="00FE3B2C"/>
    <w:rsid w:val="00FE3CC5"/>
    <w:rsid w:val="00FE3D7C"/>
    <w:rsid w:val="00FE4FE7"/>
    <w:rsid w:val="00FE5882"/>
    <w:rsid w:val="00FE5BE9"/>
    <w:rsid w:val="00FE69CE"/>
    <w:rsid w:val="00FE7260"/>
    <w:rsid w:val="00FE74CB"/>
    <w:rsid w:val="00FE7A2C"/>
    <w:rsid w:val="00FF0616"/>
    <w:rsid w:val="00FF095F"/>
    <w:rsid w:val="00FF1E2B"/>
    <w:rsid w:val="00FF219E"/>
    <w:rsid w:val="00FF241C"/>
    <w:rsid w:val="00FF2909"/>
    <w:rsid w:val="00FF2ABD"/>
    <w:rsid w:val="00FF3724"/>
    <w:rsid w:val="00FF377E"/>
    <w:rsid w:val="00FF3A76"/>
    <w:rsid w:val="00FF4811"/>
    <w:rsid w:val="00FF4F2F"/>
    <w:rsid w:val="00FF656E"/>
    <w:rsid w:val="00FF6583"/>
    <w:rsid w:val="00FF67B4"/>
    <w:rsid w:val="00FF6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MS Mincho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04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4D244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4D244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4D244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4D244F"/>
    <w:pPr>
      <w:outlineLvl w:val="3"/>
    </w:pPr>
  </w:style>
  <w:style w:type="paragraph" w:styleId="Heading5">
    <w:name w:val="heading 5"/>
    <w:basedOn w:val="Normal"/>
    <w:next w:val="Normal"/>
    <w:qFormat/>
    <w:rsid w:val="004D244F"/>
    <w:pPr>
      <w:outlineLvl w:val="4"/>
    </w:pPr>
  </w:style>
  <w:style w:type="paragraph" w:styleId="Heading6">
    <w:name w:val="heading 6"/>
    <w:basedOn w:val="Normal"/>
    <w:next w:val="Normal"/>
    <w:qFormat/>
    <w:rsid w:val="004D244F"/>
    <w:pPr>
      <w:outlineLvl w:val="5"/>
    </w:pPr>
  </w:style>
  <w:style w:type="paragraph" w:styleId="Heading7">
    <w:name w:val="heading 7"/>
    <w:basedOn w:val="Normal"/>
    <w:next w:val="Normal"/>
    <w:qFormat/>
    <w:rsid w:val="004D244F"/>
    <w:pPr>
      <w:outlineLvl w:val="6"/>
    </w:pPr>
  </w:style>
  <w:style w:type="paragraph" w:styleId="Heading8">
    <w:name w:val="heading 8"/>
    <w:basedOn w:val="Normal"/>
    <w:next w:val="Normal"/>
    <w:qFormat/>
    <w:rsid w:val="004D244F"/>
    <w:pPr>
      <w:outlineLvl w:val="7"/>
    </w:pPr>
  </w:style>
  <w:style w:type="paragraph" w:styleId="Heading9">
    <w:name w:val="heading 9"/>
    <w:basedOn w:val="Normal"/>
    <w:next w:val="Normal"/>
    <w:qFormat/>
    <w:rsid w:val="004D24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4D244F"/>
    <w:pPr>
      <w:spacing w:after="260"/>
    </w:pPr>
  </w:style>
  <w:style w:type="paragraph" w:styleId="Footer">
    <w:name w:val="footer"/>
    <w:basedOn w:val="Normal"/>
    <w:link w:val="FooterChar"/>
    <w:uiPriority w:val="99"/>
    <w:rsid w:val="004D244F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rsid w:val="004D244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4D244F"/>
    <w:pPr>
      <w:ind w:left="340" w:hanging="340"/>
    </w:pPr>
  </w:style>
  <w:style w:type="paragraph" w:styleId="ListBullet2">
    <w:name w:val="List Bullet 2"/>
    <w:basedOn w:val="ListBullet"/>
    <w:rsid w:val="004D244F"/>
    <w:pPr>
      <w:ind w:left="680"/>
    </w:pPr>
  </w:style>
  <w:style w:type="paragraph" w:styleId="BodyTextIndent">
    <w:name w:val="Body Text Indent"/>
    <w:basedOn w:val="BodyText"/>
    <w:rsid w:val="004D244F"/>
    <w:pPr>
      <w:ind w:left="340"/>
    </w:pPr>
  </w:style>
  <w:style w:type="paragraph" w:customStyle="1" w:styleId="zfaxdetails">
    <w:name w:val="zfax details"/>
    <w:basedOn w:val="Normal"/>
    <w:rsid w:val="004D244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4D244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4D244F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4D244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4D244F"/>
    <w:pPr>
      <w:keepNext/>
      <w:spacing w:before="520"/>
    </w:pPr>
  </w:style>
  <w:style w:type="paragraph" w:customStyle="1" w:styleId="Graphic">
    <w:name w:val="Graphic"/>
    <w:basedOn w:val="Signature"/>
    <w:rsid w:val="004D24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D244F"/>
    <w:pPr>
      <w:spacing w:line="240" w:lineRule="auto"/>
    </w:pPr>
  </w:style>
  <w:style w:type="paragraph" w:customStyle="1" w:styleId="zdetails">
    <w:name w:val="zdetails"/>
    <w:basedOn w:val="Normal"/>
    <w:rsid w:val="004D244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4D244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4D244F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4D244F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4D244F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rsid w:val="004D244F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3">
    <w:name w:val="Body Text 3"/>
    <w:basedOn w:val="Normal"/>
    <w:rsid w:val="004D244F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4D244F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rsid w:val="004D244F"/>
    <w:pPr>
      <w:spacing w:before="180" w:line="240" w:lineRule="auto"/>
      <w:ind w:left="540"/>
      <w:jc w:val="both"/>
    </w:pPr>
    <w:rPr>
      <w:sz w:val="32"/>
      <w:szCs w:val="32"/>
    </w:rPr>
  </w:style>
  <w:style w:type="paragraph" w:styleId="BalloonText">
    <w:name w:val="Balloon Text"/>
    <w:basedOn w:val="Normal"/>
    <w:semiHidden/>
    <w:rsid w:val="001365B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839FD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1839FD"/>
    <w:rPr>
      <w:rFonts w:cs="Angsana New"/>
      <w:sz w:val="28"/>
      <w:szCs w:val="2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DB7C87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F877FE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97E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97E3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97E3F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F554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773CB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2E317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653FF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F5E66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2A351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125BE6"/>
    <w:rPr>
      <w:rFonts w:cs="Angsana New"/>
      <w:sz w:val="22"/>
      <w:szCs w:val="22"/>
      <w:lang w:val="en-GB" w:eastAsia="en-US" w:bidi="th-TH"/>
    </w:rPr>
  </w:style>
  <w:style w:type="paragraph" w:customStyle="1" w:styleId="AAFrameAddress">
    <w:name w:val="AA Frame Address"/>
    <w:basedOn w:val="Heading1"/>
    <w:rsid w:val="00125BE6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character" w:customStyle="1" w:styleId="Heading1Char">
    <w:name w:val="Heading 1 Char"/>
    <w:link w:val="Heading1"/>
    <w:rsid w:val="00125BE6"/>
    <w:rPr>
      <w:rFonts w:cs="CG Times (W1)"/>
      <w:b/>
      <w:bCs/>
      <w:i/>
      <w:iCs/>
      <w:sz w:val="24"/>
      <w:szCs w:val="24"/>
      <w:lang w:val="en-GB" w:eastAsia="en-US" w:bidi="th-TH"/>
    </w:rPr>
  </w:style>
  <w:style w:type="paragraph" w:styleId="TOC6">
    <w:name w:val="toc 6"/>
    <w:basedOn w:val="Normal"/>
    <w:next w:val="Normal"/>
    <w:semiHidden/>
    <w:rsid w:val="00B332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953D71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A67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8B38CF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473F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473FB"/>
    <w:rPr>
      <w:rFonts w:ascii="Angsana New" w:hAnsi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CD0F64"/>
    <w:pPr>
      <w:ind w:left="880"/>
    </w:pPr>
    <w:rPr>
      <w:szCs w:val="28"/>
    </w:rPr>
  </w:style>
  <w:style w:type="paragraph" w:customStyle="1" w:styleId="Default">
    <w:name w:val="Default"/>
    <w:rsid w:val="0011226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272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433DDB"/>
  </w:style>
  <w:style w:type="character" w:customStyle="1" w:styleId="hps">
    <w:name w:val="hps"/>
    <w:basedOn w:val="DefaultParagraphFont"/>
    <w:rsid w:val="00433DDB"/>
  </w:style>
  <w:style w:type="character" w:styleId="CommentReference">
    <w:name w:val="annotation reference"/>
    <w:rsid w:val="00695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50E0"/>
    <w:rPr>
      <w:sz w:val="20"/>
      <w:szCs w:val="25"/>
    </w:rPr>
  </w:style>
  <w:style w:type="character" w:customStyle="1" w:styleId="CommentTextChar">
    <w:name w:val="Comment Text Char"/>
    <w:link w:val="CommentText"/>
    <w:rsid w:val="006950E0"/>
    <w:rPr>
      <w:rFonts w:ascii="Times New Roman" w:hAnsi="Times New Roman"/>
      <w:szCs w:val="25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89284-88DB-4415-9BE2-C37C10D7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5</TotalTime>
  <Pages>17</Pages>
  <Words>3460</Words>
  <Characters>14374</Characters>
  <Application>Microsoft Office Word</Application>
  <DocSecurity>0</DocSecurity>
  <Lines>119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wanpen</cp:lastModifiedBy>
  <cp:revision>2</cp:revision>
  <cp:lastPrinted>2019-08-05T03:37:00Z</cp:lastPrinted>
  <dcterms:created xsi:type="dcterms:W3CDTF">2019-08-10T04:16:00Z</dcterms:created>
  <dcterms:modified xsi:type="dcterms:W3CDTF">2019-08-10T04:16:00Z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