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DC6F9C" w:rsidRDefault="0027622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DB334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ทีคิวเอ็ม คอร์ปอเรชั่น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274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 w:rsidR="002762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71241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C0338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สุดวันที่ </w:t>
            </w:r>
            <w:r w:rsidR="0071241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1241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006D3C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DC6F9C" w:rsidRPr="0060234A" w:rsidRDefault="00DC6F9C" w:rsidP="00712418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ต่อผู้ถือหุ้นของ</w:t>
      </w:r>
      <w:r w:rsidR="00276227" w:rsidRPr="00276227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color w:val="000000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</w:t>
      </w:r>
      <w:r w:rsidR="0064274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(มหาชน)</w:t>
      </w:r>
    </w:p>
    <w:p w:rsidR="00DC6F9C" w:rsidRPr="00B366AC" w:rsidRDefault="00DC6F9C" w:rsidP="00930D4C">
      <w:pPr>
        <w:pStyle w:val="Default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712418">
        <w:rPr>
          <w:rFonts w:ascii="Angsana New" w:hAnsi="Angsana New" w:cs="Angsana New"/>
          <w:sz w:val="32"/>
          <w:szCs w:val="32"/>
        </w:rPr>
        <w:t xml:space="preserve">30 </w:t>
      </w:r>
      <w:r w:rsidR="0071241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006D3C">
        <w:rPr>
          <w:rFonts w:ascii="Angsana New" w:hAnsi="Angsana New" w:cs="Angsana New"/>
          <w:sz w:val="32"/>
          <w:szCs w:val="32"/>
        </w:rPr>
        <w:t>2562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712418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930D4C">
        <w:rPr>
          <w:rFonts w:ascii="Angsana New" w:hAnsi="Angsana New" w:cs="Angsana New" w:hint="cs"/>
          <w:sz w:val="32"/>
          <w:szCs w:val="32"/>
          <w:cs/>
        </w:rPr>
        <w:t xml:space="preserve">   </w:t>
      </w:r>
      <w:bookmarkStart w:id="0" w:name="_GoBack"/>
      <w:bookmarkEnd w:id="0"/>
      <w:r w:rsidR="00712418">
        <w:rPr>
          <w:rFonts w:ascii="Angsana New" w:hAnsi="Angsana New" w:cs="Angsana New" w:hint="cs"/>
          <w:sz w:val="32"/>
          <w:szCs w:val="32"/>
          <w:cs/>
        </w:rPr>
        <w:t>งวดสามเดือนและหกเดือนสิ้นสุด</w:t>
      </w:r>
      <w:r w:rsidR="00930D4C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7124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</w:t>
      </w:r>
      <w:r w:rsidR="00930D4C">
        <w:rPr>
          <w:rFonts w:ascii="Angsana New" w:hAnsi="Angsana New" w:cs="Angsana New" w:hint="cs"/>
          <w:sz w:val="32"/>
          <w:szCs w:val="32"/>
          <w:cs/>
        </w:rPr>
        <w:t>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712418">
        <w:rPr>
          <w:rFonts w:ascii="Angsana New" w:hAnsi="Angsana New" w:cs="Angsana New" w:hint="cs"/>
          <w:sz w:val="32"/>
          <w:szCs w:val="32"/>
          <w:cs/>
        </w:rPr>
        <w:t>หก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</w:t>
      </w:r>
      <w:r w:rsidR="00930D4C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7124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DC6F9C" w:rsidRPr="00B366AC" w:rsidRDefault="00DC6F9C" w:rsidP="00930D4C">
      <w:pPr>
        <w:pStyle w:val="Default"/>
        <w:spacing w:before="240" w:after="120"/>
        <w:ind w:right="-9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DC6F9C" w:rsidRPr="00B366AC" w:rsidRDefault="00DC6F9C" w:rsidP="00930D4C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</w:t>
      </w:r>
      <w:r w:rsidR="00573D1C">
        <w:rPr>
          <w:rFonts w:ascii="Angsana New" w:hAnsi="Angsana New" w:cs="Angsana New"/>
          <w:sz w:val="32"/>
          <w:szCs w:val="32"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573D1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DC6F9C" w:rsidRPr="00B366AC" w:rsidRDefault="00DC6F9C" w:rsidP="00930D4C">
      <w:pPr>
        <w:pStyle w:val="CM2"/>
        <w:spacing w:before="240" w:after="120"/>
        <w:ind w:right="-9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DC6F9C" w:rsidRDefault="00DC6F9C" w:rsidP="00930D4C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DC6F9C" w:rsidRPr="00B30BDD" w:rsidRDefault="00276227" w:rsidP="00472E8E">
      <w:pPr>
        <w:tabs>
          <w:tab w:val="left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</w:t>
      </w:r>
      <w:r w:rsidRPr="00E9226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เดชอาคม</w:t>
      </w:r>
      <w:r w:rsidR="00DC6F9C">
        <w:rPr>
          <w:rFonts w:ascii="Angsana New" w:hAnsi="Angsana New"/>
          <w:spacing w:val="-4"/>
          <w:sz w:val="32"/>
          <w:szCs w:val="32"/>
          <w:cs/>
        </w:rPr>
        <w:tab/>
      </w:r>
    </w:p>
    <w:p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6227">
        <w:rPr>
          <w:rFonts w:ascii="Angsana New" w:hAnsi="Angsana New"/>
          <w:spacing w:val="-4"/>
          <w:sz w:val="32"/>
          <w:szCs w:val="32"/>
        </w:rPr>
        <w:t>5659</w:t>
      </w:r>
    </w:p>
    <w:p w:rsidR="00C574FE" w:rsidRDefault="00DC6F9C" w:rsidP="00472E8E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C03387">
        <w:rPr>
          <w:rFonts w:ascii="Angsana New" w:hAnsi="Angsana New"/>
          <w:spacing w:val="-4"/>
          <w:sz w:val="32"/>
          <w:szCs w:val="32"/>
        </w:rPr>
        <w:t>13</w:t>
      </w:r>
      <w:r w:rsidR="00C03387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006D3C">
        <w:rPr>
          <w:rFonts w:ascii="Angsana New" w:hAnsi="Angsana New"/>
          <w:spacing w:val="-4"/>
          <w:sz w:val="32"/>
          <w:szCs w:val="32"/>
        </w:rPr>
        <w:t>2562</w:t>
      </w:r>
    </w:p>
    <w:sectPr w:rsidR="00900CA2" w:rsidRPr="00C574FE" w:rsidSect="00712418">
      <w:footerReference w:type="default" r:id="rId7"/>
      <w:pgSz w:w="11909" w:h="16834" w:code="9"/>
      <w:pgMar w:top="2592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27EF" w:rsidRDefault="005627EF" w:rsidP="0077481E">
      <w:r>
        <w:separator/>
      </w:r>
    </w:p>
  </w:endnote>
  <w:endnote w:type="continuationSeparator" w:id="0">
    <w:p w:rsidR="005627EF" w:rsidRDefault="005627E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F22" w:rsidRPr="00BD77A0" w:rsidRDefault="006E0F22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27EF" w:rsidRDefault="005627EF" w:rsidP="0077481E">
      <w:r>
        <w:separator/>
      </w:r>
    </w:p>
  </w:footnote>
  <w:footnote w:type="continuationSeparator" w:id="0">
    <w:p w:rsidR="005627EF" w:rsidRDefault="005627E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06D3C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6662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6227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E8E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EF"/>
    <w:rsid w:val="005653A5"/>
    <w:rsid w:val="00567181"/>
    <w:rsid w:val="00567BC5"/>
    <w:rsid w:val="00572319"/>
    <w:rsid w:val="00573D1C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4A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747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0F22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418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1B41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0D4C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C26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387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643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774BB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4AA6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59E9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3D4A3A8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31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cp:lastModifiedBy>Sunantha Sawandwangkung</cp:lastModifiedBy>
  <cp:revision>45</cp:revision>
  <cp:lastPrinted>2019-08-08T02:32:00Z</cp:lastPrinted>
  <dcterms:created xsi:type="dcterms:W3CDTF">2013-08-19T07:22:00Z</dcterms:created>
  <dcterms:modified xsi:type="dcterms:W3CDTF">2019-08-08T02:32:00Z</dcterms:modified>
</cp:coreProperties>
</file>